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A77DEE" w14:paraId="4F8247CD" w14:textId="77777777" w:rsidTr="00E13B95">
        <w:tc>
          <w:tcPr>
            <w:tcW w:w="10423" w:type="dxa"/>
            <w:gridSpan w:val="2"/>
            <w:shd w:val="clear" w:color="auto" w:fill="auto"/>
          </w:tcPr>
          <w:p w14:paraId="22A92F24" w14:textId="40185214" w:rsidR="004F0988" w:rsidRPr="00A77DEE" w:rsidRDefault="004F0988" w:rsidP="00133525">
            <w:pPr>
              <w:pStyle w:val="ZA"/>
              <w:framePr w:w="0" w:hRule="auto" w:wrap="auto" w:vAnchor="margin" w:hAnchor="text" w:yAlign="inline"/>
            </w:pPr>
            <w:bookmarkStart w:id="0" w:name="page1"/>
            <w:r w:rsidRPr="00A77DEE">
              <w:rPr>
                <w:sz w:val="64"/>
              </w:rPr>
              <w:t xml:space="preserve">3GPP </w:t>
            </w:r>
            <w:bookmarkStart w:id="1" w:name="specType1"/>
            <w:r w:rsidR="0063543D" w:rsidRPr="00A77DEE">
              <w:rPr>
                <w:sz w:val="64"/>
              </w:rPr>
              <w:t>TR</w:t>
            </w:r>
            <w:bookmarkEnd w:id="1"/>
            <w:r w:rsidRPr="00A77DEE">
              <w:rPr>
                <w:sz w:val="64"/>
              </w:rPr>
              <w:t xml:space="preserve"> </w:t>
            </w:r>
            <w:bookmarkStart w:id="2" w:name="specNumber"/>
            <w:r w:rsidR="00532EF5" w:rsidRPr="00A77DEE">
              <w:rPr>
                <w:sz w:val="64"/>
              </w:rPr>
              <w:t>38</w:t>
            </w:r>
            <w:r w:rsidRPr="00A77DEE">
              <w:rPr>
                <w:sz w:val="64"/>
              </w:rPr>
              <w:t>.</w:t>
            </w:r>
            <w:bookmarkEnd w:id="2"/>
            <w:r w:rsidR="00A62D2E">
              <w:rPr>
                <w:sz w:val="64"/>
              </w:rPr>
              <w:t>830</w:t>
            </w:r>
            <w:r w:rsidRPr="00A77DEE">
              <w:rPr>
                <w:sz w:val="64"/>
              </w:rPr>
              <w:t xml:space="preserve"> </w:t>
            </w:r>
            <w:r w:rsidRPr="00A77DEE">
              <w:t>V</w:t>
            </w:r>
            <w:r w:rsidR="007B0F99">
              <w:t>0.</w:t>
            </w:r>
            <w:r w:rsidR="00FF3E49">
              <w:rPr>
                <w:rFonts w:hint="eastAsia"/>
                <w:lang w:eastAsia="zh-CN"/>
              </w:rPr>
              <w:t>1</w:t>
            </w:r>
            <w:r w:rsidR="007B0F99">
              <w:t>.</w:t>
            </w:r>
            <w:r w:rsidR="00FF3E49">
              <w:rPr>
                <w:rFonts w:hint="eastAsia"/>
                <w:lang w:eastAsia="zh-CN"/>
              </w:rPr>
              <w:t>0</w:t>
            </w:r>
            <w:r w:rsidR="001A02F8" w:rsidRPr="00A77DEE">
              <w:t xml:space="preserve"> </w:t>
            </w:r>
            <w:r w:rsidRPr="00A77DEE">
              <w:rPr>
                <w:sz w:val="32"/>
              </w:rPr>
              <w:t>(</w:t>
            </w:r>
            <w:bookmarkStart w:id="3" w:name="issueDate"/>
            <w:r w:rsidR="00210FFA" w:rsidRPr="00A77DEE">
              <w:rPr>
                <w:sz w:val="32"/>
              </w:rPr>
              <w:t>2020</w:t>
            </w:r>
            <w:r w:rsidRPr="00A77DEE">
              <w:rPr>
                <w:sz w:val="32"/>
              </w:rPr>
              <w:t>-</w:t>
            </w:r>
            <w:bookmarkEnd w:id="3"/>
            <w:r w:rsidR="001A02F8">
              <w:rPr>
                <w:sz w:val="32"/>
              </w:rPr>
              <w:t>1</w:t>
            </w:r>
            <w:r w:rsidR="00FF3E49">
              <w:rPr>
                <w:rFonts w:hint="eastAsia"/>
                <w:sz w:val="32"/>
                <w:lang w:eastAsia="zh-CN"/>
              </w:rPr>
              <w:t>1</w:t>
            </w:r>
            <w:r w:rsidRPr="00A77DEE">
              <w:rPr>
                <w:sz w:val="32"/>
              </w:rPr>
              <w:t>)</w:t>
            </w:r>
          </w:p>
        </w:tc>
      </w:tr>
      <w:tr w:rsidR="004F0988" w:rsidRPr="00A77DEE" w14:paraId="07D48626" w14:textId="77777777" w:rsidTr="00E13B95">
        <w:trPr>
          <w:trHeight w:hRule="exact" w:val="1134"/>
        </w:trPr>
        <w:tc>
          <w:tcPr>
            <w:tcW w:w="10423" w:type="dxa"/>
            <w:gridSpan w:val="2"/>
            <w:shd w:val="clear" w:color="auto" w:fill="auto"/>
          </w:tcPr>
          <w:p w14:paraId="54096780" w14:textId="77777777" w:rsidR="00BA4B8D" w:rsidRPr="00A77DEE" w:rsidRDefault="004F0988" w:rsidP="00BA7FC7">
            <w:pPr>
              <w:pStyle w:val="ZB"/>
              <w:framePr w:w="0" w:hRule="auto" w:wrap="auto" w:vAnchor="margin" w:hAnchor="text" w:yAlign="inline"/>
            </w:pPr>
            <w:r w:rsidRPr="00A77DEE">
              <w:t xml:space="preserve">Technical </w:t>
            </w:r>
            <w:bookmarkStart w:id="4" w:name="spectype2"/>
            <w:r w:rsidR="00D57972" w:rsidRPr="00A77DEE">
              <w:t>Report</w:t>
            </w:r>
            <w:bookmarkEnd w:id="4"/>
          </w:p>
        </w:tc>
      </w:tr>
      <w:tr w:rsidR="004F0988" w:rsidRPr="00A77DEE" w14:paraId="1A243A11" w14:textId="77777777" w:rsidTr="00E13B95">
        <w:trPr>
          <w:trHeight w:hRule="exact" w:val="3686"/>
        </w:trPr>
        <w:tc>
          <w:tcPr>
            <w:tcW w:w="10423" w:type="dxa"/>
            <w:gridSpan w:val="2"/>
            <w:shd w:val="clear" w:color="auto" w:fill="auto"/>
          </w:tcPr>
          <w:p w14:paraId="7F2B21D0" w14:textId="77777777" w:rsidR="004F0988" w:rsidRPr="00A77DEE" w:rsidRDefault="004F0988" w:rsidP="00133525">
            <w:pPr>
              <w:pStyle w:val="ZT"/>
              <w:framePr w:wrap="auto" w:hAnchor="text" w:yAlign="inline"/>
            </w:pPr>
            <w:r w:rsidRPr="00A77DEE">
              <w:t>3rd Generation Partnership Project;</w:t>
            </w:r>
          </w:p>
          <w:p w14:paraId="34BD29BD" w14:textId="77777777" w:rsidR="004F0988" w:rsidRPr="00A77DEE" w:rsidRDefault="004F0988" w:rsidP="00B44D1B">
            <w:pPr>
              <w:pStyle w:val="ZT"/>
              <w:framePr w:wrap="auto" w:hAnchor="text" w:yAlign="inline"/>
              <w:wordWrap w:val="0"/>
            </w:pPr>
            <w:r w:rsidRPr="00A77DEE">
              <w:t xml:space="preserve">Technical Specification Group </w:t>
            </w:r>
            <w:bookmarkStart w:id="5" w:name="specTitle"/>
            <w:r w:rsidR="00B44D1B" w:rsidRPr="00A77DEE">
              <w:t>Radio Access Network</w:t>
            </w:r>
            <w:r w:rsidRPr="00A77DEE">
              <w:t>;</w:t>
            </w:r>
          </w:p>
          <w:bookmarkEnd w:id="5"/>
          <w:p w14:paraId="57F71731" w14:textId="77777777" w:rsidR="004F0988" w:rsidRPr="00A77DEE" w:rsidRDefault="00B44D1B" w:rsidP="00B44D1B">
            <w:pPr>
              <w:pStyle w:val="ZT"/>
              <w:framePr w:wrap="auto" w:hAnchor="text" w:yAlign="inline"/>
              <w:wordWrap w:val="0"/>
            </w:pPr>
            <w:r w:rsidRPr="00A77DEE">
              <w:t>Study on NR coverage enhancements</w:t>
            </w:r>
          </w:p>
          <w:p w14:paraId="3D41A358" w14:textId="77777777" w:rsidR="004F0988" w:rsidRPr="00A77DEE" w:rsidRDefault="004F0988" w:rsidP="00133525">
            <w:pPr>
              <w:pStyle w:val="ZT"/>
              <w:framePr w:wrap="auto" w:hAnchor="text" w:yAlign="inline"/>
              <w:rPr>
                <w:i/>
                <w:sz w:val="28"/>
              </w:rPr>
            </w:pPr>
            <w:r w:rsidRPr="00A77DEE">
              <w:t>(</w:t>
            </w:r>
            <w:r w:rsidRPr="00A77DEE">
              <w:rPr>
                <w:rStyle w:val="ZGSM"/>
              </w:rPr>
              <w:t xml:space="preserve">Release </w:t>
            </w:r>
            <w:bookmarkStart w:id="6" w:name="specRelease"/>
            <w:r w:rsidRPr="00A77DEE">
              <w:rPr>
                <w:rStyle w:val="ZGSM"/>
              </w:rPr>
              <w:t>17</w:t>
            </w:r>
            <w:bookmarkEnd w:id="6"/>
            <w:r w:rsidRPr="00A77DEE">
              <w:t>)</w:t>
            </w:r>
          </w:p>
        </w:tc>
      </w:tr>
      <w:tr w:rsidR="00BF128E" w:rsidRPr="00A77DEE" w14:paraId="40D4083E" w14:textId="77777777" w:rsidTr="00E13B95">
        <w:tc>
          <w:tcPr>
            <w:tcW w:w="10423" w:type="dxa"/>
            <w:gridSpan w:val="2"/>
            <w:shd w:val="clear" w:color="auto" w:fill="auto"/>
          </w:tcPr>
          <w:p w14:paraId="7AD46282" w14:textId="77777777" w:rsidR="00BF128E" w:rsidRPr="00A77DEE" w:rsidRDefault="00BF128E" w:rsidP="00133525">
            <w:pPr>
              <w:pStyle w:val="ZU"/>
              <w:framePr w:w="0" w:wrap="auto" w:vAnchor="margin" w:hAnchor="text" w:yAlign="inline"/>
              <w:tabs>
                <w:tab w:val="right" w:pos="10206"/>
              </w:tabs>
              <w:jc w:val="left"/>
              <w:rPr>
                <w:color w:val="0000FF"/>
              </w:rPr>
            </w:pPr>
            <w:r w:rsidRPr="00A77DEE">
              <w:rPr>
                <w:color w:val="0000FF"/>
              </w:rPr>
              <w:tab/>
            </w:r>
          </w:p>
        </w:tc>
      </w:tr>
      <w:tr w:rsidR="00D57972" w:rsidRPr="00A77DEE" w14:paraId="4688DCF4" w14:textId="77777777" w:rsidTr="00E13B95">
        <w:trPr>
          <w:trHeight w:hRule="exact" w:val="1531"/>
        </w:trPr>
        <w:tc>
          <w:tcPr>
            <w:tcW w:w="4883" w:type="dxa"/>
            <w:shd w:val="clear" w:color="auto" w:fill="auto"/>
          </w:tcPr>
          <w:p w14:paraId="214D0579" w14:textId="56B7A6EB" w:rsidR="00D57972" w:rsidRPr="00A77DEE" w:rsidRDefault="00E63599">
            <w:r>
              <w:rPr>
                <w:i/>
                <w:noProof/>
                <w:lang w:val="en-US" w:eastAsia="zh-CN"/>
              </w:rPr>
              <w:drawing>
                <wp:inline distT="0" distB="0" distL="0" distR="0" wp14:anchorId="6A38D8C7" wp14:editId="5D0CFFA1">
                  <wp:extent cx="1194435" cy="818515"/>
                  <wp:effectExtent l="0" t="0" r="5715" b="63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4435" cy="818515"/>
                          </a:xfrm>
                          <a:prstGeom prst="rect">
                            <a:avLst/>
                          </a:prstGeom>
                          <a:noFill/>
                          <a:ln>
                            <a:noFill/>
                          </a:ln>
                        </pic:spPr>
                      </pic:pic>
                    </a:graphicData>
                  </a:graphic>
                </wp:inline>
              </w:drawing>
            </w:r>
          </w:p>
        </w:tc>
        <w:tc>
          <w:tcPr>
            <w:tcW w:w="5540" w:type="dxa"/>
            <w:shd w:val="clear" w:color="auto" w:fill="auto"/>
          </w:tcPr>
          <w:p w14:paraId="22D7A95B" w14:textId="20DA253B" w:rsidR="00D57972" w:rsidRPr="00A77DEE" w:rsidRDefault="00E63599" w:rsidP="00133525">
            <w:pPr>
              <w:jc w:val="right"/>
            </w:pPr>
            <w:bookmarkStart w:id="7" w:name="logos"/>
            <w:r>
              <w:rPr>
                <w:noProof/>
                <w:lang w:val="en-US" w:eastAsia="zh-CN"/>
              </w:rPr>
              <w:drawing>
                <wp:inline distT="0" distB="0" distL="0" distR="0" wp14:anchorId="21E1287B" wp14:editId="04EA054E">
                  <wp:extent cx="1637030" cy="951230"/>
                  <wp:effectExtent l="0" t="0" r="127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030" cy="951230"/>
                          </a:xfrm>
                          <a:prstGeom prst="rect">
                            <a:avLst/>
                          </a:prstGeom>
                          <a:noFill/>
                          <a:ln>
                            <a:noFill/>
                          </a:ln>
                        </pic:spPr>
                      </pic:pic>
                    </a:graphicData>
                  </a:graphic>
                </wp:inline>
              </w:drawing>
            </w:r>
            <w:bookmarkEnd w:id="7"/>
          </w:p>
        </w:tc>
      </w:tr>
      <w:tr w:rsidR="00C074DD" w:rsidRPr="00A77DEE" w14:paraId="60876BAD" w14:textId="77777777" w:rsidTr="00E13B95">
        <w:trPr>
          <w:trHeight w:hRule="exact" w:val="5783"/>
        </w:trPr>
        <w:tc>
          <w:tcPr>
            <w:tcW w:w="10423" w:type="dxa"/>
            <w:gridSpan w:val="2"/>
            <w:shd w:val="clear" w:color="auto" w:fill="auto"/>
          </w:tcPr>
          <w:p w14:paraId="0B914EC4" w14:textId="77777777" w:rsidR="00C074DD" w:rsidRPr="00A77DEE" w:rsidRDefault="00C074DD" w:rsidP="00C074DD">
            <w:pPr>
              <w:pStyle w:val="Guidance"/>
              <w:rPr>
                <w:b/>
              </w:rPr>
            </w:pPr>
          </w:p>
        </w:tc>
      </w:tr>
      <w:tr w:rsidR="00C074DD" w:rsidRPr="00A77DEE" w14:paraId="2FE06D83" w14:textId="77777777" w:rsidTr="00E13B95">
        <w:trPr>
          <w:trHeight w:hRule="exact" w:val="964"/>
        </w:trPr>
        <w:tc>
          <w:tcPr>
            <w:tcW w:w="10423" w:type="dxa"/>
            <w:gridSpan w:val="2"/>
            <w:shd w:val="clear" w:color="auto" w:fill="auto"/>
          </w:tcPr>
          <w:p w14:paraId="463AA7B6" w14:textId="77777777" w:rsidR="00C074DD" w:rsidRPr="00A77DEE" w:rsidRDefault="00C074DD" w:rsidP="00C074DD">
            <w:pPr>
              <w:rPr>
                <w:sz w:val="16"/>
              </w:rPr>
            </w:pPr>
            <w:bookmarkStart w:id="8" w:name="warningNotice"/>
            <w:r w:rsidRPr="00A77DEE">
              <w:rPr>
                <w:sz w:val="16"/>
              </w:rPr>
              <w:t>The present document has been developed within the 3rd Generation Partnership Project (3GPP</w:t>
            </w:r>
            <w:r w:rsidRPr="00A77DEE">
              <w:rPr>
                <w:sz w:val="16"/>
                <w:vertAlign w:val="superscript"/>
              </w:rPr>
              <w:t xml:space="preserve"> TM</w:t>
            </w:r>
            <w:r w:rsidRPr="00A77DEE">
              <w:rPr>
                <w:sz w:val="16"/>
              </w:rPr>
              <w:t>) and may be further elaborated for the purposes of 3GPP.</w:t>
            </w:r>
            <w:r w:rsidRPr="00A77DEE">
              <w:rPr>
                <w:sz w:val="16"/>
              </w:rPr>
              <w:br/>
              <w:t>The present document has not been subject to any approval process by the 3GPP</w:t>
            </w:r>
            <w:r w:rsidRPr="00A77DEE">
              <w:rPr>
                <w:sz w:val="16"/>
                <w:vertAlign w:val="superscript"/>
              </w:rPr>
              <w:t xml:space="preserve"> </w:t>
            </w:r>
            <w:r w:rsidRPr="00A77DEE">
              <w:rPr>
                <w:sz w:val="16"/>
              </w:rPr>
              <w:t>Organizational Partners and shall not be implemented.</w:t>
            </w:r>
            <w:r w:rsidRPr="00A77DEE">
              <w:rPr>
                <w:sz w:val="16"/>
              </w:rPr>
              <w:br/>
              <w:t>This Specification is provided for future development work within 3GPP</w:t>
            </w:r>
            <w:r w:rsidRPr="00A77DEE">
              <w:rPr>
                <w:sz w:val="16"/>
                <w:vertAlign w:val="superscript"/>
              </w:rPr>
              <w:t xml:space="preserve"> </w:t>
            </w:r>
            <w:r w:rsidRPr="00A77DEE">
              <w:rPr>
                <w:sz w:val="16"/>
              </w:rPr>
              <w:t>only. The Organizational Partners accept no liability for any use of this Specification.</w:t>
            </w:r>
            <w:r w:rsidRPr="00A77DEE">
              <w:rPr>
                <w:sz w:val="16"/>
              </w:rPr>
              <w:br/>
              <w:t>Specifications and Reports for implementation of the 3GPP</w:t>
            </w:r>
            <w:r w:rsidRPr="00A77DEE">
              <w:rPr>
                <w:sz w:val="16"/>
                <w:vertAlign w:val="superscript"/>
              </w:rPr>
              <w:t xml:space="preserve"> TM</w:t>
            </w:r>
            <w:r w:rsidRPr="00A77DEE">
              <w:rPr>
                <w:sz w:val="16"/>
              </w:rPr>
              <w:t xml:space="preserve"> system should be obtained via the 3GPP Organizational Partners' Publications Offices.</w:t>
            </w:r>
            <w:bookmarkEnd w:id="8"/>
          </w:p>
          <w:p w14:paraId="5340BF1E" w14:textId="77777777" w:rsidR="00C074DD" w:rsidRPr="00A77DEE" w:rsidRDefault="00C074DD" w:rsidP="00C074DD">
            <w:pPr>
              <w:pStyle w:val="ZV"/>
              <w:framePr w:w="0" w:wrap="auto" w:vAnchor="margin" w:hAnchor="text" w:yAlign="inline"/>
            </w:pPr>
          </w:p>
          <w:p w14:paraId="75F0BF1B" w14:textId="77777777" w:rsidR="00C074DD" w:rsidRPr="00A77DEE" w:rsidRDefault="00C074DD" w:rsidP="00C074DD">
            <w:pPr>
              <w:rPr>
                <w:sz w:val="16"/>
              </w:rPr>
            </w:pPr>
          </w:p>
        </w:tc>
      </w:tr>
      <w:bookmarkEnd w:id="0"/>
    </w:tbl>
    <w:p w14:paraId="4FD61A6C" w14:textId="77777777" w:rsidR="00080512" w:rsidRPr="004D3578" w:rsidRDefault="00080512">
      <w:pPr>
        <w:sectPr w:rsidR="00080512" w:rsidRPr="004D3578" w:rsidSect="00E13B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7DEE" w14:paraId="6C12E47E" w14:textId="77777777" w:rsidTr="00133525">
        <w:trPr>
          <w:trHeight w:hRule="exact" w:val="5670"/>
        </w:trPr>
        <w:tc>
          <w:tcPr>
            <w:tcW w:w="10423" w:type="dxa"/>
            <w:shd w:val="clear" w:color="auto" w:fill="auto"/>
          </w:tcPr>
          <w:p w14:paraId="63C08749" w14:textId="77777777" w:rsidR="00E16509" w:rsidRPr="00A77DEE" w:rsidRDefault="00E16509" w:rsidP="00E16509">
            <w:pPr>
              <w:pStyle w:val="Guidance"/>
            </w:pPr>
            <w:bookmarkStart w:id="9" w:name="page2"/>
          </w:p>
        </w:tc>
      </w:tr>
      <w:tr w:rsidR="00E16509" w:rsidRPr="00A77DEE" w14:paraId="1A9527E5" w14:textId="77777777" w:rsidTr="00C074DD">
        <w:trPr>
          <w:trHeight w:hRule="exact" w:val="5387"/>
        </w:trPr>
        <w:tc>
          <w:tcPr>
            <w:tcW w:w="10423" w:type="dxa"/>
            <w:shd w:val="clear" w:color="auto" w:fill="auto"/>
          </w:tcPr>
          <w:p w14:paraId="2BD4A1F9" w14:textId="77777777" w:rsidR="00E16509" w:rsidRPr="00A77DEE" w:rsidRDefault="00E16509" w:rsidP="00133525">
            <w:pPr>
              <w:pStyle w:val="FP"/>
              <w:spacing w:after="240"/>
              <w:ind w:left="2835" w:right="2835"/>
              <w:jc w:val="center"/>
              <w:rPr>
                <w:rFonts w:ascii="Arial" w:hAnsi="Arial"/>
                <w:b/>
                <w:i/>
              </w:rPr>
            </w:pPr>
            <w:bookmarkStart w:id="10" w:name="coords3gpp"/>
            <w:r w:rsidRPr="00A77DEE">
              <w:rPr>
                <w:rFonts w:ascii="Arial" w:hAnsi="Arial"/>
                <w:b/>
                <w:i/>
              </w:rPr>
              <w:t>3GPP</w:t>
            </w:r>
          </w:p>
          <w:p w14:paraId="17568C06" w14:textId="77777777" w:rsidR="00E16509" w:rsidRPr="00A77DEE" w:rsidRDefault="00E16509" w:rsidP="00133525">
            <w:pPr>
              <w:pStyle w:val="FP"/>
              <w:pBdr>
                <w:bottom w:val="single" w:sz="6" w:space="1" w:color="auto"/>
              </w:pBdr>
              <w:ind w:left="2835" w:right="2835"/>
              <w:jc w:val="center"/>
            </w:pPr>
            <w:r w:rsidRPr="00A77DEE">
              <w:t>Postal address</w:t>
            </w:r>
          </w:p>
          <w:p w14:paraId="6E468F5A" w14:textId="77777777" w:rsidR="00E16509" w:rsidRPr="00A77DEE" w:rsidRDefault="00E16509" w:rsidP="00133525">
            <w:pPr>
              <w:pStyle w:val="FP"/>
              <w:ind w:left="2835" w:right="2835"/>
              <w:jc w:val="center"/>
              <w:rPr>
                <w:rFonts w:ascii="Arial" w:hAnsi="Arial"/>
                <w:sz w:val="18"/>
              </w:rPr>
            </w:pPr>
          </w:p>
          <w:p w14:paraId="23F67359" w14:textId="77777777" w:rsidR="00E16509" w:rsidRPr="00A77DEE" w:rsidRDefault="00E16509" w:rsidP="00133525">
            <w:pPr>
              <w:pStyle w:val="FP"/>
              <w:pBdr>
                <w:bottom w:val="single" w:sz="6" w:space="1" w:color="auto"/>
              </w:pBdr>
              <w:spacing w:before="240"/>
              <w:ind w:left="2835" w:right="2835"/>
              <w:jc w:val="center"/>
            </w:pPr>
            <w:r w:rsidRPr="00A77DEE">
              <w:t>3GPP support office address</w:t>
            </w:r>
          </w:p>
          <w:p w14:paraId="40B3D65A"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650 Route des Lucioles - Sophia Antipolis</w:t>
            </w:r>
          </w:p>
          <w:p w14:paraId="4E331D4D"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Valbonne - FRANCE</w:t>
            </w:r>
          </w:p>
          <w:p w14:paraId="19F7EE50" w14:textId="77777777" w:rsidR="00E16509" w:rsidRPr="00A77DEE" w:rsidRDefault="00E16509" w:rsidP="00133525">
            <w:pPr>
              <w:pStyle w:val="FP"/>
              <w:spacing w:after="20"/>
              <w:ind w:left="2835" w:right="2835"/>
              <w:jc w:val="center"/>
              <w:rPr>
                <w:rFonts w:ascii="Arial" w:hAnsi="Arial"/>
                <w:sz w:val="18"/>
              </w:rPr>
            </w:pPr>
            <w:r w:rsidRPr="00A77DEE">
              <w:rPr>
                <w:rFonts w:ascii="Arial" w:hAnsi="Arial"/>
                <w:sz w:val="18"/>
              </w:rPr>
              <w:t>Tel.: +33 4 92 94 42 00 Fax: +33 4 93 65 47 16</w:t>
            </w:r>
          </w:p>
          <w:p w14:paraId="577E36A6" w14:textId="77777777" w:rsidR="00E16509" w:rsidRPr="00A77DEE" w:rsidRDefault="00E16509" w:rsidP="00133525">
            <w:pPr>
              <w:pStyle w:val="FP"/>
              <w:pBdr>
                <w:bottom w:val="single" w:sz="6" w:space="1" w:color="auto"/>
              </w:pBdr>
              <w:spacing w:before="240"/>
              <w:ind w:left="2835" w:right="2835"/>
              <w:jc w:val="center"/>
            </w:pPr>
            <w:r w:rsidRPr="00A77DEE">
              <w:t>Internet</w:t>
            </w:r>
          </w:p>
          <w:p w14:paraId="20035200"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http://www.3gpp.org</w:t>
            </w:r>
            <w:bookmarkEnd w:id="10"/>
          </w:p>
          <w:p w14:paraId="3A6D9FB8" w14:textId="77777777" w:rsidR="00E16509" w:rsidRPr="00A77DEE" w:rsidRDefault="00E16509" w:rsidP="00133525"/>
        </w:tc>
      </w:tr>
      <w:tr w:rsidR="00E16509" w:rsidRPr="00A77DEE" w14:paraId="44E59304" w14:textId="77777777" w:rsidTr="00C074DD">
        <w:tc>
          <w:tcPr>
            <w:tcW w:w="10423" w:type="dxa"/>
            <w:shd w:val="clear" w:color="auto" w:fill="auto"/>
            <w:vAlign w:val="bottom"/>
          </w:tcPr>
          <w:p w14:paraId="67282BB2" w14:textId="77777777" w:rsidR="00E16509" w:rsidRPr="00A77DEE" w:rsidRDefault="00E16509" w:rsidP="00133525">
            <w:pPr>
              <w:pStyle w:val="FP"/>
              <w:pBdr>
                <w:bottom w:val="single" w:sz="6" w:space="1" w:color="auto"/>
              </w:pBdr>
              <w:spacing w:after="240"/>
              <w:jc w:val="center"/>
              <w:rPr>
                <w:rFonts w:ascii="Arial" w:hAnsi="Arial"/>
                <w:b/>
                <w:i/>
                <w:noProof/>
              </w:rPr>
            </w:pPr>
            <w:bookmarkStart w:id="11" w:name="copyrightNotification"/>
            <w:r w:rsidRPr="00A77DEE">
              <w:rPr>
                <w:rFonts w:ascii="Arial" w:hAnsi="Arial"/>
                <w:b/>
                <w:i/>
                <w:noProof/>
              </w:rPr>
              <w:t>Copyright Notification</w:t>
            </w:r>
          </w:p>
          <w:p w14:paraId="0B212BA7" w14:textId="77777777" w:rsidR="00E16509" w:rsidRPr="00A77DEE" w:rsidRDefault="00E16509" w:rsidP="00133525">
            <w:pPr>
              <w:pStyle w:val="FP"/>
              <w:jc w:val="center"/>
              <w:rPr>
                <w:noProof/>
              </w:rPr>
            </w:pPr>
            <w:r w:rsidRPr="00A77DEE">
              <w:rPr>
                <w:noProof/>
              </w:rPr>
              <w:t>No part may be reproduced except as authorized by written permission.</w:t>
            </w:r>
            <w:r w:rsidRPr="00A77DEE">
              <w:rPr>
                <w:noProof/>
              </w:rPr>
              <w:br/>
              <w:t>The copyright and the foregoing restriction extend to reproduction in all media.</w:t>
            </w:r>
          </w:p>
          <w:p w14:paraId="12944CEF" w14:textId="77777777" w:rsidR="00E16509" w:rsidRPr="00A77DEE" w:rsidRDefault="00E16509" w:rsidP="00133525">
            <w:pPr>
              <w:pStyle w:val="FP"/>
              <w:jc w:val="center"/>
              <w:rPr>
                <w:noProof/>
              </w:rPr>
            </w:pPr>
          </w:p>
          <w:p w14:paraId="5E582731" w14:textId="77777777" w:rsidR="00E16509" w:rsidRPr="00A77DEE" w:rsidRDefault="00E16509" w:rsidP="00133525">
            <w:pPr>
              <w:pStyle w:val="FP"/>
              <w:jc w:val="center"/>
              <w:rPr>
                <w:noProof/>
                <w:sz w:val="18"/>
              </w:rPr>
            </w:pPr>
            <w:r w:rsidRPr="00A77DEE">
              <w:rPr>
                <w:noProof/>
                <w:sz w:val="18"/>
              </w:rPr>
              <w:t xml:space="preserve">© </w:t>
            </w:r>
            <w:bookmarkStart w:id="12" w:name="copyrightDate"/>
            <w:r w:rsidRPr="00A77DEE">
              <w:rPr>
                <w:noProof/>
                <w:sz w:val="18"/>
              </w:rPr>
              <w:t>2019</w:t>
            </w:r>
            <w:bookmarkEnd w:id="12"/>
            <w:r w:rsidRPr="00A77DEE">
              <w:rPr>
                <w:noProof/>
                <w:sz w:val="18"/>
              </w:rPr>
              <w:t>, 3GPP Organizational Partners (ARIB, ATIS, CCSA, ETSI, TSDSI, TTA, TTC).</w:t>
            </w:r>
            <w:bookmarkStart w:id="13" w:name="copyrightaddon"/>
            <w:bookmarkEnd w:id="13"/>
          </w:p>
          <w:p w14:paraId="76E46FBE" w14:textId="77777777" w:rsidR="00E16509" w:rsidRPr="00A77DEE" w:rsidRDefault="00E16509" w:rsidP="00133525">
            <w:pPr>
              <w:pStyle w:val="FP"/>
              <w:jc w:val="center"/>
              <w:rPr>
                <w:noProof/>
                <w:sz w:val="18"/>
              </w:rPr>
            </w:pPr>
            <w:r w:rsidRPr="00A77DEE">
              <w:rPr>
                <w:noProof/>
                <w:sz w:val="18"/>
              </w:rPr>
              <w:t>All rights reserved.</w:t>
            </w:r>
          </w:p>
          <w:p w14:paraId="349FD046" w14:textId="77777777" w:rsidR="00E16509" w:rsidRPr="00A77DEE" w:rsidRDefault="00E16509" w:rsidP="00E16509">
            <w:pPr>
              <w:pStyle w:val="FP"/>
              <w:rPr>
                <w:noProof/>
                <w:sz w:val="18"/>
              </w:rPr>
            </w:pPr>
          </w:p>
          <w:p w14:paraId="7205D7D5" w14:textId="77777777" w:rsidR="00E16509" w:rsidRPr="00A77DEE" w:rsidRDefault="00E16509" w:rsidP="00E16509">
            <w:pPr>
              <w:pStyle w:val="FP"/>
              <w:rPr>
                <w:noProof/>
                <w:sz w:val="18"/>
              </w:rPr>
            </w:pPr>
            <w:r w:rsidRPr="00A77DEE">
              <w:rPr>
                <w:noProof/>
                <w:sz w:val="18"/>
              </w:rPr>
              <w:t>UMTS™ is a Trade Mark of ETSI registered for the benefit of its members</w:t>
            </w:r>
          </w:p>
          <w:p w14:paraId="6535EE61" w14:textId="77777777" w:rsidR="00E16509" w:rsidRPr="00A77DEE" w:rsidRDefault="00E16509" w:rsidP="00E16509">
            <w:pPr>
              <w:pStyle w:val="FP"/>
              <w:rPr>
                <w:noProof/>
                <w:sz w:val="18"/>
              </w:rPr>
            </w:pPr>
            <w:r w:rsidRPr="00A77DEE">
              <w:rPr>
                <w:noProof/>
                <w:sz w:val="18"/>
              </w:rPr>
              <w:t>3GPP™ is a Trade Mark of ETSI registered for the benefit of its Members and of the 3GPP Organizational Partners</w:t>
            </w:r>
            <w:r w:rsidRPr="00A77DEE">
              <w:rPr>
                <w:noProof/>
                <w:sz w:val="18"/>
              </w:rPr>
              <w:br/>
              <w:t>LTE™ is a Trade Mark of ETSI registered for the benefit of its Members and of the 3GPP Organizational Partners</w:t>
            </w:r>
          </w:p>
          <w:p w14:paraId="6106DD92" w14:textId="77777777" w:rsidR="00E16509" w:rsidRPr="00A77DEE" w:rsidRDefault="00E16509" w:rsidP="00E16509">
            <w:pPr>
              <w:pStyle w:val="FP"/>
              <w:rPr>
                <w:noProof/>
                <w:sz w:val="18"/>
              </w:rPr>
            </w:pPr>
            <w:r w:rsidRPr="00A77DEE">
              <w:rPr>
                <w:noProof/>
                <w:sz w:val="18"/>
              </w:rPr>
              <w:t>GSM® and the GSM logo are registered and owned by the GSM Association</w:t>
            </w:r>
            <w:bookmarkEnd w:id="11"/>
          </w:p>
          <w:p w14:paraId="5F6F1E2D" w14:textId="77777777" w:rsidR="00E16509" w:rsidRPr="00A77DEE" w:rsidRDefault="00E16509" w:rsidP="00133525"/>
        </w:tc>
      </w:tr>
      <w:bookmarkEnd w:id="9"/>
    </w:tbl>
    <w:p w14:paraId="3645E528" w14:textId="77777777" w:rsidR="00080512" w:rsidRPr="004D3578" w:rsidRDefault="00080512">
      <w:pPr>
        <w:pStyle w:val="TT"/>
      </w:pPr>
      <w:r w:rsidRPr="004D3578">
        <w:br w:type="page"/>
      </w:r>
      <w:bookmarkStart w:id="14" w:name="tableOfContents"/>
      <w:bookmarkEnd w:id="14"/>
      <w:r w:rsidRPr="004D3578">
        <w:lastRenderedPageBreak/>
        <w:t>Contents</w:t>
      </w:r>
    </w:p>
    <w:p w14:paraId="6414A0EF" w14:textId="3B449534" w:rsidR="00FB4E0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B4E0C">
        <w:t>Foreword</w:t>
      </w:r>
      <w:r w:rsidR="00FB4E0C">
        <w:tab/>
      </w:r>
      <w:r w:rsidR="00FB4E0C">
        <w:fldChar w:fldCharType="begin"/>
      </w:r>
      <w:r w:rsidR="00FB4E0C">
        <w:instrText xml:space="preserve"> PAGEREF _Toc56794564 \h </w:instrText>
      </w:r>
      <w:r w:rsidR="00FB4E0C">
        <w:fldChar w:fldCharType="separate"/>
      </w:r>
      <w:r w:rsidR="00FB4E0C">
        <w:t>5</w:t>
      </w:r>
      <w:r w:rsidR="00FB4E0C">
        <w:fldChar w:fldCharType="end"/>
      </w:r>
    </w:p>
    <w:p w14:paraId="066ECD4A" w14:textId="78A6890F" w:rsidR="00FB4E0C" w:rsidRDefault="00FB4E0C">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_Toc56794565 \h </w:instrText>
      </w:r>
      <w:r>
        <w:fldChar w:fldCharType="separate"/>
      </w:r>
      <w:r>
        <w:t>6</w:t>
      </w:r>
      <w:r>
        <w:fldChar w:fldCharType="end"/>
      </w:r>
    </w:p>
    <w:p w14:paraId="63C648E7" w14:textId="4DDFDC9B" w:rsidR="00FB4E0C" w:rsidRDefault="00FB4E0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_Toc56794566 \h </w:instrText>
      </w:r>
      <w:r>
        <w:fldChar w:fldCharType="separate"/>
      </w:r>
      <w:r>
        <w:t>7</w:t>
      </w:r>
      <w:r>
        <w:fldChar w:fldCharType="end"/>
      </w:r>
    </w:p>
    <w:p w14:paraId="48E7A886" w14:textId="2647A86E" w:rsidR="00FB4E0C" w:rsidRDefault="00FB4E0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_Toc56794567 \h </w:instrText>
      </w:r>
      <w:r>
        <w:fldChar w:fldCharType="separate"/>
      </w:r>
      <w:r>
        <w:t>7</w:t>
      </w:r>
      <w:r>
        <w:fldChar w:fldCharType="end"/>
      </w:r>
    </w:p>
    <w:p w14:paraId="7A38F804" w14:textId="006A1D5F" w:rsidR="00FB4E0C" w:rsidRDefault="00FB4E0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_Toc56794568 \h </w:instrText>
      </w:r>
      <w:r>
        <w:fldChar w:fldCharType="separate"/>
      </w:r>
      <w:r>
        <w:t>7</w:t>
      </w:r>
      <w:r>
        <w:fldChar w:fldCharType="end"/>
      </w:r>
    </w:p>
    <w:p w14:paraId="768F9B66" w14:textId="348972B2" w:rsidR="00FB4E0C" w:rsidRDefault="00FB4E0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_Toc56794569 \h </w:instrText>
      </w:r>
      <w:r>
        <w:fldChar w:fldCharType="separate"/>
      </w:r>
      <w:r>
        <w:t>7</w:t>
      </w:r>
      <w:r>
        <w:fldChar w:fldCharType="end"/>
      </w:r>
    </w:p>
    <w:p w14:paraId="7E499242" w14:textId="1CE94DB2" w:rsidR="00FB4E0C" w:rsidRDefault="00FB4E0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_Toc56794570 \h </w:instrText>
      </w:r>
      <w:r>
        <w:fldChar w:fldCharType="separate"/>
      </w:r>
      <w:r>
        <w:t>7</w:t>
      </w:r>
      <w:r>
        <w:fldChar w:fldCharType="end"/>
      </w:r>
    </w:p>
    <w:p w14:paraId="677CF811" w14:textId="606D69C0" w:rsidR="00FB4E0C" w:rsidRDefault="00FB4E0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_Toc56794571 \h </w:instrText>
      </w:r>
      <w:r>
        <w:fldChar w:fldCharType="separate"/>
      </w:r>
      <w:r>
        <w:t>7</w:t>
      </w:r>
      <w:r>
        <w:fldChar w:fldCharType="end"/>
      </w:r>
    </w:p>
    <w:p w14:paraId="40459B63" w14:textId="282DBF72" w:rsidR="00FB4E0C" w:rsidRDefault="00FB4E0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Evaluation methodology</w:t>
      </w:r>
      <w:r>
        <w:tab/>
      </w:r>
      <w:r>
        <w:fldChar w:fldCharType="begin"/>
      </w:r>
      <w:r>
        <w:instrText xml:space="preserve"> PAGEREF _Toc56794572 \h </w:instrText>
      </w:r>
      <w:r>
        <w:fldChar w:fldCharType="separate"/>
      </w:r>
      <w:r>
        <w:t>8</w:t>
      </w:r>
      <w:r>
        <w:fldChar w:fldCharType="end"/>
      </w:r>
    </w:p>
    <w:p w14:paraId="4966FE6E" w14:textId="2ED2E4C0" w:rsidR="00FB4E0C" w:rsidRDefault="00FB4E0C">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Antenna gain modelling</w:t>
      </w:r>
      <w:r>
        <w:tab/>
      </w:r>
      <w:r>
        <w:fldChar w:fldCharType="begin"/>
      </w:r>
      <w:r>
        <w:instrText xml:space="preserve"> PAGEREF _Toc56794573 \h </w:instrText>
      </w:r>
      <w:r>
        <w:fldChar w:fldCharType="separate"/>
      </w:r>
      <w:r>
        <w:t>8</w:t>
      </w:r>
      <w:r>
        <w:fldChar w:fldCharType="end"/>
      </w:r>
    </w:p>
    <w:p w14:paraId="0F3B9728" w14:textId="71A851AC"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4.1.1</w:t>
      </w:r>
      <w:r>
        <w:rPr>
          <w:rFonts w:asciiTheme="minorHAnsi" w:eastAsiaTheme="minorEastAsia" w:hAnsiTheme="minorHAnsi" w:cstheme="minorBidi"/>
          <w:kern w:val="2"/>
          <w:sz w:val="21"/>
          <w:szCs w:val="22"/>
          <w:lang w:val="en-US" w:eastAsia="zh-CN"/>
        </w:rPr>
        <w:tab/>
      </w:r>
      <w:r w:rsidRPr="006341D0">
        <w:rPr>
          <w:rFonts w:eastAsia="Malgun Gothic"/>
        </w:rPr>
        <w:t>gNB antenna gain modelling</w:t>
      </w:r>
      <w:r>
        <w:tab/>
      </w:r>
      <w:r>
        <w:fldChar w:fldCharType="begin"/>
      </w:r>
      <w:r>
        <w:instrText xml:space="preserve"> PAGEREF _Toc56794574 \h </w:instrText>
      </w:r>
      <w:r>
        <w:fldChar w:fldCharType="separate"/>
      </w:r>
      <w:r>
        <w:t>8</w:t>
      </w:r>
      <w:r>
        <w:fldChar w:fldCharType="end"/>
      </w:r>
    </w:p>
    <w:p w14:paraId="7C22A129" w14:textId="79B7DDB3"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4.1.2</w:t>
      </w:r>
      <w:r>
        <w:rPr>
          <w:rFonts w:asciiTheme="minorHAnsi" w:eastAsiaTheme="minorEastAsia" w:hAnsiTheme="minorHAnsi" w:cstheme="minorBidi"/>
          <w:kern w:val="2"/>
          <w:sz w:val="21"/>
          <w:szCs w:val="22"/>
          <w:lang w:val="en-US" w:eastAsia="zh-CN"/>
        </w:rPr>
        <w:tab/>
      </w:r>
      <w:r w:rsidRPr="006341D0">
        <w:rPr>
          <w:rFonts w:eastAsia="Malgun Gothic"/>
        </w:rPr>
        <w:t>UE antenna gain modelling</w:t>
      </w:r>
      <w:r>
        <w:tab/>
      </w:r>
      <w:r>
        <w:fldChar w:fldCharType="begin"/>
      </w:r>
      <w:r>
        <w:instrText xml:space="preserve"> PAGEREF _Toc56794575 \h </w:instrText>
      </w:r>
      <w:r>
        <w:fldChar w:fldCharType="separate"/>
      </w:r>
      <w:r>
        <w:t>10</w:t>
      </w:r>
      <w:r>
        <w:fldChar w:fldCharType="end"/>
      </w:r>
    </w:p>
    <w:p w14:paraId="578D949C" w14:textId="68100337" w:rsidR="00FB4E0C" w:rsidRDefault="00FB4E0C">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Performance metrics</w:t>
      </w:r>
      <w:r>
        <w:tab/>
      </w:r>
      <w:r>
        <w:fldChar w:fldCharType="begin"/>
      </w:r>
      <w:r>
        <w:instrText xml:space="preserve"> PAGEREF _Toc56794576 \h </w:instrText>
      </w:r>
      <w:r>
        <w:fldChar w:fldCharType="separate"/>
      </w:r>
      <w:r>
        <w:t>10</w:t>
      </w:r>
      <w:r>
        <w:fldChar w:fldCharType="end"/>
      </w:r>
    </w:p>
    <w:p w14:paraId="6D8B021B" w14:textId="5FB92683" w:rsidR="00FB4E0C" w:rsidRDefault="00FB4E0C">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Link budget template</w:t>
      </w:r>
      <w:r>
        <w:tab/>
      </w:r>
      <w:r>
        <w:fldChar w:fldCharType="begin"/>
      </w:r>
      <w:r>
        <w:instrText xml:space="preserve"> PAGEREF _Toc56794577 \h </w:instrText>
      </w:r>
      <w:r>
        <w:fldChar w:fldCharType="separate"/>
      </w:r>
      <w:r>
        <w:t>13</w:t>
      </w:r>
      <w:r>
        <w:fldChar w:fldCharType="end"/>
      </w:r>
    </w:p>
    <w:p w14:paraId="08DCB30F" w14:textId="716B84F3" w:rsidR="00FB4E0C" w:rsidRDefault="00FB4E0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Baseline coverage performance</w:t>
      </w:r>
      <w:r>
        <w:tab/>
      </w:r>
      <w:r>
        <w:fldChar w:fldCharType="begin"/>
      </w:r>
      <w:r>
        <w:instrText xml:space="preserve"> PAGEREF _Toc56794578 \h </w:instrText>
      </w:r>
      <w:r>
        <w:fldChar w:fldCharType="separate"/>
      </w:r>
      <w:r>
        <w:t>13</w:t>
      </w:r>
      <w:r>
        <w:fldChar w:fldCharType="end"/>
      </w:r>
    </w:p>
    <w:p w14:paraId="15CDF3A2" w14:textId="47711690" w:rsidR="00FB4E0C" w:rsidRDefault="00FB4E0C">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Baseline coverage performance for FR1</w:t>
      </w:r>
      <w:r>
        <w:tab/>
      </w:r>
      <w:r>
        <w:fldChar w:fldCharType="begin"/>
      </w:r>
      <w:r>
        <w:instrText xml:space="preserve"> PAGEREF _Toc56794579 \h </w:instrText>
      </w:r>
      <w:r>
        <w:fldChar w:fldCharType="separate"/>
      </w:r>
      <w:r>
        <w:t>13</w:t>
      </w:r>
      <w:r>
        <w:fldChar w:fldCharType="end"/>
      </w:r>
    </w:p>
    <w:p w14:paraId="190855A3" w14:textId="4B8B52B9"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5.1.1</w:t>
      </w:r>
      <w:r>
        <w:rPr>
          <w:rFonts w:asciiTheme="minorHAnsi" w:eastAsiaTheme="minorEastAsia" w:hAnsiTheme="minorHAnsi" w:cstheme="minorBidi"/>
          <w:kern w:val="2"/>
          <w:sz w:val="21"/>
          <w:szCs w:val="22"/>
          <w:lang w:val="en-US" w:eastAsia="zh-CN"/>
        </w:rPr>
        <w:tab/>
      </w:r>
      <w:r w:rsidRPr="006341D0">
        <w:rPr>
          <w:rFonts w:cs="Arial"/>
        </w:rPr>
        <w:t>Representative values and observation for each scenario</w:t>
      </w:r>
      <w:r>
        <w:tab/>
      </w:r>
      <w:r>
        <w:fldChar w:fldCharType="begin"/>
      </w:r>
      <w:r>
        <w:instrText xml:space="preserve"> PAGEREF _Toc56794580 \h </w:instrText>
      </w:r>
      <w:r>
        <w:fldChar w:fldCharType="separate"/>
      </w:r>
      <w:r>
        <w:t>13</w:t>
      </w:r>
      <w:r>
        <w:fldChar w:fldCharType="end"/>
      </w:r>
    </w:p>
    <w:p w14:paraId="6FCA0223" w14:textId="2A041B59" w:rsidR="00FB4E0C" w:rsidRDefault="00FB4E0C">
      <w:pPr>
        <w:pStyle w:val="40"/>
        <w:rPr>
          <w:rFonts w:asciiTheme="minorHAnsi" w:eastAsiaTheme="minorEastAsia" w:hAnsiTheme="minorHAnsi" w:cstheme="minorBidi"/>
          <w:kern w:val="2"/>
          <w:sz w:val="21"/>
          <w:szCs w:val="22"/>
          <w:lang w:val="en-US" w:eastAsia="zh-CN"/>
        </w:rPr>
      </w:pPr>
      <w:r>
        <w:t>5.1.1.1</w:t>
      </w:r>
      <w:r>
        <w:rPr>
          <w:rFonts w:asciiTheme="minorHAnsi" w:eastAsiaTheme="minorEastAsia" w:hAnsiTheme="minorHAnsi" w:cstheme="minorBidi"/>
          <w:kern w:val="2"/>
          <w:sz w:val="21"/>
          <w:szCs w:val="22"/>
          <w:lang w:val="en-US" w:eastAsia="zh-CN"/>
        </w:rPr>
        <w:tab/>
      </w:r>
      <w:r>
        <w:t>Urban 4GHz TDD scenario</w:t>
      </w:r>
      <w:r>
        <w:tab/>
      </w:r>
      <w:r>
        <w:fldChar w:fldCharType="begin"/>
      </w:r>
      <w:r>
        <w:instrText xml:space="preserve"> PAGEREF _Toc56794581 \h </w:instrText>
      </w:r>
      <w:r>
        <w:fldChar w:fldCharType="separate"/>
      </w:r>
      <w:r>
        <w:t>13</w:t>
      </w:r>
      <w:r>
        <w:fldChar w:fldCharType="end"/>
      </w:r>
    </w:p>
    <w:p w14:paraId="33C0F433" w14:textId="35A5B1C0" w:rsidR="00FB4E0C" w:rsidRDefault="00FB4E0C">
      <w:pPr>
        <w:pStyle w:val="40"/>
        <w:rPr>
          <w:rFonts w:asciiTheme="minorHAnsi" w:eastAsiaTheme="minorEastAsia" w:hAnsiTheme="minorHAnsi" w:cstheme="minorBidi"/>
          <w:kern w:val="2"/>
          <w:sz w:val="21"/>
          <w:szCs w:val="22"/>
          <w:lang w:val="en-US" w:eastAsia="zh-CN"/>
        </w:rPr>
      </w:pPr>
      <w:r>
        <w:t>5.1.1.2</w:t>
      </w:r>
      <w:r>
        <w:rPr>
          <w:rFonts w:asciiTheme="minorHAnsi" w:eastAsiaTheme="minorEastAsia" w:hAnsiTheme="minorHAnsi" w:cstheme="minorBidi"/>
          <w:kern w:val="2"/>
          <w:sz w:val="21"/>
          <w:szCs w:val="22"/>
          <w:lang w:val="en-US" w:eastAsia="zh-CN"/>
        </w:rPr>
        <w:tab/>
      </w:r>
      <w:r>
        <w:t>Urban 2.6GHz TDD scenario</w:t>
      </w:r>
      <w:r>
        <w:tab/>
      </w:r>
      <w:r>
        <w:fldChar w:fldCharType="begin"/>
      </w:r>
      <w:r>
        <w:instrText xml:space="preserve"> PAGEREF _Toc56794582 \h </w:instrText>
      </w:r>
      <w:r>
        <w:fldChar w:fldCharType="separate"/>
      </w:r>
      <w:r>
        <w:t>17</w:t>
      </w:r>
      <w:r>
        <w:fldChar w:fldCharType="end"/>
      </w:r>
    </w:p>
    <w:p w14:paraId="0C650932" w14:textId="116922DF" w:rsidR="00FB4E0C" w:rsidRDefault="00FB4E0C">
      <w:pPr>
        <w:pStyle w:val="40"/>
        <w:rPr>
          <w:rFonts w:asciiTheme="minorHAnsi" w:eastAsiaTheme="minorEastAsia" w:hAnsiTheme="minorHAnsi" w:cstheme="minorBidi"/>
          <w:kern w:val="2"/>
          <w:sz w:val="21"/>
          <w:szCs w:val="22"/>
          <w:lang w:val="en-US" w:eastAsia="zh-CN"/>
        </w:rPr>
      </w:pPr>
      <w:r>
        <w:t>5.1.1.3</w:t>
      </w:r>
      <w:r>
        <w:rPr>
          <w:rFonts w:asciiTheme="minorHAnsi" w:eastAsiaTheme="minorEastAsia" w:hAnsiTheme="minorHAnsi" w:cstheme="minorBidi"/>
          <w:kern w:val="2"/>
          <w:sz w:val="21"/>
          <w:szCs w:val="22"/>
          <w:lang w:val="en-US" w:eastAsia="zh-CN"/>
        </w:rPr>
        <w:tab/>
      </w:r>
      <w:r>
        <w:t>Rural 4GHz TDD NLOS O2I scenario</w:t>
      </w:r>
      <w:r>
        <w:tab/>
      </w:r>
      <w:r>
        <w:fldChar w:fldCharType="begin"/>
      </w:r>
      <w:r>
        <w:instrText xml:space="preserve"> PAGEREF _Toc56794583 \h </w:instrText>
      </w:r>
      <w:r>
        <w:fldChar w:fldCharType="separate"/>
      </w:r>
      <w:r>
        <w:t>19</w:t>
      </w:r>
      <w:r>
        <w:fldChar w:fldCharType="end"/>
      </w:r>
    </w:p>
    <w:p w14:paraId="1B1E6D47" w14:textId="141ED52D" w:rsidR="00FB4E0C" w:rsidRDefault="00FB4E0C">
      <w:pPr>
        <w:pStyle w:val="40"/>
        <w:rPr>
          <w:rFonts w:asciiTheme="minorHAnsi" w:eastAsiaTheme="minorEastAsia" w:hAnsiTheme="minorHAnsi" w:cstheme="minorBidi"/>
          <w:kern w:val="2"/>
          <w:sz w:val="21"/>
          <w:szCs w:val="22"/>
          <w:lang w:val="en-US" w:eastAsia="zh-CN"/>
        </w:rPr>
      </w:pPr>
      <w:r>
        <w:t>5.1.1.4</w:t>
      </w:r>
      <w:r>
        <w:rPr>
          <w:rFonts w:asciiTheme="minorHAnsi" w:eastAsiaTheme="minorEastAsia" w:hAnsiTheme="minorHAnsi" w:cstheme="minorBidi"/>
          <w:kern w:val="2"/>
          <w:sz w:val="21"/>
          <w:szCs w:val="22"/>
          <w:lang w:val="en-US" w:eastAsia="zh-CN"/>
        </w:rPr>
        <w:tab/>
      </w:r>
      <w:r>
        <w:t>Rural 2.6GHz TDD NLOS O2I scenario</w:t>
      </w:r>
      <w:r>
        <w:tab/>
      </w:r>
      <w:r>
        <w:fldChar w:fldCharType="begin"/>
      </w:r>
      <w:r>
        <w:instrText xml:space="preserve"> PAGEREF _Toc56794584 \h </w:instrText>
      </w:r>
      <w:r>
        <w:fldChar w:fldCharType="separate"/>
      </w:r>
      <w:r>
        <w:t>23</w:t>
      </w:r>
      <w:r>
        <w:fldChar w:fldCharType="end"/>
      </w:r>
    </w:p>
    <w:p w14:paraId="7952F36A" w14:textId="4F773421" w:rsidR="00FB4E0C" w:rsidRDefault="00FB4E0C">
      <w:pPr>
        <w:pStyle w:val="40"/>
        <w:rPr>
          <w:rFonts w:asciiTheme="minorHAnsi" w:eastAsiaTheme="minorEastAsia" w:hAnsiTheme="minorHAnsi" w:cstheme="minorBidi"/>
          <w:kern w:val="2"/>
          <w:sz w:val="21"/>
          <w:szCs w:val="22"/>
          <w:lang w:val="en-US" w:eastAsia="zh-CN"/>
        </w:rPr>
      </w:pPr>
      <w:r w:rsidRPr="006341D0">
        <w:rPr>
          <w:lang w:val="pt-BR"/>
        </w:rPr>
        <w:t>5.1.1.5</w:t>
      </w:r>
      <w:r>
        <w:rPr>
          <w:rFonts w:asciiTheme="minorHAnsi" w:eastAsiaTheme="minorEastAsia" w:hAnsiTheme="minorHAnsi" w:cstheme="minorBidi"/>
          <w:kern w:val="2"/>
          <w:sz w:val="21"/>
          <w:szCs w:val="22"/>
          <w:lang w:val="en-US" w:eastAsia="zh-CN"/>
        </w:rPr>
        <w:tab/>
      </w:r>
      <w:r w:rsidRPr="006341D0">
        <w:rPr>
          <w:lang w:val="pt-BR"/>
        </w:rPr>
        <w:t>Rural 2GHz FDD NLOS O2I scenario</w:t>
      </w:r>
      <w:r>
        <w:tab/>
      </w:r>
      <w:r>
        <w:fldChar w:fldCharType="begin"/>
      </w:r>
      <w:r>
        <w:instrText xml:space="preserve"> PAGEREF _Toc56794585 \h </w:instrText>
      </w:r>
      <w:r>
        <w:fldChar w:fldCharType="separate"/>
      </w:r>
      <w:r>
        <w:t>24</w:t>
      </w:r>
      <w:r>
        <w:fldChar w:fldCharType="end"/>
      </w:r>
    </w:p>
    <w:p w14:paraId="7E51134E" w14:textId="386FAB20" w:rsidR="00FB4E0C" w:rsidRDefault="00FB4E0C">
      <w:pPr>
        <w:pStyle w:val="40"/>
        <w:rPr>
          <w:rFonts w:asciiTheme="minorHAnsi" w:eastAsiaTheme="minorEastAsia" w:hAnsiTheme="minorHAnsi" w:cstheme="minorBidi"/>
          <w:kern w:val="2"/>
          <w:sz w:val="21"/>
          <w:szCs w:val="22"/>
          <w:lang w:val="en-US" w:eastAsia="zh-CN"/>
        </w:rPr>
      </w:pPr>
      <w:r w:rsidRPr="006341D0">
        <w:rPr>
          <w:lang w:val="pt-BR"/>
        </w:rPr>
        <w:t>5.1.1.6</w:t>
      </w:r>
      <w:r>
        <w:rPr>
          <w:rFonts w:asciiTheme="minorHAnsi" w:eastAsiaTheme="minorEastAsia" w:hAnsiTheme="minorHAnsi" w:cstheme="minorBidi"/>
          <w:kern w:val="2"/>
          <w:sz w:val="21"/>
          <w:szCs w:val="22"/>
          <w:lang w:val="en-US" w:eastAsia="zh-CN"/>
        </w:rPr>
        <w:tab/>
      </w:r>
      <w:r w:rsidRPr="006341D0">
        <w:rPr>
          <w:lang w:val="pt-BR"/>
        </w:rPr>
        <w:t>Rural 700MHz FDD NLOS O2I scenario</w:t>
      </w:r>
      <w:r>
        <w:tab/>
      </w:r>
      <w:r>
        <w:fldChar w:fldCharType="begin"/>
      </w:r>
      <w:r>
        <w:instrText xml:space="preserve"> PAGEREF _Toc56794586 \h </w:instrText>
      </w:r>
      <w:r>
        <w:fldChar w:fldCharType="separate"/>
      </w:r>
      <w:r>
        <w:t>26</w:t>
      </w:r>
      <w:r>
        <w:fldChar w:fldCharType="end"/>
      </w:r>
    </w:p>
    <w:p w14:paraId="075E8376" w14:textId="19E64C3E" w:rsidR="00FB4E0C" w:rsidRDefault="00FB4E0C">
      <w:pPr>
        <w:pStyle w:val="40"/>
        <w:rPr>
          <w:rFonts w:asciiTheme="minorHAnsi" w:eastAsiaTheme="minorEastAsia" w:hAnsiTheme="minorHAnsi" w:cstheme="minorBidi"/>
          <w:kern w:val="2"/>
          <w:sz w:val="21"/>
          <w:szCs w:val="22"/>
          <w:lang w:val="en-US" w:eastAsia="zh-CN"/>
        </w:rPr>
      </w:pPr>
      <w:r>
        <w:t>5.1.1.7</w:t>
      </w:r>
      <w:r>
        <w:rPr>
          <w:rFonts w:asciiTheme="minorHAnsi" w:eastAsiaTheme="minorEastAsia" w:hAnsiTheme="minorHAnsi" w:cstheme="minorBidi"/>
          <w:kern w:val="2"/>
          <w:sz w:val="21"/>
          <w:szCs w:val="22"/>
          <w:lang w:val="en-US" w:eastAsia="zh-CN"/>
        </w:rPr>
        <w:tab/>
      </w:r>
      <w:r>
        <w:t>Rural 4GHz with long distance TDD LOS O2O scenario</w:t>
      </w:r>
      <w:r>
        <w:tab/>
      </w:r>
      <w:r>
        <w:fldChar w:fldCharType="begin"/>
      </w:r>
      <w:r>
        <w:instrText xml:space="preserve"> PAGEREF _Toc56794587 \h </w:instrText>
      </w:r>
      <w:r>
        <w:fldChar w:fldCharType="separate"/>
      </w:r>
      <w:r>
        <w:t>28</w:t>
      </w:r>
      <w:r>
        <w:fldChar w:fldCharType="end"/>
      </w:r>
    </w:p>
    <w:p w14:paraId="4FE5FD8A" w14:textId="5CFD1887"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5.1.2</w:t>
      </w:r>
      <w:r>
        <w:rPr>
          <w:rFonts w:asciiTheme="minorHAnsi" w:eastAsiaTheme="minorEastAsia" w:hAnsiTheme="minorHAnsi" w:cstheme="minorBidi"/>
          <w:kern w:val="2"/>
          <w:sz w:val="21"/>
          <w:szCs w:val="22"/>
          <w:lang w:val="en-US" w:eastAsia="zh-CN"/>
        </w:rPr>
        <w:tab/>
      </w:r>
      <w:r w:rsidRPr="006341D0">
        <w:rPr>
          <w:rFonts w:cs="Arial"/>
        </w:rPr>
        <w:t>Bottleneck identification by representative values</w:t>
      </w:r>
      <w:r>
        <w:tab/>
      </w:r>
      <w:r>
        <w:fldChar w:fldCharType="begin"/>
      </w:r>
      <w:r>
        <w:instrText xml:space="preserve"> PAGEREF _Toc56794588 \h </w:instrText>
      </w:r>
      <w:r>
        <w:fldChar w:fldCharType="separate"/>
      </w:r>
      <w:r>
        <w:t>30</w:t>
      </w:r>
      <w:r>
        <w:fldChar w:fldCharType="end"/>
      </w:r>
    </w:p>
    <w:p w14:paraId="453C6F66" w14:textId="37E3F77B"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5.1.3</w:t>
      </w:r>
      <w:r>
        <w:rPr>
          <w:rFonts w:asciiTheme="minorHAnsi" w:eastAsiaTheme="minorEastAsia" w:hAnsiTheme="minorHAnsi" w:cstheme="minorBidi"/>
          <w:kern w:val="2"/>
          <w:sz w:val="21"/>
          <w:szCs w:val="22"/>
          <w:lang w:val="en-US" w:eastAsia="zh-CN"/>
        </w:rPr>
        <w:tab/>
      </w:r>
      <w:r w:rsidRPr="006341D0">
        <w:rPr>
          <w:rFonts w:cs="Arial"/>
        </w:rPr>
        <w:t>Observation from the simulation result not using representative values</w:t>
      </w:r>
      <w:r>
        <w:tab/>
      </w:r>
      <w:r>
        <w:fldChar w:fldCharType="begin"/>
      </w:r>
      <w:r>
        <w:instrText xml:space="preserve"> PAGEREF _Toc56794589 \h </w:instrText>
      </w:r>
      <w:r>
        <w:fldChar w:fldCharType="separate"/>
      </w:r>
      <w:r>
        <w:t>32</w:t>
      </w:r>
      <w:r>
        <w:fldChar w:fldCharType="end"/>
      </w:r>
    </w:p>
    <w:p w14:paraId="3A8A74D8" w14:textId="17A9D9D3" w:rsidR="00FB4E0C" w:rsidRDefault="00FB4E0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Baseline coverage performance for FR2</w:t>
      </w:r>
      <w:r>
        <w:tab/>
      </w:r>
      <w:r>
        <w:fldChar w:fldCharType="begin"/>
      </w:r>
      <w:r>
        <w:instrText xml:space="preserve"> PAGEREF _Toc56794590 \h </w:instrText>
      </w:r>
      <w:r>
        <w:fldChar w:fldCharType="separate"/>
      </w:r>
      <w:r>
        <w:t>32</w:t>
      </w:r>
      <w:r>
        <w:fldChar w:fldCharType="end"/>
      </w:r>
    </w:p>
    <w:p w14:paraId="6CB165AC" w14:textId="65C08B6C"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5.2.1</w:t>
      </w:r>
      <w:r>
        <w:rPr>
          <w:rFonts w:asciiTheme="minorHAnsi" w:eastAsiaTheme="minorEastAsia" w:hAnsiTheme="minorHAnsi" w:cstheme="minorBidi"/>
          <w:kern w:val="2"/>
          <w:sz w:val="21"/>
          <w:szCs w:val="22"/>
          <w:lang w:val="en-US" w:eastAsia="zh-CN"/>
        </w:rPr>
        <w:tab/>
      </w:r>
      <w:r w:rsidRPr="006341D0">
        <w:rPr>
          <w:rFonts w:cs="Arial"/>
        </w:rPr>
        <w:t>Representative values and observation for each scenario</w:t>
      </w:r>
      <w:r>
        <w:tab/>
      </w:r>
      <w:r>
        <w:fldChar w:fldCharType="begin"/>
      </w:r>
      <w:r>
        <w:instrText xml:space="preserve"> PAGEREF _Toc56794591 \h </w:instrText>
      </w:r>
      <w:r>
        <w:fldChar w:fldCharType="separate"/>
      </w:r>
      <w:r>
        <w:t>32</w:t>
      </w:r>
      <w:r>
        <w:fldChar w:fldCharType="end"/>
      </w:r>
    </w:p>
    <w:p w14:paraId="6C966434" w14:textId="101CEAC5" w:rsidR="00FB4E0C" w:rsidRDefault="00FB4E0C">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Urban 28GHz TDD NLOS O2I scenario</w:t>
      </w:r>
      <w:r>
        <w:tab/>
      </w:r>
      <w:r>
        <w:fldChar w:fldCharType="begin"/>
      </w:r>
      <w:r>
        <w:instrText xml:space="preserve"> PAGEREF _Toc56794592 \h </w:instrText>
      </w:r>
      <w:r>
        <w:fldChar w:fldCharType="separate"/>
      </w:r>
      <w:r>
        <w:t>32</w:t>
      </w:r>
      <w:r>
        <w:fldChar w:fldCharType="end"/>
      </w:r>
    </w:p>
    <w:p w14:paraId="608F0E4F" w14:textId="7B7FA24D" w:rsidR="00FB4E0C" w:rsidRDefault="00FB4E0C">
      <w:pPr>
        <w:pStyle w:val="4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Urban 28GHz TDD NLOS O2O scenario</w:t>
      </w:r>
      <w:r>
        <w:tab/>
      </w:r>
      <w:r>
        <w:fldChar w:fldCharType="begin"/>
      </w:r>
      <w:r>
        <w:instrText xml:space="preserve"> PAGEREF _Toc56794593 \h </w:instrText>
      </w:r>
      <w:r>
        <w:fldChar w:fldCharType="separate"/>
      </w:r>
      <w:r>
        <w:t>35</w:t>
      </w:r>
      <w:r>
        <w:fldChar w:fldCharType="end"/>
      </w:r>
    </w:p>
    <w:p w14:paraId="6B24CA6F" w14:textId="2209FE02" w:rsidR="00FB4E0C" w:rsidRDefault="00FB4E0C">
      <w:pPr>
        <w:pStyle w:val="40"/>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t>Indoor 28GHz TDD NLOS scenario</w:t>
      </w:r>
      <w:r>
        <w:tab/>
      </w:r>
      <w:r>
        <w:fldChar w:fldCharType="begin"/>
      </w:r>
      <w:r>
        <w:instrText xml:space="preserve"> PAGEREF _Toc56794594 \h </w:instrText>
      </w:r>
      <w:r>
        <w:fldChar w:fldCharType="separate"/>
      </w:r>
      <w:r>
        <w:t>37</w:t>
      </w:r>
      <w:r>
        <w:fldChar w:fldCharType="end"/>
      </w:r>
    </w:p>
    <w:p w14:paraId="7D76E714" w14:textId="48C6FF5D" w:rsidR="00FB4E0C" w:rsidRDefault="00FB4E0C">
      <w:pPr>
        <w:pStyle w:val="40"/>
        <w:rPr>
          <w:rFonts w:asciiTheme="minorHAnsi" w:eastAsiaTheme="minorEastAsia" w:hAnsiTheme="minorHAnsi" w:cstheme="minorBidi"/>
          <w:kern w:val="2"/>
          <w:sz w:val="21"/>
          <w:szCs w:val="22"/>
          <w:lang w:val="en-US" w:eastAsia="zh-CN"/>
        </w:rPr>
      </w:pPr>
      <w:r>
        <w:t>5.2.1.4</w:t>
      </w:r>
      <w:r>
        <w:rPr>
          <w:rFonts w:asciiTheme="minorHAnsi" w:eastAsiaTheme="minorEastAsia" w:hAnsiTheme="minorHAnsi" w:cstheme="minorBidi"/>
          <w:kern w:val="2"/>
          <w:sz w:val="21"/>
          <w:szCs w:val="22"/>
          <w:lang w:val="en-US" w:eastAsia="zh-CN"/>
        </w:rPr>
        <w:tab/>
      </w:r>
      <w:r>
        <w:t>Suburban 28GHz TDD NLOS O2I scenario</w:t>
      </w:r>
      <w:r>
        <w:tab/>
      </w:r>
      <w:r>
        <w:fldChar w:fldCharType="begin"/>
      </w:r>
      <w:r>
        <w:instrText xml:space="preserve"> PAGEREF _Toc56794595 \h </w:instrText>
      </w:r>
      <w:r>
        <w:fldChar w:fldCharType="separate"/>
      </w:r>
      <w:r>
        <w:t>39</w:t>
      </w:r>
      <w:r>
        <w:fldChar w:fldCharType="end"/>
      </w:r>
    </w:p>
    <w:p w14:paraId="558BD3B0" w14:textId="3BD029A2" w:rsidR="00FB4E0C" w:rsidRDefault="00FB4E0C">
      <w:pPr>
        <w:pStyle w:val="40"/>
        <w:rPr>
          <w:rFonts w:asciiTheme="minorHAnsi" w:eastAsiaTheme="minorEastAsia" w:hAnsiTheme="minorHAnsi" w:cstheme="minorBidi"/>
          <w:kern w:val="2"/>
          <w:sz w:val="21"/>
          <w:szCs w:val="22"/>
          <w:lang w:val="en-US" w:eastAsia="zh-CN"/>
        </w:rPr>
      </w:pPr>
      <w:r>
        <w:t>5.2.1.5</w:t>
      </w:r>
      <w:r>
        <w:rPr>
          <w:rFonts w:asciiTheme="minorHAnsi" w:eastAsiaTheme="minorEastAsia" w:hAnsiTheme="minorHAnsi" w:cstheme="minorBidi"/>
          <w:kern w:val="2"/>
          <w:sz w:val="21"/>
          <w:szCs w:val="22"/>
          <w:lang w:val="en-US" w:eastAsia="zh-CN"/>
        </w:rPr>
        <w:tab/>
      </w:r>
      <w:r>
        <w:t>Suburban 28GHz TDD NLOS O2O scenario</w:t>
      </w:r>
      <w:r>
        <w:tab/>
      </w:r>
      <w:r>
        <w:fldChar w:fldCharType="begin"/>
      </w:r>
      <w:r>
        <w:instrText xml:space="preserve"> PAGEREF _Toc56794596 \h </w:instrText>
      </w:r>
      <w:r>
        <w:fldChar w:fldCharType="separate"/>
      </w:r>
      <w:r>
        <w:t>40</w:t>
      </w:r>
      <w:r>
        <w:fldChar w:fldCharType="end"/>
      </w:r>
    </w:p>
    <w:p w14:paraId="7044F6A7" w14:textId="3B0E046E"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5.2.2</w:t>
      </w:r>
      <w:r>
        <w:rPr>
          <w:rFonts w:asciiTheme="minorHAnsi" w:eastAsiaTheme="minorEastAsia" w:hAnsiTheme="minorHAnsi" w:cstheme="minorBidi"/>
          <w:kern w:val="2"/>
          <w:sz w:val="21"/>
          <w:szCs w:val="22"/>
          <w:lang w:val="en-US" w:eastAsia="zh-CN"/>
        </w:rPr>
        <w:tab/>
      </w:r>
      <w:r w:rsidRPr="006341D0">
        <w:rPr>
          <w:rFonts w:cs="Arial"/>
        </w:rPr>
        <w:t>Bottleneck identification by representative values</w:t>
      </w:r>
      <w:r>
        <w:tab/>
      </w:r>
      <w:r>
        <w:fldChar w:fldCharType="begin"/>
      </w:r>
      <w:r>
        <w:instrText xml:space="preserve"> PAGEREF _Toc56794597 \h </w:instrText>
      </w:r>
      <w:r>
        <w:fldChar w:fldCharType="separate"/>
      </w:r>
      <w:r>
        <w:t>42</w:t>
      </w:r>
      <w:r>
        <w:fldChar w:fldCharType="end"/>
      </w:r>
    </w:p>
    <w:p w14:paraId="20B75E34" w14:textId="12020FAE"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5.2.3</w:t>
      </w:r>
      <w:r>
        <w:rPr>
          <w:rFonts w:asciiTheme="minorHAnsi" w:eastAsiaTheme="minorEastAsia" w:hAnsiTheme="minorHAnsi" w:cstheme="minorBidi"/>
          <w:kern w:val="2"/>
          <w:sz w:val="21"/>
          <w:szCs w:val="22"/>
          <w:lang w:val="en-US" w:eastAsia="zh-CN"/>
        </w:rPr>
        <w:tab/>
      </w:r>
      <w:r w:rsidRPr="006341D0">
        <w:rPr>
          <w:rFonts w:cs="Arial"/>
        </w:rPr>
        <w:t>Observation from the simulation result not using representative values</w:t>
      </w:r>
      <w:r>
        <w:tab/>
      </w:r>
      <w:r>
        <w:fldChar w:fldCharType="begin"/>
      </w:r>
      <w:r>
        <w:instrText xml:space="preserve"> PAGEREF _Toc56794598 \h </w:instrText>
      </w:r>
      <w:r>
        <w:fldChar w:fldCharType="separate"/>
      </w:r>
      <w:r>
        <w:t>43</w:t>
      </w:r>
      <w:r>
        <w:fldChar w:fldCharType="end"/>
      </w:r>
    </w:p>
    <w:p w14:paraId="35A5BC58" w14:textId="5F1BBA88" w:rsidR="00FB4E0C" w:rsidRDefault="00FB4E0C">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Potential techniques for coverage enhancements</w:t>
      </w:r>
      <w:r>
        <w:tab/>
      </w:r>
      <w:r>
        <w:fldChar w:fldCharType="begin"/>
      </w:r>
      <w:r>
        <w:instrText xml:space="preserve"> PAGEREF _Toc56794599 \h </w:instrText>
      </w:r>
      <w:r>
        <w:fldChar w:fldCharType="separate"/>
      </w:r>
      <w:r>
        <w:t>43</w:t>
      </w:r>
      <w:r>
        <w:fldChar w:fldCharType="end"/>
      </w:r>
    </w:p>
    <w:p w14:paraId="32375270" w14:textId="480C08F3" w:rsidR="00FB4E0C" w:rsidRDefault="00FB4E0C">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PUSCH coverage enhancements</w:t>
      </w:r>
      <w:r>
        <w:tab/>
      </w:r>
      <w:r>
        <w:fldChar w:fldCharType="begin"/>
      </w:r>
      <w:r>
        <w:instrText xml:space="preserve"> PAGEREF _Toc56794600 \h </w:instrText>
      </w:r>
      <w:r>
        <w:fldChar w:fldCharType="separate"/>
      </w:r>
      <w:r>
        <w:t>43</w:t>
      </w:r>
      <w:r>
        <w:fldChar w:fldCharType="end"/>
      </w:r>
    </w:p>
    <w:p w14:paraId="0F625DB2" w14:textId="5DAB566D"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6.1.1</w:t>
      </w:r>
      <w:r>
        <w:rPr>
          <w:rFonts w:asciiTheme="minorHAnsi" w:eastAsiaTheme="minorEastAsia" w:hAnsiTheme="minorHAnsi" w:cstheme="minorBidi"/>
          <w:kern w:val="2"/>
          <w:sz w:val="21"/>
          <w:szCs w:val="22"/>
          <w:lang w:val="en-US" w:eastAsia="zh-CN"/>
        </w:rPr>
        <w:tab/>
      </w:r>
      <w:r w:rsidRPr="006341D0">
        <w:rPr>
          <w:rFonts w:cs="Arial"/>
        </w:rPr>
        <w:t>Time-domain based solutions</w:t>
      </w:r>
      <w:r>
        <w:tab/>
      </w:r>
      <w:r>
        <w:fldChar w:fldCharType="begin"/>
      </w:r>
      <w:r>
        <w:instrText xml:space="preserve"> PAGEREF _Toc56794601 \h </w:instrText>
      </w:r>
      <w:r>
        <w:fldChar w:fldCharType="separate"/>
      </w:r>
      <w:r>
        <w:t>43</w:t>
      </w:r>
      <w:r>
        <w:fldChar w:fldCharType="end"/>
      </w:r>
    </w:p>
    <w:p w14:paraId="4BB12252" w14:textId="1A0ED4C8"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6.1.2</w:t>
      </w:r>
      <w:r>
        <w:rPr>
          <w:rFonts w:asciiTheme="minorHAnsi" w:eastAsiaTheme="minorEastAsia" w:hAnsiTheme="minorHAnsi" w:cstheme="minorBidi"/>
          <w:kern w:val="2"/>
          <w:sz w:val="21"/>
          <w:szCs w:val="22"/>
          <w:lang w:val="en-US" w:eastAsia="zh-CN"/>
        </w:rPr>
        <w:tab/>
      </w:r>
      <w:r w:rsidRPr="006341D0">
        <w:rPr>
          <w:rFonts w:cs="Arial"/>
        </w:rPr>
        <w:t>Frequency-domain based solutions</w:t>
      </w:r>
      <w:r>
        <w:tab/>
      </w:r>
      <w:r>
        <w:fldChar w:fldCharType="begin"/>
      </w:r>
      <w:r>
        <w:instrText xml:space="preserve"> PAGEREF _Toc56794602 \h </w:instrText>
      </w:r>
      <w:r>
        <w:fldChar w:fldCharType="separate"/>
      </w:r>
      <w:r>
        <w:t>49</w:t>
      </w:r>
      <w:r>
        <w:fldChar w:fldCharType="end"/>
      </w:r>
    </w:p>
    <w:p w14:paraId="657E8784" w14:textId="18004B97"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6.1.3</w:t>
      </w:r>
      <w:r>
        <w:rPr>
          <w:rFonts w:asciiTheme="minorHAnsi" w:eastAsiaTheme="minorEastAsia" w:hAnsiTheme="minorHAnsi" w:cstheme="minorBidi"/>
          <w:kern w:val="2"/>
          <w:sz w:val="21"/>
          <w:szCs w:val="22"/>
          <w:lang w:val="en-US" w:eastAsia="zh-CN"/>
        </w:rPr>
        <w:tab/>
      </w:r>
      <w:r w:rsidRPr="006341D0">
        <w:rPr>
          <w:rFonts w:cs="Arial"/>
        </w:rPr>
        <w:t>DM-RS enhancements</w:t>
      </w:r>
      <w:r>
        <w:tab/>
      </w:r>
      <w:r>
        <w:fldChar w:fldCharType="begin"/>
      </w:r>
      <w:r>
        <w:instrText xml:space="preserve"> PAGEREF _Toc56794603 \h </w:instrText>
      </w:r>
      <w:r>
        <w:fldChar w:fldCharType="separate"/>
      </w:r>
      <w:r>
        <w:t>53</w:t>
      </w:r>
      <w:r>
        <w:fldChar w:fldCharType="end"/>
      </w:r>
    </w:p>
    <w:p w14:paraId="4221CA17" w14:textId="3F83D3F8"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6.1.4</w:t>
      </w:r>
      <w:r>
        <w:rPr>
          <w:rFonts w:asciiTheme="minorHAnsi" w:eastAsiaTheme="minorEastAsia" w:hAnsiTheme="minorHAnsi" w:cstheme="minorBidi"/>
          <w:kern w:val="2"/>
          <w:sz w:val="21"/>
          <w:szCs w:val="22"/>
          <w:lang w:val="en-US" w:eastAsia="zh-CN"/>
        </w:rPr>
        <w:tab/>
      </w:r>
      <w:r w:rsidRPr="006341D0">
        <w:rPr>
          <w:rFonts w:cs="Arial"/>
        </w:rPr>
        <w:t>Power-domain based solutions</w:t>
      </w:r>
      <w:r>
        <w:tab/>
      </w:r>
      <w:r>
        <w:fldChar w:fldCharType="begin"/>
      </w:r>
      <w:r>
        <w:instrText xml:space="preserve"> PAGEREF _Toc56794604 \h </w:instrText>
      </w:r>
      <w:r>
        <w:fldChar w:fldCharType="separate"/>
      </w:r>
      <w:r>
        <w:t>59</w:t>
      </w:r>
      <w:r>
        <w:fldChar w:fldCharType="end"/>
      </w:r>
    </w:p>
    <w:p w14:paraId="2552A6DA" w14:textId="13F5FA33"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6.1.5</w:t>
      </w:r>
      <w:r>
        <w:rPr>
          <w:rFonts w:asciiTheme="minorHAnsi" w:eastAsiaTheme="minorEastAsia" w:hAnsiTheme="minorHAnsi" w:cstheme="minorBidi"/>
          <w:kern w:val="2"/>
          <w:sz w:val="21"/>
          <w:szCs w:val="22"/>
          <w:lang w:val="en-US" w:eastAsia="zh-CN"/>
        </w:rPr>
        <w:tab/>
      </w:r>
      <w:r w:rsidRPr="006341D0">
        <w:rPr>
          <w:rFonts w:cs="Arial"/>
        </w:rPr>
        <w:t>Spatial-domain based solutions</w:t>
      </w:r>
      <w:r>
        <w:tab/>
      </w:r>
      <w:r>
        <w:fldChar w:fldCharType="begin"/>
      </w:r>
      <w:r>
        <w:instrText xml:space="preserve"> PAGEREF _Toc56794605 \h </w:instrText>
      </w:r>
      <w:r>
        <w:fldChar w:fldCharType="separate"/>
      </w:r>
      <w:r>
        <w:t>59</w:t>
      </w:r>
      <w:r>
        <w:fldChar w:fldCharType="end"/>
      </w:r>
    </w:p>
    <w:p w14:paraId="6ED7D282" w14:textId="4EF0C6F9"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6.1.6</w:t>
      </w:r>
      <w:r>
        <w:rPr>
          <w:rFonts w:asciiTheme="minorHAnsi" w:eastAsiaTheme="minorEastAsia" w:hAnsiTheme="minorHAnsi" w:cstheme="minorBidi"/>
          <w:kern w:val="2"/>
          <w:sz w:val="21"/>
          <w:szCs w:val="22"/>
          <w:lang w:val="en-US" w:eastAsia="zh-CN"/>
        </w:rPr>
        <w:tab/>
      </w:r>
      <w:r w:rsidRPr="006341D0">
        <w:rPr>
          <w:rFonts w:cs="Arial"/>
          <w:lang w:eastAsia="zh-CN"/>
        </w:rPr>
        <w:t>Others</w:t>
      </w:r>
      <w:r>
        <w:tab/>
      </w:r>
      <w:r>
        <w:fldChar w:fldCharType="begin"/>
      </w:r>
      <w:r>
        <w:instrText xml:space="preserve"> PAGEREF _Toc56794606 \h </w:instrText>
      </w:r>
      <w:r>
        <w:fldChar w:fldCharType="separate"/>
      </w:r>
      <w:r>
        <w:t>60</w:t>
      </w:r>
      <w:r>
        <w:fldChar w:fldCharType="end"/>
      </w:r>
    </w:p>
    <w:p w14:paraId="68B3B2D8" w14:textId="566B2B10" w:rsidR="00FB4E0C" w:rsidRDefault="00FB4E0C">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PUCCH coverage enhancements</w:t>
      </w:r>
      <w:r>
        <w:tab/>
      </w:r>
      <w:r>
        <w:fldChar w:fldCharType="begin"/>
      </w:r>
      <w:r>
        <w:instrText xml:space="preserve"> PAGEREF _Toc56794607 \h </w:instrText>
      </w:r>
      <w:r>
        <w:fldChar w:fldCharType="separate"/>
      </w:r>
      <w:r>
        <w:t>60</w:t>
      </w:r>
      <w:r>
        <w:fldChar w:fldCharType="end"/>
      </w:r>
    </w:p>
    <w:p w14:paraId="50E0FEC8" w14:textId="53D9B48A"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6.2.1</w:t>
      </w:r>
      <w:r>
        <w:rPr>
          <w:rFonts w:asciiTheme="minorHAnsi" w:eastAsiaTheme="minorEastAsia" w:hAnsiTheme="minorHAnsi" w:cstheme="minorBidi"/>
          <w:kern w:val="2"/>
          <w:sz w:val="21"/>
          <w:szCs w:val="22"/>
          <w:lang w:val="en-US" w:eastAsia="zh-CN"/>
        </w:rPr>
        <w:tab/>
      </w:r>
      <w:r w:rsidRPr="006341D0">
        <w:rPr>
          <w:rFonts w:cs="Arial"/>
        </w:rPr>
        <w:t>DMRS-less PUCCH</w:t>
      </w:r>
      <w:r>
        <w:tab/>
      </w:r>
      <w:r>
        <w:fldChar w:fldCharType="begin"/>
      </w:r>
      <w:r>
        <w:instrText xml:space="preserve"> PAGEREF _Toc56794608 \h </w:instrText>
      </w:r>
      <w:r>
        <w:fldChar w:fldCharType="separate"/>
      </w:r>
      <w:r>
        <w:t>60</w:t>
      </w:r>
      <w:r>
        <w:fldChar w:fldCharType="end"/>
      </w:r>
    </w:p>
    <w:p w14:paraId="629B113A" w14:textId="45EE6CFE"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6.2.2</w:t>
      </w:r>
      <w:r>
        <w:rPr>
          <w:rFonts w:asciiTheme="minorHAnsi" w:eastAsiaTheme="minorEastAsia" w:hAnsiTheme="minorHAnsi" w:cstheme="minorBidi"/>
          <w:kern w:val="2"/>
          <w:sz w:val="21"/>
          <w:szCs w:val="22"/>
          <w:lang w:val="en-US" w:eastAsia="zh-CN"/>
        </w:rPr>
        <w:tab/>
      </w:r>
      <w:r>
        <w:t>PUSCH-repetition-Type-B like PUCCH repetition</w:t>
      </w:r>
      <w:r>
        <w:tab/>
      </w:r>
      <w:r>
        <w:fldChar w:fldCharType="begin"/>
      </w:r>
      <w:r>
        <w:instrText xml:space="preserve"> PAGEREF _Toc56794609 \h </w:instrText>
      </w:r>
      <w:r>
        <w:fldChar w:fldCharType="separate"/>
      </w:r>
      <w:r>
        <w:t>63</w:t>
      </w:r>
      <w:r>
        <w:fldChar w:fldCharType="end"/>
      </w:r>
    </w:p>
    <w:p w14:paraId="71F0BE5A" w14:textId="4D85D4A6"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6.2.3</w:t>
      </w:r>
      <w:r>
        <w:rPr>
          <w:rFonts w:asciiTheme="minorHAnsi" w:eastAsiaTheme="minorEastAsia" w:hAnsiTheme="minorHAnsi" w:cstheme="minorBidi"/>
          <w:kern w:val="2"/>
          <w:sz w:val="21"/>
          <w:szCs w:val="22"/>
          <w:lang w:val="en-US" w:eastAsia="zh-CN"/>
        </w:rPr>
        <w:tab/>
      </w:r>
      <w:r>
        <w:t>Dynamic PUCCH repetition factor indication</w:t>
      </w:r>
      <w:r>
        <w:tab/>
      </w:r>
      <w:r>
        <w:fldChar w:fldCharType="begin"/>
      </w:r>
      <w:r>
        <w:instrText xml:space="preserve"> PAGEREF _Toc56794610 \h </w:instrText>
      </w:r>
      <w:r>
        <w:fldChar w:fldCharType="separate"/>
      </w:r>
      <w:r>
        <w:t>64</w:t>
      </w:r>
      <w:r>
        <w:fldChar w:fldCharType="end"/>
      </w:r>
    </w:p>
    <w:p w14:paraId="3BC36C32" w14:textId="474BFDE0"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6.2.4</w:t>
      </w:r>
      <w:r>
        <w:rPr>
          <w:rFonts w:asciiTheme="minorHAnsi" w:eastAsiaTheme="minorEastAsia" w:hAnsiTheme="minorHAnsi" w:cstheme="minorBidi"/>
          <w:kern w:val="2"/>
          <w:sz w:val="21"/>
          <w:szCs w:val="22"/>
          <w:lang w:val="en-US" w:eastAsia="zh-CN"/>
        </w:rPr>
        <w:tab/>
      </w:r>
      <w:r>
        <w:t>DMRS bundling across PUCCH repetitions</w:t>
      </w:r>
      <w:r>
        <w:tab/>
      </w:r>
      <w:r>
        <w:fldChar w:fldCharType="begin"/>
      </w:r>
      <w:r>
        <w:instrText xml:space="preserve"> PAGEREF _Toc56794611 \h </w:instrText>
      </w:r>
      <w:r>
        <w:fldChar w:fldCharType="separate"/>
      </w:r>
      <w:r>
        <w:t>65</w:t>
      </w:r>
      <w:r>
        <w:fldChar w:fldCharType="end"/>
      </w:r>
    </w:p>
    <w:p w14:paraId="531A8A69" w14:textId="6DAB1AC8" w:rsidR="00FB4E0C" w:rsidRDefault="00FB4E0C">
      <w:pPr>
        <w:pStyle w:val="20"/>
        <w:rPr>
          <w:rFonts w:asciiTheme="minorHAnsi" w:eastAsiaTheme="minorEastAsia" w:hAnsiTheme="minorHAnsi" w:cstheme="minorBidi"/>
          <w:kern w:val="2"/>
          <w:sz w:val="21"/>
          <w:szCs w:val="22"/>
          <w:lang w:val="en-US" w:eastAsia="zh-CN"/>
        </w:rPr>
      </w:pPr>
      <w:r>
        <w:t xml:space="preserve">6.3 </w:t>
      </w:r>
      <w:r>
        <w:rPr>
          <w:rFonts w:asciiTheme="minorHAnsi" w:eastAsiaTheme="minorEastAsia" w:hAnsiTheme="minorHAnsi" w:cstheme="minorBidi"/>
          <w:kern w:val="2"/>
          <w:sz w:val="21"/>
          <w:szCs w:val="22"/>
          <w:lang w:val="en-US" w:eastAsia="zh-CN"/>
        </w:rPr>
        <w:tab/>
      </w:r>
      <w:r>
        <w:t>Coverage enhancements for channels other than PUSCH and PUCCH</w:t>
      </w:r>
      <w:r>
        <w:tab/>
      </w:r>
      <w:r>
        <w:fldChar w:fldCharType="begin"/>
      </w:r>
      <w:r>
        <w:instrText xml:space="preserve"> PAGEREF _Toc56794612 \h </w:instrText>
      </w:r>
      <w:r>
        <w:fldChar w:fldCharType="separate"/>
      </w:r>
      <w:r>
        <w:t>66</w:t>
      </w:r>
      <w:r>
        <w:fldChar w:fldCharType="end"/>
      </w:r>
    </w:p>
    <w:p w14:paraId="3C3CCC97" w14:textId="622314E4"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6.3.1</w:t>
      </w:r>
      <w:r>
        <w:rPr>
          <w:rFonts w:asciiTheme="minorHAnsi" w:eastAsiaTheme="minorEastAsia" w:hAnsiTheme="minorHAnsi" w:cstheme="minorBidi"/>
          <w:kern w:val="2"/>
          <w:sz w:val="21"/>
          <w:szCs w:val="22"/>
          <w:lang w:val="en-US" w:eastAsia="zh-CN"/>
        </w:rPr>
        <w:tab/>
      </w:r>
      <w:r w:rsidRPr="006341D0">
        <w:rPr>
          <w:rFonts w:cs="Arial"/>
        </w:rPr>
        <w:t>Enhancements for Msg3 PUSCH</w:t>
      </w:r>
      <w:r>
        <w:tab/>
      </w:r>
      <w:r>
        <w:fldChar w:fldCharType="begin"/>
      </w:r>
      <w:r>
        <w:instrText xml:space="preserve"> PAGEREF _Toc56794613 \h </w:instrText>
      </w:r>
      <w:r>
        <w:fldChar w:fldCharType="separate"/>
      </w:r>
      <w:r>
        <w:t>66</w:t>
      </w:r>
      <w:r>
        <w:fldChar w:fldCharType="end"/>
      </w:r>
    </w:p>
    <w:p w14:paraId="03818CA8" w14:textId="5AF518DE"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rPr>
        <w:t>6.3.2</w:t>
      </w:r>
      <w:r>
        <w:rPr>
          <w:rFonts w:asciiTheme="minorHAnsi" w:eastAsiaTheme="minorEastAsia" w:hAnsiTheme="minorHAnsi" w:cstheme="minorBidi"/>
          <w:kern w:val="2"/>
          <w:sz w:val="21"/>
          <w:szCs w:val="22"/>
          <w:lang w:val="en-US" w:eastAsia="zh-CN"/>
        </w:rPr>
        <w:tab/>
      </w:r>
      <w:r w:rsidRPr="006341D0">
        <w:rPr>
          <w:rFonts w:eastAsia="Malgun Gothic"/>
          <w:lang w:eastAsia="zh-CN"/>
        </w:rPr>
        <w:t>Enhancements for PRACH</w:t>
      </w:r>
      <w:r>
        <w:tab/>
      </w:r>
      <w:r>
        <w:fldChar w:fldCharType="begin"/>
      </w:r>
      <w:r>
        <w:instrText xml:space="preserve"> PAGEREF _Toc56794614 \h </w:instrText>
      </w:r>
      <w:r>
        <w:fldChar w:fldCharType="separate"/>
      </w:r>
      <w:r>
        <w:t>68</w:t>
      </w:r>
      <w:r>
        <w:fldChar w:fldCharType="end"/>
      </w:r>
    </w:p>
    <w:p w14:paraId="1BFDCDAB" w14:textId="35980295"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lang w:eastAsia="zh-CN"/>
        </w:rPr>
        <w:t>6.3.</w:t>
      </w:r>
      <w:r w:rsidRPr="006341D0">
        <w:rPr>
          <w:rFonts w:eastAsia="宋体"/>
          <w:lang w:val="en-US" w:eastAsia="zh-CN"/>
        </w:rPr>
        <w:t>3</w:t>
      </w:r>
      <w:r>
        <w:rPr>
          <w:rFonts w:asciiTheme="minorHAnsi" w:eastAsiaTheme="minorEastAsia" w:hAnsiTheme="minorHAnsi" w:cstheme="minorBidi"/>
          <w:kern w:val="2"/>
          <w:sz w:val="21"/>
          <w:szCs w:val="22"/>
          <w:lang w:val="en-US" w:eastAsia="zh-CN"/>
        </w:rPr>
        <w:tab/>
      </w:r>
      <w:r w:rsidRPr="006341D0">
        <w:rPr>
          <w:rFonts w:eastAsia="Malgun Gothic"/>
          <w:lang w:eastAsia="zh-CN"/>
        </w:rPr>
        <w:t>Enhancements for broadcast PDCCH</w:t>
      </w:r>
      <w:r>
        <w:tab/>
      </w:r>
      <w:r>
        <w:fldChar w:fldCharType="begin"/>
      </w:r>
      <w:r>
        <w:instrText xml:space="preserve"> PAGEREF _Toc56794615 \h </w:instrText>
      </w:r>
      <w:r>
        <w:fldChar w:fldCharType="separate"/>
      </w:r>
      <w:r>
        <w:t>69</w:t>
      </w:r>
      <w:r>
        <w:fldChar w:fldCharType="end"/>
      </w:r>
    </w:p>
    <w:p w14:paraId="72C7DB48" w14:textId="083C6046"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lang w:eastAsia="zh-CN"/>
        </w:rPr>
        <w:t>6.3.</w:t>
      </w:r>
      <w:r w:rsidRPr="006341D0">
        <w:rPr>
          <w:rFonts w:eastAsia="Malgun Gothic"/>
          <w:lang w:val="en-US" w:eastAsia="zh-CN"/>
        </w:rPr>
        <w:t>4</w:t>
      </w:r>
      <w:r>
        <w:rPr>
          <w:rFonts w:asciiTheme="minorHAnsi" w:eastAsiaTheme="minorEastAsia" w:hAnsiTheme="minorHAnsi" w:cstheme="minorBidi"/>
          <w:kern w:val="2"/>
          <w:sz w:val="21"/>
          <w:szCs w:val="22"/>
          <w:lang w:val="en-US" w:eastAsia="zh-CN"/>
        </w:rPr>
        <w:tab/>
      </w:r>
      <w:r w:rsidRPr="006341D0">
        <w:rPr>
          <w:rFonts w:eastAsia="Malgun Gothic"/>
          <w:lang w:eastAsia="zh-CN"/>
        </w:rPr>
        <w:t>Enhancements for Msg4</w:t>
      </w:r>
      <w:r>
        <w:tab/>
      </w:r>
      <w:r>
        <w:fldChar w:fldCharType="begin"/>
      </w:r>
      <w:r>
        <w:instrText xml:space="preserve"> PAGEREF _Toc56794616 \h </w:instrText>
      </w:r>
      <w:r>
        <w:fldChar w:fldCharType="separate"/>
      </w:r>
      <w:r>
        <w:t>70</w:t>
      </w:r>
      <w:r>
        <w:fldChar w:fldCharType="end"/>
      </w:r>
    </w:p>
    <w:p w14:paraId="783441E7" w14:textId="23F5C04F"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lang w:eastAsia="zh-CN"/>
        </w:rPr>
        <w:lastRenderedPageBreak/>
        <w:t>6.3.5</w:t>
      </w:r>
      <w:r>
        <w:rPr>
          <w:rFonts w:asciiTheme="minorHAnsi" w:eastAsiaTheme="minorEastAsia" w:hAnsiTheme="minorHAnsi" w:cstheme="minorBidi"/>
          <w:kern w:val="2"/>
          <w:sz w:val="21"/>
          <w:szCs w:val="22"/>
          <w:lang w:val="en-US" w:eastAsia="zh-CN"/>
        </w:rPr>
        <w:tab/>
      </w:r>
      <w:r w:rsidRPr="006341D0">
        <w:rPr>
          <w:rFonts w:eastAsia="Malgun Gothic"/>
          <w:lang w:val="en-US" w:eastAsia="zh-CN"/>
        </w:rPr>
        <w:t xml:space="preserve">Enhancements for </w:t>
      </w:r>
      <w:r>
        <w:t>PUCCH</w:t>
      </w:r>
      <w:r w:rsidRPr="006341D0">
        <w:rPr>
          <w:lang w:val="en-US" w:eastAsia="zh-CN"/>
        </w:rPr>
        <w:t xml:space="preserve"> with Msg4 HARQ-ACK</w:t>
      </w:r>
      <w:r>
        <w:tab/>
      </w:r>
      <w:r>
        <w:fldChar w:fldCharType="begin"/>
      </w:r>
      <w:r>
        <w:instrText xml:space="preserve"> PAGEREF _Toc56794617 \h </w:instrText>
      </w:r>
      <w:r>
        <w:fldChar w:fldCharType="separate"/>
      </w:r>
      <w:r>
        <w:t>70</w:t>
      </w:r>
      <w:r>
        <w:fldChar w:fldCharType="end"/>
      </w:r>
    </w:p>
    <w:p w14:paraId="07D138BA" w14:textId="2C36B092"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lang w:eastAsia="zh-CN"/>
        </w:rPr>
        <w:t>6.3.</w:t>
      </w:r>
      <w:r w:rsidRPr="006341D0">
        <w:rPr>
          <w:rFonts w:eastAsia="Malgun Gothic"/>
          <w:lang w:val="en-US" w:eastAsia="zh-CN"/>
        </w:rPr>
        <w:t>6</w:t>
      </w:r>
      <w:r>
        <w:rPr>
          <w:rFonts w:asciiTheme="minorHAnsi" w:eastAsiaTheme="minorEastAsia" w:hAnsiTheme="minorHAnsi" w:cstheme="minorBidi"/>
          <w:kern w:val="2"/>
          <w:sz w:val="21"/>
          <w:szCs w:val="22"/>
          <w:lang w:val="en-US" w:eastAsia="zh-CN"/>
        </w:rPr>
        <w:tab/>
      </w:r>
      <w:r w:rsidRPr="006341D0">
        <w:rPr>
          <w:rFonts w:eastAsia="Malgun Gothic"/>
          <w:lang w:eastAsia="zh-CN"/>
        </w:rPr>
        <w:t xml:space="preserve">Enhancements for </w:t>
      </w:r>
      <w:r w:rsidRPr="006341D0">
        <w:rPr>
          <w:rFonts w:eastAsia="Malgun Gothic"/>
          <w:lang w:val="en-US" w:eastAsia="zh-CN"/>
        </w:rPr>
        <w:t>SSB</w:t>
      </w:r>
      <w:r>
        <w:tab/>
      </w:r>
      <w:r>
        <w:fldChar w:fldCharType="begin"/>
      </w:r>
      <w:r>
        <w:instrText xml:space="preserve"> PAGEREF _Toc56794618 \h </w:instrText>
      </w:r>
      <w:r>
        <w:fldChar w:fldCharType="separate"/>
      </w:r>
      <w:r>
        <w:t>70</w:t>
      </w:r>
      <w:r>
        <w:fldChar w:fldCharType="end"/>
      </w:r>
    </w:p>
    <w:p w14:paraId="0079EA27" w14:textId="1A23CA93"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lang w:eastAsia="zh-CN"/>
        </w:rPr>
        <w:t>6.3.</w:t>
      </w:r>
      <w:r w:rsidRPr="006341D0">
        <w:rPr>
          <w:rFonts w:eastAsia="Malgun Gothic"/>
          <w:lang w:val="en-US" w:eastAsia="zh-CN"/>
        </w:rPr>
        <w:t>7</w:t>
      </w:r>
      <w:r>
        <w:rPr>
          <w:rFonts w:asciiTheme="minorHAnsi" w:eastAsiaTheme="minorEastAsia" w:hAnsiTheme="minorHAnsi" w:cstheme="minorBidi"/>
          <w:kern w:val="2"/>
          <w:sz w:val="21"/>
          <w:szCs w:val="22"/>
          <w:lang w:val="en-US" w:eastAsia="zh-CN"/>
        </w:rPr>
        <w:tab/>
      </w:r>
      <w:r w:rsidRPr="006341D0">
        <w:rPr>
          <w:rFonts w:eastAsia="Malgun Gothic"/>
          <w:lang w:val="en-US" w:eastAsia="zh-CN"/>
        </w:rPr>
        <w:t xml:space="preserve">Beam reporting </w:t>
      </w:r>
      <w:r>
        <w:t>during initial/random access procedure</w:t>
      </w:r>
      <w:r>
        <w:tab/>
      </w:r>
      <w:r>
        <w:fldChar w:fldCharType="begin"/>
      </w:r>
      <w:r>
        <w:instrText xml:space="preserve"> PAGEREF _Toc56794619 \h </w:instrText>
      </w:r>
      <w:r>
        <w:fldChar w:fldCharType="separate"/>
      </w:r>
      <w:r>
        <w:t>71</w:t>
      </w:r>
      <w:r>
        <w:fldChar w:fldCharType="end"/>
      </w:r>
    </w:p>
    <w:p w14:paraId="60187E95" w14:textId="5DB30B55" w:rsidR="00FB4E0C" w:rsidRDefault="00FB4E0C">
      <w:pPr>
        <w:pStyle w:val="30"/>
        <w:rPr>
          <w:rFonts w:asciiTheme="minorHAnsi" w:eastAsiaTheme="minorEastAsia" w:hAnsiTheme="minorHAnsi" w:cstheme="minorBidi"/>
          <w:kern w:val="2"/>
          <w:sz w:val="21"/>
          <w:szCs w:val="22"/>
          <w:lang w:val="en-US" w:eastAsia="zh-CN"/>
        </w:rPr>
      </w:pPr>
      <w:r w:rsidRPr="006341D0">
        <w:rPr>
          <w:rFonts w:eastAsia="Malgun Gothic"/>
          <w:lang w:eastAsia="zh-CN"/>
        </w:rPr>
        <w:t>6.3.</w:t>
      </w:r>
      <w:r w:rsidRPr="006341D0">
        <w:rPr>
          <w:rFonts w:eastAsia="Malgun Gothic"/>
          <w:lang w:val="en-US" w:eastAsia="zh-CN"/>
        </w:rPr>
        <w:t>8</w:t>
      </w:r>
      <w:r>
        <w:rPr>
          <w:rFonts w:asciiTheme="minorHAnsi" w:eastAsiaTheme="minorEastAsia" w:hAnsiTheme="minorHAnsi" w:cstheme="minorBidi"/>
          <w:kern w:val="2"/>
          <w:sz w:val="21"/>
          <w:szCs w:val="22"/>
          <w:lang w:val="en-US" w:eastAsia="zh-CN"/>
        </w:rPr>
        <w:tab/>
      </w:r>
      <w:r w:rsidRPr="006341D0">
        <w:rPr>
          <w:rFonts w:eastAsia="Malgun Gothic"/>
          <w:lang w:eastAsia="zh-CN"/>
        </w:rPr>
        <w:t>Other</w:t>
      </w:r>
      <w:r w:rsidRPr="006341D0">
        <w:rPr>
          <w:rFonts w:eastAsia="Malgun Gothic"/>
        </w:rPr>
        <w:t>s</w:t>
      </w:r>
      <w:r>
        <w:tab/>
      </w:r>
      <w:r>
        <w:fldChar w:fldCharType="begin"/>
      </w:r>
      <w:r>
        <w:instrText xml:space="preserve"> PAGEREF _Toc56794620 \h </w:instrText>
      </w:r>
      <w:r>
        <w:fldChar w:fldCharType="separate"/>
      </w:r>
      <w:r>
        <w:t>71</w:t>
      </w:r>
      <w:r>
        <w:fldChar w:fldCharType="end"/>
      </w:r>
    </w:p>
    <w:p w14:paraId="26BCFE9C" w14:textId="36F79098" w:rsidR="00FB4E0C" w:rsidRDefault="00FB4E0C">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_Toc56794621 \h </w:instrText>
      </w:r>
      <w:r>
        <w:fldChar w:fldCharType="separate"/>
      </w:r>
      <w:r>
        <w:t>71</w:t>
      </w:r>
      <w:r>
        <w:fldChar w:fldCharType="end"/>
      </w:r>
    </w:p>
    <w:p w14:paraId="3B807BDE" w14:textId="449BDEDA" w:rsidR="00FB4E0C" w:rsidRDefault="00FB4E0C">
      <w:pPr>
        <w:pStyle w:val="80"/>
        <w:rPr>
          <w:rFonts w:asciiTheme="minorHAnsi" w:eastAsiaTheme="minorEastAsia" w:hAnsiTheme="minorHAnsi" w:cstheme="minorBidi"/>
          <w:b w:val="0"/>
          <w:kern w:val="2"/>
          <w:sz w:val="21"/>
          <w:szCs w:val="22"/>
          <w:lang w:val="en-US" w:eastAsia="zh-CN"/>
        </w:rPr>
      </w:pPr>
      <w:r>
        <w:t>Annex &lt;A&gt;: Simulation assumptions</w:t>
      </w:r>
      <w:r>
        <w:tab/>
      </w:r>
      <w:r>
        <w:fldChar w:fldCharType="begin"/>
      </w:r>
      <w:r>
        <w:instrText xml:space="preserve"> PAGEREF _Toc56794622 \h </w:instrText>
      </w:r>
      <w:r>
        <w:fldChar w:fldCharType="separate"/>
      </w:r>
      <w:r>
        <w:t>73</w:t>
      </w:r>
      <w:r>
        <w:fldChar w:fldCharType="end"/>
      </w:r>
    </w:p>
    <w:p w14:paraId="4B1CBB48" w14:textId="0C0889E9" w:rsidR="00FB4E0C" w:rsidRDefault="00FB4E0C">
      <w:pPr>
        <w:pStyle w:val="1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Simulation assumptions for FR1</w:t>
      </w:r>
      <w:r>
        <w:tab/>
      </w:r>
      <w:r>
        <w:fldChar w:fldCharType="begin"/>
      </w:r>
      <w:r>
        <w:instrText xml:space="preserve"> PAGEREF _Toc56794623 \h </w:instrText>
      </w:r>
      <w:r>
        <w:fldChar w:fldCharType="separate"/>
      </w:r>
      <w:r>
        <w:t>73</w:t>
      </w:r>
      <w:r>
        <w:fldChar w:fldCharType="end"/>
      </w:r>
    </w:p>
    <w:p w14:paraId="28498583" w14:textId="3FB8B405" w:rsidR="00FB4E0C" w:rsidRDefault="00FB4E0C">
      <w:pPr>
        <w:pStyle w:val="1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Simulation assumptions for FR2</w:t>
      </w:r>
      <w:r>
        <w:tab/>
      </w:r>
      <w:r>
        <w:fldChar w:fldCharType="begin"/>
      </w:r>
      <w:r>
        <w:instrText xml:space="preserve"> PAGEREF _Toc56794624 \h </w:instrText>
      </w:r>
      <w:r>
        <w:fldChar w:fldCharType="separate"/>
      </w:r>
      <w:r>
        <w:t>77</w:t>
      </w:r>
      <w:r>
        <w:fldChar w:fldCharType="end"/>
      </w:r>
    </w:p>
    <w:p w14:paraId="2793A997" w14:textId="246F44BA" w:rsidR="00FB4E0C" w:rsidRDefault="00FB4E0C">
      <w:pPr>
        <w:pStyle w:val="10"/>
        <w:rPr>
          <w:rFonts w:asciiTheme="minorHAnsi" w:eastAsiaTheme="minorEastAsia" w:hAnsiTheme="minorHAnsi" w:cstheme="minorBidi"/>
          <w:kern w:val="2"/>
          <w:sz w:val="21"/>
          <w:szCs w:val="22"/>
          <w:lang w:val="en-US" w:eastAsia="zh-CN"/>
        </w:rPr>
      </w:pPr>
      <w:r>
        <w:t>A.3 Link budget template</w:t>
      </w:r>
      <w:r>
        <w:tab/>
      </w:r>
      <w:r>
        <w:fldChar w:fldCharType="begin"/>
      </w:r>
      <w:r>
        <w:instrText xml:space="preserve"> PAGEREF _Toc56794625 \h </w:instrText>
      </w:r>
      <w:r>
        <w:fldChar w:fldCharType="separate"/>
      </w:r>
      <w:r>
        <w:t>82</w:t>
      </w:r>
      <w:r>
        <w:fldChar w:fldCharType="end"/>
      </w:r>
    </w:p>
    <w:p w14:paraId="66DDC5C4" w14:textId="6B94EEF0" w:rsidR="00FB4E0C" w:rsidRDefault="00FB4E0C">
      <w:pPr>
        <w:pStyle w:val="10"/>
        <w:rPr>
          <w:rFonts w:asciiTheme="minorHAnsi" w:eastAsiaTheme="minorEastAsia" w:hAnsiTheme="minorHAnsi" w:cstheme="minorBidi"/>
          <w:kern w:val="2"/>
          <w:sz w:val="21"/>
          <w:szCs w:val="22"/>
          <w:lang w:val="en-US" w:eastAsia="zh-CN"/>
        </w:rPr>
      </w:pPr>
      <w:r>
        <w:t>A.4 Derivation of target MCL for service dependent metric</w:t>
      </w:r>
      <w:r>
        <w:tab/>
      </w:r>
      <w:r>
        <w:fldChar w:fldCharType="begin"/>
      </w:r>
      <w:r>
        <w:instrText xml:space="preserve"> PAGEREF _Toc56794626 \h </w:instrText>
      </w:r>
      <w:r>
        <w:fldChar w:fldCharType="separate"/>
      </w:r>
      <w:r>
        <w:t>89</w:t>
      </w:r>
      <w:r>
        <w:fldChar w:fldCharType="end"/>
      </w:r>
    </w:p>
    <w:p w14:paraId="64F8EE15" w14:textId="67E1C731" w:rsidR="00FB4E0C" w:rsidRDefault="00FB4E0C">
      <w:pPr>
        <w:pStyle w:val="80"/>
        <w:rPr>
          <w:rFonts w:asciiTheme="minorHAnsi" w:eastAsiaTheme="minorEastAsia" w:hAnsiTheme="minorHAnsi" w:cstheme="minorBidi"/>
          <w:b w:val="0"/>
          <w:kern w:val="2"/>
          <w:sz w:val="21"/>
          <w:szCs w:val="22"/>
          <w:lang w:val="en-US" w:eastAsia="zh-CN"/>
        </w:rPr>
      </w:pPr>
      <w:r>
        <w:t>Annex &lt;B&gt;: Simulation results for baseline coverage performance</w:t>
      </w:r>
      <w:r>
        <w:tab/>
      </w:r>
      <w:r>
        <w:fldChar w:fldCharType="begin"/>
      </w:r>
      <w:r>
        <w:instrText xml:space="preserve"> PAGEREF _Toc56794627 \h </w:instrText>
      </w:r>
      <w:r>
        <w:fldChar w:fldCharType="separate"/>
      </w:r>
      <w:r>
        <w:t>91</w:t>
      </w:r>
      <w:r>
        <w:fldChar w:fldCharType="end"/>
      </w:r>
    </w:p>
    <w:p w14:paraId="3CD27B76" w14:textId="70F05F4E" w:rsidR="00FB4E0C" w:rsidRDefault="00FB4E0C">
      <w:pPr>
        <w:pStyle w:val="80"/>
        <w:rPr>
          <w:rFonts w:asciiTheme="minorHAnsi" w:eastAsiaTheme="minorEastAsia" w:hAnsiTheme="minorHAnsi" w:cstheme="minorBidi"/>
          <w:b w:val="0"/>
          <w:kern w:val="2"/>
          <w:sz w:val="21"/>
          <w:szCs w:val="22"/>
          <w:lang w:val="en-US" w:eastAsia="zh-CN"/>
        </w:rPr>
      </w:pPr>
      <w:r>
        <w:t>Annex &lt;C&gt; (informative): Change history</w:t>
      </w:r>
      <w:r>
        <w:tab/>
      </w:r>
      <w:r>
        <w:fldChar w:fldCharType="begin"/>
      </w:r>
      <w:r>
        <w:instrText xml:space="preserve"> PAGEREF _Toc56794628 \h </w:instrText>
      </w:r>
      <w:r>
        <w:fldChar w:fldCharType="separate"/>
      </w:r>
      <w:r>
        <w:t>92</w:t>
      </w:r>
      <w:r>
        <w:fldChar w:fldCharType="end"/>
      </w:r>
    </w:p>
    <w:p w14:paraId="320BA513" w14:textId="2700C865" w:rsidR="00080512" w:rsidRPr="004D3578" w:rsidRDefault="004D3578">
      <w:r w:rsidRPr="004D3578">
        <w:rPr>
          <w:noProof/>
          <w:sz w:val="22"/>
        </w:rPr>
        <w:fldChar w:fldCharType="end"/>
      </w:r>
    </w:p>
    <w:p w14:paraId="03C89BE1" w14:textId="77777777" w:rsidR="00080512" w:rsidRDefault="00080512" w:rsidP="0096699E">
      <w:pPr>
        <w:pStyle w:val="1"/>
      </w:pPr>
      <w:r w:rsidRPr="004D3578">
        <w:br w:type="page"/>
      </w:r>
      <w:bookmarkStart w:id="15" w:name="foreword"/>
      <w:bookmarkStart w:id="16" w:name="_Toc56794564"/>
      <w:bookmarkEnd w:id="15"/>
      <w:r w:rsidRPr="004D3578">
        <w:lastRenderedPageBreak/>
        <w:t>Foreword</w:t>
      </w:r>
      <w:bookmarkEnd w:id="16"/>
    </w:p>
    <w:p w14:paraId="4210AF46" w14:textId="77777777" w:rsidR="00080512" w:rsidRPr="004D3578" w:rsidRDefault="00080512">
      <w:r w:rsidRPr="004D3578">
        <w:t xml:space="preserve">This Technical </w:t>
      </w:r>
      <w:bookmarkStart w:id="17" w:name="spectype3"/>
      <w:r w:rsidR="00602AEA" w:rsidRPr="00000E11">
        <w:t>Report</w:t>
      </w:r>
      <w:bookmarkEnd w:id="17"/>
      <w:r w:rsidRPr="004D3578">
        <w:t xml:space="preserve"> has been produced by the 3</w:t>
      </w:r>
      <w:r w:rsidR="00F04712">
        <w:t>rd</w:t>
      </w:r>
      <w:r w:rsidRPr="004D3578">
        <w:t xml:space="preserve"> Generation Partnership Project (3GPP).</w:t>
      </w:r>
    </w:p>
    <w:p w14:paraId="1520F4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1F906" w14:textId="77777777" w:rsidR="00080512" w:rsidRPr="004D3578" w:rsidRDefault="00080512">
      <w:pPr>
        <w:pStyle w:val="B1"/>
      </w:pPr>
      <w:r w:rsidRPr="004D3578">
        <w:t>Version x.y.z</w:t>
      </w:r>
    </w:p>
    <w:p w14:paraId="5FCB1912" w14:textId="77777777" w:rsidR="00080512" w:rsidRPr="004D3578" w:rsidRDefault="00080512">
      <w:pPr>
        <w:pStyle w:val="B1"/>
      </w:pPr>
      <w:r w:rsidRPr="004D3578">
        <w:t>where:</w:t>
      </w:r>
    </w:p>
    <w:p w14:paraId="0D8DA2BB" w14:textId="77777777" w:rsidR="00080512" w:rsidRPr="004D3578" w:rsidRDefault="00080512">
      <w:pPr>
        <w:pStyle w:val="B2"/>
      </w:pPr>
      <w:r w:rsidRPr="004D3578">
        <w:t>x</w:t>
      </w:r>
      <w:r w:rsidRPr="004D3578">
        <w:tab/>
        <w:t>the first digit:</w:t>
      </w:r>
    </w:p>
    <w:p w14:paraId="0DA89596" w14:textId="77777777" w:rsidR="00080512" w:rsidRPr="004D3578" w:rsidRDefault="00080512">
      <w:pPr>
        <w:pStyle w:val="B3"/>
      </w:pPr>
      <w:r w:rsidRPr="004D3578">
        <w:t>1</w:t>
      </w:r>
      <w:r w:rsidRPr="004D3578">
        <w:tab/>
        <w:t>presented to TSG for information;</w:t>
      </w:r>
    </w:p>
    <w:p w14:paraId="177F5112" w14:textId="77777777" w:rsidR="00080512" w:rsidRPr="004D3578" w:rsidRDefault="00080512">
      <w:pPr>
        <w:pStyle w:val="B3"/>
      </w:pPr>
      <w:r w:rsidRPr="004D3578">
        <w:t>2</w:t>
      </w:r>
      <w:r w:rsidRPr="004D3578">
        <w:tab/>
        <w:t>presented to TSG for approval;</w:t>
      </w:r>
    </w:p>
    <w:p w14:paraId="0A55CE26" w14:textId="77777777" w:rsidR="00080512" w:rsidRPr="004D3578" w:rsidRDefault="00080512">
      <w:pPr>
        <w:pStyle w:val="B3"/>
      </w:pPr>
      <w:r w:rsidRPr="004D3578">
        <w:t>3</w:t>
      </w:r>
      <w:r w:rsidRPr="004D3578">
        <w:tab/>
        <w:t>or greater indicates TSG approved document under change control.</w:t>
      </w:r>
    </w:p>
    <w:p w14:paraId="18D23A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1C4C1F" w14:textId="77777777" w:rsidR="00080512" w:rsidRDefault="00080512">
      <w:pPr>
        <w:pStyle w:val="B2"/>
      </w:pPr>
      <w:r w:rsidRPr="004D3578">
        <w:t>z</w:t>
      </w:r>
      <w:r w:rsidRPr="004D3578">
        <w:tab/>
        <w:t>the third digit is incremented when editorial only changes have been incorporated in the document.</w:t>
      </w:r>
    </w:p>
    <w:p w14:paraId="5CA11D7F" w14:textId="77777777" w:rsidR="008C384C" w:rsidRDefault="008C384C" w:rsidP="008C384C">
      <w:r>
        <w:t xml:space="preserve">In </w:t>
      </w:r>
      <w:r w:rsidR="0074026F">
        <w:t>the present</w:t>
      </w:r>
      <w:r>
        <w:t xml:space="preserve"> document, modal verbs have the following meanings:</w:t>
      </w:r>
    </w:p>
    <w:p w14:paraId="2BF581FB" w14:textId="77777777" w:rsidR="008C384C" w:rsidRDefault="008C384C" w:rsidP="00774DA4">
      <w:pPr>
        <w:pStyle w:val="EX"/>
      </w:pPr>
      <w:r w:rsidRPr="008C384C">
        <w:rPr>
          <w:b/>
        </w:rPr>
        <w:t>shall</w:t>
      </w:r>
      <w:r>
        <w:tab/>
      </w:r>
      <w:r>
        <w:tab/>
        <w:t>indicates a mandatory requirement to do something</w:t>
      </w:r>
    </w:p>
    <w:p w14:paraId="048842CB" w14:textId="77777777" w:rsidR="008C384C" w:rsidRDefault="008C384C" w:rsidP="00774DA4">
      <w:pPr>
        <w:pStyle w:val="EX"/>
      </w:pPr>
      <w:r w:rsidRPr="008C384C">
        <w:rPr>
          <w:b/>
        </w:rPr>
        <w:t>shall not</w:t>
      </w:r>
      <w:r>
        <w:tab/>
        <w:t>indicates an interdiction (</w:t>
      </w:r>
      <w:r w:rsidR="001F1132">
        <w:t>prohibition</w:t>
      </w:r>
      <w:r>
        <w:t>) to do something</w:t>
      </w:r>
    </w:p>
    <w:p w14:paraId="7A771998" w14:textId="77777777" w:rsidR="00BA19ED" w:rsidRPr="004D3578" w:rsidRDefault="00BA19ED" w:rsidP="00A27486">
      <w:r>
        <w:t>The constructions "shall" and "shall not" are confined to the context of normative provisions, and do not appear in Technical Reports.</w:t>
      </w:r>
    </w:p>
    <w:p w14:paraId="461DD0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DD8129" w14:textId="77777777" w:rsidR="008C384C" w:rsidRDefault="008C384C" w:rsidP="00774DA4">
      <w:pPr>
        <w:pStyle w:val="EX"/>
      </w:pPr>
      <w:r w:rsidRPr="008C384C">
        <w:rPr>
          <w:b/>
        </w:rPr>
        <w:t>should</w:t>
      </w:r>
      <w:r>
        <w:tab/>
      </w:r>
      <w:r>
        <w:tab/>
        <w:t>indicates a recommendation to do something</w:t>
      </w:r>
    </w:p>
    <w:p w14:paraId="4CB0B299" w14:textId="77777777" w:rsidR="008C384C" w:rsidRDefault="008C384C" w:rsidP="00774DA4">
      <w:pPr>
        <w:pStyle w:val="EX"/>
      </w:pPr>
      <w:r w:rsidRPr="008C384C">
        <w:rPr>
          <w:b/>
        </w:rPr>
        <w:t>should not</w:t>
      </w:r>
      <w:r>
        <w:tab/>
        <w:t>indicates a recommendation not to do something</w:t>
      </w:r>
    </w:p>
    <w:p w14:paraId="31C073F9" w14:textId="77777777" w:rsidR="008C384C" w:rsidRDefault="008C384C" w:rsidP="00774DA4">
      <w:pPr>
        <w:pStyle w:val="EX"/>
      </w:pPr>
      <w:r w:rsidRPr="00774DA4">
        <w:rPr>
          <w:b/>
        </w:rPr>
        <w:t>may</w:t>
      </w:r>
      <w:r>
        <w:tab/>
      </w:r>
      <w:r>
        <w:tab/>
        <w:t>indicates permission to do something</w:t>
      </w:r>
    </w:p>
    <w:p w14:paraId="3F2DD4F9" w14:textId="77777777" w:rsidR="008C384C" w:rsidRDefault="008C384C" w:rsidP="00774DA4">
      <w:pPr>
        <w:pStyle w:val="EX"/>
      </w:pPr>
      <w:r w:rsidRPr="00774DA4">
        <w:rPr>
          <w:b/>
        </w:rPr>
        <w:t>need not</w:t>
      </w:r>
      <w:r>
        <w:tab/>
        <w:t>indicates permission not to do something</w:t>
      </w:r>
    </w:p>
    <w:p w14:paraId="5C50332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C7C2E1" w14:textId="77777777" w:rsidR="008C384C" w:rsidRDefault="008C384C" w:rsidP="00774DA4">
      <w:pPr>
        <w:pStyle w:val="EX"/>
      </w:pPr>
      <w:r w:rsidRPr="00774DA4">
        <w:rPr>
          <w:b/>
        </w:rPr>
        <w:t>can</w:t>
      </w:r>
      <w:r>
        <w:tab/>
      </w:r>
      <w:r>
        <w:tab/>
        <w:t>indicates</w:t>
      </w:r>
      <w:r w:rsidR="00774DA4">
        <w:t xml:space="preserve"> that something is possible</w:t>
      </w:r>
    </w:p>
    <w:p w14:paraId="098BE571" w14:textId="77777777" w:rsidR="00774DA4" w:rsidRDefault="00774DA4" w:rsidP="00774DA4">
      <w:pPr>
        <w:pStyle w:val="EX"/>
      </w:pPr>
      <w:r w:rsidRPr="00774DA4">
        <w:rPr>
          <w:b/>
        </w:rPr>
        <w:t>cannot</w:t>
      </w:r>
      <w:r>
        <w:tab/>
      </w:r>
      <w:r>
        <w:tab/>
        <w:t>indicates that something is impossible</w:t>
      </w:r>
    </w:p>
    <w:p w14:paraId="56EDE04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EC15DB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B359E4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30617C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BCB358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D0C4F9" w14:textId="77777777" w:rsidR="001F1132" w:rsidRDefault="001F1132" w:rsidP="001F1132">
      <w:r>
        <w:t>In addition:</w:t>
      </w:r>
    </w:p>
    <w:p w14:paraId="1D214AE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42DC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D1C90DE" w14:textId="77777777" w:rsidR="00774DA4" w:rsidRPr="004D3578" w:rsidRDefault="00647114" w:rsidP="00A27486">
      <w:r>
        <w:t>The constructions "is" and "is not" do not indicate requirements.</w:t>
      </w:r>
    </w:p>
    <w:p w14:paraId="6BEE4E91" w14:textId="77777777" w:rsidR="00080512" w:rsidRPr="004D3578" w:rsidRDefault="00080512">
      <w:pPr>
        <w:pStyle w:val="1"/>
      </w:pPr>
      <w:bookmarkStart w:id="18" w:name="introduction"/>
      <w:bookmarkStart w:id="19" w:name="_Toc56794565"/>
      <w:bookmarkEnd w:id="18"/>
      <w:r w:rsidRPr="004D3578">
        <w:t>Introduction</w:t>
      </w:r>
      <w:bookmarkEnd w:id="19"/>
    </w:p>
    <w:p w14:paraId="3048FA2D" w14:textId="77777777" w:rsidR="00E20E5D" w:rsidRPr="00E20E5D" w:rsidRDefault="0058520F" w:rsidP="00E20E5D">
      <w:r w:rsidRPr="0058520F">
        <w:t>I</w:t>
      </w:r>
      <w:r w:rsidRPr="0058520F">
        <w:rPr>
          <w:rFonts w:hint="eastAsia"/>
        </w:rPr>
        <w:t xml:space="preserve">n </w:t>
      </w:r>
      <w:r w:rsidRPr="0058520F">
        <w:t>RAN #86 meeting, a new Rel-17 study item on NR coverage enhancements was approved</w:t>
      </w:r>
      <w:r>
        <w:t xml:space="preserve"> [2]</w:t>
      </w:r>
      <w:r w:rsidRPr="0058520F">
        <w:t>. The objective of this study item is to study potential coverage enhancement solutions for specific scenarios for both FR1 and FR2.</w:t>
      </w:r>
      <w:r w:rsidR="00E20E5D">
        <w:t xml:space="preserve"> </w:t>
      </w:r>
      <w:r w:rsidR="00E20E5D" w:rsidRPr="00E20E5D">
        <w:t>The detailed objectives are as follows.</w:t>
      </w:r>
    </w:p>
    <w:p w14:paraId="7AB26098" w14:textId="77777777"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The target scenarios and services include</w:t>
      </w:r>
    </w:p>
    <w:p w14:paraId="283095AA"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Urban (</w:t>
      </w:r>
      <w:r w:rsidRPr="00E20E5D">
        <w:rPr>
          <w:rFonts w:hint="eastAsia"/>
          <w:lang w:eastAsia="ko-KR"/>
        </w:rPr>
        <w:t>out</w:t>
      </w:r>
      <w:r w:rsidRPr="00E20E5D">
        <w:rPr>
          <w:lang w:eastAsia="ko-KR"/>
        </w:rPr>
        <w:t>door gNB serving indoor</w:t>
      </w:r>
      <w:r w:rsidRPr="00E20E5D">
        <w:rPr>
          <w:rFonts w:hint="eastAsia"/>
          <w:lang w:eastAsia="ko-KR"/>
        </w:rPr>
        <w:t xml:space="preserve"> UEs</w:t>
      </w:r>
      <w:r w:rsidRPr="00E20E5D">
        <w:rPr>
          <w:lang w:eastAsia="ko-KR"/>
        </w:rPr>
        <w:t>) scenario, and rural scenario (including extreme long distance</w:t>
      </w:r>
      <w:r w:rsidRPr="00E20E5D">
        <w:rPr>
          <w:rFonts w:hint="eastAsia"/>
          <w:lang w:eastAsia="ko-KR"/>
        </w:rPr>
        <w:t xml:space="preserve"> rural</w:t>
      </w:r>
      <w:r w:rsidRPr="00E20E5D">
        <w:rPr>
          <w:lang w:eastAsia="ko-KR"/>
        </w:rPr>
        <w:t xml:space="preserve"> scenario) for FR1</w:t>
      </w:r>
    </w:p>
    <w:p w14:paraId="6AEA6AB4"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Indoor scenario (indoor gNB serving indoor</w:t>
      </w:r>
      <w:r w:rsidRPr="00E20E5D">
        <w:rPr>
          <w:rFonts w:hint="eastAsia"/>
          <w:lang w:eastAsia="ko-KR"/>
        </w:rPr>
        <w:t xml:space="preserve"> UEs</w:t>
      </w:r>
      <w:r w:rsidRPr="00E20E5D">
        <w:rPr>
          <w:lang w:eastAsia="ko-KR"/>
        </w:rPr>
        <w:t>), and u</w:t>
      </w:r>
      <w:r w:rsidRPr="00E20E5D">
        <w:rPr>
          <w:rFonts w:hint="eastAsia"/>
          <w:lang w:eastAsia="ko-KR"/>
        </w:rPr>
        <w:t>rban</w:t>
      </w:r>
      <w:r w:rsidRPr="00E20E5D">
        <w:rPr>
          <w:lang w:eastAsia="ko-KR"/>
        </w:rPr>
        <w:t>/suburban scenario (including outdoor gNB serving outdoor</w:t>
      </w:r>
      <w:r w:rsidRPr="00E20E5D">
        <w:rPr>
          <w:rFonts w:hint="eastAsia"/>
          <w:lang w:eastAsia="ko-KR"/>
        </w:rPr>
        <w:t xml:space="preserve"> UEs</w:t>
      </w:r>
      <w:r w:rsidRPr="00E20E5D">
        <w:rPr>
          <w:lang w:eastAsia="ko-KR"/>
        </w:rPr>
        <w:t xml:space="preserve"> and outdoor gNB serving indoor</w:t>
      </w:r>
      <w:r w:rsidRPr="00E20E5D">
        <w:rPr>
          <w:rFonts w:hint="eastAsia"/>
          <w:lang w:eastAsia="ko-KR"/>
        </w:rPr>
        <w:t xml:space="preserve"> UEs</w:t>
      </w:r>
      <w:r w:rsidRPr="00E20E5D">
        <w:rPr>
          <w:lang w:eastAsia="ko-KR"/>
        </w:rPr>
        <w:t>) for FR2.</w:t>
      </w:r>
    </w:p>
    <w:p w14:paraId="3E0C7453"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TDD and FDD for FR1.</w:t>
      </w:r>
    </w:p>
    <w:p w14:paraId="7ED77495"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VoIP and eMBB service for FR1.</w:t>
      </w:r>
    </w:p>
    <w:p w14:paraId="2AA06F91"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eMBB service as first priority and VoIP as second priority for FR2.</w:t>
      </w:r>
    </w:p>
    <w:p w14:paraId="67E4D5D4"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LPWA services and scenarios are not included.</w:t>
      </w:r>
    </w:p>
    <w:p w14:paraId="50EC2325" w14:textId="77777777"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baseline coverage performance for both DL and UL for the above scenarios and services based on link-level simulation</w:t>
      </w:r>
    </w:p>
    <w:p w14:paraId="0E0D2952"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UL channels (including PUSCH and PUCCH) are prioritized for FR1.</w:t>
      </w:r>
    </w:p>
    <w:p w14:paraId="29F6F154"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Both DL and UL channels for FR2.</w:t>
      </w:r>
    </w:p>
    <w:p w14:paraId="0194E262" w14:textId="77777777"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the performance target for coverage enhancement, and s</w:t>
      </w:r>
      <w:r w:rsidRPr="00E20E5D">
        <w:rPr>
          <w:rFonts w:hint="eastAsia"/>
          <w:lang w:eastAsia="ko-KR"/>
        </w:rPr>
        <w:t xml:space="preserve">tudy </w:t>
      </w:r>
      <w:r w:rsidRPr="00E20E5D">
        <w:rPr>
          <w:lang w:eastAsia="ko-KR"/>
        </w:rPr>
        <w:t>the potential solutions for coverage enhancements for the above scenarios and services</w:t>
      </w:r>
    </w:p>
    <w:p w14:paraId="47BD8C4A"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The target channel</w:t>
      </w:r>
      <w:r w:rsidRPr="00E20E5D">
        <w:rPr>
          <w:lang w:eastAsia="ko-KR"/>
        </w:rPr>
        <w:t>s</w:t>
      </w:r>
      <w:r w:rsidRPr="00E20E5D">
        <w:rPr>
          <w:rFonts w:hint="eastAsia"/>
          <w:lang w:eastAsia="ko-KR"/>
        </w:rPr>
        <w:t xml:space="preserve"> in</w:t>
      </w:r>
      <w:r w:rsidRPr="00E20E5D">
        <w:rPr>
          <w:lang w:eastAsia="ko-KR"/>
        </w:rPr>
        <w:t xml:space="preserve">clude </w:t>
      </w:r>
      <w:r w:rsidRPr="00E20E5D">
        <w:rPr>
          <w:rFonts w:hint="eastAsia"/>
          <w:lang w:eastAsia="ko-KR"/>
        </w:rPr>
        <w:t xml:space="preserve">at least </w:t>
      </w:r>
      <w:r w:rsidRPr="00E20E5D">
        <w:rPr>
          <w:lang w:eastAsia="ko-KR"/>
        </w:rPr>
        <w:t>PUSCH/PUCCH</w:t>
      </w:r>
      <w:r w:rsidRPr="00E20E5D">
        <w:rPr>
          <w:rFonts w:hint="eastAsia"/>
          <w:lang w:eastAsia="ko-KR"/>
        </w:rPr>
        <w:t xml:space="preserve"> </w:t>
      </w:r>
    </w:p>
    <w:p w14:paraId="4DBBBFAF"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Study enhanced solutions, e.g., time domain/frequency domain/DM-RS enhancement (including DM-RS-less transmissions)</w:t>
      </w:r>
    </w:p>
    <w:p w14:paraId="36B588D9"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w:t>
      </w:r>
      <w:r w:rsidRPr="00E20E5D">
        <w:rPr>
          <w:rFonts w:hint="eastAsia"/>
          <w:lang w:eastAsia="ko-KR"/>
        </w:rPr>
        <w:t xml:space="preserve">tudy </w:t>
      </w:r>
      <w:r w:rsidRPr="00E20E5D">
        <w:rPr>
          <w:lang w:eastAsia="ko-KR"/>
        </w:rPr>
        <w:t>the additional enhanced solutions for FR2 if any</w:t>
      </w:r>
    </w:p>
    <w:p w14:paraId="6D4FB25D"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 xml:space="preserve">Evaluate the performance of the </w:t>
      </w:r>
      <w:r w:rsidRPr="00E20E5D">
        <w:rPr>
          <w:lang w:eastAsia="ko-KR"/>
        </w:rPr>
        <w:t>potential</w:t>
      </w:r>
      <w:r w:rsidRPr="00E20E5D">
        <w:rPr>
          <w:rFonts w:hint="eastAsia"/>
          <w:lang w:eastAsia="ko-KR"/>
        </w:rPr>
        <w:t xml:space="preserve"> </w:t>
      </w:r>
      <w:r w:rsidRPr="00E20E5D">
        <w:rPr>
          <w:lang w:eastAsia="ko-KR"/>
        </w:rPr>
        <w:t>solutions</w:t>
      </w:r>
      <w:r w:rsidRPr="00E20E5D">
        <w:rPr>
          <w:rFonts w:hint="eastAsia"/>
          <w:lang w:eastAsia="ko-KR"/>
        </w:rPr>
        <w:t xml:space="preserve"> </w:t>
      </w:r>
      <w:r w:rsidRPr="00E20E5D">
        <w:rPr>
          <w:lang w:eastAsia="ko-KR"/>
        </w:rPr>
        <w:t>based on link level simulation.</w:t>
      </w:r>
    </w:p>
    <w:p w14:paraId="257A8935" w14:textId="77777777" w:rsidR="00E20E5D" w:rsidRPr="00E20E5D" w:rsidRDefault="00E20E5D" w:rsidP="0058520F"/>
    <w:p w14:paraId="68EE6DA0" w14:textId="77777777" w:rsidR="00080512" w:rsidRPr="004D3578" w:rsidRDefault="00080512">
      <w:pPr>
        <w:pStyle w:val="1"/>
      </w:pPr>
      <w:r w:rsidRPr="004D3578">
        <w:br w:type="page"/>
      </w:r>
      <w:bookmarkStart w:id="20" w:name="scope"/>
      <w:bookmarkStart w:id="21" w:name="_Toc56794566"/>
      <w:bookmarkEnd w:id="20"/>
      <w:r w:rsidRPr="004D3578">
        <w:lastRenderedPageBreak/>
        <w:t>1</w:t>
      </w:r>
      <w:r w:rsidRPr="004D3578">
        <w:tab/>
        <w:t>Scope</w:t>
      </w:r>
      <w:bookmarkEnd w:id="21"/>
    </w:p>
    <w:p w14:paraId="1DF075E2" w14:textId="77777777" w:rsidR="00D21A61" w:rsidRDefault="0058520F" w:rsidP="0058520F">
      <w:pPr>
        <w:rPr>
          <w:lang w:eastAsia="zh-CN"/>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sidRPr="00A66E3D">
        <w:rPr>
          <w:rFonts w:eastAsia="Malgun Gothic"/>
          <w:noProof/>
          <w:lang w:val="en-US"/>
        </w:rPr>
        <w:t>"</w:t>
      </w:r>
      <w:r w:rsidR="00D21A61" w:rsidRPr="0058520F">
        <w:t>New SID on NR coverage enhancement</w:t>
      </w:r>
      <w:r w:rsidRPr="00A66E3D">
        <w:rPr>
          <w:rFonts w:eastAsia="Malgun Gothic"/>
          <w:noProof/>
          <w:lang w:val="en-US"/>
        </w:rPr>
        <w:t>" [2].</w:t>
      </w:r>
      <w:r w:rsidRPr="00A66E3D">
        <w:rPr>
          <w:rFonts w:eastAsia="Malgun Gothic"/>
          <w:lang w:val="en-US"/>
        </w:rPr>
        <w:t xml:space="preserve"> The purpose of this TR is to </w:t>
      </w:r>
      <w:r>
        <w:rPr>
          <w:rFonts w:hint="eastAsia"/>
          <w:bCs/>
          <w:lang w:val="en-US" w:eastAsia="zh-CN"/>
        </w:rPr>
        <w:t xml:space="preserve">document the baseline </w:t>
      </w:r>
      <w:r w:rsidR="00D21A61">
        <w:rPr>
          <w:bCs/>
          <w:lang w:val="en-US" w:eastAsia="zh-CN"/>
        </w:rPr>
        <w:t xml:space="preserve">coverage </w:t>
      </w:r>
      <w:r>
        <w:rPr>
          <w:rFonts w:hint="eastAsia"/>
          <w:bCs/>
          <w:lang w:val="en-US" w:eastAsia="zh-CN"/>
        </w:rPr>
        <w:t xml:space="preserve">performance </w:t>
      </w:r>
      <w:r w:rsidR="00D21A61">
        <w:rPr>
          <w:bCs/>
          <w:lang w:val="en-US" w:eastAsia="zh-CN"/>
        </w:rPr>
        <w:t>for both FR1 and FR2</w:t>
      </w:r>
      <w:r>
        <w:rPr>
          <w:rFonts w:hint="eastAsia"/>
          <w:bCs/>
          <w:lang w:val="en-US" w:eastAsia="zh-CN"/>
        </w:rPr>
        <w:t xml:space="preserve"> </w:t>
      </w:r>
      <w:r w:rsidRPr="00BF53C5">
        <w:rPr>
          <w:rFonts w:hint="eastAsia"/>
          <w:lang w:val="en-US" w:eastAsia="ko-KR"/>
        </w:rPr>
        <w:t xml:space="preserve">considering the </w:t>
      </w:r>
      <w:r w:rsidR="00D21A61">
        <w:rPr>
          <w:lang w:val="en-US" w:eastAsia="ko-KR"/>
        </w:rPr>
        <w:t>scenarios and services</w:t>
      </w:r>
      <w:r>
        <w:rPr>
          <w:rFonts w:hint="eastAsia"/>
          <w:lang w:val="en-US" w:eastAsia="zh-CN"/>
        </w:rPr>
        <w:t xml:space="preserve"> identified in [2],</w:t>
      </w:r>
      <w:r>
        <w:rPr>
          <w:rFonts w:hint="eastAsia"/>
          <w:bCs/>
          <w:lang w:val="en-US" w:eastAsia="zh-CN"/>
        </w:rPr>
        <w:t xml:space="preserve"> and to document the evaluation and findings o</w:t>
      </w:r>
      <w:r w:rsidR="00D21A61">
        <w:rPr>
          <w:rFonts w:hint="eastAsia"/>
          <w:bCs/>
          <w:lang w:val="en-US" w:eastAsia="zh-CN"/>
        </w:rPr>
        <w:t>f the potential enhancements</w:t>
      </w:r>
      <w:r w:rsidR="0056677F">
        <w:rPr>
          <w:bCs/>
          <w:lang w:val="en-US" w:eastAsia="zh-CN"/>
        </w:rPr>
        <w:t xml:space="preserve"> for the identified </w:t>
      </w:r>
      <w:r w:rsidR="0056677F">
        <w:rPr>
          <w:lang w:val="en-US" w:eastAsia="ko-KR"/>
        </w:rPr>
        <w:t>scenarios and services</w:t>
      </w:r>
      <w:r w:rsidRPr="0008710F">
        <w:t>.</w:t>
      </w:r>
      <w:r>
        <w:rPr>
          <w:rFonts w:hint="eastAsia"/>
          <w:lang w:eastAsia="zh-CN"/>
        </w:rPr>
        <w:t xml:space="preserve"> </w:t>
      </w:r>
    </w:p>
    <w:p w14:paraId="2CE72204" w14:textId="77777777" w:rsidR="0058520F" w:rsidRPr="00AB4B68" w:rsidRDefault="0058520F" w:rsidP="0058520F">
      <w:pPr>
        <w:rPr>
          <w:lang w:eastAsia="zh-CN"/>
        </w:rPr>
      </w:pPr>
      <w:r w:rsidRPr="00976D09">
        <w:t xml:space="preserve">This activity involves the Radio Access work area of the 3GPP studies and has </w:t>
      </w:r>
      <w:r w:rsidRPr="00976D09">
        <w:rPr>
          <w:rFonts w:hint="eastAsia"/>
        </w:rPr>
        <w:t xml:space="preserve">potential </w:t>
      </w:r>
      <w:r w:rsidRPr="00976D09">
        <w:t>impacts both on the Mobile Equipment and Access Network of the 3GPP systems.</w:t>
      </w:r>
    </w:p>
    <w:p w14:paraId="3A10AECC" w14:textId="77777777" w:rsidR="0058520F" w:rsidRPr="008B4076" w:rsidRDefault="0058520F" w:rsidP="008B4076">
      <w:pPr>
        <w:overflowPunct w:val="0"/>
        <w:autoSpaceDE w:val="0"/>
        <w:autoSpaceDN w:val="0"/>
        <w:adjustRightInd w:val="0"/>
        <w:textAlignment w:val="baseline"/>
        <w:rPr>
          <w:rFonts w:eastAsia="Malgun Gothic"/>
          <w:lang w:val="en-US" w:eastAsia="ko-KR"/>
        </w:rPr>
      </w:pPr>
      <w:r w:rsidRPr="00A66E3D">
        <w:rPr>
          <w:rFonts w:eastAsia="Malgun Gothic"/>
          <w:lang w:val="en-US" w:eastAsia="ko-KR"/>
        </w:rPr>
        <w:t>This document is a 'living' document, i.e. it is permanently updated and presented to TSG-RAN meetings.</w:t>
      </w:r>
    </w:p>
    <w:p w14:paraId="2D0E9C8E" w14:textId="77777777" w:rsidR="00080512" w:rsidRPr="004D3578" w:rsidRDefault="00080512">
      <w:pPr>
        <w:pStyle w:val="1"/>
      </w:pPr>
      <w:bookmarkStart w:id="22" w:name="references"/>
      <w:bookmarkStart w:id="23" w:name="_Toc56794567"/>
      <w:bookmarkEnd w:id="22"/>
      <w:r w:rsidRPr="004D3578">
        <w:t>2</w:t>
      </w:r>
      <w:r w:rsidRPr="004D3578">
        <w:tab/>
        <w:t>References</w:t>
      </w:r>
      <w:bookmarkEnd w:id="23"/>
    </w:p>
    <w:p w14:paraId="2498C243" w14:textId="77777777" w:rsidR="00080512" w:rsidRPr="004D3578" w:rsidRDefault="00080512">
      <w:r w:rsidRPr="004D3578">
        <w:t>The following documents contain provisions which, through reference in this text, constitute provisions of the present document.</w:t>
      </w:r>
    </w:p>
    <w:p w14:paraId="1361538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CEAEC0" w14:textId="77777777" w:rsidR="00080512" w:rsidRPr="004D3578" w:rsidRDefault="00051834" w:rsidP="00051834">
      <w:pPr>
        <w:pStyle w:val="B1"/>
      </w:pPr>
      <w:r>
        <w:t>-</w:t>
      </w:r>
      <w:r>
        <w:tab/>
      </w:r>
      <w:r w:rsidR="00080512" w:rsidRPr="004D3578">
        <w:t>For a specific reference, subsequent revisions do not apply.</w:t>
      </w:r>
    </w:p>
    <w:p w14:paraId="6F12B88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3D85B5" w14:textId="77777777" w:rsidR="00EC4A25" w:rsidRDefault="00EC4A25" w:rsidP="00EC4A25">
      <w:pPr>
        <w:pStyle w:val="EX"/>
      </w:pPr>
      <w:r w:rsidRPr="004D3578">
        <w:t>[1]</w:t>
      </w:r>
      <w:r w:rsidRPr="004D3578">
        <w:tab/>
        <w:t>3GPP TR 21.905: "Vocabulary for 3GPP Specifications".</w:t>
      </w:r>
    </w:p>
    <w:p w14:paraId="1F3F3E02" w14:textId="790D47A0" w:rsidR="0058520F" w:rsidRDefault="0058520F" w:rsidP="006C2C00">
      <w:pPr>
        <w:pStyle w:val="EX"/>
        <w:rPr>
          <w:ins w:id="24" w:author="China Telecom" w:date="2020-11-20T19:06:00Z"/>
        </w:rPr>
      </w:pPr>
      <w:r>
        <w:t>[2]</w:t>
      </w:r>
      <w:r>
        <w:tab/>
      </w:r>
      <w:r w:rsidRPr="0058520F">
        <w:t>3GPP RP-193240</w:t>
      </w:r>
      <w:r>
        <w:t>:</w:t>
      </w:r>
      <w:r w:rsidRPr="0058520F">
        <w:t xml:space="preserve"> </w:t>
      </w:r>
      <w:r w:rsidRPr="004D3578">
        <w:t>"</w:t>
      </w:r>
      <w:r w:rsidRPr="0058520F">
        <w:t>New SID on NR coverage enhancement</w:t>
      </w:r>
      <w:r w:rsidRPr="004D3578">
        <w:t>"</w:t>
      </w:r>
      <w:r w:rsidR="00C81D5A">
        <w:t>.</w:t>
      </w:r>
    </w:p>
    <w:p w14:paraId="68BAA57E" w14:textId="64CF9613" w:rsidR="00B72EC1" w:rsidRPr="00E714EA" w:rsidRDefault="00B72EC1" w:rsidP="00B72EC1">
      <w:pPr>
        <w:pStyle w:val="EX"/>
        <w:rPr>
          <w:lang w:val="en-US"/>
        </w:rPr>
      </w:pPr>
      <w:bookmarkStart w:id="25" w:name="definitions"/>
      <w:bookmarkEnd w:id="25"/>
      <w:ins w:id="26" w:author="Akimoto Yosuke" w:date="2020-11-16T12:28:00Z">
        <w:r>
          <w:rPr>
            <w:lang w:val="en-US"/>
          </w:rPr>
          <w:t>[</w:t>
        </w:r>
      </w:ins>
      <w:r>
        <w:rPr>
          <w:lang w:val="en-US"/>
        </w:rPr>
        <w:t>3</w:t>
      </w:r>
      <w:ins w:id="27" w:author="Akimoto Yosuke" w:date="2020-11-16T12:28:00Z">
        <w:r>
          <w:rPr>
            <w:lang w:val="en-US"/>
          </w:rPr>
          <w:t>]</w:t>
        </w:r>
        <w:r>
          <w:rPr>
            <w:lang w:val="en-US"/>
          </w:rPr>
          <w:tab/>
        </w:r>
      </w:ins>
      <w:ins w:id="28" w:author="Akimoto Yosuke" w:date="2020-11-16T12:31:00Z">
        <w:r>
          <w:t xml:space="preserve">Report </w:t>
        </w:r>
        <w:r w:rsidRPr="00A75048">
          <w:t>ITU-R M.2</w:t>
        </w:r>
        <w:r>
          <w:t>412:</w:t>
        </w:r>
        <w:r w:rsidRPr="00A75048">
          <w:t xml:space="preserve"> </w:t>
        </w:r>
        <w:r w:rsidRPr="00A234EB">
          <w:t>"</w:t>
        </w:r>
        <w:r w:rsidRPr="001E15D7">
          <w:t>Guidelines for evaluation of radio interface technologies for IMT-2020</w:t>
        </w:r>
        <w:r w:rsidRPr="00A234EB">
          <w:t>"</w:t>
        </w:r>
        <w:r>
          <w:t>.</w:t>
        </w:r>
      </w:ins>
    </w:p>
    <w:p w14:paraId="583A909E" w14:textId="77777777" w:rsidR="00080512" w:rsidRPr="004D3578" w:rsidRDefault="00080512">
      <w:pPr>
        <w:pStyle w:val="1"/>
      </w:pPr>
      <w:bookmarkStart w:id="29" w:name="_Toc56794568"/>
      <w:r w:rsidRPr="004D3578">
        <w:t>3</w:t>
      </w:r>
      <w:r w:rsidRPr="004D3578">
        <w:tab/>
        <w:t>Definitions</w:t>
      </w:r>
      <w:r w:rsidR="00602AEA">
        <w:t xml:space="preserve"> of terms, symbols and abbreviations</w:t>
      </w:r>
      <w:bookmarkEnd w:id="29"/>
    </w:p>
    <w:p w14:paraId="59CAD896" w14:textId="77777777" w:rsidR="00080512" w:rsidRPr="004D3578" w:rsidRDefault="00080512">
      <w:pPr>
        <w:pStyle w:val="2"/>
      </w:pPr>
      <w:bookmarkStart w:id="30" w:name="_Toc56794569"/>
      <w:r w:rsidRPr="004D3578">
        <w:t>3.1</w:t>
      </w:r>
      <w:r w:rsidRPr="004D3578">
        <w:tab/>
      </w:r>
      <w:r w:rsidR="002B6339">
        <w:t>Terms</w:t>
      </w:r>
      <w:bookmarkEnd w:id="30"/>
    </w:p>
    <w:p w14:paraId="55E3CE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7606CD" w14:textId="77777777" w:rsidR="00080512" w:rsidRPr="004D3578" w:rsidRDefault="00080512">
      <w:r w:rsidRPr="004D3578">
        <w:rPr>
          <w:b/>
        </w:rPr>
        <w:t>example:</w:t>
      </w:r>
      <w:r w:rsidRPr="004D3578">
        <w:t xml:space="preserve"> text used to clarify abstract rules by applying them literally.</w:t>
      </w:r>
    </w:p>
    <w:p w14:paraId="0DEFBB72" w14:textId="77777777" w:rsidR="00080512" w:rsidRPr="004D3578" w:rsidRDefault="00080512">
      <w:pPr>
        <w:pStyle w:val="2"/>
      </w:pPr>
      <w:bookmarkStart w:id="31" w:name="_Toc56794570"/>
      <w:r w:rsidRPr="004D3578">
        <w:t>3.2</w:t>
      </w:r>
      <w:r w:rsidRPr="004D3578">
        <w:tab/>
        <w:t>Symbols</w:t>
      </w:r>
      <w:bookmarkEnd w:id="31"/>
    </w:p>
    <w:p w14:paraId="40F6B724" w14:textId="77777777" w:rsidR="00080512" w:rsidRPr="004D3578" w:rsidRDefault="00080512">
      <w:pPr>
        <w:keepNext/>
      </w:pPr>
      <w:r w:rsidRPr="004D3578">
        <w:t>For the purposes of the present document, the following symbols apply:</w:t>
      </w:r>
    </w:p>
    <w:p w14:paraId="53DCB8CB" w14:textId="77777777" w:rsidR="00080512" w:rsidRPr="004D3578" w:rsidRDefault="00080512">
      <w:pPr>
        <w:pStyle w:val="EW"/>
      </w:pPr>
      <w:r w:rsidRPr="004D3578">
        <w:t>&lt;symbol&gt;</w:t>
      </w:r>
      <w:r w:rsidRPr="004D3578">
        <w:tab/>
        <w:t>&lt;Explanation&gt;</w:t>
      </w:r>
    </w:p>
    <w:p w14:paraId="55AA1FFB" w14:textId="77777777" w:rsidR="00080512" w:rsidRPr="004D3578" w:rsidRDefault="00080512">
      <w:pPr>
        <w:pStyle w:val="EW"/>
      </w:pPr>
    </w:p>
    <w:p w14:paraId="7A99D106" w14:textId="77777777" w:rsidR="00080512" w:rsidRPr="004D3578" w:rsidRDefault="00080512">
      <w:pPr>
        <w:pStyle w:val="2"/>
      </w:pPr>
      <w:bookmarkStart w:id="32" w:name="_Toc56794571"/>
      <w:r w:rsidRPr="004D3578">
        <w:t>3.3</w:t>
      </w:r>
      <w:r w:rsidRPr="004D3578">
        <w:tab/>
        <w:t>Abbreviations</w:t>
      </w:r>
      <w:bookmarkEnd w:id="32"/>
    </w:p>
    <w:p w14:paraId="79F4C22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3FB9BE9" w14:textId="77777777" w:rsidR="00E56069" w:rsidRDefault="00E56069" w:rsidP="00E56069">
      <w:pPr>
        <w:pStyle w:val="EW"/>
      </w:pPr>
      <w:r w:rsidRPr="00C64ECB">
        <w:t>ACK</w:t>
      </w:r>
      <w:r>
        <w:tab/>
      </w:r>
      <w:r w:rsidRPr="00C64ECB">
        <w:t>Acknowledgement</w:t>
      </w:r>
    </w:p>
    <w:p w14:paraId="469927A4" w14:textId="77777777" w:rsidR="00E56069" w:rsidRDefault="00E56069" w:rsidP="00E56069">
      <w:pPr>
        <w:pStyle w:val="EW"/>
      </w:pPr>
      <w:r>
        <w:t>BWP</w:t>
      </w:r>
      <w:r>
        <w:tab/>
        <w:t>Bandwidth Part</w:t>
      </w:r>
    </w:p>
    <w:p w14:paraId="7C928AED" w14:textId="77777777" w:rsidR="00E56069" w:rsidRPr="00C64ECB" w:rsidRDefault="00E56069" w:rsidP="00E56069">
      <w:pPr>
        <w:pStyle w:val="EW"/>
      </w:pPr>
      <w:r>
        <w:t>BS</w:t>
      </w:r>
      <w:r>
        <w:tab/>
        <w:t>Base Station</w:t>
      </w:r>
    </w:p>
    <w:p w14:paraId="1CE8A9D3" w14:textId="77777777" w:rsidR="00E56069" w:rsidRDefault="00E56069" w:rsidP="00E56069">
      <w:pPr>
        <w:pStyle w:val="EW"/>
      </w:pPr>
      <w:r w:rsidRPr="00C64ECB">
        <w:t>CSI</w:t>
      </w:r>
      <w:r>
        <w:tab/>
        <w:t xml:space="preserve">Channel </w:t>
      </w:r>
      <w:r w:rsidRPr="00C64ECB">
        <w:t>State Information</w:t>
      </w:r>
    </w:p>
    <w:p w14:paraId="24C7C3B8" w14:textId="77777777" w:rsidR="00E56069" w:rsidRDefault="00E56069" w:rsidP="00E56069">
      <w:pPr>
        <w:pStyle w:val="EW"/>
      </w:pPr>
      <w:r>
        <w:t>CCE</w:t>
      </w:r>
      <w:r>
        <w:tab/>
        <w:t>Control Channel Element</w:t>
      </w:r>
    </w:p>
    <w:p w14:paraId="1EAC28F0" w14:textId="77777777" w:rsidR="00E56069" w:rsidRDefault="00E56069" w:rsidP="00E56069">
      <w:pPr>
        <w:pStyle w:val="EW"/>
      </w:pPr>
      <w:r w:rsidRPr="0048482F">
        <w:t>DL</w:t>
      </w:r>
      <w:r w:rsidRPr="0048482F">
        <w:tab/>
        <w:t>Downlink</w:t>
      </w:r>
    </w:p>
    <w:p w14:paraId="4DAB306A" w14:textId="77777777" w:rsidR="00E56069" w:rsidRPr="0048482F" w:rsidRDefault="00E56069" w:rsidP="00E56069">
      <w:pPr>
        <w:pStyle w:val="EW"/>
      </w:pPr>
      <w:r>
        <w:lastRenderedPageBreak/>
        <w:t>DMRS</w:t>
      </w:r>
      <w:r>
        <w:tab/>
        <w:t>Dedicated Demodulation Reference S</w:t>
      </w:r>
      <w:r w:rsidRPr="0048482F">
        <w:t>ignals</w:t>
      </w:r>
    </w:p>
    <w:p w14:paraId="3B6D394F" w14:textId="77777777" w:rsidR="00E56069" w:rsidRPr="004349A3" w:rsidRDefault="00E56069" w:rsidP="00E56069">
      <w:pPr>
        <w:pStyle w:val="EW"/>
        <w:rPr>
          <w:rFonts w:eastAsia="MS Mincho"/>
          <w:lang w:eastAsia="ja-JP"/>
        </w:rPr>
      </w:pPr>
      <w:r>
        <w:t>eMBB</w:t>
      </w:r>
      <w:r>
        <w:tab/>
        <w:t>e</w:t>
      </w:r>
      <w:r w:rsidRPr="00281F1C">
        <w:rPr>
          <w:rFonts w:eastAsia="MS Mincho"/>
          <w:lang w:eastAsia="ja-JP"/>
        </w:rPr>
        <w:t>nhanced Mobile BroadBand</w:t>
      </w:r>
    </w:p>
    <w:p w14:paraId="683C6DA1" w14:textId="77777777" w:rsidR="00E56069" w:rsidRDefault="00E56069" w:rsidP="00E56069">
      <w:pPr>
        <w:pStyle w:val="EW"/>
      </w:pPr>
      <w:r w:rsidRPr="00C64ECB">
        <w:t>FDD</w:t>
      </w:r>
      <w:r>
        <w:tab/>
      </w:r>
      <w:r w:rsidRPr="00C64ECB">
        <w:t>Frequency Division Duplex</w:t>
      </w:r>
    </w:p>
    <w:p w14:paraId="7146A2D6" w14:textId="77777777" w:rsidR="00E56069" w:rsidRPr="004349A3" w:rsidRDefault="00E56069" w:rsidP="00E56069">
      <w:pPr>
        <w:pStyle w:val="EW"/>
        <w:rPr>
          <w:rFonts w:eastAsia="MS Mincho"/>
          <w:lang w:val="en-US" w:eastAsia="ja-JP"/>
        </w:rPr>
      </w:pPr>
      <w:r>
        <w:rPr>
          <w:lang w:val="en-US" w:eastAsia="ja-JP"/>
        </w:rPr>
        <w:t>gNB</w:t>
      </w:r>
      <w:r>
        <w:rPr>
          <w:lang w:val="en-US" w:eastAsia="ja-JP"/>
        </w:rPr>
        <w:tab/>
      </w:r>
      <w:r w:rsidRPr="00463F90">
        <w:rPr>
          <w:rFonts w:eastAsia="MS Mincho" w:hint="eastAsia"/>
          <w:lang w:val="en-US" w:eastAsia="ja-JP"/>
        </w:rPr>
        <w:t xml:space="preserve">NR </w:t>
      </w:r>
      <w:r w:rsidRPr="005E66EA">
        <w:rPr>
          <w:lang w:val="en-US" w:eastAsia="ja-JP"/>
        </w:rPr>
        <w:t>Node B</w:t>
      </w:r>
    </w:p>
    <w:p w14:paraId="3DE1D46B" w14:textId="77777777" w:rsidR="00E56069" w:rsidRPr="004349A3" w:rsidRDefault="00E56069" w:rsidP="00E56069">
      <w:pPr>
        <w:pStyle w:val="EW"/>
      </w:pPr>
      <w:r w:rsidRPr="00C64ECB">
        <w:t>HARQ</w:t>
      </w:r>
      <w:r>
        <w:tab/>
        <w:t>Hybrid Automatic Repeat reQ</w:t>
      </w:r>
      <w:r w:rsidRPr="00C64ECB">
        <w:t>uest</w:t>
      </w:r>
    </w:p>
    <w:p w14:paraId="1B9EDD46" w14:textId="39804E14" w:rsidR="00E56069" w:rsidRDefault="00E56069" w:rsidP="00E56069">
      <w:pPr>
        <w:pStyle w:val="EW"/>
        <w:rPr>
          <w:lang w:eastAsia="zh-CN"/>
        </w:rPr>
      </w:pPr>
      <w:r>
        <w:t>iBLER</w:t>
      </w:r>
      <w:r>
        <w:tab/>
        <w:t xml:space="preserve">initial BLock </w:t>
      </w:r>
      <w:r>
        <w:rPr>
          <w:rFonts w:hint="eastAsia"/>
          <w:lang w:eastAsia="zh-CN"/>
        </w:rPr>
        <w:t>Error</w:t>
      </w:r>
      <w:r>
        <w:t xml:space="preserve"> </w:t>
      </w:r>
      <w:r>
        <w:rPr>
          <w:rFonts w:hint="eastAsia"/>
          <w:lang w:eastAsia="zh-CN"/>
        </w:rPr>
        <w:t>Rate</w:t>
      </w:r>
    </w:p>
    <w:p w14:paraId="0A4021B2" w14:textId="2EBD89F4" w:rsidR="002D2847" w:rsidRDefault="002D2847" w:rsidP="00E56069">
      <w:pPr>
        <w:pStyle w:val="EW"/>
        <w:rPr>
          <w:lang w:eastAsia="zh-CN"/>
        </w:rPr>
      </w:pPr>
      <w:r>
        <w:rPr>
          <w:rFonts w:hint="eastAsia"/>
          <w:lang w:eastAsia="zh-CN"/>
        </w:rPr>
        <w:t>LLS</w:t>
      </w:r>
      <w:r>
        <w:rPr>
          <w:lang w:eastAsia="zh-CN"/>
        </w:rPr>
        <w:tab/>
      </w:r>
      <w:r>
        <w:rPr>
          <w:rFonts w:hint="eastAsia"/>
          <w:lang w:eastAsia="zh-CN"/>
        </w:rPr>
        <w:t>Link</w:t>
      </w:r>
      <w:r>
        <w:rPr>
          <w:lang w:eastAsia="zh-CN"/>
        </w:rPr>
        <w:t xml:space="preserve"> Level Simulation</w:t>
      </w:r>
    </w:p>
    <w:p w14:paraId="389B7616" w14:textId="77777777" w:rsidR="00E56069" w:rsidRDefault="00E56069" w:rsidP="00E56069">
      <w:pPr>
        <w:pStyle w:val="EW"/>
        <w:rPr>
          <w:lang w:eastAsia="zh-CN"/>
        </w:rPr>
      </w:pPr>
      <w:r>
        <w:rPr>
          <w:rFonts w:hint="eastAsia"/>
          <w:lang w:eastAsia="zh-CN"/>
        </w:rPr>
        <w:t>MCS</w:t>
      </w:r>
      <w:r>
        <w:rPr>
          <w:lang w:eastAsia="zh-CN"/>
        </w:rPr>
        <w:tab/>
        <w:t>Modulation and Coding Scheme</w:t>
      </w:r>
    </w:p>
    <w:p w14:paraId="3F0DF18D" w14:textId="77777777" w:rsidR="00E56069" w:rsidRDefault="00E56069" w:rsidP="00E56069">
      <w:pPr>
        <w:pStyle w:val="EW"/>
      </w:pPr>
      <w:r w:rsidRPr="00C64ECB">
        <w:t>NACK</w:t>
      </w:r>
      <w:r>
        <w:tab/>
      </w:r>
      <w:r w:rsidRPr="00C64ECB">
        <w:t>Negative Acknowledgement</w:t>
      </w:r>
    </w:p>
    <w:p w14:paraId="14F8739C" w14:textId="77777777" w:rsidR="00E56069" w:rsidRPr="004D3578" w:rsidRDefault="00E56069" w:rsidP="00E56069">
      <w:pPr>
        <w:pStyle w:val="EW"/>
      </w:pPr>
      <w:r>
        <w:rPr>
          <w:lang w:eastAsia="zh-CN"/>
        </w:rPr>
        <w:t>OS</w:t>
      </w:r>
      <w:r>
        <w:rPr>
          <w:lang w:eastAsia="zh-CN"/>
        </w:rPr>
        <w:tab/>
        <w:t>OFDM symbol</w:t>
      </w:r>
    </w:p>
    <w:p w14:paraId="1A77E2CB" w14:textId="77777777" w:rsidR="00E56069" w:rsidRDefault="00E56069" w:rsidP="00E56069">
      <w:pPr>
        <w:pStyle w:val="EW"/>
      </w:pPr>
      <w:r>
        <w:t>P</w:t>
      </w:r>
      <w:r w:rsidRPr="00C64ECB">
        <w:t>DCCH</w:t>
      </w:r>
      <w:r>
        <w:tab/>
      </w:r>
      <w:r w:rsidRPr="00C64ECB">
        <w:t>Physical Downlink Control C</w:t>
      </w:r>
      <w:r>
        <w:t>h</w:t>
      </w:r>
      <w:r w:rsidRPr="00C64ECB">
        <w:t>annel</w:t>
      </w:r>
    </w:p>
    <w:p w14:paraId="0444454A" w14:textId="77777777" w:rsidR="00E56069" w:rsidRPr="00C64ECB" w:rsidRDefault="00E56069" w:rsidP="00E56069">
      <w:pPr>
        <w:pStyle w:val="EW"/>
      </w:pPr>
      <w:r w:rsidRPr="00C64ECB">
        <w:t>PUCCH</w:t>
      </w:r>
      <w:r>
        <w:tab/>
        <w:t>Physical Uplink Control Ch</w:t>
      </w:r>
      <w:r w:rsidRPr="00C64ECB">
        <w:t>annel</w:t>
      </w:r>
    </w:p>
    <w:p w14:paraId="4A22DC8F" w14:textId="77777777" w:rsidR="00E56069" w:rsidRPr="00C64ECB" w:rsidRDefault="00E56069" w:rsidP="00E56069">
      <w:pPr>
        <w:pStyle w:val="EW"/>
      </w:pPr>
      <w:r w:rsidRPr="00C64ECB">
        <w:t>PUSCH</w:t>
      </w:r>
      <w:r>
        <w:tab/>
        <w:t>Physical Uplink Shared Ch</w:t>
      </w:r>
      <w:r w:rsidRPr="00C64ECB">
        <w:t>annel</w:t>
      </w:r>
    </w:p>
    <w:p w14:paraId="36742807" w14:textId="77777777" w:rsidR="00E56069" w:rsidRDefault="00E56069" w:rsidP="00E56069">
      <w:pPr>
        <w:pStyle w:val="EW"/>
      </w:pPr>
      <w:r w:rsidRPr="00C64ECB">
        <w:t>PDSCH</w:t>
      </w:r>
      <w:r>
        <w:tab/>
        <w:t>Physical Downlink Shared Ch</w:t>
      </w:r>
      <w:r w:rsidRPr="00C64ECB">
        <w:t>annel</w:t>
      </w:r>
    </w:p>
    <w:p w14:paraId="2130525C" w14:textId="77777777" w:rsidR="00E56069" w:rsidRDefault="00E56069" w:rsidP="00E56069">
      <w:pPr>
        <w:pStyle w:val="EW"/>
      </w:pPr>
      <w:r w:rsidRPr="00B916EC">
        <w:t>PRACH</w:t>
      </w:r>
      <w:r>
        <w:tab/>
        <w:t>Physical Random Access C</w:t>
      </w:r>
      <w:r w:rsidRPr="00B916EC">
        <w:t>hannel</w:t>
      </w:r>
    </w:p>
    <w:p w14:paraId="55D467A4" w14:textId="77777777" w:rsidR="00E56069" w:rsidRDefault="00E56069" w:rsidP="00E56069">
      <w:pPr>
        <w:pStyle w:val="EW"/>
      </w:pPr>
      <w:r>
        <w:rPr>
          <w:rFonts w:hint="eastAsia"/>
          <w:lang w:eastAsia="zh-CN"/>
        </w:rPr>
        <w:t>PRB</w:t>
      </w:r>
      <w:r>
        <w:rPr>
          <w:lang w:eastAsia="zh-CN"/>
        </w:rPr>
        <w:tab/>
        <w:t>Physical Resource Block</w:t>
      </w:r>
    </w:p>
    <w:p w14:paraId="5098DEB6" w14:textId="77777777" w:rsidR="00E56069" w:rsidRDefault="00E56069" w:rsidP="00E56069">
      <w:pPr>
        <w:pStyle w:val="EW"/>
        <w:rPr>
          <w:lang w:eastAsia="zh-CN"/>
        </w:rPr>
      </w:pPr>
      <w:r>
        <w:rPr>
          <w:rFonts w:hint="eastAsia"/>
          <w:lang w:eastAsia="zh-CN"/>
        </w:rPr>
        <w:t>rBLER</w:t>
      </w:r>
      <w:r>
        <w:rPr>
          <w:lang w:eastAsia="zh-CN"/>
        </w:rPr>
        <w:tab/>
        <w:t>residual BLock Error Rate</w:t>
      </w:r>
    </w:p>
    <w:p w14:paraId="13A4C7AF" w14:textId="38EDF0FC" w:rsidR="00E56069" w:rsidRDefault="00E56069" w:rsidP="00E56069">
      <w:pPr>
        <w:pStyle w:val="EW"/>
        <w:rPr>
          <w:lang w:eastAsia="zh-CN"/>
        </w:rPr>
      </w:pPr>
      <w:r>
        <w:rPr>
          <w:lang w:eastAsia="zh-CN"/>
        </w:rPr>
        <w:t>SCS</w:t>
      </w:r>
      <w:r>
        <w:rPr>
          <w:lang w:eastAsia="zh-CN"/>
        </w:rPr>
        <w:tab/>
        <w:t>Subcarrier Spacing</w:t>
      </w:r>
    </w:p>
    <w:p w14:paraId="1B42C61F" w14:textId="402113A7" w:rsidR="00E94D05" w:rsidRDefault="00E94D05" w:rsidP="00E56069">
      <w:pPr>
        <w:pStyle w:val="EW"/>
        <w:rPr>
          <w:lang w:eastAsia="zh-CN"/>
        </w:rPr>
      </w:pPr>
      <w:r>
        <w:rPr>
          <w:lang w:eastAsia="zh-CN"/>
        </w:rPr>
        <w:t>SLS</w:t>
      </w:r>
      <w:r>
        <w:rPr>
          <w:lang w:eastAsia="zh-CN"/>
        </w:rPr>
        <w:tab/>
        <w:t>System Level Simulation</w:t>
      </w:r>
    </w:p>
    <w:p w14:paraId="338D36B4" w14:textId="77777777" w:rsidR="00E56069" w:rsidRDefault="00E56069" w:rsidP="00E56069">
      <w:pPr>
        <w:pStyle w:val="EW"/>
        <w:rPr>
          <w:rFonts w:eastAsia="MS Mincho"/>
        </w:rPr>
      </w:pPr>
      <w:r w:rsidRPr="00B916EC">
        <w:rPr>
          <w:rFonts w:eastAsia="MS Mincho"/>
        </w:rPr>
        <w:t>SR</w:t>
      </w:r>
      <w:r>
        <w:rPr>
          <w:rFonts w:eastAsia="MS Mincho"/>
        </w:rPr>
        <w:tab/>
        <w:t>Scheduling R</w:t>
      </w:r>
      <w:r w:rsidRPr="00B916EC">
        <w:rPr>
          <w:rFonts w:eastAsia="MS Mincho"/>
        </w:rPr>
        <w:t>equest</w:t>
      </w:r>
    </w:p>
    <w:p w14:paraId="4B785EB9" w14:textId="77777777" w:rsidR="00E56069" w:rsidRDefault="00E56069" w:rsidP="00E56069">
      <w:pPr>
        <w:pStyle w:val="EW"/>
        <w:rPr>
          <w:rFonts w:eastAsia="MS Mincho"/>
        </w:rPr>
      </w:pPr>
      <w:r>
        <w:rPr>
          <w:rFonts w:eastAsia="MS Mincho"/>
        </w:rPr>
        <w:t>SSB</w:t>
      </w:r>
      <w:r>
        <w:rPr>
          <w:rFonts w:eastAsia="MS Mincho"/>
        </w:rPr>
        <w:tab/>
      </w:r>
      <w:r>
        <w:t>S</w:t>
      </w:r>
      <w:r w:rsidRPr="0076656E">
        <w:t xml:space="preserve">ynchronization </w:t>
      </w:r>
      <w:r>
        <w:t>Signal Block</w:t>
      </w:r>
    </w:p>
    <w:p w14:paraId="63D6B60C" w14:textId="77777777" w:rsidR="00E56069" w:rsidRDefault="00E56069" w:rsidP="00E56069">
      <w:pPr>
        <w:pStyle w:val="EW"/>
      </w:pPr>
      <w:r>
        <w:t>TBS</w:t>
      </w:r>
      <w:r>
        <w:tab/>
        <w:t>Transport Block Size</w:t>
      </w:r>
    </w:p>
    <w:p w14:paraId="3F12D834" w14:textId="77777777" w:rsidR="00E56069" w:rsidRPr="004349A3" w:rsidRDefault="00E56069" w:rsidP="00E56069">
      <w:pPr>
        <w:pStyle w:val="EW"/>
      </w:pPr>
      <w:r w:rsidRPr="00C64ECB">
        <w:t>TDD</w:t>
      </w:r>
      <w:r>
        <w:tab/>
      </w:r>
      <w:r w:rsidRPr="00C64ECB">
        <w:t>Time Division Duplex</w:t>
      </w:r>
    </w:p>
    <w:p w14:paraId="50FD27AB" w14:textId="77777777" w:rsidR="00E56069" w:rsidRDefault="00E56069" w:rsidP="00E56069">
      <w:pPr>
        <w:pStyle w:val="EW"/>
      </w:pPr>
      <w:r>
        <w:t>UCI</w:t>
      </w:r>
      <w:r>
        <w:tab/>
        <w:t xml:space="preserve">Uplink Control Information </w:t>
      </w:r>
    </w:p>
    <w:p w14:paraId="1AE7B0BA" w14:textId="77777777" w:rsidR="00E56069" w:rsidRDefault="00E56069" w:rsidP="00E56069">
      <w:pPr>
        <w:pStyle w:val="EW"/>
      </w:pPr>
      <w:r>
        <w:t>UE</w:t>
      </w:r>
      <w:r>
        <w:tab/>
        <w:t>User Equipment</w:t>
      </w:r>
    </w:p>
    <w:p w14:paraId="45738EBC" w14:textId="77777777" w:rsidR="00FC2ED3" w:rsidRDefault="00E56069">
      <w:pPr>
        <w:pStyle w:val="EW"/>
      </w:pPr>
      <w:r>
        <w:t>UL</w:t>
      </w:r>
      <w:r>
        <w:tab/>
        <w:t>Uplink</w:t>
      </w:r>
    </w:p>
    <w:p w14:paraId="7D37A0DA" w14:textId="77777777" w:rsidR="00FC2ED3" w:rsidRDefault="00EB7613" w:rsidP="00A62D2E">
      <w:pPr>
        <w:pStyle w:val="1"/>
      </w:pPr>
      <w:bookmarkStart w:id="33" w:name="_Toc56794572"/>
      <w:r>
        <w:t>4</w:t>
      </w:r>
      <w:r w:rsidR="00FC2ED3">
        <w:tab/>
        <w:t>Evaluation methodology</w:t>
      </w:r>
      <w:bookmarkEnd w:id="33"/>
    </w:p>
    <w:p w14:paraId="47C2DED4" w14:textId="77777777" w:rsidR="0052131D" w:rsidRPr="00886D12" w:rsidDel="00622841" w:rsidRDefault="0052131D" w:rsidP="0052131D">
      <w:pPr>
        <w:pStyle w:val="ad"/>
        <w:numPr>
          <w:ilvl w:val="0"/>
          <w:numId w:val="7"/>
        </w:numPr>
        <w:ind w:firstLineChars="0"/>
        <w:rPr>
          <w:del w:id="34" w:author="Nokia/NSB" w:date="2020-11-16T19:18:00Z"/>
          <w:rFonts w:eastAsia="Times New Roman"/>
          <w:lang w:val="en-US" w:eastAsia="fr-FR"/>
        </w:rPr>
      </w:pPr>
      <w:r>
        <w:rPr>
          <w:rFonts w:hint="eastAsia"/>
          <w:lang w:eastAsia="zh-CN"/>
        </w:rPr>
        <w:t>F</w:t>
      </w:r>
      <w:r>
        <w:rPr>
          <w:lang w:eastAsia="zh-CN"/>
        </w:rPr>
        <w:t xml:space="preserve">or this study item, the basic </w:t>
      </w:r>
      <w:r w:rsidRPr="005F68FE">
        <w:t>evaluation methodology is based on link-level simulation</w:t>
      </w:r>
      <w:ins w:id="35" w:author="Nokia/NSB" w:date="2020-11-16T19:15:00Z">
        <w:r>
          <w:t xml:space="preserve"> and articulated in 2 steps</w:t>
        </w:r>
      </w:ins>
      <w:r>
        <w:t>.</w:t>
      </w:r>
      <w:ins w:id="36" w:author="Nokia/NSB" w:date="2020-11-16T19:13:00Z">
        <w:r>
          <w:t xml:space="preserve"> </w:t>
        </w:r>
      </w:ins>
      <w:ins w:id="37" w:author="Nokia/NSB" w:date="2020-11-16T19:19:00Z">
        <w:r>
          <w:t>S</w:t>
        </w:r>
      </w:ins>
      <w:moveToRangeStart w:id="38" w:author="Nokia/NSB" w:date="2020-11-16T19:19:00Z" w:name="move56446649"/>
      <w:moveTo w:id="39" w:author="Nokia/NSB" w:date="2020-11-16T19:19:00Z">
        <w:del w:id="40" w:author="Nokia/NSB" w:date="2020-11-16T19:19:00Z">
          <w:r w:rsidDel="00622841">
            <w:rPr>
              <w:rFonts w:hint="eastAsia"/>
            </w:rPr>
            <w:delText>T</w:delText>
          </w:r>
          <w:r w:rsidDel="00622841">
            <w:delText>he s</w:delText>
          </w:r>
        </w:del>
        <w:r>
          <w:t>imulation assumptions for step 1 are provided in Annex A.1 for FR1 and A.2 for FR 2</w:t>
        </w:r>
      </w:moveTo>
      <w:ins w:id="41" w:author="Nokia/NSB" w:date="2020-11-16T19:20:00Z">
        <w:r>
          <w:t>,</w:t>
        </w:r>
      </w:ins>
      <w:moveTo w:id="42" w:author="Nokia/NSB" w:date="2020-11-16T19:19:00Z">
        <w:r>
          <w:t xml:space="preserve"> respectively.</w:t>
        </w:r>
      </w:moveTo>
      <w:moveToRangeEnd w:id="38"/>
      <w:ins w:id="43" w:author="Nokia/NSB" w:date="2020-11-16T19:20:00Z">
        <w:r>
          <w:t xml:space="preserve"> Link budget template for step 2 is provided in Annex A.3.</w:t>
        </w:r>
      </w:ins>
    </w:p>
    <w:p w14:paraId="19EB4143" w14:textId="77777777" w:rsidR="0052131D" w:rsidRPr="00886D12" w:rsidRDefault="0052131D" w:rsidP="0052131D">
      <w:pPr>
        <w:pStyle w:val="ad"/>
        <w:numPr>
          <w:ilvl w:val="0"/>
          <w:numId w:val="7"/>
        </w:numPr>
        <w:ind w:firstLineChars="0"/>
        <w:rPr>
          <w:ins w:id="44" w:author="Nokia/NSB" w:date="2020-11-16T19:18:00Z"/>
          <w:rFonts w:eastAsia="Times New Roman"/>
          <w:lang w:val="en-US" w:eastAsia="fr-FR"/>
        </w:rPr>
      </w:pPr>
    </w:p>
    <w:p w14:paraId="71335D6F" w14:textId="77777777" w:rsidR="0052131D" w:rsidRDefault="0052131D" w:rsidP="0052131D">
      <w:pPr>
        <w:pStyle w:val="ad"/>
        <w:numPr>
          <w:ilvl w:val="1"/>
          <w:numId w:val="36"/>
        </w:numPr>
        <w:spacing w:before="80" w:after="80"/>
        <w:ind w:firstLineChars="0"/>
        <w:rPr>
          <w:ins w:id="45" w:author="Nokia/NSB" w:date="2020-11-16T19:16:00Z"/>
          <w:lang w:eastAsia="zh-CN"/>
        </w:rPr>
      </w:pPr>
      <w:r>
        <w:t>Step 1: Obtain the required SINR for the physical channels under target scenarios and service/reliability requirements.</w:t>
      </w:r>
      <w:ins w:id="46" w:author="Nokia/NSB" w:date="2020-11-16T19:16:00Z">
        <w:r>
          <w:t xml:space="preserve"> Simulations have been conducted neglecting:</w:t>
        </w:r>
      </w:ins>
    </w:p>
    <w:p w14:paraId="5A947112" w14:textId="77777777" w:rsidR="0052131D" w:rsidRPr="00283308" w:rsidRDefault="0052131D" w:rsidP="0052131D">
      <w:pPr>
        <w:pStyle w:val="ad"/>
        <w:numPr>
          <w:ilvl w:val="2"/>
          <w:numId w:val="35"/>
        </w:numPr>
        <w:spacing w:before="80" w:after="80"/>
        <w:ind w:firstLineChars="0"/>
        <w:jc w:val="both"/>
        <w:rPr>
          <w:ins w:id="47" w:author="Nokia/NSB" w:date="2020-11-16T19:16:00Z"/>
          <w:rFonts w:eastAsia="Times New Roman"/>
          <w:lang w:val="en-US" w:eastAsia="fr-FR"/>
        </w:rPr>
      </w:pPr>
      <w:ins w:id="48" w:author="Nokia/NSB" w:date="2020-11-16T19:16:00Z">
        <w:r w:rsidRPr="00283308">
          <w:rPr>
            <w:rFonts w:eastAsia="Times New Roman"/>
            <w:lang w:val="en-US" w:eastAsia="fr-FR"/>
          </w:rPr>
          <w:t>constraints imposed by certain beamforming implementation, such as the possibility to simultaneous</w:t>
        </w:r>
        <w:r>
          <w:rPr>
            <w:rFonts w:eastAsia="Times New Roman"/>
            <w:lang w:val="en-US" w:eastAsia="fr-FR"/>
          </w:rPr>
          <w:t>ly</w:t>
        </w:r>
        <w:r w:rsidRPr="00283308">
          <w:rPr>
            <w:rFonts w:eastAsia="Times New Roman"/>
            <w:lang w:val="en-US" w:eastAsia="fr-FR"/>
          </w:rPr>
          <w:t xml:space="preserve"> receive or transmit with maximum gain in more than one direction;</w:t>
        </w:r>
      </w:ins>
    </w:p>
    <w:p w14:paraId="0BC2A239" w14:textId="77777777" w:rsidR="0052131D" w:rsidRPr="005368F0" w:rsidRDefault="0052131D" w:rsidP="0052131D">
      <w:pPr>
        <w:pStyle w:val="ad"/>
        <w:numPr>
          <w:ilvl w:val="2"/>
          <w:numId w:val="35"/>
        </w:numPr>
        <w:spacing w:before="80" w:after="80"/>
        <w:ind w:firstLineChars="0"/>
        <w:jc w:val="both"/>
        <w:rPr>
          <w:rFonts w:eastAsia="Times New Roman"/>
          <w:lang w:val="en-US" w:eastAsia="fr-FR"/>
        </w:rPr>
      </w:pPr>
      <w:ins w:id="49" w:author="Nokia/NSB" w:date="2020-11-16T19:16:00Z">
        <w:r w:rsidRPr="00283308">
          <w:rPr>
            <w:rFonts w:eastAsia="Times New Roman"/>
            <w:lang w:val="en-US" w:eastAsia="fr-FR"/>
          </w:rPr>
          <w:t>PTRS overhead and compensation algorithms.</w:t>
        </w:r>
      </w:ins>
    </w:p>
    <w:p w14:paraId="44D620A6" w14:textId="77777777" w:rsidR="0052131D" w:rsidDel="00622841" w:rsidRDefault="0052131D" w:rsidP="0052131D">
      <w:pPr>
        <w:spacing w:after="0"/>
        <w:rPr>
          <w:lang w:eastAsia="zh-CN"/>
        </w:rPr>
      </w:pPr>
      <w:moveFromRangeStart w:id="50" w:author="Nokia/NSB" w:date="2020-11-16T19:19:00Z" w:name="move56446649"/>
      <w:moveFrom w:id="51" w:author="Nokia/NSB" w:date="2020-11-16T19:19:00Z">
        <w:r w:rsidDel="00622841">
          <w:rPr>
            <w:rFonts w:hint="eastAsia"/>
            <w:lang w:eastAsia="zh-CN"/>
          </w:rPr>
          <w:t>T</w:t>
        </w:r>
        <w:r w:rsidDel="00622841">
          <w:rPr>
            <w:lang w:eastAsia="zh-CN"/>
          </w:rPr>
          <w:t>he simulation assumptions for step 1 are provided in Annex A.1 for FR1 and A.2 for FR 2 respectively.</w:t>
        </w:r>
      </w:moveFrom>
    </w:p>
    <w:moveFromRangeEnd w:id="50"/>
    <w:p w14:paraId="65AF6621" w14:textId="77777777" w:rsidR="0052131D" w:rsidRDefault="0052131D" w:rsidP="0052131D">
      <w:pPr>
        <w:pStyle w:val="ad"/>
        <w:numPr>
          <w:ilvl w:val="0"/>
          <w:numId w:val="8"/>
        </w:numPr>
        <w:spacing w:after="0"/>
        <w:ind w:left="704" w:firstLineChars="0"/>
        <w:rPr>
          <w:ins w:id="52" w:author="Nokia/NSB" w:date="2020-11-16T19:20:00Z"/>
        </w:rPr>
      </w:pPr>
      <w:r>
        <w:t>Step 2: Obtain the baseline performance based on required SINR and link budget template.</w:t>
      </w:r>
    </w:p>
    <w:p w14:paraId="14EDFA6D" w14:textId="77777777" w:rsidR="0052131D" w:rsidRDefault="0052131D" w:rsidP="0052131D">
      <w:pPr>
        <w:pStyle w:val="ad"/>
        <w:spacing w:after="0"/>
        <w:ind w:left="704" w:firstLineChars="0" w:firstLine="0"/>
      </w:pPr>
    </w:p>
    <w:p w14:paraId="08ACD36F" w14:textId="77777777" w:rsidR="0052131D" w:rsidRDefault="0052131D" w:rsidP="0052131D">
      <w:pPr>
        <w:pStyle w:val="ad"/>
        <w:numPr>
          <w:ilvl w:val="0"/>
          <w:numId w:val="7"/>
        </w:numPr>
        <w:ind w:firstLineChars="0"/>
        <w:rPr>
          <w:ins w:id="53" w:author="Nokia/NSB" w:date="2020-11-16T19:12:00Z"/>
        </w:rPr>
      </w:pPr>
      <w:r w:rsidRPr="005F68FE">
        <w:rPr>
          <w:lang w:eastAsia="zh-CN"/>
        </w:rPr>
        <w:t>The evaluation methodology based on system-level simulation is optional</w:t>
      </w:r>
      <w:r>
        <w:rPr>
          <w:lang w:eastAsia="zh-CN"/>
        </w:rPr>
        <w:t xml:space="preserve"> and</w:t>
      </w:r>
      <w:r>
        <w:rPr>
          <w:rFonts w:hint="eastAsia"/>
          <w:lang w:eastAsia="zh-CN"/>
        </w:rPr>
        <w:t xml:space="preserve"> </w:t>
      </w:r>
      <w:r>
        <w:rPr>
          <w:lang w:eastAsia="zh-CN"/>
        </w:rPr>
        <w:t xml:space="preserve">the simulation assumptions for </w:t>
      </w:r>
      <w:r w:rsidRPr="005F68FE">
        <w:rPr>
          <w:lang w:eastAsia="zh-CN"/>
        </w:rPr>
        <w:t>system-level simulation</w:t>
      </w:r>
      <w:r w:rsidDel="00775B74">
        <w:rPr>
          <w:lang w:eastAsia="zh-CN"/>
        </w:rPr>
        <w:t xml:space="preserve"> </w:t>
      </w:r>
      <w:r>
        <w:rPr>
          <w:lang w:eastAsia="zh-CN"/>
        </w:rPr>
        <w:t>are up to companies’ reports.</w:t>
      </w:r>
    </w:p>
    <w:p w14:paraId="700B1281" w14:textId="7DCB944C" w:rsidR="00E01D27" w:rsidRPr="0052131D" w:rsidRDefault="00E01D27" w:rsidP="00A62D2E">
      <w:pPr>
        <w:rPr>
          <w:lang w:eastAsia="zh-CN"/>
        </w:rPr>
      </w:pPr>
    </w:p>
    <w:p w14:paraId="746AE388" w14:textId="4EE231BE" w:rsidR="00AF15D4" w:rsidRDefault="00AF15D4" w:rsidP="00AF15D4">
      <w:pPr>
        <w:pStyle w:val="2"/>
      </w:pPr>
      <w:bookmarkStart w:id="54" w:name="_Toc56794573"/>
      <w:r>
        <w:rPr>
          <w:rFonts w:hint="eastAsia"/>
        </w:rPr>
        <w:t>4</w:t>
      </w:r>
      <w:r>
        <w:t>.1</w:t>
      </w:r>
      <w:r>
        <w:tab/>
        <w:t>Antenna gain</w:t>
      </w:r>
      <w:r w:rsidR="00A52877">
        <w:t xml:space="preserve"> modelling</w:t>
      </w:r>
      <w:bookmarkEnd w:id="54"/>
    </w:p>
    <w:p w14:paraId="678164B1" w14:textId="6FAEF9C7" w:rsidR="000F5AB6" w:rsidRPr="00C74A25" w:rsidRDefault="000F5AB6" w:rsidP="00C74A25">
      <w:pPr>
        <w:pStyle w:val="3"/>
        <w:rPr>
          <w:rFonts w:eastAsia="Malgun Gothic"/>
        </w:rPr>
      </w:pPr>
      <w:bookmarkStart w:id="55" w:name="_Toc56794574"/>
      <w:r w:rsidRPr="00C74A25">
        <w:rPr>
          <w:rFonts w:eastAsia="Malgun Gothic"/>
        </w:rPr>
        <w:t>4.1.1</w:t>
      </w:r>
      <w:r>
        <w:rPr>
          <w:rFonts w:eastAsia="Malgun Gothic"/>
        </w:rPr>
        <w:tab/>
      </w:r>
      <w:r w:rsidRPr="00C74A25">
        <w:rPr>
          <w:rFonts w:eastAsia="Malgun Gothic"/>
        </w:rPr>
        <w:t>gNB antenna gain modelling</w:t>
      </w:r>
      <w:bookmarkEnd w:id="55"/>
    </w:p>
    <w:p w14:paraId="429A1FDD" w14:textId="77777777" w:rsidR="00A36816" w:rsidRPr="000D13B7" w:rsidRDefault="00A36816" w:rsidP="00A36816">
      <w:pPr>
        <w:jc w:val="both"/>
        <w:rPr>
          <w:lang w:eastAsia="zh-CN"/>
        </w:rPr>
      </w:pPr>
      <w:r w:rsidRPr="000D13B7">
        <w:rPr>
          <w:lang w:eastAsia="zh-CN"/>
        </w:rPr>
        <w:t xml:space="preserve">For link level simulation, two </w:t>
      </w:r>
      <w:r>
        <w:rPr>
          <w:lang w:eastAsia="zh-CN"/>
        </w:rPr>
        <w:t xml:space="preserve">options for </w:t>
      </w:r>
      <w:r w:rsidRPr="000D13B7">
        <w:rPr>
          <w:lang w:eastAsia="zh-CN"/>
        </w:rPr>
        <w:t>TDL channel model are considered:</w:t>
      </w:r>
    </w:p>
    <w:p w14:paraId="2DC5295E" w14:textId="77777777" w:rsidR="00A36816" w:rsidRPr="00C74A25" w:rsidRDefault="00A36816" w:rsidP="00A36816">
      <w:pPr>
        <w:numPr>
          <w:ilvl w:val="0"/>
          <w:numId w:val="30"/>
        </w:numPr>
        <w:jc w:val="both"/>
        <w:rPr>
          <w:lang w:eastAsia="zh-CN"/>
        </w:rPr>
      </w:pPr>
      <w:r w:rsidRPr="000D13B7">
        <w:rPr>
          <w:lang w:eastAsia="zh-CN"/>
        </w:rPr>
        <w:t xml:space="preserve">TDL channel model option 1: </w:t>
      </w:r>
      <w:r w:rsidRPr="00A46F3E">
        <w:rPr>
          <w:rFonts w:eastAsia="MS UI Gothic"/>
        </w:rPr>
        <w:t xml:space="preserve">2 or 4 gNB </w:t>
      </w:r>
      <w:r>
        <w:rPr>
          <w:rFonts w:eastAsia="MS UI Gothic"/>
        </w:rPr>
        <w:t xml:space="preserve">RF </w:t>
      </w:r>
      <w:r w:rsidRPr="00A46F3E">
        <w:rPr>
          <w:rFonts w:eastAsia="MS UI Gothic"/>
        </w:rPr>
        <w:t>chains in LLS</w:t>
      </w:r>
    </w:p>
    <w:p w14:paraId="7FD0CAF2" w14:textId="77777777" w:rsidR="00A36816" w:rsidRPr="00C74A25" w:rsidRDefault="00A36816" w:rsidP="00A36816">
      <w:pPr>
        <w:numPr>
          <w:ilvl w:val="0"/>
          <w:numId w:val="30"/>
        </w:numPr>
        <w:jc w:val="both"/>
        <w:rPr>
          <w:lang w:eastAsia="zh-CN"/>
        </w:rPr>
      </w:pPr>
      <w:r w:rsidRPr="000D13B7">
        <w:rPr>
          <w:lang w:eastAsia="zh-CN"/>
        </w:rPr>
        <w:t>TDL channel model option 2</w:t>
      </w:r>
      <w:r>
        <w:rPr>
          <w:lang w:eastAsia="zh-CN"/>
        </w:rPr>
        <w:t xml:space="preserve"> (optional)</w:t>
      </w:r>
      <w:r w:rsidRPr="000D13B7">
        <w:rPr>
          <w:lang w:eastAsia="zh-CN"/>
        </w:rPr>
        <w:t xml:space="preserve">: </w:t>
      </w:r>
      <w:r>
        <w:rPr>
          <w:rFonts w:eastAsia="MS UI Gothic"/>
        </w:rPr>
        <w:t>n</w:t>
      </w:r>
      <w:r w:rsidRPr="00A46F3E">
        <w:rPr>
          <w:rFonts w:eastAsia="MS UI Gothic"/>
        </w:rPr>
        <w:t xml:space="preserve">umber of gNB </w:t>
      </w:r>
      <w:r>
        <w:rPr>
          <w:rFonts w:eastAsia="MS UI Gothic"/>
        </w:rPr>
        <w:t xml:space="preserve">RF </w:t>
      </w:r>
      <w:r w:rsidRPr="00A46F3E">
        <w:rPr>
          <w:rFonts w:eastAsia="MS UI Gothic"/>
        </w:rPr>
        <w:t xml:space="preserve">chains in LLS = number of TXRUs </w:t>
      </w:r>
    </w:p>
    <w:p w14:paraId="080690EA" w14:textId="77777777" w:rsidR="00A36816" w:rsidRDefault="00A36816" w:rsidP="00A36816">
      <w:pPr>
        <w:jc w:val="both"/>
        <w:rPr>
          <w:rFonts w:eastAsia="MS UI Gothic"/>
        </w:rPr>
      </w:pPr>
      <w:r>
        <w:rPr>
          <w:rFonts w:eastAsia="MS UI Gothic"/>
        </w:rPr>
        <w:t xml:space="preserve">For </w:t>
      </w:r>
      <w:r w:rsidRPr="00A46F3E">
        <w:rPr>
          <w:rFonts w:eastAsia="MS UI Gothic"/>
        </w:rPr>
        <w:t xml:space="preserve">TDL channel model </w:t>
      </w:r>
      <w:r>
        <w:rPr>
          <w:rFonts w:eastAsia="MS UI Gothic"/>
        </w:rPr>
        <w:t xml:space="preserve">option 1, the complexity of link level simulation can be simplified, while the practical gNB architecture can be reflected in </w:t>
      </w:r>
      <w:r w:rsidRPr="00A46F3E">
        <w:rPr>
          <w:rFonts w:eastAsia="MS UI Gothic"/>
        </w:rPr>
        <w:t xml:space="preserve">TDL channel model </w:t>
      </w:r>
      <w:r>
        <w:rPr>
          <w:rFonts w:eastAsia="MS UI Gothic"/>
        </w:rPr>
        <w:t>option 2.</w:t>
      </w:r>
    </w:p>
    <w:p w14:paraId="7EF2232A" w14:textId="77777777" w:rsidR="00A36816" w:rsidRDefault="00A36816" w:rsidP="00A36816">
      <w:pPr>
        <w:jc w:val="both"/>
      </w:pPr>
      <w:r>
        <w:rPr>
          <w:rFonts w:eastAsia="MS UI Gothic"/>
        </w:rPr>
        <w:lastRenderedPageBreak/>
        <w:t xml:space="preserve">Figure 4.1-1 and Figure 4.1-2 depict gNB antenna gain modelling for </w:t>
      </w:r>
      <w:r w:rsidRPr="00A46F3E">
        <w:rPr>
          <w:rFonts w:eastAsia="MS UI Gothic"/>
        </w:rPr>
        <w:t xml:space="preserve">TDL channel model </w:t>
      </w:r>
      <w:r>
        <w:rPr>
          <w:rFonts w:eastAsia="MS UI Gothic"/>
        </w:rPr>
        <w:t xml:space="preserve">option 1, and </w:t>
      </w:r>
      <w:r w:rsidRPr="00A46F3E">
        <w:rPr>
          <w:rFonts w:eastAsia="MS UI Gothic"/>
        </w:rPr>
        <w:t xml:space="preserve">TDL channel model </w:t>
      </w:r>
      <w:r>
        <w:rPr>
          <w:rFonts w:eastAsia="MS UI Gothic"/>
        </w:rPr>
        <w:t>option 2 and CDL</w:t>
      </w:r>
      <w:r w:rsidRPr="00A46F3E">
        <w:rPr>
          <w:rFonts w:eastAsia="MS UI Gothic"/>
        </w:rPr>
        <w:t xml:space="preserve"> channel model</w:t>
      </w:r>
      <w:r>
        <w:rPr>
          <w:rFonts w:eastAsia="MS UI Gothic"/>
        </w:rPr>
        <w:t xml:space="preserve"> respectively. </w:t>
      </w:r>
      <w:r w:rsidRPr="00D70503">
        <w:rPr>
          <w:rFonts w:eastAsia="MS UI Gothic"/>
          <w:i/>
          <w:rPrChange w:id="56" w:author="Akimoto Yosuke" w:date="2020-11-16T12:32:00Z">
            <w:rPr>
              <w:rFonts w:eastAsia="MS UI Gothic"/>
            </w:rPr>
          </w:rPrChange>
        </w:rPr>
        <w:t>M</w:t>
      </w:r>
      <w:r>
        <w:rPr>
          <w:rFonts w:eastAsia="MS UI Gothic"/>
        </w:rPr>
        <w:t xml:space="preserve"> is the number of antenna elements, </w:t>
      </w:r>
      <w:r w:rsidRPr="00D70503">
        <w:rPr>
          <w:rFonts w:eastAsia="MS UI Gothic"/>
          <w:i/>
          <w:rPrChange w:id="57" w:author="Akimoto Yosuke" w:date="2020-11-16T12:32:00Z">
            <w:rPr>
              <w:rFonts w:eastAsia="MS UI Gothic"/>
            </w:rPr>
          </w:rPrChange>
        </w:rPr>
        <w:t>N</w:t>
      </w:r>
      <w:r>
        <w:rPr>
          <w:rFonts w:eastAsia="MS UI Gothic"/>
        </w:rPr>
        <w:t xml:space="preserve"> is the </w:t>
      </w:r>
      <w:r w:rsidRPr="00A46F3E">
        <w:rPr>
          <w:rFonts w:eastAsia="MS UI Gothic"/>
        </w:rPr>
        <w:t>number of TXRUs</w:t>
      </w:r>
      <w:r>
        <w:rPr>
          <w:rFonts w:eastAsia="MS UI Gothic"/>
        </w:rPr>
        <w:t xml:space="preserve">, </w:t>
      </w:r>
      <w:r w:rsidRPr="00D70503">
        <w:rPr>
          <w:rFonts w:eastAsia="MS UI Gothic"/>
          <w:i/>
          <w:rPrChange w:id="58" w:author="Akimoto Yosuke" w:date="2020-11-16T12:32:00Z">
            <w:rPr>
              <w:rFonts w:eastAsia="MS UI Gothic"/>
            </w:rPr>
          </w:rPrChange>
        </w:rPr>
        <w:t>k</w:t>
      </w:r>
      <w:r>
        <w:rPr>
          <w:rFonts w:eastAsia="MS UI Gothic"/>
        </w:rPr>
        <w:t xml:space="preserve"> is the number of RF chains considered in LLS. For </w:t>
      </w:r>
      <w:r w:rsidRPr="00A46F3E">
        <w:rPr>
          <w:rFonts w:eastAsia="MS UI Gothic"/>
        </w:rPr>
        <w:t xml:space="preserve">TDL channel model </w:t>
      </w:r>
      <w:r>
        <w:rPr>
          <w:rFonts w:eastAsia="MS UI Gothic"/>
        </w:rPr>
        <w:t xml:space="preserve">option 1, gNB </w:t>
      </w:r>
      <w:r w:rsidRPr="00A46F3E">
        <w:rPr>
          <w:rFonts w:eastAsia="MS UI Gothic"/>
        </w:rPr>
        <w:t>antenna gains include 4 components</w:t>
      </w:r>
      <w:r>
        <w:rPr>
          <w:rFonts w:eastAsia="MS UI Gothic"/>
        </w:rPr>
        <w:t>, i.e., antenna gain component 1/2/3/4. F</w:t>
      </w:r>
      <w:r w:rsidRPr="00A46F3E">
        <w:rPr>
          <w:rFonts w:eastAsia="MS UI Gothic"/>
        </w:rPr>
        <w:t xml:space="preserve">or TDL channel model </w:t>
      </w:r>
      <w:r>
        <w:rPr>
          <w:rFonts w:eastAsia="MS UI Gothic"/>
        </w:rPr>
        <w:t>option 2 and CDL</w:t>
      </w:r>
      <w:r w:rsidRPr="00A46F3E">
        <w:rPr>
          <w:rFonts w:eastAsia="MS UI Gothic"/>
        </w:rPr>
        <w:t xml:space="preserve"> channel model</w:t>
      </w:r>
      <w:r>
        <w:rPr>
          <w:rFonts w:eastAsia="MS UI Gothic"/>
        </w:rPr>
        <w:t xml:space="preserve">, gNB </w:t>
      </w:r>
      <w:r w:rsidRPr="00A46F3E">
        <w:rPr>
          <w:rFonts w:eastAsia="MS UI Gothic"/>
        </w:rPr>
        <w:t xml:space="preserve">antenna gains include </w:t>
      </w:r>
      <w:r>
        <w:rPr>
          <w:rFonts w:eastAsia="MS UI Gothic"/>
        </w:rPr>
        <w:t>3</w:t>
      </w:r>
      <w:r w:rsidRPr="00A46F3E">
        <w:rPr>
          <w:rFonts w:eastAsia="MS UI Gothic"/>
        </w:rPr>
        <w:t xml:space="preserve"> components</w:t>
      </w:r>
      <w:r>
        <w:rPr>
          <w:rFonts w:eastAsia="MS UI Gothic"/>
        </w:rPr>
        <w:t>, i.e., antenna gain component 1/3/4</w:t>
      </w:r>
      <w:r w:rsidRPr="00A46F3E">
        <w:rPr>
          <w:rFonts w:eastAsia="MS UI Gothic"/>
        </w:rPr>
        <w:t>.</w:t>
      </w:r>
      <w:r>
        <w:rPr>
          <w:rFonts w:eastAsia="MS UI Gothic"/>
        </w:rPr>
        <w:t xml:space="preserve"> </w:t>
      </w:r>
      <w:r w:rsidRPr="00C74A25">
        <w:rPr>
          <w:rFonts w:eastAsia="MS UI Gothic"/>
        </w:rPr>
        <w:t xml:space="preserve">The </w:t>
      </w:r>
      <w:r>
        <w:rPr>
          <w:rFonts w:eastAsia="MS UI Gothic"/>
        </w:rPr>
        <w:t>a</w:t>
      </w:r>
      <w:r w:rsidRPr="00C74A25">
        <w:rPr>
          <w:rFonts w:eastAsia="MS UI Gothic"/>
        </w:rPr>
        <w:t>ntenna gain component 1 is included in LLS</w:t>
      </w:r>
      <w:r>
        <w:rPr>
          <w:rFonts w:eastAsia="MS UI Gothic"/>
        </w:rPr>
        <w:t xml:space="preserve">, while </w:t>
      </w:r>
      <w:r>
        <w:t>t</w:t>
      </w:r>
      <w:r w:rsidRPr="00A137BD">
        <w:t>he antenna gain component 2</w:t>
      </w:r>
      <w:r>
        <w:t>/3/4</w:t>
      </w:r>
      <w:r w:rsidRPr="00A137BD">
        <w:t xml:space="preserve"> </w:t>
      </w:r>
      <w:r>
        <w:t>are</w:t>
      </w:r>
      <w:r w:rsidRPr="00A137BD">
        <w:t xml:space="preserve"> included in link budget template</w:t>
      </w:r>
      <w:r>
        <w:t xml:space="preserve">. </w:t>
      </w:r>
    </w:p>
    <w:p w14:paraId="7B6ABB5F" w14:textId="313085AC" w:rsidR="00C90ECC" w:rsidRPr="00A137BD" w:rsidRDefault="00E63599" w:rsidP="00C90ECC">
      <w:pPr>
        <w:jc w:val="center"/>
      </w:pPr>
      <w:r w:rsidRPr="0079204F">
        <w:rPr>
          <w:noProof/>
          <w:sz w:val="21"/>
          <w:szCs w:val="21"/>
          <w:lang w:val="en-US" w:eastAsia="zh-CN"/>
        </w:rPr>
        <w:drawing>
          <wp:inline distT="0" distB="0" distL="0" distR="0" wp14:anchorId="7D9294FD" wp14:editId="2FC845F5">
            <wp:extent cx="5958205" cy="21755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8205" cy="2175510"/>
                    </a:xfrm>
                    <a:prstGeom prst="rect">
                      <a:avLst/>
                    </a:prstGeom>
                    <a:noFill/>
                    <a:ln>
                      <a:noFill/>
                    </a:ln>
                  </pic:spPr>
                </pic:pic>
              </a:graphicData>
            </a:graphic>
          </wp:inline>
        </w:drawing>
      </w:r>
    </w:p>
    <w:p w14:paraId="48A32951" w14:textId="3C1A88A7" w:rsidR="00C90ECC" w:rsidRPr="00A137BD" w:rsidRDefault="0036384A" w:rsidP="00C90ECC">
      <w:pPr>
        <w:spacing w:after="100" w:afterAutospacing="1" w:line="254" w:lineRule="auto"/>
        <w:jc w:val="center"/>
      </w:pPr>
      <w:r>
        <w:rPr>
          <w:rFonts w:eastAsia="MS UI Gothic"/>
        </w:rPr>
        <w:t>Figure</w:t>
      </w:r>
      <w:r w:rsidR="000A3523">
        <w:t xml:space="preserve"> 4.1-1. </w:t>
      </w:r>
      <w:r w:rsidR="004A7B19">
        <w:rPr>
          <w:rFonts w:eastAsia="MS UI Gothic"/>
        </w:rPr>
        <w:t xml:space="preserve">gNB antenna gain modelling for </w:t>
      </w:r>
      <w:r w:rsidR="004A7B19" w:rsidRPr="00A46F3E">
        <w:rPr>
          <w:rFonts w:eastAsia="MS UI Gothic"/>
        </w:rPr>
        <w:t xml:space="preserve">TDL channel model </w:t>
      </w:r>
      <w:r w:rsidR="004A7B19">
        <w:rPr>
          <w:rFonts w:eastAsia="MS UI Gothic"/>
        </w:rPr>
        <w:t>option 1</w:t>
      </w:r>
    </w:p>
    <w:p w14:paraId="3CF69DED" w14:textId="77777777" w:rsidR="00C90ECC" w:rsidRDefault="00C90ECC" w:rsidP="00C90ECC">
      <w:pPr>
        <w:jc w:val="center"/>
        <w:rPr>
          <w:shd w:val="clear" w:color="auto" w:fill="FFFFFF"/>
        </w:rPr>
      </w:pPr>
    </w:p>
    <w:p w14:paraId="5C157193" w14:textId="5A5378D8" w:rsidR="00C90ECC" w:rsidRPr="00A137BD" w:rsidRDefault="00E63599" w:rsidP="00C90ECC">
      <w:pPr>
        <w:jc w:val="center"/>
      </w:pPr>
      <w:r>
        <w:rPr>
          <w:noProof/>
          <w:lang w:val="en-US" w:eastAsia="zh-CN"/>
        </w:rPr>
        <w:drawing>
          <wp:inline distT="0" distB="0" distL="0" distR="0" wp14:anchorId="04E0880D" wp14:editId="1E3E6272">
            <wp:extent cx="4808220" cy="22860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8220" cy="2286000"/>
                    </a:xfrm>
                    <a:prstGeom prst="rect">
                      <a:avLst/>
                    </a:prstGeom>
                    <a:noFill/>
                    <a:ln>
                      <a:noFill/>
                    </a:ln>
                  </pic:spPr>
                </pic:pic>
              </a:graphicData>
            </a:graphic>
          </wp:inline>
        </w:drawing>
      </w:r>
    </w:p>
    <w:p w14:paraId="3DB3047F" w14:textId="6961612E" w:rsidR="00C90ECC" w:rsidRPr="00A137BD" w:rsidRDefault="0036384A" w:rsidP="00C90ECC">
      <w:pPr>
        <w:spacing w:after="100" w:afterAutospacing="1" w:line="254" w:lineRule="auto"/>
        <w:jc w:val="center"/>
      </w:pPr>
      <w:r>
        <w:rPr>
          <w:rFonts w:eastAsia="MS UI Gothic"/>
        </w:rPr>
        <w:t>Figure</w:t>
      </w:r>
      <w:r w:rsidR="000A3523">
        <w:t xml:space="preserve"> 4.1-2. </w:t>
      </w:r>
      <w:r w:rsidR="004A7B19">
        <w:rPr>
          <w:rFonts w:eastAsia="MS UI Gothic"/>
        </w:rPr>
        <w:t xml:space="preserve">gNB antenna gain modelling for </w:t>
      </w:r>
      <w:r w:rsidR="004A7B19" w:rsidRPr="00A46F3E">
        <w:rPr>
          <w:rFonts w:eastAsia="MS UI Gothic"/>
        </w:rPr>
        <w:t xml:space="preserve">TDL channel model </w:t>
      </w:r>
      <w:r w:rsidR="004A7B19">
        <w:rPr>
          <w:rFonts w:eastAsia="MS UI Gothic"/>
        </w:rPr>
        <w:t>option 2 and CDL</w:t>
      </w:r>
      <w:r w:rsidR="004A7B19" w:rsidRPr="00A46F3E">
        <w:rPr>
          <w:rFonts w:eastAsia="MS UI Gothic"/>
        </w:rPr>
        <w:t xml:space="preserve"> channel model</w:t>
      </w:r>
    </w:p>
    <w:p w14:paraId="2BF2CEF0" w14:textId="0FAC61E8" w:rsidR="00C90ECC" w:rsidRDefault="00C90ECC" w:rsidP="00A62D2E">
      <w:pPr>
        <w:rPr>
          <w:lang w:eastAsia="zh-CN"/>
        </w:rPr>
      </w:pPr>
    </w:p>
    <w:p w14:paraId="6EFF6955" w14:textId="77777777" w:rsidR="004E4420" w:rsidRDefault="004E4420" w:rsidP="004E4420">
      <w:pPr>
        <w:jc w:val="both"/>
        <w:rPr>
          <w:rFonts w:eastAsia="MS UI Gothic"/>
        </w:rPr>
      </w:pPr>
      <w:r>
        <w:rPr>
          <w:rFonts w:eastAsia="MS UI Gothic"/>
        </w:rPr>
        <w:t xml:space="preserve">For </w:t>
      </w:r>
      <w:r w:rsidRPr="00A46F3E">
        <w:rPr>
          <w:rFonts w:eastAsia="MS UI Gothic"/>
        </w:rPr>
        <w:t xml:space="preserve">TDL channel model </w:t>
      </w:r>
      <w:r>
        <w:rPr>
          <w:rFonts w:eastAsia="MS UI Gothic"/>
        </w:rPr>
        <w:t xml:space="preserve">option 1, the gain of </w:t>
      </w:r>
      <w:r w:rsidRPr="00014961">
        <w:rPr>
          <w:rFonts w:eastAsia="MS UI Gothic"/>
        </w:rPr>
        <w:t>antenna g</w:t>
      </w:r>
      <w:r>
        <w:rPr>
          <w:rFonts w:eastAsia="MS UI Gothic"/>
        </w:rPr>
        <w:t>ain component 2 is expressed by:</w:t>
      </w:r>
    </w:p>
    <w:p w14:paraId="5778CCE0" w14:textId="77777777" w:rsidR="004E4420" w:rsidRDefault="004E4420" w:rsidP="004E4420">
      <w:pPr>
        <w:jc w:val="both"/>
        <w:rPr>
          <w:rFonts w:eastAsia="MS UI Gothic"/>
        </w:rPr>
      </w:pPr>
      <w:r>
        <w:rPr>
          <w:rFonts w:eastAsia="MS UI Gothic"/>
        </w:rPr>
        <w:t xml:space="preserve">Antenna gain component 2 = </w:t>
      </w:r>
      <w:r w:rsidRPr="00014961">
        <w:rPr>
          <w:rFonts w:eastAsia="MS UI Gothic"/>
        </w:rPr>
        <w:t>10 * log 10(</w:t>
      </w:r>
      <w:r w:rsidRPr="00D70503">
        <w:rPr>
          <w:rFonts w:eastAsia="MS UI Gothic"/>
          <w:i/>
          <w:rPrChange w:id="59" w:author="Akimoto Yosuke" w:date="2020-11-16T12:32:00Z">
            <w:rPr>
              <w:rFonts w:eastAsia="MS UI Gothic"/>
            </w:rPr>
          </w:rPrChange>
        </w:rPr>
        <w:t>N</w:t>
      </w:r>
      <w:r w:rsidRPr="00014961">
        <w:rPr>
          <w:rFonts w:eastAsia="MS UI Gothic"/>
        </w:rPr>
        <w:t>/</w:t>
      </w:r>
      <w:r w:rsidRPr="00D70503">
        <w:rPr>
          <w:rFonts w:eastAsia="MS UI Gothic"/>
          <w:i/>
          <w:rPrChange w:id="60" w:author="Akimoto Yosuke" w:date="2020-11-16T12:32:00Z">
            <w:rPr>
              <w:rFonts w:eastAsia="MS UI Gothic"/>
            </w:rPr>
          </w:rPrChange>
        </w:rPr>
        <w:t>k</w:t>
      </w:r>
      <w:r>
        <w:rPr>
          <w:rFonts w:eastAsia="MS UI Gothic"/>
        </w:rPr>
        <w:t>)-</w:t>
      </w:r>
      <w:r w:rsidRPr="00014961">
        <w:rPr>
          <w:rFonts w:eastAsia="MS UI Gothic"/>
        </w:rPr>
        <w:sym w:font="Symbol" w:char="F044"/>
      </w:r>
      <w:r w:rsidRPr="00014961">
        <w:rPr>
          <w:rFonts w:eastAsia="MS UI Gothic"/>
        </w:rPr>
        <w:t>1</w:t>
      </w:r>
      <w:r>
        <w:rPr>
          <w:rFonts w:eastAsia="MS UI Gothic"/>
        </w:rPr>
        <w:t>,</w:t>
      </w:r>
    </w:p>
    <w:p w14:paraId="505895E6" w14:textId="77777777" w:rsidR="004E4420" w:rsidRDefault="004E4420" w:rsidP="004E4420">
      <w:pPr>
        <w:jc w:val="both"/>
        <w:rPr>
          <w:rFonts w:eastAsia="MS UI Gothic"/>
        </w:rPr>
      </w:pPr>
      <w:r>
        <w:rPr>
          <w:rFonts w:eastAsia="MS UI Gothic"/>
        </w:rPr>
        <w:t xml:space="preserve">where </w:t>
      </w:r>
      <w:r w:rsidRPr="00014961">
        <w:rPr>
          <w:rFonts w:eastAsia="MS UI Gothic"/>
        </w:rPr>
        <w:sym w:font="Symbol" w:char="F044"/>
      </w:r>
      <w:r w:rsidRPr="00014961">
        <w:rPr>
          <w:rFonts w:eastAsia="MS UI Gothic"/>
        </w:rPr>
        <w:t>1</w:t>
      </w:r>
      <w:r>
        <w:rPr>
          <w:rFonts w:eastAsia="MS UI Gothic"/>
        </w:rPr>
        <w:t xml:space="preserve"> </w:t>
      </w:r>
      <w:r w:rsidRPr="00A46F3E">
        <w:rPr>
          <w:rFonts w:eastAsia="MS UI Gothic"/>
        </w:rPr>
        <w:t>is a correction factor to account for various non-idealities impacting the a</w:t>
      </w:r>
      <w:r w:rsidRPr="00764E0B">
        <w:rPr>
          <w:rFonts w:eastAsia="MS UI Gothic"/>
        </w:rPr>
        <w:t>ctual gain</w:t>
      </w:r>
      <w:r>
        <w:rPr>
          <w:rFonts w:eastAsia="MS UI Gothic"/>
        </w:rPr>
        <w:t xml:space="preserve"> of antenna gain component 2, </w:t>
      </w:r>
      <w:r w:rsidRPr="00A46F3E">
        <w:rPr>
          <w:rFonts w:eastAsia="MS UI Gothic"/>
        </w:rPr>
        <w:t>and reported by companies</w:t>
      </w:r>
      <w:r w:rsidRPr="00764E0B">
        <w:rPr>
          <w:rFonts w:eastAsia="MS UI Gothic"/>
        </w:rPr>
        <w:t>.</w:t>
      </w:r>
    </w:p>
    <w:p w14:paraId="717B814D" w14:textId="77777777" w:rsidR="004E4420" w:rsidRDefault="004E4420" w:rsidP="004E4420">
      <w:pPr>
        <w:jc w:val="both"/>
        <w:rPr>
          <w:rFonts w:eastAsia="MS UI Gothic"/>
        </w:rPr>
      </w:pPr>
      <w:r>
        <w:rPr>
          <w:rFonts w:eastAsia="MS UI Gothic"/>
        </w:rPr>
        <w:t>Fo</w:t>
      </w:r>
      <w:r w:rsidRPr="00F752CE">
        <w:rPr>
          <w:rFonts w:eastAsia="MS UI Gothic"/>
        </w:rPr>
        <w:t xml:space="preserve">r TDL channel model </w:t>
      </w:r>
      <w:r>
        <w:rPr>
          <w:rFonts w:eastAsia="MS UI Gothic"/>
        </w:rPr>
        <w:t>option 2</w:t>
      </w:r>
      <w:r w:rsidRPr="00764E0B">
        <w:rPr>
          <w:rFonts w:eastAsia="MS UI Gothic"/>
        </w:rPr>
        <w:t xml:space="preserve"> </w:t>
      </w:r>
      <w:r>
        <w:rPr>
          <w:rFonts w:eastAsia="MS UI Gothic"/>
        </w:rPr>
        <w:t>and CDL</w:t>
      </w:r>
      <w:r w:rsidRPr="0036398A">
        <w:rPr>
          <w:rFonts w:eastAsia="MS UI Gothic"/>
        </w:rPr>
        <w:t xml:space="preserve"> channel mode</w:t>
      </w:r>
      <w:r w:rsidRPr="00045947">
        <w:rPr>
          <w:rFonts w:eastAsia="MS UI Gothic"/>
        </w:rPr>
        <w:t>l</w:t>
      </w:r>
      <w:r w:rsidRPr="00A46F3E">
        <w:rPr>
          <w:lang w:eastAsia="zh-CN"/>
        </w:rPr>
        <w:t>,</w:t>
      </w:r>
      <w:r w:rsidRPr="006F5CE2">
        <w:rPr>
          <w:lang w:eastAsia="zh-CN"/>
        </w:rPr>
        <w:t xml:space="preserve"> </w:t>
      </w:r>
      <w:r w:rsidRPr="00F752CE">
        <w:rPr>
          <w:rFonts w:eastAsia="MS UI Gothic"/>
        </w:rPr>
        <w:t>antenna gain component 2</w:t>
      </w:r>
      <w:r>
        <w:rPr>
          <w:rFonts w:eastAsia="MS UI Gothic"/>
        </w:rPr>
        <w:t xml:space="preserve"> = 0. </w:t>
      </w:r>
    </w:p>
    <w:p w14:paraId="2A1C64A1" w14:textId="77777777" w:rsidR="004E4420" w:rsidRDefault="004E4420" w:rsidP="004E4420">
      <w:pPr>
        <w:jc w:val="both"/>
        <w:rPr>
          <w:rFonts w:eastAsia="MS UI Gothic"/>
        </w:rPr>
      </w:pPr>
      <w:r>
        <w:rPr>
          <w:rFonts w:eastAsia="MS UI Gothic"/>
        </w:rPr>
        <w:t xml:space="preserve">For </w:t>
      </w:r>
      <w:r w:rsidRPr="00A46F3E">
        <w:rPr>
          <w:rFonts w:eastAsia="MS UI Gothic"/>
        </w:rPr>
        <w:t xml:space="preserve">TDL channel model </w:t>
      </w:r>
      <w:r>
        <w:rPr>
          <w:rFonts w:eastAsia="MS UI Gothic"/>
        </w:rPr>
        <w:t xml:space="preserve">option 1, option 2 and CDL channel model, the gain of </w:t>
      </w:r>
      <w:r w:rsidRPr="00A46F3E">
        <w:rPr>
          <w:rFonts w:eastAsia="MS UI Gothic"/>
        </w:rPr>
        <w:t>antenna gain components 3 and 4 is expressed by</w:t>
      </w:r>
      <w:r>
        <w:rPr>
          <w:rFonts w:eastAsia="MS UI Gothic"/>
        </w:rPr>
        <w:t>:</w:t>
      </w:r>
    </w:p>
    <w:p w14:paraId="1E4D3F7E" w14:textId="77777777" w:rsidR="004E4420" w:rsidRPr="00A46F3E" w:rsidRDefault="004E4420" w:rsidP="004E4420">
      <w:pPr>
        <w:jc w:val="both"/>
        <w:rPr>
          <w:rFonts w:eastAsia="MS UI Gothic"/>
        </w:rPr>
      </w:pPr>
      <w:r>
        <w:rPr>
          <w:rFonts w:eastAsia="MS UI Gothic"/>
        </w:rPr>
        <w:t>Antenna gain component 3 +</w:t>
      </w:r>
      <w:r w:rsidRPr="00A64E92">
        <w:rPr>
          <w:rFonts w:eastAsia="MS UI Gothic"/>
        </w:rPr>
        <w:t xml:space="preserve"> </w:t>
      </w:r>
      <w:r>
        <w:rPr>
          <w:rFonts w:eastAsia="MS UI Gothic"/>
        </w:rPr>
        <w:t xml:space="preserve">Antenna gain component 4 = </w:t>
      </w:r>
      <w:r w:rsidRPr="00A46F3E">
        <w:rPr>
          <w:rFonts w:eastAsia="MS UI Gothic"/>
        </w:rPr>
        <w:t>Ante</w:t>
      </w:r>
      <w:r>
        <w:rPr>
          <w:rFonts w:eastAsia="MS UI Gothic"/>
        </w:rPr>
        <w:t>nna Element Gain + 10 * log 10(</w:t>
      </w:r>
      <w:r w:rsidRPr="00D70503">
        <w:rPr>
          <w:rFonts w:eastAsia="MS UI Gothic"/>
          <w:i/>
          <w:rPrChange w:id="61" w:author="Akimoto Yosuke" w:date="2020-11-16T12:32:00Z">
            <w:rPr>
              <w:rFonts w:eastAsia="MS UI Gothic"/>
            </w:rPr>
          </w:rPrChange>
        </w:rPr>
        <w:t>M</w:t>
      </w:r>
      <w:r>
        <w:rPr>
          <w:rFonts w:eastAsia="MS UI Gothic"/>
        </w:rPr>
        <w:t>/</w:t>
      </w:r>
      <w:r w:rsidRPr="00D70503">
        <w:rPr>
          <w:rFonts w:eastAsia="MS UI Gothic"/>
          <w:i/>
          <w:rPrChange w:id="62" w:author="Akimoto Yosuke" w:date="2020-11-16T12:33:00Z">
            <w:rPr>
              <w:rFonts w:eastAsia="MS UI Gothic"/>
            </w:rPr>
          </w:rPrChange>
        </w:rPr>
        <w:t>N</w:t>
      </w:r>
      <w:r w:rsidRPr="00A46F3E">
        <w:rPr>
          <w:rFonts w:eastAsia="MS UI Gothic"/>
        </w:rPr>
        <w:t>) -</w:t>
      </w:r>
      <w:r w:rsidRPr="00A46F3E">
        <w:rPr>
          <w:rFonts w:eastAsia="MS UI Gothic"/>
        </w:rPr>
        <w:sym w:font="Symbol" w:char="F044"/>
      </w:r>
      <w:r w:rsidRPr="00A46F3E">
        <w:rPr>
          <w:rFonts w:eastAsia="MS UI Gothic"/>
        </w:rPr>
        <w:t>2</w:t>
      </w:r>
      <w:r>
        <w:rPr>
          <w:rFonts w:eastAsia="MS UI Gothic"/>
        </w:rPr>
        <w:t>.</w:t>
      </w:r>
    </w:p>
    <w:p w14:paraId="148997CC" w14:textId="77777777" w:rsidR="004E4420" w:rsidRDefault="004E4420" w:rsidP="004E4420">
      <w:pPr>
        <w:jc w:val="both"/>
        <w:rPr>
          <w:rFonts w:eastAsia="MS UI Gothic"/>
        </w:rPr>
      </w:pPr>
      <w:r>
        <w:rPr>
          <w:rFonts w:eastAsia="MS UI Gothic"/>
        </w:rPr>
        <w:t xml:space="preserve">where </w:t>
      </w:r>
      <w:r w:rsidRPr="00014961">
        <w:rPr>
          <w:rFonts w:eastAsia="MS UI Gothic"/>
        </w:rPr>
        <w:sym w:font="Symbol" w:char="F044"/>
      </w:r>
      <w:r>
        <w:rPr>
          <w:rFonts w:eastAsia="MS UI Gothic"/>
        </w:rPr>
        <w:t xml:space="preserve">2 </w:t>
      </w:r>
      <w:r w:rsidRPr="00A46F3E">
        <w:rPr>
          <w:rFonts w:eastAsia="MS UI Gothic"/>
        </w:rPr>
        <w:t>is a correction factor to account for various non-idealities impacting the a</w:t>
      </w:r>
      <w:r w:rsidRPr="00764E0B">
        <w:rPr>
          <w:rFonts w:eastAsia="MS UI Gothic"/>
        </w:rPr>
        <w:t>ctual gain</w:t>
      </w:r>
      <w:r>
        <w:rPr>
          <w:rFonts w:eastAsia="MS UI Gothic"/>
        </w:rPr>
        <w:t xml:space="preserve"> of antenna gain component 3, </w:t>
      </w:r>
      <w:r w:rsidRPr="00A46F3E">
        <w:rPr>
          <w:rFonts w:eastAsia="MS UI Gothic"/>
        </w:rPr>
        <w:t>and reported by companies</w:t>
      </w:r>
      <w:r w:rsidRPr="00764E0B">
        <w:rPr>
          <w:rFonts w:eastAsia="MS UI Gothic"/>
        </w:rPr>
        <w:t>.</w:t>
      </w:r>
    </w:p>
    <w:p w14:paraId="0D67781C" w14:textId="77777777" w:rsidR="008C37F4" w:rsidRPr="004E4420" w:rsidRDefault="008C37F4" w:rsidP="00A62D2E">
      <w:pPr>
        <w:rPr>
          <w:lang w:eastAsia="zh-CN"/>
        </w:rPr>
      </w:pPr>
    </w:p>
    <w:p w14:paraId="3ADC811F" w14:textId="50C87055" w:rsidR="00DC554E" w:rsidRPr="00960A75" w:rsidRDefault="00DC554E" w:rsidP="00960A75">
      <w:pPr>
        <w:pStyle w:val="3"/>
        <w:rPr>
          <w:rFonts w:eastAsia="Malgun Gothic"/>
        </w:rPr>
      </w:pPr>
      <w:bookmarkStart w:id="63" w:name="_Toc56794575"/>
      <w:r w:rsidRPr="00960A75">
        <w:rPr>
          <w:rFonts w:eastAsia="Malgun Gothic"/>
        </w:rPr>
        <w:t>4.1.2</w:t>
      </w:r>
      <w:r w:rsidRPr="00960A75">
        <w:rPr>
          <w:rFonts w:eastAsia="Malgun Gothic"/>
        </w:rPr>
        <w:tab/>
        <w:t>UE antenna gain modelling</w:t>
      </w:r>
      <w:bookmarkEnd w:id="63"/>
    </w:p>
    <w:p w14:paraId="78926076" w14:textId="77777777" w:rsidR="00C6415E" w:rsidRDefault="00C6415E" w:rsidP="009B628B">
      <w:pPr>
        <w:jc w:val="both"/>
        <w:rPr>
          <w:lang w:eastAsia="zh-CN"/>
        </w:rPr>
      </w:pPr>
      <w:r>
        <w:rPr>
          <w:lang w:eastAsia="zh-CN"/>
        </w:rPr>
        <w:t>UE antenna gain is expressed by:</w:t>
      </w:r>
    </w:p>
    <w:p w14:paraId="465C18B3" w14:textId="57B48E60" w:rsidR="00C6415E" w:rsidRDefault="0082791B" w:rsidP="009B628B">
      <w:pPr>
        <w:jc w:val="both"/>
        <w:rPr>
          <w:rFonts w:eastAsia="MS UI Gothic"/>
        </w:rPr>
      </w:pPr>
      <w:r>
        <w:rPr>
          <w:lang w:eastAsia="zh-CN"/>
        </w:rPr>
        <w:t xml:space="preserve">UE antenna </w:t>
      </w:r>
      <w:r w:rsidR="00F70DA6">
        <w:rPr>
          <w:lang w:eastAsia="zh-CN"/>
        </w:rPr>
        <w:t>gain</w:t>
      </w:r>
      <w:r w:rsidR="00F70DA6" w:rsidRPr="00F752CE">
        <w:rPr>
          <w:rFonts w:eastAsia="MS UI Gothic"/>
        </w:rPr>
        <w:t xml:space="preserve"> </w:t>
      </w:r>
      <w:r w:rsidR="00F70DA6">
        <w:rPr>
          <w:rFonts w:eastAsia="MS UI Gothic"/>
        </w:rPr>
        <w:t>=</w:t>
      </w:r>
      <w:r>
        <w:rPr>
          <w:rFonts w:eastAsia="MS UI Gothic"/>
        </w:rPr>
        <w:t xml:space="preserve"> </w:t>
      </w:r>
      <w:r w:rsidR="00C6415E" w:rsidRPr="00F752CE">
        <w:rPr>
          <w:rFonts w:eastAsia="MS UI Gothic"/>
        </w:rPr>
        <w:t>Antenna Element Gain</w:t>
      </w:r>
      <w:r w:rsidR="00C6415E">
        <w:rPr>
          <w:rFonts w:eastAsia="MS UI Gothic"/>
        </w:rPr>
        <w:t xml:space="preserve"> + </w:t>
      </w:r>
      <w:r w:rsidR="00C6415E" w:rsidRPr="00F752CE">
        <w:rPr>
          <w:rFonts w:eastAsia="MS UI Gothic"/>
        </w:rPr>
        <w:t>10 * log 10(</w:t>
      </w:r>
      <w:r w:rsidR="00C6415E" w:rsidRPr="00960A75">
        <w:rPr>
          <w:rFonts w:eastAsia="MS UI Gothic"/>
          <w:i/>
        </w:rPr>
        <w:t>M</w:t>
      </w:r>
      <w:r w:rsidR="00C6415E">
        <w:rPr>
          <w:rFonts w:eastAsia="MS UI Gothic"/>
        </w:rPr>
        <w:t>/</w:t>
      </w:r>
      <w:r w:rsidR="00C6415E" w:rsidRPr="00960A75">
        <w:rPr>
          <w:rFonts w:eastAsia="MS UI Gothic"/>
          <w:i/>
        </w:rPr>
        <w:t>k</w:t>
      </w:r>
      <w:r w:rsidR="00C6415E" w:rsidRPr="00F752CE">
        <w:rPr>
          <w:rFonts w:eastAsia="MS UI Gothic"/>
        </w:rPr>
        <w:t>) -</w:t>
      </w:r>
      <w:r w:rsidR="00C6415E" w:rsidRPr="00F752CE">
        <w:rPr>
          <w:rFonts w:eastAsia="MS UI Gothic"/>
        </w:rPr>
        <w:sym w:font="Symbol" w:char="F044"/>
      </w:r>
      <w:r w:rsidR="00C6415E">
        <w:rPr>
          <w:rFonts w:eastAsia="MS UI Gothic"/>
        </w:rPr>
        <w:t>3</w:t>
      </w:r>
      <w:r w:rsidR="006E4810">
        <w:rPr>
          <w:rFonts w:eastAsia="MS UI Gothic"/>
        </w:rPr>
        <w:t>.</w:t>
      </w:r>
    </w:p>
    <w:p w14:paraId="3B2E7C8A" w14:textId="562AF073" w:rsidR="005D1924" w:rsidRDefault="003834F7" w:rsidP="009B628B">
      <w:pPr>
        <w:jc w:val="both"/>
        <w:rPr>
          <w:lang w:eastAsia="zh-CN"/>
        </w:rPr>
      </w:pPr>
      <w:r w:rsidRPr="00960A75">
        <w:rPr>
          <w:lang w:eastAsia="zh-CN"/>
        </w:rPr>
        <w:t>For FR1, antenna element gain = 0dBi</w:t>
      </w:r>
      <w:r w:rsidRPr="00960A75">
        <w:rPr>
          <w:lang w:eastAsia="zh-CN"/>
        </w:rPr>
        <w:fldChar w:fldCharType="begin"/>
      </w:r>
      <w:r w:rsidRPr="00960A75">
        <w:rPr>
          <w:lang w:eastAsia="zh-CN"/>
        </w:rPr>
        <w:instrText xml:space="preserve"> QUOTE </w:instrText>
      </w:r>
      <m:oMath>
        <m:r>
          <m:rPr>
            <m:sty m:val="p"/>
          </m:rPr>
          <w:rPr>
            <w:rFonts w:ascii="Cambria Math" w:hAnsi="Cambria Math"/>
            <w:highlight w:val="cyan"/>
            <w:lang w:val="en-US"/>
          </w:rPr>
          <m:t>Δ3=0</m:t>
        </m:r>
      </m:oMath>
      <w:r w:rsidRPr="00960A75">
        <w:rPr>
          <w:lang w:eastAsia="zh-CN"/>
        </w:rPr>
        <w:instrText xml:space="preserve"> </w:instrText>
      </w:r>
      <w:r w:rsidRPr="00960A75">
        <w:rPr>
          <w:lang w:eastAsia="zh-CN"/>
        </w:rPr>
        <w:fldChar w:fldCharType="end"/>
      </w:r>
      <w:r w:rsidR="00F70DA6" w:rsidRPr="000D13B7">
        <w:rPr>
          <w:lang w:eastAsia="zh-CN"/>
        </w:rPr>
        <w:t>;</w:t>
      </w:r>
      <w:r w:rsidRPr="009B628B">
        <w:rPr>
          <w:lang w:eastAsia="zh-CN"/>
        </w:rPr>
        <w:t xml:space="preserve"> while for FR2, antenna element gain = 5dBi. </w:t>
      </w:r>
    </w:p>
    <w:p w14:paraId="56E74A98" w14:textId="57DA0703" w:rsidR="00C6415E" w:rsidRPr="009B628B" w:rsidRDefault="00994802" w:rsidP="009B628B">
      <w:pPr>
        <w:jc w:val="both"/>
        <w:rPr>
          <w:lang w:eastAsia="zh-CN"/>
        </w:rPr>
      </w:pPr>
      <w:r>
        <w:rPr>
          <w:lang w:eastAsia="zh-CN"/>
        </w:rPr>
        <w:t>where</w:t>
      </w:r>
      <w:r w:rsidR="005D1924">
        <w:rPr>
          <w:rFonts w:hint="eastAsia"/>
          <w:lang w:eastAsia="zh-CN"/>
        </w:rPr>
        <w:t xml:space="preserve"> </w:t>
      </w:r>
      <w:r w:rsidR="00C6415E" w:rsidRPr="00A46F3E">
        <w:rPr>
          <w:rFonts w:eastAsia="MS UI Gothic"/>
          <w:i/>
        </w:rPr>
        <w:t>k</w:t>
      </w:r>
      <w:r w:rsidR="00C6415E" w:rsidRPr="00A46F3E">
        <w:rPr>
          <w:rFonts w:eastAsia="MS UI Gothic"/>
        </w:rPr>
        <w:t xml:space="preserve"> is the number of Tx/Rx chains, e.g., number of SRS/CSI-RS ports to be simulated in LLS</w:t>
      </w:r>
      <w:r w:rsidR="00C6415E">
        <w:rPr>
          <w:rFonts w:eastAsia="MS UI Gothic"/>
        </w:rPr>
        <w:t xml:space="preserve"> and </w:t>
      </w:r>
      <w:r w:rsidR="00C6415E" w:rsidRPr="00A46F3E">
        <w:rPr>
          <w:rFonts w:eastAsia="MS UI Gothic"/>
          <w:i/>
        </w:rPr>
        <w:t>M</w:t>
      </w:r>
      <w:r w:rsidR="00C6415E" w:rsidRPr="00A46F3E">
        <w:rPr>
          <w:rFonts w:eastAsia="MS UI Gothic"/>
        </w:rPr>
        <w:t xml:space="preserve"> is the number of antenna elements used for </w:t>
      </w:r>
      <w:r w:rsidR="00C41EC3">
        <w:rPr>
          <w:rFonts w:eastAsia="MS UI Gothic"/>
        </w:rPr>
        <w:t xml:space="preserve">both </w:t>
      </w:r>
      <w:r w:rsidR="00C6415E" w:rsidRPr="00A46F3E">
        <w:rPr>
          <w:rFonts w:eastAsia="MS UI Gothic"/>
        </w:rPr>
        <w:t xml:space="preserve">transmission and reception, i.e., </w:t>
      </w:r>
      <w:r w:rsidR="00C6415E" w:rsidRPr="00A46F3E">
        <w:rPr>
          <w:rFonts w:eastAsia="MS UI Gothic"/>
          <w:i/>
        </w:rPr>
        <w:t>M/</w:t>
      </w:r>
      <w:r w:rsidR="00C6415E" w:rsidRPr="00A46F3E">
        <w:rPr>
          <w:rFonts w:eastAsia="MS UI Gothic"/>
        </w:rPr>
        <w:t>2 xpol antenna elements</w:t>
      </w:r>
      <w:r w:rsidR="0084000F">
        <w:rPr>
          <w:rFonts w:eastAsia="MS UI Gothic"/>
        </w:rPr>
        <w:t>.</w:t>
      </w:r>
    </w:p>
    <w:p w14:paraId="31822BFB" w14:textId="2A87A555" w:rsidR="0084000F" w:rsidRDefault="00F95282" w:rsidP="009B628B">
      <w:pPr>
        <w:jc w:val="both"/>
        <w:rPr>
          <w:rFonts w:eastAsia="MS UI Gothic"/>
        </w:rPr>
      </w:pPr>
      <w:r>
        <w:rPr>
          <w:rFonts w:eastAsia="MS UI Gothic"/>
        </w:rPr>
        <w:t xml:space="preserve">For FR1, </w:t>
      </w:r>
      <w:r w:rsidRPr="009B628B">
        <w:rPr>
          <w:rFonts w:eastAsia="MS UI Gothic"/>
          <w:i/>
        </w:rPr>
        <w:t>k</w:t>
      </w:r>
      <w:r w:rsidRPr="009B628B">
        <w:rPr>
          <w:rFonts w:eastAsia="MS UI Gothic"/>
        </w:rPr>
        <w:t xml:space="preserve"> = </w:t>
      </w:r>
      <w:r w:rsidRPr="009B628B">
        <w:rPr>
          <w:rFonts w:eastAsia="MS UI Gothic"/>
          <w:i/>
        </w:rPr>
        <w:t>M</w:t>
      </w:r>
      <w:r w:rsidRPr="009B628B">
        <w:rPr>
          <w:rFonts w:eastAsia="MS UI Gothic"/>
        </w:rPr>
        <w:t xml:space="preserve"> is assumed for the simulations, and</w:t>
      </w:r>
      <w:r w:rsidR="00A52AB8">
        <w:rPr>
          <w:rFonts w:eastAsia="MS UI Gothic"/>
        </w:rPr>
        <w:t xml:space="preserve"> </w:t>
      </w:r>
      <w:r w:rsidR="00A52AB8" w:rsidRPr="00960A75">
        <w:rPr>
          <w:rFonts w:eastAsia="MS UI Gothic"/>
          <w:i/>
        </w:rPr>
        <w:t>k</w:t>
      </w:r>
      <w:r w:rsidR="00A52AB8">
        <w:rPr>
          <w:rFonts w:eastAsia="MS UI Gothic"/>
        </w:rPr>
        <w:t>=1</w:t>
      </w:r>
      <w:r w:rsidRPr="00960A75">
        <w:rPr>
          <w:rFonts w:eastAsia="MS UI Gothic"/>
        </w:rPr>
        <w:fldChar w:fldCharType="begin"/>
      </w:r>
      <w:r w:rsidRPr="00960A75">
        <w:rPr>
          <w:rFonts w:eastAsia="MS UI Gothic"/>
        </w:rPr>
        <w:instrText xml:space="preserve"> QUOTE </w:instrText>
      </w:r>
      <m:oMath>
        <m:r>
          <m:rPr>
            <m:sty m:val="p"/>
          </m:rPr>
          <w:rPr>
            <w:rFonts w:ascii="Cambria Math" w:hAnsi="Cambria Math"/>
            <w:highlight w:val="cyan"/>
          </w:rPr>
          <m:t>k=1</m:t>
        </m:r>
      </m:oMath>
      <w:r w:rsidRPr="00960A75">
        <w:rPr>
          <w:rFonts w:eastAsia="MS UI Gothic"/>
        </w:rPr>
        <w:instrText xml:space="preserve"> </w:instrText>
      </w:r>
      <w:r w:rsidRPr="00960A75">
        <w:rPr>
          <w:rFonts w:eastAsia="MS UI Gothic"/>
        </w:rPr>
        <w:fldChar w:fldCharType="end"/>
      </w:r>
      <w:r w:rsidRPr="00960A75">
        <w:rPr>
          <w:rFonts w:eastAsia="MS UI Gothic"/>
        </w:rPr>
        <w:t xml:space="preserve"> for Tx (optional </w:t>
      </w:r>
      <w:r w:rsidRPr="00960A75">
        <w:rPr>
          <w:rFonts w:eastAsia="MS UI Gothic"/>
          <w:i/>
        </w:rPr>
        <w:t>k</w:t>
      </w:r>
      <w:r w:rsidRPr="00960A75">
        <w:rPr>
          <w:rFonts w:eastAsia="MS UI Gothic"/>
        </w:rPr>
        <w:t xml:space="preserve"> = 2), while</w:t>
      </w:r>
      <w:r w:rsidRPr="00960A75">
        <w:rPr>
          <w:rFonts w:eastAsia="MS UI Gothic"/>
          <w:i/>
        </w:rPr>
        <w:t xml:space="preserve"> </w:t>
      </w:r>
      <w:r w:rsidR="0084000F" w:rsidRPr="00960A75">
        <w:rPr>
          <w:rFonts w:eastAsia="MS UI Gothic"/>
          <w:i/>
        </w:rPr>
        <w:t>k</w:t>
      </w:r>
      <w:r w:rsidR="0084000F" w:rsidRPr="00960A75">
        <w:rPr>
          <w:rFonts w:eastAsia="MS UI Gothic" w:hint="eastAsia"/>
        </w:rPr>
        <w:t>∈</w:t>
      </w:r>
      <w:r w:rsidR="0084000F" w:rsidRPr="00960A75">
        <w:rPr>
          <w:rFonts w:eastAsia="MS UI Gothic"/>
        </w:rPr>
        <w:t>{2,4}</w:t>
      </w:r>
      <w:r w:rsidRPr="00960A75">
        <w:rPr>
          <w:rFonts w:eastAsia="MS UI Gothic"/>
        </w:rPr>
        <w:t xml:space="preserve"> for Rx</w:t>
      </w:r>
      <w:r w:rsidR="0086650B">
        <w:rPr>
          <w:rFonts w:eastAsia="MS UI Gothic"/>
        </w:rPr>
        <w:t xml:space="preserve">. </w:t>
      </w:r>
    </w:p>
    <w:p w14:paraId="349BBA9A" w14:textId="77777777" w:rsidR="003834F7" w:rsidRDefault="0086650B" w:rsidP="009B628B">
      <w:pPr>
        <w:jc w:val="both"/>
        <w:rPr>
          <w:rFonts w:eastAsia="MS UI Gothic"/>
        </w:rPr>
      </w:pPr>
      <w:r>
        <w:rPr>
          <w:rFonts w:eastAsia="MS UI Gothic"/>
        </w:rPr>
        <w:t xml:space="preserve">For FR2, </w:t>
      </w:r>
      <w:r w:rsidRPr="00960A75">
        <w:rPr>
          <w:rFonts w:eastAsia="MS UI Gothic"/>
        </w:rPr>
        <w:t xml:space="preserve">there are two </w:t>
      </w:r>
      <w:r w:rsidR="00C6415E">
        <w:rPr>
          <w:rFonts w:eastAsia="MS UI Gothic"/>
        </w:rPr>
        <w:t>options</w:t>
      </w:r>
      <w:r w:rsidRPr="00960A75">
        <w:rPr>
          <w:rFonts w:eastAsia="MS UI Gothic"/>
        </w:rPr>
        <w:t xml:space="preserve"> for simulations</w:t>
      </w:r>
      <w:r w:rsidR="003834F7">
        <w:rPr>
          <w:rFonts w:eastAsia="MS UI Gothic"/>
        </w:rPr>
        <w:t>:</w:t>
      </w:r>
    </w:p>
    <w:p w14:paraId="6F0ED842" w14:textId="3BF7AE9D" w:rsidR="003834F7" w:rsidRDefault="003834F7" w:rsidP="009B628B">
      <w:pPr>
        <w:numPr>
          <w:ilvl w:val="0"/>
          <w:numId w:val="31"/>
        </w:numPr>
        <w:jc w:val="both"/>
        <w:rPr>
          <w:rFonts w:eastAsia="MS UI Gothic"/>
        </w:rPr>
      </w:pPr>
      <w:r>
        <w:rPr>
          <w:rFonts w:eastAsia="MS UI Gothic"/>
        </w:rPr>
        <w:t xml:space="preserve">Option 1: </w:t>
      </w:r>
      <w:r w:rsidR="0086650B" w:rsidRPr="009B628B">
        <w:rPr>
          <w:rFonts w:eastAsia="MS UI Gothic"/>
        </w:rPr>
        <w:t xml:space="preserve"> </w:t>
      </w:r>
      <w:r w:rsidRPr="00A46F3E">
        <w:rPr>
          <w:rFonts w:eastAsia="MS UI Gothic"/>
          <w:i/>
        </w:rPr>
        <w:t>k</w:t>
      </w:r>
      <w:r w:rsidRPr="00A46F3E">
        <w:rPr>
          <w:rFonts w:eastAsia="MS UI Gothic" w:hint="eastAsia"/>
        </w:rPr>
        <w:t>∈</w:t>
      </w:r>
      <w:r w:rsidRPr="00A46F3E">
        <w:rPr>
          <w:rFonts w:eastAsia="MS UI Gothic" w:hint="eastAsia"/>
        </w:rPr>
        <w:t>{</w:t>
      </w:r>
      <w:r w:rsidR="00530F44">
        <w:rPr>
          <w:rFonts w:eastAsia="MS UI Gothic"/>
        </w:rPr>
        <w:t>1,2</w:t>
      </w:r>
      <w:r w:rsidRPr="00A46F3E">
        <w:rPr>
          <w:rFonts w:eastAsia="MS UI Gothic"/>
        </w:rPr>
        <w:t>}</w:t>
      </w:r>
      <w:r w:rsidR="0086650B" w:rsidRPr="00960A75">
        <w:rPr>
          <w:rFonts w:eastAsia="MS UI Gothic"/>
        </w:rPr>
        <w:t>for Tx and</w:t>
      </w:r>
      <w:r w:rsidR="00A52AB8">
        <w:rPr>
          <w:rFonts w:eastAsia="MS UI Gothic"/>
        </w:rPr>
        <w:t xml:space="preserve"> </w:t>
      </w:r>
      <w:r w:rsidR="00A52AB8" w:rsidRPr="009B628B">
        <w:rPr>
          <w:rFonts w:eastAsia="MS UI Gothic"/>
          <w:i/>
        </w:rPr>
        <w:t>k</w:t>
      </w:r>
      <w:r w:rsidR="00A52AB8">
        <w:rPr>
          <w:rFonts w:eastAsia="MS UI Gothic"/>
          <w:i/>
        </w:rPr>
        <w:t xml:space="preserve"> </w:t>
      </w:r>
      <w:r w:rsidR="00A52AB8">
        <w:rPr>
          <w:rFonts w:eastAsia="MS UI Gothic"/>
        </w:rPr>
        <w:t>= 2</w:t>
      </w:r>
      <w:r w:rsidRPr="00E96604">
        <w:rPr>
          <w:rFonts w:eastAsia="MS UI Gothic"/>
        </w:rPr>
        <w:t xml:space="preserve">  for Rx</w:t>
      </w:r>
      <w:r>
        <w:rPr>
          <w:rFonts w:eastAsia="MS UI Gothic"/>
        </w:rPr>
        <w:t>,</w:t>
      </w:r>
    </w:p>
    <w:p w14:paraId="6B939B3D" w14:textId="7497905F" w:rsidR="0086650B" w:rsidRPr="00960A75" w:rsidRDefault="003834F7" w:rsidP="009B628B">
      <w:pPr>
        <w:numPr>
          <w:ilvl w:val="0"/>
          <w:numId w:val="31"/>
        </w:numPr>
        <w:jc w:val="both"/>
        <w:rPr>
          <w:rFonts w:eastAsia="MS UI Gothic"/>
        </w:rPr>
      </w:pPr>
      <w:r>
        <w:rPr>
          <w:rFonts w:eastAsia="MS UI Gothic"/>
        </w:rPr>
        <w:t xml:space="preserve">Option 2: </w:t>
      </w:r>
      <w:r w:rsidR="00A52AB8" w:rsidRPr="00960A75">
        <w:rPr>
          <w:rFonts w:eastAsia="MS UI Gothic"/>
          <w:i/>
        </w:rPr>
        <w:t>k</w:t>
      </w:r>
      <w:r w:rsidR="00A52AB8">
        <w:rPr>
          <w:rFonts w:eastAsia="MS UI Gothic"/>
          <w:i/>
        </w:rPr>
        <w:t xml:space="preserve"> </w:t>
      </w:r>
      <w:r w:rsidR="00A52AB8">
        <w:rPr>
          <w:rFonts w:eastAsia="MS UI Gothic"/>
        </w:rPr>
        <w:t xml:space="preserve">= </w:t>
      </w:r>
      <w:r w:rsidR="00A52AB8" w:rsidRPr="00960A75">
        <w:rPr>
          <w:rFonts w:eastAsia="MS UI Gothic"/>
          <w:i/>
        </w:rPr>
        <w:t>M</w:t>
      </w:r>
      <w:r w:rsidR="0086650B" w:rsidRPr="00960A75">
        <w:rPr>
          <w:rFonts w:eastAsia="MS UI Gothic"/>
        </w:rPr>
        <w:t xml:space="preserve"> </w:t>
      </w:r>
      <w:r w:rsidR="0086650B" w:rsidRPr="00960A75">
        <w:rPr>
          <w:rFonts w:eastAsia="MS UI Gothic"/>
        </w:rPr>
        <w:fldChar w:fldCharType="begin"/>
      </w:r>
      <w:r w:rsidR="0086650B" w:rsidRPr="00960A75">
        <w:rPr>
          <w:rFonts w:eastAsia="MS UI Gothic"/>
        </w:rPr>
        <w:instrText xml:space="preserve"> QUOTE </w:instrText>
      </w:r>
      <m:oMath>
        <m:r>
          <m:rPr>
            <m:sty m:val="p"/>
          </m:rPr>
          <w:rPr>
            <w:rFonts w:ascii="Cambria Math" w:hAnsi="Cambria Math"/>
            <w:highlight w:val="cyan"/>
            <w:lang w:val="en-US"/>
          </w:rPr>
          <m:t>k=M</m:t>
        </m:r>
      </m:oMath>
      <w:r w:rsidR="0086650B" w:rsidRPr="00960A75">
        <w:rPr>
          <w:rFonts w:eastAsia="MS UI Gothic"/>
        </w:rPr>
        <w:instrText xml:space="preserve"> </w:instrText>
      </w:r>
      <w:r w:rsidR="0086650B" w:rsidRPr="00960A75">
        <w:rPr>
          <w:rFonts w:eastAsia="MS UI Gothic"/>
        </w:rPr>
        <w:fldChar w:fldCharType="end"/>
      </w:r>
      <w:r w:rsidR="0086650B" w:rsidRPr="00960A75">
        <w:rPr>
          <w:rFonts w:eastAsia="MS UI Gothic"/>
        </w:rPr>
        <w:t>.</w:t>
      </w:r>
    </w:p>
    <w:p w14:paraId="219D6A04" w14:textId="15FA70DB" w:rsidR="003834F7" w:rsidRDefault="003834F7" w:rsidP="003834F7">
      <w:pPr>
        <w:pStyle w:val="ad"/>
        <w:snapToGrid w:val="0"/>
        <w:spacing w:after="0" w:line="259" w:lineRule="auto"/>
        <w:ind w:firstLineChars="0" w:firstLine="0"/>
        <w:jc w:val="both"/>
        <w:rPr>
          <w:rFonts w:eastAsia="MS UI Gothic"/>
        </w:rPr>
      </w:pPr>
      <w:r w:rsidRPr="00F752CE">
        <w:rPr>
          <w:rFonts w:eastAsia="MS UI Gothic"/>
        </w:rPr>
        <w:sym w:font="Symbol" w:char="F044"/>
      </w:r>
      <w:r>
        <w:rPr>
          <w:rFonts w:eastAsia="MS UI Gothic"/>
        </w:rPr>
        <w:t xml:space="preserve">3 </w:t>
      </w:r>
      <w:r w:rsidR="005F4558" w:rsidRPr="00960A75">
        <w:rPr>
          <w:rFonts w:eastAsia="MS UI Gothic"/>
        </w:rPr>
        <w:t>is a correction factor to account for various non-idealities impacting the a</w:t>
      </w:r>
      <w:r w:rsidR="005F4558" w:rsidRPr="00764E0B">
        <w:rPr>
          <w:rFonts w:eastAsia="MS UI Gothic"/>
        </w:rPr>
        <w:t>ctual antenna array gain.</w:t>
      </w:r>
      <w:r w:rsidR="005F4558" w:rsidRPr="0036398A">
        <w:rPr>
          <w:rFonts w:eastAsia="MS UI Gothic"/>
        </w:rPr>
        <w:t xml:space="preserve"> </w:t>
      </w:r>
      <w:r w:rsidRPr="00A46F3E">
        <w:rPr>
          <w:rFonts w:eastAsia="MS UI Gothic"/>
        </w:rPr>
        <w:t xml:space="preserve">For FR1, </w:t>
      </w:r>
      <w:r w:rsidRPr="00F752CE">
        <w:rPr>
          <w:rFonts w:eastAsia="MS UI Gothic"/>
        </w:rPr>
        <w:sym w:font="Symbol" w:char="F044"/>
      </w:r>
      <w:r>
        <w:rPr>
          <w:rFonts w:eastAsia="MS UI Gothic"/>
        </w:rPr>
        <w:t>3=0</w:t>
      </w:r>
      <w:r w:rsidRPr="00A46F3E">
        <w:rPr>
          <w:rFonts w:eastAsia="MS UI Gothic"/>
        </w:rPr>
        <w:fldChar w:fldCharType="begin"/>
      </w:r>
      <w:r w:rsidRPr="00A46F3E">
        <w:rPr>
          <w:rFonts w:eastAsia="MS UI Gothic"/>
        </w:rPr>
        <w:instrText xml:space="preserve"> QUOTE </w:instrText>
      </w:r>
      <m:oMath>
        <m:r>
          <m:rPr>
            <m:sty m:val="p"/>
          </m:rPr>
          <w:rPr>
            <w:rFonts w:ascii="Cambria Math" w:hAnsi="Cambria Math"/>
            <w:highlight w:val="cyan"/>
            <w:lang w:val="en-US"/>
          </w:rPr>
          <m:t>Δ3=0</m:t>
        </m:r>
      </m:oMath>
      <w:r w:rsidRPr="00A46F3E">
        <w:rPr>
          <w:rFonts w:eastAsia="MS UI Gothic"/>
        </w:rPr>
        <w:instrText xml:space="preserve"> </w:instrText>
      </w:r>
      <w:r w:rsidRPr="00A46F3E">
        <w:rPr>
          <w:rFonts w:eastAsia="MS UI Gothic"/>
        </w:rPr>
        <w:fldChar w:fldCharType="end"/>
      </w:r>
      <w:r w:rsidR="00556887">
        <w:rPr>
          <w:rFonts w:eastAsia="MS UI Gothic"/>
        </w:rPr>
        <w:t xml:space="preserve">; </w:t>
      </w:r>
      <w:r w:rsidRPr="00764E0B">
        <w:rPr>
          <w:rFonts w:eastAsia="MS UI Gothic"/>
        </w:rPr>
        <w:t>w</w:t>
      </w:r>
      <w:r w:rsidRPr="0036398A">
        <w:rPr>
          <w:rFonts w:eastAsia="MS UI Gothic"/>
        </w:rPr>
        <w:t xml:space="preserve">hile for </w:t>
      </w:r>
      <w:r w:rsidRPr="005F4558">
        <w:rPr>
          <w:rFonts w:eastAsia="MS UI Gothic"/>
        </w:rPr>
        <w:t>FR2</w:t>
      </w:r>
      <w:r w:rsidRPr="00A46F3E">
        <w:rPr>
          <w:rFonts w:eastAsia="MS UI Gothic"/>
        </w:rPr>
        <w:t>,</w:t>
      </w:r>
      <w:r w:rsidRPr="00764E0B">
        <w:rPr>
          <w:rFonts w:eastAsia="MS UI Gothic"/>
        </w:rPr>
        <w:t xml:space="preserve"> </w:t>
      </w:r>
      <w:r w:rsidRPr="00F752CE">
        <w:rPr>
          <w:rFonts w:eastAsia="MS UI Gothic"/>
        </w:rPr>
        <w:sym w:font="Symbol" w:char="F044"/>
      </w:r>
      <w:r>
        <w:rPr>
          <w:rFonts w:eastAsia="MS UI Gothic"/>
        </w:rPr>
        <w:t>3 is channel</w:t>
      </w:r>
      <w:r w:rsidR="00EC060A">
        <w:rPr>
          <w:rFonts w:eastAsia="MS UI Gothic"/>
        </w:rPr>
        <w:t>/</w:t>
      </w:r>
      <w:r>
        <w:rPr>
          <w:rFonts w:eastAsia="MS UI Gothic"/>
        </w:rPr>
        <w:t>procedure</w:t>
      </w:r>
      <w:r w:rsidR="00EC060A">
        <w:rPr>
          <w:rFonts w:eastAsia="MS UI Gothic"/>
        </w:rPr>
        <w:t xml:space="preserve"> </w:t>
      </w:r>
      <w:r>
        <w:rPr>
          <w:rFonts w:eastAsia="MS UI Gothic"/>
        </w:rPr>
        <w:t>dependent</w:t>
      </w:r>
      <w:r w:rsidRPr="00A46F3E">
        <w:rPr>
          <w:rFonts w:eastAsia="MS UI Gothic"/>
        </w:rPr>
        <w:t xml:space="preserve"> and reported by companies. </w:t>
      </w:r>
    </w:p>
    <w:p w14:paraId="09CB24BC" w14:textId="7735E418" w:rsidR="00992F82" w:rsidRDefault="00992F82" w:rsidP="00A62D2E">
      <w:pPr>
        <w:rPr>
          <w:lang w:eastAsia="zh-CN"/>
        </w:rPr>
      </w:pPr>
    </w:p>
    <w:p w14:paraId="6F4CD3E1" w14:textId="22294C51" w:rsidR="00191F92" w:rsidRDefault="00B970E1" w:rsidP="00960A75">
      <w:pPr>
        <w:pStyle w:val="2"/>
      </w:pPr>
      <w:bookmarkStart w:id="64" w:name="_Toc56794576"/>
      <w:r>
        <w:t>4.</w:t>
      </w:r>
      <w:r w:rsidR="00AF15D4">
        <w:t>2</w:t>
      </w:r>
      <w:r w:rsidR="005C3582">
        <w:tab/>
      </w:r>
      <w:r>
        <w:t>Performance metrics</w:t>
      </w:r>
      <w:bookmarkEnd w:id="64"/>
    </w:p>
    <w:p w14:paraId="505CE383" w14:textId="77777777" w:rsidR="00DE353F" w:rsidRDefault="00DE353F" w:rsidP="00DE353F">
      <w:pPr>
        <w:jc w:val="both"/>
        <w:rPr>
          <w:ins w:id="65" w:author="Akimoto Yosuke" w:date="2020-11-14T19:39:00Z"/>
          <w:kern w:val="2"/>
          <w:lang w:eastAsia="ja-JP"/>
        </w:rPr>
      </w:pPr>
      <w:r w:rsidRPr="00960A75">
        <w:rPr>
          <w:kern w:val="2"/>
          <w:lang w:eastAsia="ja-JP"/>
        </w:rPr>
        <w:t>For LLS based methodology, coverage bottleneck(s) identification is performed using at least MIL or MCL (assuming the set of simulation assumptions)</w:t>
      </w:r>
      <w:r>
        <w:rPr>
          <w:kern w:val="2"/>
          <w:lang w:eastAsia="ja-JP"/>
        </w:rPr>
        <w:t>.</w:t>
      </w:r>
      <w:r w:rsidRPr="00C637F7">
        <w:rPr>
          <w:kern w:val="2"/>
          <w:lang w:eastAsia="ja-JP"/>
        </w:rPr>
        <w:t xml:space="preserve"> </w:t>
      </w:r>
      <w:r w:rsidRPr="00C7643E">
        <w:rPr>
          <w:kern w:val="2"/>
          <w:lang w:eastAsia="ja-JP"/>
        </w:rPr>
        <w:t>Even when SLS is used to obtain some components of MIL or MCL, it is categorized as LLS based methodology.</w:t>
      </w:r>
      <w:r>
        <w:rPr>
          <w:kern w:val="2"/>
          <w:lang w:eastAsia="ja-JP"/>
        </w:rPr>
        <w:t xml:space="preserve"> </w:t>
      </w:r>
      <w:r w:rsidRPr="00D1271B">
        <w:rPr>
          <w:kern w:val="2"/>
          <w:lang w:eastAsia="ja-JP"/>
        </w:rPr>
        <w:t>MCL values can also be used to identify the coverage bottleneck(s)</w:t>
      </w:r>
      <w:ins w:id="66" w:author="Akimoto Yosuke" w:date="2020-11-16T12:34:00Z">
        <w:r>
          <w:rPr>
            <w:kern w:val="2"/>
            <w:lang w:eastAsia="ja-JP"/>
          </w:rPr>
          <w:t xml:space="preserve">. </w:t>
        </w:r>
      </w:ins>
      <w:del w:id="67" w:author="Akimoto Yosuke" w:date="2020-11-16T12:34:00Z">
        <w:r w:rsidRPr="00381F91" w:rsidDel="00D70503">
          <w:rPr>
            <w:strike/>
            <w:kern w:val="2"/>
            <w:lang w:eastAsia="ja-JP"/>
            <w:rPrChange w:id="68" w:author="Akimoto Yosuke" w:date="2020-11-15T13:15:00Z">
              <w:rPr>
                <w:kern w:val="2"/>
                <w:lang w:eastAsia="ja-JP"/>
              </w:rPr>
            </w:rPrChange>
          </w:rPr>
          <w:delText xml:space="preserve"> when applicable. </w:delText>
        </w:r>
        <w:r w:rsidRPr="000464E9" w:rsidDel="00D70503">
          <w:rPr>
            <w:strike/>
            <w:kern w:val="2"/>
            <w:lang w:eastAsia="ja-JP"/>
            <w:rPrChange w:id="69" w:author="Akimoto Yosuke" w:date="2020-11-15T13:13:00Z">
              <w:rPr>
                <w:kern w:val="2"/>
                <w:lang w:eastAsia="ja-JP"/>
              </w:rPr>
            </w:rPrChange>
          </w:rPr>
          <w:delText xml:space="preserve">“Applicable” above means the following situation: [comparing channels with similar antenna (and antenna array) gain, and/or the simulation results with MIL from companies are diverse, and the comparison with MIL is not easy]. </w:delText>
        </w:r>
      </w:del>
      <w:r w:rsidRPr="00960A75">
        <w:rPr>
          <w:kern w:val="2"/>
          <w:lang w:eastAsia="ja-JP"/>
        </w:rPr>
        <w:t>MPL can be used as supplemental information for coverage bottleneck(s) identification</w:t>
      </w:r>
      <w:r>
        <w:rPr>
          <w:kern w:val="2"/>
          <w:lang w:eastAsia="ja-JP"/>
        </w:rPr>
        <w:t>.</w:t>
      </w:r>
    </w:p>
    <w:p w14:paraId="1690FBF3" w14:textId="77777777" w:rsidR="00DE353F" w:rsidRPr="00960A75" w:rsidDel="00610475" w:rsidRDefault="00DE353F">
      <w:pPr>
        <w:pStyle w:val="3"/>
        <w:rPr>
          <w:del w:id="70" w:author="Akimoto Yosuke" w:date="2020-11-14T19:40:00Z"/>
          <w:lang w:eastAsia="ja-JP"/>
        </w:rPr>
        <w:pPrChange w:id="71" w:author="Akimoto Yosuke" w:date="2020-11-14T19:39:00Z">
          <w:pPr>
            <w:jc w:val="both"/>
          </w:pPr>
        </w:pPrChange>
      </w:pPr>
    </w:p>
    <w:p w14:paraId="531E4735" w14:textId="77777777" w:rsidR="00DE353F" w:rsidDel="00E267E8" w:rsidRDefault="00DE353F">
      <w:pPr>
        <w:jc w:val="both"/>
        <w:rPr>
          <w:del w:id="72" w:author="Akimoto Yosuke" w:date="2020-11-14T19:34:00Z"/>
          <w:b/>
          <w:kern w:val="2"/>
          <w:lang w:eastAsia="ja-JP"/>
        </w:rPr>
        <w:pPrChange w:id="73" w:author="Akimoto Yosuke" w:date="2020-11-14T19:34:00Z">
          <w:pPr/>
        </w:pPrChange>
      </w:pPr>
      <w:del w:id="74" w:author="Akimoto Yosuke" w:date="2020-11-16T12:35:00Z">
        <w:r w:rsidRPr="00960A75" w:rsidDel="00D70503">
          <w:rPr>
            <w:kern w:val="2"/>
            <w:lang w:eastAsia="ja-JP"/>
          </w:rPr>
          <w:delText>RAN1 strives for satisfying appropriate targets identified by companies particularly operators</w:delText>
        </w:r>
        <w:r w:rsidDel="00D70503">
          <w:rPr>
            <w:kern w:val="2"/>
            <w:lang w:eastAsia="ja-JP"/>
          </w:rPr>
          <w:delText xml:space="preserve">. </w:delText>
        </w:r>
      </w:del>
      <w:r w:rsidRPr="00A137BD">
        <w:t xml:space="preserve">The targets </w:t>
      </w:r>
      <w:del w:id="75" w:author="Akimoto Yosuke" w:date="2020-11-16T12:35:00Z">
        <w:r w:rsidRPr="00A137BD" w:rsidDel="00D70503">
          <w:delText>may be</w:delText>
        </w:r>
      </w:del>
      <w:ins w:id="76" w:author="Akimoto Yosuke" w:date="2020-11-16T12:35:00Z">
        <w:r>
          <w:t>are</w:t>
        </w:r>
      </w:ins>
      <w:r w:rsidRPr="00A137BD">
        <w:t xml:space="preserve"> in the form of</w:t>
      </w:r>
      <w:del w:id="77" w:author="Akimoto Yosuke" w:date="2020-11-14T14:49:00Z">
        <w:r w:rsidRPr="00A137BD" w:rsidDel="007355D4">
          <w:delText xml:space="preserve"> one or more of</w:delText>
        </w:r>
      </w:del>
      <w:r w:rsidRPr="00A137BD">
        <w:t xml:space="preserve"> the following:</w:t>
      </w:r>
    </w:p>
    <w:p w14:paraId="4B9EA35B" w14:textId="77777777" w:rsidR="00DE353F" w:rsidRPr="00A137BD" w:rsidRDefault="00DE353F" w:rsidP="00DE353F">
      <w:pPr>
        <w:jc w:val="both"/>
        <w:rPr>
          <w:ins w:id="78" w:author="Akimoto Yosuke" w:date="2020-11-14T19:34:00Z"/>
        </w:rPr>
      </w:pPr>
    </w:p>
    <w:p w14:paraId="1FEDB181" w14:textId="77777777" w:rsidR="00DE353F" w:rsidRPr="00E267E8" w:rsidRDefault="00DE353F" w:rsidP="00DE353F">
      <w:pPr>
        <w:jc w:val="both"/>
        <w:rPr>
          <w:ins w:id="79" w:author="Akimoto Yosuke" w:date="2020-11-14T15:36:00Z"/>
          <w:b/>
          <w:kern w:val="2"/>
          <w:lang w:eastAsia="ja-JP"/>
          <w:rPrChange w:id="80" w:author="Akimoto Yosuke" w:date="2020-11-14T19:34:00Z">
            <w:rPr>
              <w:ins w:id="81" w:author="Akimoto Yosuke" w:date="2020-11-14T15:36:00Z"/>
              <w:lang w:eastAsia="ja-JP"/>
            </w:rPr>
          </w:rPrChange>
        </w:rPr>
      </w:pPr>
      <w:ins w:id="82" w:author="Akimoto Yosuke" w:date="2020-11-14T19:35:00Z">
        <w:r>
          <w:rPr>
            <w:b/>
            <w:kern w:val="2"/>
            <w:lang w:eastAsia="ja-JP"/>
          </w:rPr>
          <w:t xml:space="preserve">1. </w:t>
        </w:r>
      </w:ins>
      <w:del w:id="83" w:author="Akimoto Yosuke" w:date="2020-11-14T14:39:00Z">
        <w:r w:rsidRPr="00E267E8" w:rsidDel="00965B2A">
          <w:rPr>
            <w:b/>
            <w:kern w:val="2"/>
            <w:lang w:eastAsia="ja-JP"/>
            <w:rPrChange w:id="84" w:author="Akimoto Yosuke" w:date="2020-11-14T19:34:00Z">
              <w:rPr>
                <w:lang w:eastAsia="ja-JP"/>
              </w:rPr>
            </w:rPrChange>
          </w:rPr>
          <w:delText xml:space="preserve">1. </w:delText>
        </w:r>
      </w:del>
      <w:r w:rsidRPr="00E267E8">
        <w:rPr>
          <w:b/>
          <w:kern w:val="2"/>
          <w:lang w:eastAsia="ja-JP"/>
          <w:rPrChange w:id="85" w:author="Akimoto Yosuke" w:date="2020-11-14T19:34:00Z">
            <w:rPr>
              <w:lang w:eastAsia="ja-JP"/>
            </w:rPr>
          </w:rPrChange>
        </w:rPr>
        <w:t>Scenario dependent targets</w:t>
      </w:r>
      <w:ins w:id="86" w:author="Akimoto Yosuke" w:date="2020-11-14T14:14:00Z">
        <w:r w:rsidRPr="00E267E8">
          <w:rPr>
            <w:b/>
            <w:kern w:val="2"/>
            <w:lang w:eastAsia="ja-JP"/>
            <w:rPrChange w:id="87" w:author="Akimoto Yosuke" w:date="2020-11-14T19:34:00Z">
              <w:rPr>
                <w:lang w:eastAsia="ja-JP"/>
              </w:rPr>
            </w:rPrChange>
          </w:rPr>
          <w:t xml:space="preserve"> </w:t>
        </w:r>
      </w:ins>
      <w:del w:id="88" w:author="Akimoto Yosuke" w:date="2020-11-14T14:14:00Z">
        <w:r w:rsidRPr="00E267E8" w:rsidDel="002D6FAE">
          <w:rPr>
            <w:b/>
            <w:kern w:val="2"/>
            <w:lang w:eastAsia="ja-JP"/>
            <w:rPrChange w:id="89" w:author="Akimoto Yosuke" w:date="2020-11-14T19:34:00Z">
              <w:rPr>
                <w:lang w:eastAsia="ja-JP"/>
              </w:rPr>
            </w:rPrChange>
          </w:rPr>
          <w:delText>, e.g.,</w:delText>
        </w:r>
      </w:del>
      <w:ins w:id="90" w:author="Akimoto Yosuke" w:date="2020-11-14T14:14:00Z">
        <w:r w:rsidRPr="00E267E8">
          <w:rPr>
            <w:b/>
            <w:kern w:val="2"/>
            <w:lang w:eastAsia="ja-JP"/>
            <w:rPrChange w:id="91" w:author="Akimoto Yosuke" w:date="2020-11-14T19:34:00Z">
              <w:rPr>
                <w:lang w:eastAsia="ja-JP"/>
              </w:rPr>
            </w:rPrChange>
          </w:rPr>
          <w:t>defined by</w:t>
        </w:r>
      </w:ins>
      <w:r w:rsidRPr="00E267E8">
        <w:rPr>
          <w:b/>
          <w:kern w:val="2"/>
          <w:lang w:eastAsia="ja-JP"/>
          <w:rPrChange w:id="92" w:author="Akimoto Yosuke" w:date="2020-11-14T19:34:00Z">
            <w:rPr>
              <w:lang w:eastAsia="ja-JP"/>
            </w:rPr>
          </w:rPrChange>
        </w:rPr>
        <w:t xml:space="preserve"> </w:t>
      </w:r>
      <w:del w:id="93" w:author="Akimoto Yosuke" w:date="2020-11-14T14:14:00Z">
        <w:r w:rsidRPr="00E267E8" w:rsidDel="002D6FAE">
          <w:rPr>
            <w:b/>
            <w:kern w:val="2"/>
            <w:lang w:eastAsia="ja-JP"/>
            <w:rPrChange w:id="94" w:author="Akimoto Yosuke" w:date="2020-11-14T19:34:00Z">
              <w:rPr>
                <w:lang w:eastAsia="ja-JP"/>
              </w:rPr>
            </w:rPrChange>
          </w:rPr>
          <w:delText>ISD/</w:delText>
        </w:r>
      </w:del>
      <w:r w:rsidRPr="00E267E8">
        <w:rPr>
          <w:b/>
          <w:kern w:val="2"/>
          <w:lang w:eastAsia="ja-JP"/>
          <w:rPrChange w:id="95" w:author="Akimoto Yosuke" w:date="2020-11-14T19:34:00Z">
            <w:rPr>
              <w:lang w:eastAsia="ja-JP"/>
            </w:rPr>
          </w:rPrChange>
        </w:rPr>
        <w:t>MPL</w:t>
      </w:r>
      <w:ins w:id="96" w:author="Akimoto Yosuke" w:date="2020-11-14T14:14:00Z">
        <w:r w:rsidRPr="00E267E8">
          <w:rPr>
            <w:b/>
            <w:kern w:val="2"/>
            <w:lang w:eastAsia="ja-JP"/>
            <w:rPrChange w:id="97" w:author="Akimoto Yosuke" w:date="2020-11-14T19:34:00Z">
              <w:rPr>
                <w:lang w:eastAsia="ja-JP"/>
              </w:rPr>
            </w:rPrChange>
          </w:rPr>
          <w:t xml:space="preserve">, which is calculated from </w:t>
        </w:r>
      </w:ins>
      <w:ins w:id="98" w:author="Akimoto Yosuke" w:date="2020-11-14T14:17:00Z">
        <w:r w:rsidRPr="00E267E8">
          <w:rPr>
            <w:b/>
            <w:kern w:val="2"/>
            <w:lang w:eastAsia="ja-JP"/>
            <w:rPrChange w:id="99" w:author="Akimoto Yosuke" w:date="2020-11-14T19:34:00Z">
              <w:rPr>
                <w:lang w:eastAsia="ja-JP"/>
              </w:rPr>
            </w:rPrChange>
          </w:rPr>
          <w:t xml:space="preserve">target </w:t>
        </w:r>
      </w:ins>
      <w:ins w:id="100" w:author="Akimoto Yosuke" w:date="2020-11-14T14:14:00Z">
        <w:r w:rsidRPr="00E267E8">
          <w:rPr>
            <w:b/>
            <w:kern w:val="2"/>
            <w:lang w:eastAsia="ja-JP"/>
            <w:rPrChange w:id="101" w:author="Akimoto Yosuke" w:date="2020-11-14T19:34:00Z">
              <w:rPr>
                <w:lang w:eastAsia="ja-JP"/>
              </w:rPr>
            </w:rPrChange>
          </w:rPr>
          <w:t>ISD;</w:t>
        </w:r>
      </w:ins>
    </w:p>
    <w:p w14:paraId="7CBF545D" w14:textId="77777777" w:rsidR="00DE353F" w:rsidRDefault="00DE353F" w:rsidP="00DE353F">
      <w:pPr>
        <w:pStyle w:val="ad"/>
        <w:numPr>
          <w:ilvl w:val="0"/>
          <w:numId w:val="26"/>
        </w:numPr>
        <w:spacing w:after="0"/>
        <w:ind w:firstLineChars="0"/>
        <w:rPr>
          <w:ins w:id="102" w:author="Akimoto Yosuke" w:date="2020-11-14T15:36:00Z"/>
        </w:rPr>
      </w:pPr>
      <w:ins w:id="103" w:author="Akimoto Yosuke" w:date="2020-11-14T14:51:00Z">
        <w:r>
          <w:t>For each scenario, multiple target ISD values can be used to draw observations, and a single target ISD value can be used to identify bottlenecks</w:t>
        </w:r>
        <w:r w:rsidRPr="006B2AE2">
          <w:rPr>
            <w:kern w:val="2"/>
            <w:lang w:eastAsia="ja-JP"/>
          </w:rPr>
          <w:t xml:space="preserve">. </w:t>
        </w:r>
        <w:r>
          <w:t>Target ISD values for each scenario are as follows</w:t>
        </w:r>
      </w:ins>
    </w:p>
    <w:p w14:paraId="53145DF5" w14:textId="77777777" w:rsidR="00DE353F" w:rsidRPr="005368F0" w:rsidRDefault="00DE353F" w:rsidP="00DE353F">
      <w:pPr>
        <w:pStyle w:val="ad"/>
        <w:numPr>
          <w:ilvl w:val="1"/>
          <w:numId w:val="26"/>
        </w:numPr>
        <w:spacing w:after="0"/>
        <w:ind w:firstLineChars="0"/>
        <w:rPr>
          <w:ins w:id="104" w:author="Akimoto Yosuke" w:date="2020-11-14T15:37:00Z"/>
        </w:rPr>
      </w:pPr>
      <w:ins w:id="105" w:author="Akimoto Yosuke" w:date="2020-11-14T14:51:00Z">
        <w:r w:rsidRPr="005368F0">
          <w:rPr>
            <w:kern w:val="2"/>
            <w:lang w:eastAsia="ja-JP"/>
          </w:rPr>
          <w:t xml:space="preserve">For FR1, </w:t>
        </w:r>
      </w:ins>
    </w:p>
    <w:p w14:paraId="4F6568AE" w14:textId="77777777" w:rsidR="00DE353F" w:rsidRDefault="00DE353F" w:rsidP="00DE353F">
      <w:pPr>
        <w:pStyle w:val="ad"/>
        <w:numPr>
          <w:ilvl w:val="2"/>
          <w:numId w:val="26"/>
        </w:numPr>
        <w:spacing w:after="0"/>
        <w:ind w:firstLineChars="0"/>
        <w:rPr>
          <w:ins w:id="106" w:author="Akimoto Yosuke" w:date="2020-11-14T15:37:00Z"/>
        </w:rPr>
      </w:pPr>
      <w:ins w:id="107" w:author="Akimoto Yosuke" w:date="2020-11-14T14:52:00Z">
        <w:r w:rsidRPr="00594A66">
          <w:t>Urban 4GHz TDD –</w:t>
        </w:r>
      </w:ins>
      <w:ins w:id="108" w:author="Akimoto Yosuke" w:date="2020-11-14T15:37:00Z">
        <w:r>
          <w:t xml:space="preserve"> </w:t>
        </w:r>
      </w:ins>
      <w:ins w:id="109" w:author="Akimoto Yosuke" w:date="2020-11-14T14:52:00Z">
        <w:r w:rsidRPr="00594A66">
          <w:t xml:space="preserve">400, 500m for observation and 400m for bottleneck identification </w:t>
        </w:r>
      </w:ins>
    </w:p>
    <w:p w14:paraId="006DAB8A" w14:textId="77777777" w:rsidR="00DE353F" w:rsidRDefault="00DE353F" w:rsidP="00DE353F">
      <w:pPr>
        <w:pStyle w:val="ad"/>
        <w:numPr>
          <w:ilvl w:val="2"/>
          <w:numId w:val="26"/>
        </w:numPr>
        <w:spacing w:after="0"/>
        <w:ind w:firstLineChars="0"/>
        <w:rPr>
          <w:ins w:id="110" w:author="Akimoto Yosuke" w:date="2020-11-14T15:37:00Z"/>
        </w:rPr>
      </w:pPr>
      <w:ins w:id="111" w:author="Akimoto Yosuke" w:date="2020-11-14T14:52:00Z">
        <w:r w:rsidRPr="00594A66">
          <w:t>Urban 2.6GHz TDD –</w:t>
        </w:r>
      </w:ins>
      <w:ins w:id="112" w:author="Akimoto Yosuke" w:date="2020-11-14T15:37:00Z">
        <w:r>
          <w:t xml:space="preserve"> </w:t>
        </w:r>
      </w:ins>
      <w:ins w:id="113" w:author="Akimoto Yosuke" w:date="2020-11-14T14:52:00Z">
        <w:r w:rsidRPr="00594A66">
          <w:t>400, 500m for observation and 400m for bottleneck identification</w:t>
        </w:r>
      </w:ins>
    </w:p>
    <w:p w14:paraId="0A5A75D3" w14:textId="77777777" w:rsidR="00DE353F" w:rsidRDefault="00DE353F" w:rsidP="00DE353F">
      <w:pPr>
        <w:pStyle w:val="ad"/>
        <w:numPr>
          <w:ilvl w:val="2"/>
          <w:numId w:val="26"/>
        </w:numPr>
        <w:spacing w:after="0"/>
        <w:ind w:firstLineChars="0"/>
        <w:rPr>
          <w:ins w:id="114" w:author="Akimoto Yosuke" w:date="2020-11-14T15:37:00Z"/>
        </w:rPr>
      </w:pPr>
      <w:ins w:id="115" w:author="Akimoto Yosuke" w:date="2020-11-14T14:52:00Z">
        <w:r w:rsidRPr="00594A66">
          <w:t>Rural 4GHz TDD NLOS O2I – 1732 and 3000 m for observation and</w:t>
        </w:r>
        <w:r w:rsidRPr="00594A66">
          <w:rPr>
            <w:color w:val="FF0000"/>
          </w:rPr>
          <w:t xml:space="preserve"> </w:t>
        </w:r>
        <w:r w:rsidRPr="00804B30">
          <w:t>1732m with 33dBm/MHz BS transmit power for bottleneck identification</w:t>
        </w:r>
      </w:ins>
    </w:p>
    <w:p w14:paraId="4B66C4F8" w14:textId="77777777" w:rsidR="00DE353F" w:rsidRDefault="00DE353F" w:rsidP="00DE353F">
      <w:pPr>
        <w:pStyle w:val="ad"/>
        <w:numPr>
          <w:ilvl w:val="2"/>
          <w:numId w:val="26"/>
        </w:numPr>
        <w:spacing w:after="0"/>
        <w:ind w:firstLineChars="0"/>
        <w:rPr>
          <w:ins w:id="116" w:author="Akimoto Yosuke" w:date="2020-11-14T15:37:00Z"/>
        </w:rPr>
      </w:pPr>
      <w:ins w:id="117" w:author="Akimoto Yosuke" w:date="2020-11-14T14:52:00Z">
        <w:r w:rsidRPr="00594A66">
          <w:t>Rural 2.6 GHz TDD NLOS O2I – 1732</w:t>
        </w:r>
      </w:ins>
      <w:ins w:id="118" w:author="Akimoto Yosuke" w:date="2020-11-16T13:16:00Z">
        <w:r>
          <w:t xml:space="preserve"> </w:t>
        </w:r>
      </w:ins>
      <w:ins w:id="119" w:author="Akimoto Yosuke" w:date="2020-11-14T14:52:00Z">
        <w:r w:rsidRPr="00594A66">
          <w:t>m for observation and bottleneck identification</w:t>
        </w:r>
      </w:ins>
    </w:p>
    <w:p w14:paraId="409F2E9B" w14:textId="77777777" w:rsidR="00DE353F" w:rsidRDefault="00DE353F" w:rsidP="00DE353F">
      <w:pPr>
        <w:pStyle w:val="ad"/>
        <w:numPr>
          <w:ilvl w:val="2"/>
          <w:numId w:val="26"/>
        </w:numPr>
        <w:spacing w:after="0"/>
        <w:ind w:firstLineChars="0"/>
        <w:rPr>
          <w:ins w:id="120" w:author="Akimoto Yosuke" w:date="2020-11-14T15:37:00Z"/>
        </w:rPr>
      </w:pPr>
      <w:ins w:id="121" w:author="Akimoto Yosuke" w:date="2020-11-14T14:52:00Z">
        <w:r w:rsidRPr="00594A66">
          <w:t>Rural 2 GHz FDD NLOS O2I – 1732</w:t>
        </w:r>
      </w:ins>
      <w:ins w:id="122" w:author="Akimoto Yosuke" w:date="2020-11-16T13:16:00Z">
        <w:r>
          <w:t xml:space="preserve"> </w:t>
        </w:r>
      </w:ins>
      <w:ins w:id="123" w:author="Akimoto Yosuke" w:date="2020-11-14T14:52:00Z">
        <w:r w:rsidRPr="00594A66">
          <w:t>m for observation and bottleneck identification</w:t>
        </w:r>
      </w:ins>
    </w:p>
    <w:p w14:paraId="35CBBDA3" w14:textId="77777777" w:rsidR="00DE353F" w:rsidRDefault="00DE353F" w:rsidP="00DE353F">
      <w:pPr>
        <w:pStyle w:val="ad"/>
        <w:numPr>
          <w:ilvl w:val="2"/>
          <w:numId w:val="26"/>
        </w:numPr>
        <w:spacing w:after="0"/>
        <w:ind w:firstLineChars="0"/>
        <w:rPr>
          <w:ins w:id="124" w:author="Akimoto Yosuke" w:date="2020-11-14T15:38:00Z"/>
        </w:rPr>
      </w:pPr>
      <w:ins w:id="125" w:author="Akimoto Yosuke" w:date="2020-11-14T14:52:00Z">
        <w:r w:rsidRPr="00F02AC2">
          <w:t>Rural 700MHz FDD NLOS O2I –</w:t>
        </w:r>
      </w:ins>
      <w:ins w:id="126" w:author="Akimoto Yosuke" w:date="2020-11-16T13:15:00Z">
        <w:r>
          <w:t xml:space="preserve"> </w:t>
        </w:r>
      </w:ins>
      <w:ins w:id="127" w:author="Akimoto Yosuke" w:date="2020-11-14T14:52:00Z">
        <w:r w:rsidRPr="00F02AC2">
          <w:t>3000</w:t>
        </w:r>
      </w:ins>
      <w:ins w:id="128" w:author="Akimoto Yosuke" w:date="2020-11-16T13:16:00Z">
        <w:r>
          <w:t xml:space="preserve"> </w:t>
        </w:r>
      </w:ins>
      <w:ins w:id="129" w:author="Akimoto Yosuke" w:date="2020-11-14T14:52:00Z">
        <w:r w:rsidRPr="00F02AC2">
          <w:t>m, 4000</w:t>
        </w:r>
      </w:ins>
      <w:ins w:id="130" w:author="Akimoto Yosuke" w:date="2020-11-16T13:16:00Z">
        <w:r>
          <w:t xml:space="preserve"> </w:t>
        </w:r>
      </w:ins>
      <w:ins w:id="131" w:author="Akimoto Yosuke" w:date="2020-11-14T14:52:00Z">
        <w:r w:rsidRPr="00F02AC2">
          <w:t>m for observation and 4000m for bottleneck identification</w:t>
        </w:r>
      </w:ins>
    </w:p>
    <w:p w14:paraId="6436DB12" w14:textId="77777777" w:rsidR="00DE353F" w:rsidRDefault="00DE353F" w:rsidP="00DE353F">
      <w:pPr>
        <w:pStyle w:val="ad"/>
        <w:numPr>
          <w:ilvl w:val="2"/>
          <w:numId w:val="26"/>
        </w:numPr>
        <w:spacing w:after="0"/>
        <w:ind w:firstLineChars="0"/>
        <w:rPr>
          <w:ins w:id="132" w:author="Akimoto Yosuke" w:date="2020-11-14T15:38:00Z"/>
        </w:rPr>
      </w:pPr>
      <w:ins w:id="133" w:author="Akimoto Yosuke" w:date="2020-11-14T14:52:00Z">
        <w:r>
          <w:t xml:space="preserve">Rural with long distance 4GHz TDD LOS O2O </w:t>
        </w:r>
      </w:ins>
      <w:ins w:id="134" w:author="Akimoto Yosuke" w:date="2020-11-16T13:16:00Z">
        <w:r>
          <w:t>–</w:t>
        </w:r>
      </w:ins>
      <w:ins w:id="135" w:author="Akimoto Yosuke" w:date="2020-11-14T14:52:00Z">
        <w:r>
          <w:t xml:space="preserve"> 12</w:t>
        </w:r>
      </w:ins>
      <w:ins w:id="136" w:author="Akimoto Yosuke" w:date="2020-11-16T13:16:00Z">
        <w:r>
          <w:t xml:space="preserve"> </w:t>
        </w:r>
      </w:ins>
      <w:ins w:id="137" w:author="Akimoto Yosuke" w:date="2020-11-14T14:52:00Z">
        <w:r>
          <w:t>km for observation and bottleneck identification</w:t>
        </w:r>
      </w:ins>
    </w:p>
    <w:p w14:paraId="277F3EF9" w14:textId="77777777" w:rsidR="00DE353F" w:rsidRPr="005368F0" w:rsidRDefault="00DE353F" w:rsidP="00DE353F">
      <w:pPr>
        <w:pStyle w:val="ad"/>
        <w:numPr>
          <w:ilvl w:val="1"/>
          <w:numId w:val="26"/>
        </w:numPr>
        <w:spacing w:after="0"/>
        <w:ind w:firstLineChars="0"/>
        <w:rPr>
          <w:ins w:id="138" w:author="Akimoto Yosuke" w:date="2020-11-14T15:38:00Z"/>
        </w:rPr>
      </w:pPr>
      <w:ins w:id="139" w:author="Akimoto Yosuke" w:date="2020-11-14T14:52:00Z">
        <w:r w:rsidRPr="00F35E97">
          <w:t xml:space="preserve">For FR2, </w:t>
        </w:r>
      </w:ins>
    </w:p>
    <w:p w14:paraId="579F8C7B" w14:textId="77777777" w:rsidR="00DE353F" w:rsidRDefault="00DE353F" w:rsidP="00DE353F">
      <w:pPr>
        <w:pStyle w:val="ad"/>
        <w:numPr>
          <w:ilvl w:val="2"/>
          <w:numId w:val="26"/>
        </w:numPr>
        <w:spacing w:after="0"/>
        <w:ind w:firstLineChars="0"/>
        <w:rPr>
          <w:ins w:id="140" w:author="Nokia/NSB" w:date="2020-11-16T14:39:00Z"/>
        </w:rPr>
      </w:pPr>
      <w:ins w:id="141" w:author="Nokia/NSB" w:date="2020-11-16T14:38:00Z">
        <w:r w:rsidRPr="005368F0">
          <w:t>Urban 28GHz</w:t>
        </w:r>
      </w:ins>
      <w:ins w:id="142" w:author="Nokia/NSB" w:date="2020-11-16T14:39:00Z">
        <w:r w:rsidRPr="005368F0">
          <w:t xml:space="preserve"> </w:t>
        </w:r>
      </w:ins>
      <w:ins w:id="143" w:author="Nokia/NSB" w:date="2020-11-16T18:56:00Z">
        <w:r>
          <w:t xml:space="preserve">TDD </w:t>
        </w:r>
      </w:ins>
      <w:ins w:id="144" w:author="Nokia/NSB" w:date="2020-11-16T14:39:00Z">
        <w:r w:rsidRPr="005368F0">
          <w:t>– 200m for observation and bottleneck identification</w:t>
        </w:r>
      </w:ins>
    </w:p>
    <w:p w14:paraId="1EDD231A" w14:textId="77777777" w:rsidR="00DE353F" w:rsidRDefault="00DE353F" w:rsidP="00DE353F">
      <w:pPr>
        <w:pStyle w:val="ad"/>
        <w:numPr>
          <w:ilvl w:val="2"/>
          <w:numId w:val="26"/>
        </w:numPr>
        <w:spacing w:after="0"/>
        <w:ind w:firstLineChars="0"/>
        <w:rPr>
          <w:ins w:id="145" w:author="Akimoto Yosuke" w:date="2020-11-14T15:38:00Z"/>
        </w:rPr>
      </w:pPr>
      <w:ins w:id="146" w:author="Nokia/NSB" w:date="2020-11-16T14:39:00Z">
        <w:r>
          <w:t xml:space="preserve">Indoor 28 GHz TDD </w:t>
        </w:r>
      </w:ins>
      <w:ins w:id="147" w:author="Nokia/NSB" w:date="2020-11-16T14:40:00Z">
        <w:r w:rsidRPr="00283308">
          <w:t>–</w:t>
        </w:r>
        <w:r>
          <w:t xml:space="preserve"> 20m for observation and bottleneck identification</w:t>
        </w:r>
      </w:ins>
      <w:ins w:id="148" w:author="Nokia/NSB" w:date="2020-11-16T14:39:00Z">
        <w:r>
          <w:t xml:space="preserve"> </w:t>
        </w:r>
      </w:ins>
    </w:p>
    <w:p w14:paraId="24985CD0" w14:textId="77777777" w:rsidR="00DE353F" w:rsidRPr="005368F0" w:rsidRDefault="00DE353F" w:rsidP="00DE353F">
      <w:pPr>
        <w:pStyle w:val="ad"/>
        <w:numPr>
          <w:ilvl w:val="0"/>
          <w:numId w:val="26"/>
        </w:numPr>
        <w:spacing w:after="0"/>
        <w:ind w:firstLineChars="0"/>
        <w:rPr>
          <w:ins w:id="149" w:author="Akimoto Yosuke" w:date="2020-11-14T15:38:00Z"/>
        </w:rPr>
      </w:pPr>
      <w:ins w:id="150" w:author="Akimoto Yosuke" w:date="2020-11-14T14:40:00Z">
        <w:r w:rsidRPr="005368F0">
          <w:rPr>
            <w:kern w:val="2"/>
            <w:lang w:eastAsia="ja-JP"/>
          </w:rPr>
          <w:t xml:space="preserve">The following formula is used to convert an </w:t>
        </w:r>
        <w:r w:rsidRPr="000A238A">
          <w:rPr>
            <w:kern w:val="2"/>
            <w:lang w:eastAsia="ja-JP"/>
          </w:rPr>
          <w:t>ISD value to a target MPL value</w:t>
        </w:r>
        <w:r w:rsidRPr="005368F0">
          <w:rPr>
            <w:kern w:val="2"/>
            <w:lang w:eastAsia="ja-JP"/>
          </w:rPr>
          <w:t>:</w:t>
        </w:r>
      </w:ins>
    </w:p>
    <w:p w14:paraId="042D4C2B" w14:textId="7FF74A08" w:rsidR="00DE353F" w:rsidRPr="00A201BF" w:rsidRDefault="00DE353F" w:rsidP="00DE353F">
      <w:pPr>
        <w:pStyle w:val="ad"/>
        <w:numPr>
          <w:ilvl w:val="1"/>
          <w:numId w:val="26"/>
        </w:numPr>
        <w:spacing w:after="0"/>
        <w:ind w:firstLineChars="0"/>
        <w:rPr>
          <w:ins w:id="151" w:author="Microsoft Office ユーザー" w:date="2020-11-17T07:13:00Z"/>
        </w:rPr>
      </w:pPr>
      <w:ins w:id="152" w:author="Microsoft Office ユーザー" w:date="2020-11-17T07:13:00Z">
        <w:r w:rsidRPr="005368F0">
          <w:rPr>
            <w:kern w:val="2"/>
            <w:lang w:eastAsia="ja-JP"/>
          </w:rPr>
          <w:t>For urban scenarios</w:t>
        </w:r>
        <w:r>
          <w:rPr>
            <w:kern w:val="2"/>
            <w:lang w:eastAsia="ja-JP"/>
          </w:rPr>
          <w:t xml:space="preserve"> with </w:t>
        </w:r>
        <m:oMath>
          <m:r>
            <w:rPr>
              <w:rFonts w:ascii="Cambria Math" w:hAnsi="Cambria Math"/>
              <w:kern w:val="2"/>
              <w:lang w:eastAsia="ja-JP"/>
            </w:rPr>
            <m:t>0.5GHz≤</m:t>
          </m:r>
          <m:sSub>
            <m:sSubPr>
              <m:ctrlPr>
                <w:rPr>
                  <w:rFonts w:ascii="Cambria Math" w:hAnsi="Cambria Math"/>
                  <w:i/>
                  <w:kern w:val="2"/>
                  <w:lang w:eastAsia="ja-JP"/>
                </w:rPr>
              </m:ctrlPr>
            </m:sSubPr>
            <m:e>
              <m:r>
                <w:rPr>
                  <w:rFonts w:ascii="Cambria Math" w:hAnsi="Cambria Math"/>
                  <w:kern w:val="2"/>
                  <w:lang w:eastAsia="ja-JP"/>
                </w:rPr>
                <m:t>f</m:t>
              </m:r>
            </m:e>
            <m:sub>
              <m:r>
                <w:rPr>
                  <w:rFonts w:ascii="Cambria Math" w:hAnsi="Cambria Math"/>
                  <w:kern w:val="2"/>
                  <w:lang w:eastAsia="ja-JP"/>
                </w:rPr>
                <m:t>c</m:t>
              </m:r>
            </m:sub>
          </m:sSub>
          <m:r>
            <w:rPr>
              <w:rFonts w:ascii="Cambria Math" w:hAnsi="Cambria Math"/>
              <w:kern w:val="2"/>
              <w:lang w:eastAsia="ja-JP"/>
            </w:rPr>
            <m:t xml:space="preserve">≤6GHz, </m:t>
          </m:r>
        </m:oMath>
        <w:r>
          <w:rPr>
            <w:kern w:val="2"/>
            <w:lang w:eastAsia="ja-JP"/>
          </w:rPr>
          <w:t>(based on UMA_</w:t>
        </w:r>
        <w:r w:rsidRPr="00A201BF">
          <w:rPr>
            <w:kern w:val="2"/>
            <w:lang w:eastAsia="ja-JP"/>
          </w:rPr>
          <w:t xml:space="preserve">A NLOS model in </w:t>
        </w:r>
        <w:r w:rsidRPr="00DE353F">
          <w:rPr>
            <w:kern w:val="2"/>
            <w:lang w:eastAsia="ja-JP"/>
            <w:rPrChange w:id="153" w:author="China Telecom" w:date="2020-11-20T19:12:00Z">
              <w:rPr>
                <w:kern w:val="2"/>
                <w:highlight w:val="yellow"/>
                <w:lang w:eastAsia="ja-JP"/>
              </w:rPr>
            </w:rPrChange>
          </w:rPr>
          <w:t>[</w:t>
        </w:r>
        <w:del w:id="154" w:author="China Telecom" w:date="2020-11-20T19:11:00Z">
          <w:r w:rsidRPr="00DE353F" w:rsidDel="00DE353F">
            <w:rPr>
              <w:kern w:val="2"/>
              <w:lang w:eastAsia="ja-JP"/>
              <w:rPrChange w:id="155" w:author="China Telecom" w:date="2020-11-20T19:12:00Z">
                <w:rPr>
                  <w:kern w:val="2"/>
                  <w:highlight w:val="yellow"/>
                  <w:lang w:eastAsia="ja-JP"/>
                </w:rPr>
              </w:rPrChange>
            </w:rPr>
            <w:delText>ref-X</w:delText>
          </w:r>
        </w:del>
      </w:ins>
      <w:ins w:id="156" w:author="China Telecom" w:date="2020-11-20T19:11:00Z">
        <w:r w:rsidRPr="00DE353F">
          <w:rPr>
            <w:kern w:val="2"/>
            <w:lang w:eastAsia="ja-JP"/>
            <w:rPrChange w:id="157" w:author="China Telecom" w:date="2020-11-20T19:12:00Z">
              <w:rPr>
                <w:kern w:val="2"/>
                <w:highlight w:val="yellow"/>
                <w:lang w:eastAsia="ja-JP"/>
              </w:rPr>
            </w:rPrChange>
          </w:rPr>
          <w:t>3</w:t>
        </w:r>
      </w:ins>
      <w:ins w:id="158" w:author="Microsoft Office ユーザー" w:date="2020-11-17T07:13:00Z">
        <w:r w:rsidRPr="00DE353F">
          <w:rPr>
            <w:kern w:val="2"/>
            <w:lang w:eastAsia="ja-JP"/>
            <w:rPrChange w:id="159" w:author="China Telecom" w:date="2020-11-20T19:12:00Z">
              <w:rPr>
                <w:kern w:val="2"/>
                <w:highlight w:val="yellow"/>
                <w:lang w:eastAsia="ja-JP"/>
              </w:rPr>
            </w:rPrChange>
          </w:rPr>
          <w:t>]</w:t>
        </w:r>
        <w:r w:rsidRPr="00A201BF">
          <w:rPr>
            <w:kern w:val="2"/>
            <w:lang w:eastAsia="ja-JP"/>
          </w:rPr>
          <w:t xml:space="preserve">), </w:t>
        </w:r>
      </w:ins>
    </w:p>
    <w:p w14:paraId="58CFAE5D" w14:textId="77777777" w:rsidR="00DE353F" w:rsidRPr="00A201BF" w:rsidRDefault="00DE353F" w:rsidP="00DE353F">
      <w:pPr>
        <w:pStyle w:val="ad"/>
        <w:numPr>
          <w:ilvl w:val="2"/>
          <w:numId w:val="26"/>
        </w:numPr>
        <w:spacing w:after="0"/>
        <w:ind w:firstLineChars="0"/>
        <w:rPr>
          <w:ins w:id="160" w:author="Microsoft Office ユーザー" w:date="2020-11-17T07:13:00Z"/>
        </w:rPr>
      </w:pPr>
      <m:oMath>
        <m:r>
          <w:ins w:id="161" w:author="Microsoft Office ユーザー" w:date="2020-11-17T07:13:00Z">
            <m:rPr>
              <m:sty m:val="p"/>
            </m:rPr>
            <w:rPr>
              <w:rFonts w:ascii="Cambria Math" w:hAnsi="Cambria Math"/>
            </w:rPr>
            <m:t xml:space="preserve">Target MPL </m:t>
          </w:ins>
        </m:r>
        <m:d>
          <m:dPr>
            <m:ctrlPr>
              <w:ins w:id="162" w:author="Microsoft Office ユーザー" w:date="2020-11-17T07:13:00Z">
                <w:rPr>
                  <w:rFonts w:ascii="Cambria Math" w:hAnsi="Cambria Math"/>
                </w:rPr>
              </w:ins>
            </m:ctrlPr>
          </m:dPr>
          <m:e>
            <m:r>
              <w:ins w:id="163" w:author="Microsoft Office ユーザー" w:date="2020-11-17T07:13:00Z">
                <m:rPr>
                  <m:sty m:val="p"/>
                </m:rPr>
                <w:rPr>
                  <w:rFonts w:ascii="Cambria Math" w:hAnsi="Cambria Math"/>
                </w:rPr>
                <m:t>dB</m:t>
              </w:ins>
            </m:r>
          </m:e>
        </m:d>
        <m:r>
          <w:ins w:id="164" w:author="Microsoft Office ユーザー" w:date="2020-11-17T07:13:00Z">
            <w:rPr>
              <w:rFonts w:ascii="Cambria Math" w:hAnsi="Cambria Math"/>
            </w:rPr>
            <m:t>=</m:t>
          </w:ins>
        </m:r>
        <m:r>
          <w:ins w:id="165" w:author="Microsoft Office ユーザー" w:date="2020-11-17T07:13:00Z">
            <m:rPr>
              <m:sty m:val="p"/>
            </m:rPr>
            <w:rPr>
              <w:rFonts w:ascii="Cambria Math" w:hAnsi="Cambria Math"/>
            </w:rPr>
            <m:t>161.04</m:t>
          </w:ins>
        </m:r>
        <m:r>
          <w:ins w:id="166" w:author="Microsoft Office ユーザー" w:date="2020-11-17T07:13:00Z">
            <m:rPr>
              <m:sty m:val="p"/>
            </m:rPr>
            <w:rPr>
              <w:rFonts w:ascii="Cambria Math" w:hAnsi="Cambria Math" w:hint="eastAsia"/>
            </w:rPr>
            <m:t>-</m:t>
          </w:ins>
        </m:r>
        <m:r>
          <w:ins w:id="167" w:author="Microsoft Office ユーザー" w:date="2020-11-17T07:13:00Z">
            <m:rPr>
              <m:sty m:val="p"/>
            </m:rPr>
            <w:rPr>
              <w:rFonts w:ascii="Cambria Math" w:hAnsi="Cambria Math"/>
            </w:rPr>
            <m:t>7.1∙</m:t>
          </w:ins>
        </m:r>
        <m:sSub>
          <m:sSubPr>
            <m:ctrlPr>
              <w:ins w:id="168" w:author="Microsoft Office ユーザー" w:date="2020-11-17T07:13:00Z">
                <w:rPr>
                  <w:rFonts w:ascii="Cambria Math" w:hAnsi="Cambria Math"/>
                </w:rPr>
              </w:ins>
            </m:ctrlPr>
          </m:sSubPr>
          <m:e>
            <m:r>
              <w:ins w:id="169" w:author="Microsoft Office ユーザー" w:date="2020-11-17T07:13:00Z">
                <m:rPr>
                  <m:sty m:val="p"/>
                </m:rPr>
                <w:rPr>
                  <w:rFonts w:ascii="Cambria Math" w:hAnsi="Cambria Math"/>
                </w:rPr>
                <m:t>log</m:t>
              </w:ins>
            </m:r>
          </m:e>
          <m:sub>
            <m:r>
              <w:ins w:id="170" w:author="Microsoft Office ユーザー" w:date="2020-11-17T07:13:00Z">
                <w:rPr>
                  <w:rFonts w:ascii="Cambria Math" w:hAnsi="Cambria Math"/>
                </w:rPr>
                <m:t>10</m:t>
              </w:ins>
            </m:r>
          </m:sub>
        </m:sSub>
        <m:d>
          <m:dPr>
            <m:ctrlPr>
              <w:ins w:id="171" w:author="Microsoft Office ユーザー" w:date="2020-11-17T07:13:00Z">
                <w:rPr>
                  <w:rFonts w:ascii="Cambria Math" w:hAnsi="Cambria Math"/>
                </w:rPr>
              </w:ins>
            </m:ctrlPr>
          </m:dPr>
          <m:e>
            <m:r>
              <w:ins w:id="172" w:author="Microsoft Office ユーザー" w:date="2020-11-17T07:13:00Z">
                <w:rPr>
                  <w:rFonts w:ascii="Cambria Math" w:hAnsi="Cambria Math"/>
                </w:rPr>
                <m:t>W</m:t>
              </w:ins>
            </m:r>
          </m:e>
        </m:d>
        <m:r>
          <w:ins w:id="173" w:author="Microsoft Office ユーザー" w:date="2020-11-17T07:13:00Z">
            <m:rPr>
              <m:sty m:val="p"/>
            </m:rPr>
            <w:rPr>
              <w:rFonts w:ascii="Cambria Math" w:hAnsi="Cambria Math"/>
            </w:rPr>
            <m:t>+7.5∙</m:t>
          </w:ins>
        </m:r>
        <m:sSub>
          <m:sSubPr>
            <m:ctrlPr>
              <w:ins w:id="174" w:author="Microsoft Office ユーザー" w:date="2020-11-17T07:13:00Z">
                <w:rPr>
                  <w:rFonts w:ascii="Cambria Math" w:hAnsi="Cambria Math"/>
                </w:rPr>
              </w:ins>
            </m:ctrlPr>
          </m:sSubPr>
          <m:e>
            <m:r>
              <w:ins w:id="175" w:author="Microsoft Office ユーザー" w:date="2020-11-17T07:13:00Z">
                <m:rPr>
                  <m:sty m:val="p"/>
                </m:rPr>
                <w:rPr>
                  <w:rFonts w:ascii="Cambria Math" w:hAnsi="Cambria Math"/>
                </w:rPr>
                <m:t>log</m:t>
              </w:ins>
            </m:r>
          </m:e>
          <m:sub>
            <m:r>
              <w:ins w:id="176" w:author="Microsoft Office ユーザー" w:date="2020-11-17T07:13:00Z">
                <w:rPr>
                  <w:rFonts w:ascii="Cambria Math" w:hAnsi="Cambria Math"/>
                </w:rPr>
                <m:t>10</m:t>
              </w:ins>
            </m:r>
          </m:sub>
        </m:sSub>
        <m:d>
          <m:dPr>
            <m:ctrlPr>
              <w:ins w:id="177" w:author="Microsoft Office ユーザー" w:date="2020-11-17T07:13:00Z">
                <w:rPr>
                  <w:rFonts w:ascii="Cambria Math" w:hAnsi="Cambria Math"/>
                </w:rPr>
              </w:ins>
            </m:ctrlPr>
          </m:dPr>
          <m:e>
            <m:r>
              <w:ins w:id="178" w:author="Microsoft Office ユーザー" w:date="2020-11-17T07:13:00Z">
                <w:rPr>
                  <w:rFonts w:ascii="Cambria Math" w:hAnsi="Cambria Math"/>
                </w:rPr>
                <m:t>h</m:t>
              </w:ins>
            </m:r>
          </m:e>
        </m:d>
        <m:r>
          <w:ins w:id="179" w:author="Microsoft Office ユーザー" w:date="2020-11-17T07:13:00Z">
            <m:rPr>
              <m:sty m:val="p"/>
            </m:rPr>
            <w:rPr>
              <w:rFonts w:ascii="Cambria Math" w:hAnsi="Cambria Math" w:hint="eastAsia"/>
            </w:rPr>
            <m:t>-</m:t>
          </w:ins>
        </m:r>
        <m:d>
          <m:dPr>
            <m:ctrlPr>
              <w:ins w:id="180" w:author="Microsoft Office ユーザー" w:date="2020-11-17T07:13:00Z">
                <w:rPr>
                  <w:rFonts w:ascii="Cambria Math" w:hAnsi="Cambria Math"/>
                </w:rPr>
              </w:ins>
            </m:ctrlPr>
          </m:dPr>
          <m:e>
            <m:r>
              <w:ins w:id="181" w:author="Microsoft Office ユーザー" w:date="2020-11-17T07:13:00Z">
                <m:rPr>
                  <m:sty m:val="p"/>
                </m:rPr>
                <w:rPr>
                  <w:rFonts w:ascii="Cambria Math" w:hAnsi="Cambria Math"/>
                </w:rPr>
                <m:t>24.37</m:t>
              </w:ins>
            </m:r>
            <m:r>
              <w:ins w:id="182" w:author="Microsoft Office ユーザー" w:date="2020-11-17T07:13:00Z">
                <m:rPr>
                  <m:sty m:val="p"/>
                </m:rPr>
                <w:rPr>
                  <w:rFonts w:ascii="Cambria Math" w:hAnsi="Cambria Math" w:hint="eastAsia"/>
                </w:rPr>
                <m:t>-</m:t>
              </w:ins>
            </m:r>
            <m:r>
              <w:ins w:id="183" w:author="Microsoft Office ユーザー" w:date="2020-11-17T07:13:00Z">
                <m:rPr>
                  <m:sty m:val="p"/>
                </m:rPr>
                <w:rPr>
                  <w:rFonts w:ascii="Cambria Math" w:hAnsi="Cambria Math"/>
                </w:rPr>
                <m:t>3.7∙</m:t>
              </w:ins>
            </m:r>
            <m:sSup>
              <m:sSupPr>
                <m:ctrlPr>
                  <w:ins w:id="184" w:author="Microsoft Office ユーザー" w:date="2020-11-17T07:13:00Z">
                    <w:rPr>
                      <w:rFonts w:ascii="Cambria Math" w:hAnsi="Cambria Math"/>
                      <w:i/>
                    </w:rPr>
                  </w:ins>
                </m:ctrlPr>
              </m:sSupPr>
              <m:e>
                <m:d>
                  <m:dPr>
                    <m:ctrlPr>
                      <w:ins w:id="185" w:author="Microsoft Office ユーザー" w:date="2020-11-17T07:13:00Z">
                        <w:rPr>
                          <w:rFonts w:ascii="Cambria Math" w:hAnsi="Cambria Math"/>
                          <w:i/>
                        </w:rPr>
                      </w:ins>
                    </m:ctrlPr>
                  </m:dPr>
                  <m:e>
                    <m:f>
                      <m:fPr>
                        <m:type m:val="lin"/>
                        <m:ctrlPr>
                          <w:ins w:id="186" w:author="Microsoft Office ユーザー" w:date="2020-11-17T07:13:00Z">
                            <w:rPr>
                              <w:rFonts w:ascii="Cambria Math" w:hAnsi="Cambria Math"/>
                            </w:rPr>
                          </w:ins>
                        </m:ctrlPr>
                      </m:fPr>
                      <m:num>
                        <m:r>
                          <w:ins w:id="187" w:author="Microsoft Office ユーザー" w:date="2020-11-17T07:13:00Z">
                            <w:rPr>
                              <w:rFonts w:ascii="Cambria Math" w:hAnsi="Cambria Math"/>
                            </w:rPr>
                            <m:t>h</m:t>
                          </w:ins>
                        </m:r>
                        <m:ctrlPr>
                          <w:ins w:id="188" w:author="Microsoft Office ユーザー" w:date="2020-11-17T07:13:00Z">
                            <w:rPr>
                              <w:rFonts w:ascii="Cambria Math" w:hAnsi="Cambria Math"/>
                              <w:i/>
                            </w:rPr>
                          </w:ins>
                        </m:ctrlPr>
                      </m:num>
                      <m:den>
                        <m:sSub>
                          <m:sSubPr>
                            <m:ctrlPr>
                              <w:ins w:id="189" w:author="Microsoft Office ユーザー" w:date="2020-11-17T07:13:00Z">
                                <w:rPr>
                                  <w:rFonts w:ascii="Cambria Math" w:hAnsi="Cambria Math"/>
                                </w:rPr>
                              </w:ins>
                            </m:ctrlPr>
                          </m:sSubPr>
                          <m:e>
                            <m:r>
                              <w:ins w:id="190" w:author="Microsoft Office ユーザー" w:date="2020-11-17T07:13:00Z">
                                <w:rPr>
                                  <w:rFonts w:ascii="Cambria Math" w:hAnsi="Cambria Math"/>
                                </w:rPr>
                                <m:t>h</m:t>
                              </w:ins>
                            </m:r>
                          </m:e>
                          <m:sub>
                            <m:r>
                              <w:ins w:id="191" w:author="Microsoft Office ユーザー" w:date="2020-11-17T07:13:00Z">
                                <m:rPr>
                                  <m:sty m:val="p"/>
                                </m:rPr>
                                <w:rPr>
                                  <w:rFonts w:ascii="Cambria Math" w:hAnsi="Cambria Math"/>
                                </w:rPr>
                                <m:t>BS</m:t>
                              </w:ins>
                            </m:r>
                          </m:sub>
                        </m:sSub>
                      </m:den>
                    </m:f>
                  </m:e>
                </m:d>
              </m:e>
              <m:sup>
                <m:r>
                  <w:ins w:id="192" w:author="Microsoft Office ユーザー" w:date="2020-11-17T07:13:00Z">
                    <w:rPr>
                      <w:rFonts w:ascii="Cambria Math" w:hAnsi="Cambria Math"/>
                    </w:rPr>
                    <m:t>2</m:t>
                  </w:ins>
                </m:r>
              </m:sup>
            </m:sSup>
          </m:e>
        </m:d>
        <m:r>
          <w:ins w:id="193" w:author="Microsoft Office ユーザー" w:date="2020-11-17T07:13:00Z">
            <m:rPr>
              <m:sty m:val="p"/>
            </m:rPr>
            <w:rPr>
              <w:rFonts w:ascii="Cambria Math" w:hAnsi="Cambria Math"/>
            </w:rPr>
            <m:t>∙</m:t>
          </w:ins>
        </m:r>
        <m:sSub>
          <m:sSubPr>
            <m:ctrlPr>
              <w:ins w:id="194" w:author="Microsoft Office ユーザー" w:date="2020-11-17T07:13:00Z">
                <w:rPr>
                  <w:rFonts w:ascii="Cambria Math" w:hAnsi="Cambria Math"/>
                </w:rPr>
              </w:ins>
            </m:ctrlPr>
          </m:sSubPr>
          <m:e>
            <m:r>
              <w:ins w:id="195" w:author="Microsoft Office ユーザー" w:date="2020-11-17T07:13:00Z">
                <m:rPr>
                  <m:sty m:val="p"/>
                </m:rPr>
                <w:rPr>
                  <w:rFonts w:ascii="Cambria Math" w:hAnsi="Cambria Math"/>
                </w:rPr>
                <m:t>log</m:t>
              </w:ins>
            </m:r>
          </m:e>
          <m:sub>
            <m:r>
              <w:ins w:id="196" w:author="Microsoft Office ユーザー" w:date="2020-11-17T07:13:00Z">
                <w:rPr>
                  <w:rFonts w:ascii="Cambria Math" w:hAnsi="Cambria Math"/>
                </w:rPr>
                <m:t>10</m:t>
              </w:ins>
            </m:r>
          </m:sub>
        </m:sSub>
        <m:d>
          <m:dPr>
            <m:ctrlPr>
              <w:ins w:id="197" w:author="Microsoft Office ユーザー" w:date="2020-11-17T07:13:00Z">
                <w:rPr>
                  <w:rFonts w:ascii="Cambria Math" w:hAnsi="Cambria Math"/>
                </w:rPr>
              </w:ins>
            </m:ctrlPr>
          </m:dPr>
          <m:e>
            <m:sSub>
              <m:sSubPr>
                <m:ctrlPr>
                  <w:ins w:id="198" w:author="Microsoft Office ユーザー" w:date="2020-11-17T07:13:00Z">
                    <w:rPr>
                      <w:rFonts w:ascii="Cambria Math" w:hAnsi="Cambria Math"/>
                    </w:rPr>
                  </w:ins>
                </m:ctrlPr>
              </m:sSubPr>
              <m:e>
                <m:r>
                  <w:ins w:id="199" w:author="Microsoft Office ユーザー" w:date="2020-11-17T07:13:00Z">
                    <w:rPr>
                      <w:rFonts w:ascii="Cambria Math" w:hAnsi="Cambria Math"/>
                    </w:rPr>
                    <m:t>h</m:t>
                  </w:ins>
                </m:r>
              </m:e>
              <m:sub>
                <m:r>
                  <w:ins w:id="200" w:author="Microsoft Office ユーザー" w:date="2020-11-17T07:13:00Z">
                    <m:rPr>
                      <m:sty m:val="p"/>
                    </m:rPr>
                    <w:rPr>
                      <w:rFonts w:ascii="Cambria Math" w:hAnsi="Cambria Math"/>
                    </w:rPr>
                    <m:t>BS</m:t>
                  </w:ins>
                </m:r>
              </m:sub>
            </m:sSub>
          </m:e>
        </m:d>
        <m:r>
          <w:ins w:id="201" w:author="Microsoft Office ユーザー" w:date="2020-11-17T07:13:00Z">
            <m:rPr>
              <m:sty m:val="p"/>
            </m:rPr>
            <w:rPr>
              <w:rFonts w:ascii="Cambria Math" w:hAnsi="Cambria Math"/>
            </w:rPr>
            <m:t>+</m:t>
          </w:ins>
        </m:r>
        <m:d>
          <m:dPr>
            <m:ctrlPr>
              <w:ins w:id="202" w:author="Microsoft Office ユーザー" w:date="2020-11-17T07:13:00Z">
                <w:rPr>
                  <w:rFonts w:ascii="Cambria Math" w:hAnsi="Cambria Math"/>
                </w:rPr>
              </w:ins>
            </m:ctrlPr>
          </m:dPr>
          <m:e>
            <m:r>
              <w:ins w:id="203" w:author="Microsoft Office ユーザー" w:date="2020-11-17T07:13:00Z">
                <m:rPr>
                  <m:sty m:val="p"/>
                </m:rPr>
                <w:rPr>
                  <w:rFonts w:ascii="Cambria Math" w:hAnsi="Cambria Math"/>
                </w:rPr>
                <m:t>43.42</m:t>
              </w:ins>
            </m:r>
            <m:r>
              <w:ins w:id="204" w:author="Microsoft Office ユーザー" w:date="2020-11-17T07:13:00Z">
                <m:rPr>
                  <m:sty m:val="p"/>
                </m:rPr>
                <w:rPr>
                  <w:rFonts w:ascii="Cambria Math" w:hAnsi="Cambria Math" w:hint="eastAsia"/>
                </w:rPr>
                <m:t>-</m:t>
              </w:ins>
            </m:r>
            <m:r>
              <w:ins w:id="205" w:author="Microsoft Office ユーザー" w:date="2020-11-17T07:13:00Z">
                <m:rPr>
                  <m:sty m:val="p"/>
                </m:rPr>
                <w:rPr>
                  <w:rFonts w:ascii="Cambria Math" w:hAnsi="Cambria Math"/>
                </w:rPr>
                <m:t>3.1∙</m:t>
              </w:ins>
            </m:r>
            <m:sSub>
              <m:sSubPr>
                <m:ctrlPr>
                  <w:ins w:id="206" w:author="Microsoft Office ユーザー" w:date="2020-11-17T07:13:00Z">
                    <w:rPr>
                      <w:rFonts w:ascii="Cambria Math" w:hAnsi="Cambria Math"/>
                    </w:rPr>
                  </w:ins>
                </m:ctrlPr>
              </m:sSubPr>
              <m:e>
                <m:r>
                  <w:ins w:id="207" w:author="Microsoft Office ユーザー" w:date="2020-11-17T07:13:00Z">
                    <m:rPr>
                      <m:sty m:val="p"/>
                    </m:rPr>
                    <w:rPr>
                      <w:rFonts w:ascii="Cambria Math" w:hAnsi="Cambria Math"/>
                    </w:rPr>
                    <m:t>log</m:t>
                  </w:ins>
                </m:r>
              </m:e>
              <m:sub>
                <m:r>
                  <w:ins w:id="208" w:author="Microsoft Office ユーザー" w:date="2020-11-17T07:13:00Z">
                    <w:rPr>
                      <w:rFonts w:ascii="Cambria Math" w:hAnsi="Cambria Math"/>
                    </w:rPr>
                    <m:t>10</m:t>
                  </w:ins>
                </m:r>
              </m:sub>
            </m:sSub>
            <m:d>
              <m:dPr>
                <m:ctrlPr>
                  <w:ins w:id="209" w:author="Microsoft Office ユーザー" w:date="2020-11-17T07:13:00Z">
                    <w:rPr>
                      <w:rFonts w:ascii="Cambria Math" w:hAnsi="Cambria Math"/>
                    </w:rPr>
                  </w:ins>
                </m:ctrlPr>
              </m:dPr>
              <m:e>
                <m:sSub>
                  <m:sSubPr>
                    <m:ctrlPr>
                      <w:ins w:id="210" w:author="Microsoft Office ユーザー" w:date="2020-11-17T07:13:00Z">
                        <w:rPr>
                          <w:rFonts w:ascii="Cambria Math" w:hAnsi="Cambria Math"/>
                        </w:rPr>
                      </w:ins>
                    </m:ctrlPr>
                  </m:sSubPr>
                  <m:e>
                    <m:r>
                      <w:ins w:id="211" w:author="Microsoft Office ユーザー" w:date="2020-11-17T07:13:00Z">
                        <w:rPr>
                          <w:rFonts w:ascii="Cambria Math" w:hAnsi="Cambria Math"/>
                        </w:rPr>
                        <m:t>h</m:t>
                      </w:ins>
                    </m:r>
                  </m:e>
                  <m:sub>
                    <m:r>
                      <w:ins w:id="212" w:author="Microsoft Office ユーザー" w:date="2020-11-17T07:13:00Z">
                        <m:rPr>
                          <m:sty m:val="p"/>
                        </m:rPr>
                        <w:rPr>
                          <w:rFonts w:ascii="Cambria Math" w:hAnsi="Cambria Math"/>
                        </w:rPr>
                        <m:t>BS</m:t>
                      </w:ins>
                    </m:r>
                  </m:sub>
                </m:sSub>
              </m:e>
            </m:d>
          </m:e>
        </m:d>
        <m:r>
          <w:ins w:id="213" w:author="Microsoft Office ユーザー" w:date="2020-11-17T07:13:00Z">
            <m:rPr>
              <m:sty m:val="p"/>
            </m:rPr>
            <w:rPr>
              <w:rFonts w:ascii="Cambria Math" w:hAnsi="Cambria Math"/>
            </w:rPr>
            <m:t>∙</m:t>
          </w:ins>
        </m:r>
        <m:d>
          <m:dPr>
            <m:ctrlPr>
              <w:ins w:id="214" w:author="Microsoft Office ユーザー" w:date="2020-11-17T07:13:00Z">
                <w:rPr>
                  <w:rFonts w:ascii="Cambria Math" w:hAnsi="Cambria Math"/>
                </w:rPr>
              </w:ins>
            </m:ctrlPr>
          </m:dPr>
          <m:e>
            <m:sSub>
              <m:sSubPr>
                <m:ctrlPr>
                  <w:ins w:id="215" w:author="Microsoft Office ユーザー" w:date="2020-11-17T07:13:00Z">
                    <w:rPr>
                      <w:rFonts w:ascii="Cambria Math" w:hAnsi="Cambria Math"/>
                    </w:rPr>
                  </w:ins>
                </m:ctrlPr>
              </m:sSubPr>
              <m:e>
                <m:r>
                  <w:ins w:id="216" w:author="Microsoft Office ユーザー" w:date="2020-11-17T07:13:00Z">
                    <m:rPr>
                      <m:sty m:val="p"/>
                    </m:rPr>
                    <w:rPr>
                      <w:rFonts w:ascii="Cambria Math" w:hAnsi="Cambria Math"/>
                    </w:rPr>
                    <m:t>log</m:t>
                  </w:ins>
                </m:r>
              </m:e>
              <m:sub>
                <m:r>
                  <w:ins w:id="217" w:author="Microsoft Office ユーザー" w:date="2020-11-17T07:13:00Z">
                    <w:rPr>
                      <w:rFonts w:ascii="Cambria Math" w:hAnsi="Cambria Math"/>
                    </w:rPr>
                    <m:t>10</m:t>
                  </w:ins>
                </m:r>
              </m:sub>
            </m:sSub>
            <m:d>
              <m:dPr>
                <m:ctrlPr>
                  <w:ins w:id="218" w:author="Microsoft Office ユーザー" w:date="2020-11-17T07:13:00Z">
                    <w:rPr>
                      <w:rFonts w:ascii="Cambria Math" w:hAnsi="Cambria Math"/>
                    </w:rPr>
                  </w:ins>
                </m:ctrlPr>
              </m:dPr>
              <m:e>
                <m:sSub>
                  <m:sSubPr>
                    <m:ctrlPr>
                      <w:ins w:id="219" w:author="Microsoft Office ユーザー" w:date="2020-11-17T07:13:00Z">
                        <w:rPr>
                          <w:rFonts w:ascii="Cambria Math" w:hAnsi="Cambria Math"/>
                        </w:rPr>
                      </w:ins>
                    </m:ctrlPr>
                  </m:sSubPr>
                  <m:e>
                    <m:r>
                      <w:ins w:id="220" w:author="Microsoft Office ユーザー" w:date="2020-11-17T07:13:00Z">
                        <w:rPr>
                          <w:rFonts w:ascii="Cambria Math" w:hAnsi="Cambria Math"/>
                        </w:rPr>
                        <m:t>d</m:t>
                      </w:ins>
                    </m:r>
                  </m:e>
                  <m:sub>
                    <m:r>
                      <w:ins w:id="221" w:author="Microsoft Office ユーザー" w:date="2020-11-17T07:13:00Z">
                        <m:rPr>
                          <m:sty m:val="p"/>
                        </m:rPr>
                        <w:rPr>
                          <w:rFonts w:ascii="Cambria Math" w:hAnsi="Cambria Math"/>
                        </w:rPr>
                        <m:t>3D</m:t>
                      </w:ins>
                    </m:r>
                  </m:sub>
                </m:sSub>
              </m:e>
            </m:d>
            <m:r>
              <w:ins w:id="222" w:author="Microsoft Office ユーザー" w:date="2020-11-17T07:13:00Z">
                <m:rPr>
                  <m:sty m:val="p"/>
                </m:rPr>
                <w:rPr>
                  <w:rFonts w:ascii="Cambria Math" w:hAnsi="Cambria Math" w:hint="eastAsia"/>
                </w:rPr>
                <m:t>-</m:t>
              </w:ins>
            </m:r>
            <m:r>
              <w:ins w:id="223" w:author="Microsoft Office ユーザー" w:date="2020-11-17T07:13:00Z">
                <m:rPr>
                  <m:sty m:val="p"/>
                </m:rPr>
                <w:rPr>
                  <w:rFonts w:ascii="Cambria Math" w:hAnsi="Cambria Math"/>
                </w:rPr>
                <m:t>3</m:t>
              </w:ins>
            </m:r>
          </m:e>
        </m:d>
        <m:r>
          <w:ins w:id="224" w:author="Microsoft Office ユーザー" w:date="2020-11-17T07:13:00Z">
            <m:rPr>
              <m:sty m:val="p"/>
            </m:rPr>
            <w:rPr>
              <w:rFonts w:ascii="Cambria Math" w:hAnsi="Cambria Math"/>
            </w:rPr>
            <m:t>+20∙</m:t>
          </w:ins>
        </m:r>
        <m:sSub>
          <m:sSubPr>
            <m:ctrlPr>
              <w:ins w:id="225" w:author="Microsoft Office ユーザー" w:date="2020-11-17T07:13:00Z">
                <w:rPr>
                  <w:rFonts w:ascii="Cambria Math" w:hAnsi="Cambria Math"/>
                </w:rPr>
              </w:ins>
            </m:ctrlPr>
          </m:sSubPr>
          <m:e>
            <m:r>
              <w:ins w:id="226" w:author="Microsoft Office ユーザー" w:date="2020-11-17T07:13:00Z">
                <m:rPr>
                  <m:sty m:val="p"/>
                </m:rPr>
                <w:rPr>
                  <w:rFonts w:ascii="Cambria Math" w:hAnsi="Cambria Math"/>
                </w:rPr>
                <m:t>log</m:t>
              </w:ins>
            </m:r>
          </m:e>
          <m:sub>
            <m:r>
              <w:ins w:id="227" w:author="Microsoft Office ユーザー" w:date="2020-11-17T07:13:00Z">
                <w:rPr>
                  <w:rFonts w:ascii="Cambria Math" w:hAnsi="Cambria Math"/>
                </w:rPr>
                <m:t>10</m:t>
              </w:ins>
            </m:r>
          </m:sub>
        </m:sSub>
        <m:d>
          <m:dPr>
            <m:ctrlPr>
              <w:ins w:id="228" w:author="Microsoft Office ユーザー" w:date="2020-11-17T07:13:00Z">
                <w:rPr>
                  <w:rFonts w:ascii="Cambria Math" w:hAnsi="Cambria Math"/>
                </w:rPr>
              </w:ins>
            </m:ctrlPr>
          </m:dPr>
          <m:e>
            <m:sSub>
              <m:sSubPr>
                <m:ctrlPr>
                  <w:ins w:id="229" w:author="Microsoft Office ユーザー" w:date="2020-11-17T07:13:00Z">
                    <w:rPr>
                      <w:rFonts w:ascii="Cambria Math" w:hAnsi="Cambria Math"/>
                    </w:rPr>
                  </w:ins>
                </m:ctrlPr>
              </m:sSubPr>
              <m:e>
                <m:r>
                  <w:ins w:id="230" w:author="Microsoft Office ユーザー" w:date="2020-11-17T07:13:00Z">
                    <w:rPr>
                      <w:rFonts w:ascii="Cambria Math" w:hAnsi="Cambria Math"/>
                    </w:rPr>
                    <m:t>f</m:t>
                  </w:ins>
                </m:r>
              </m:e>
              <m:sub>
                <m:r>
                  <w:ins w:id="231" w:author="Microsoft Office ユーザー" w:date="2020-11-17T07:13:00Z">
                    <m:rPr>
                      <m:sty m:val="p"/>
                    </m:rPr>
                    <w:rPr>
                      <w:rFonts w:ascii="Cambria Math" w:hAnsi="Cambria Math"/>
                    </w:rPr>
                    <m:t>c</m:t>
                  </w:ins>
                </m:r>
              </m:sub>
            </m:sSub>
          </m:e>
        </m:d>
        <m:r>
          <w:ins w:id="232" w:author="Microsoft Office ユーザー" w:date="2020-11-17T07:13:00Z">
            <m:rPr>
              <m:sty m:val="p"/>
            </m:rPr>
            <w:rPr>
              <w:rFonts w:ascii="Cambria Math" w:hAnsi="Cambria Math" w:hint="eastAsia"/>
            </w:rPr>
            <m:t>-</m:t>
          </w:ins>
        </m:r>
        <m:d>
          <m:dPr>
            <m:ctrlPr>
              <w:ins w:id="233" w:author="Microsoft Office ユーザー" w:date="2020-11-17T07:13:00Z">
                <w:rPr>
                  <w:rFonts w:ascii="Cambria Math" w:hAnsi="Cambria Math"/>
                </w:rPr>
              </w:ins>
            </m:ctrlPr>
          </m:dPr>
          <m:e>
            <m:r>
              <w:ins w:id="234" w:author="Microsoft Office ユーザー" w:date="2020-11-17T07:13:00Z">
                <m:rPr>
                  <m:sty m:val="p"/>
                </m:rPr>
                <w:rPr>
                  <w:rFonts w:ascii="Cambria Math" w:hAnsi="Cambria Math"/>
                </w:rPr>
                <m:t>3.2∙</m:t>
              </w:ins>
            </m:r>
            <m:sSup>
              <m:sSupPr>
                <m:ctrlPr>
                  <w:ins w:id="235" w:author="Microsoft Office ユーザー" w:date="2020-11-17T07:13:00Z">
                    <w:rPr>
                      <w:rFonts w:ascii="Cambria Math" w:hAnsi="Cambria Math"/>
                    </w:rPr>
                  </w:ins>
                </m:ctrlPr>
              </m:sSupPr>
              <m:e>
                <m:d>
                  <m:dPr>
                    <m:ctrlPr>
                      <w:ins w:id="236" w:author="Microsoft Office ユーザー" w:date="2020-11-17T07:13:00Z">
                        <w:rPr>
                          <w:rFonts w:ascii="Cambria Math" w:hAnsi="Cambria Math"/>
                        </w:rPr>
                      </w:ins>
                    </m:ctrlPr>
                  </m:dPr>
                  <m:e>
                    <m:sSub>
                      <m:sSubPr>
                        <m:ctrlPr>
                          <w:ins w:id="237" w:author="Microsoft Office ユーザー" w:date="2020-11-17T07:13:00Z">
                            <w:rPr>
                              <w:rFonts w:ascii="Cambria Math" w:hAnsi="Cambria Math"/>
                            </w:rPr>
                          </w:ins>
                        </m:ctrlPr>
                      </m:sSubPr>
                      <m:e>
                        <m:r>
                          <w:ins w:id="238" w:author="Microsoft Office ユーザー" w:date="2020-11-17T07:13:00Z">
                            <m:rPr>
                              <m:sty m:val="p"/>
                            </m:rPr>
                            <w:rPr>
                              <w:rFonts w:ascii="Cambria Math" w:hAnsi="Cambria Math"/>
                            </w:rPr>
                            <m:t>log</m:t>
                          </w:ins>
                        </m:r>
                      </m:e>
                      <m:sub>
                        <m:r>
                          <w:ins w:id="239" w:author="Microsoft Office ユーザー" w:date="2020-11-17T07:13:00Z">
                            <w:rPr>
                              <w:rFonts w:ascii="Cambria Math" w:hAnsi="Cambria Math"/>
                            </w:rPr>
                            <m:t>10</m:t>
                          </w:ins>
                        </m:r>
                      </m:sub>
                    </m:sSub>
                    <m:d>
                      <m:dPr>
                        <m:ctrlPr>
                          <w:ins w:id="240" w:author="Microsoft Office ユーザー" w:date="2020-11-17T07:13:00Z">
                            <w:rPr>
                              <w:rFonts w:ascii="Cambria Math" w:hAnsi="Cambria Math"/>
                            </w:rPr>
                          </w:ins>
                        </m:ctrlPr>
                      </m:dPr>
                      <m:e>
                        <m:r>
                          <w:ins w:id="241" w:author="Microsoft Office ユーザー" w:date="2020-11-17T07:13:00Z">
                            <w:rPr>
                              <w:rFonts w:ascii="Cambria Math" w:hAnsi="Cambria Math"/>
                            </w:rPr>
                            <m:t>11.75</m:t>
                          </w:ins>
                        </m:r>
                        <m:r>
                          <w:ins w:id="242" w:author="Microsoft Office ユーザー" w:date="2020-11-17T07:13:00Z">
                            <m:rPr>
                              <m:sty m:val="p"/>
                            </m:rPr>
                            <w:rPr>
                              <w:rFonts w:ascii="Cambria Math" w:hAnsi="Cambria Math"/>
                            </w:rPr>
                            <m:t>∙</m:t>
                          </w:ins>
                        </m:r>
                        <m:sSub>
                          <m:sSubPr>
                            <m:ctrlPr>
                              <w:ins w:id="243" w:author="Microsoft Office ユーザー" w:date="2020-11-17T07:13:00Z">
                                <w:rPr>
                                  <w:rFonts w:ascii="Cambria Math" w:hAnsi="Cambria Math"/>
                                </w:rPr>
                              </w:ins>
                            </m:ctrlPr>
                          </m:sSubPr>
                          <m:e>
                            <m:r>
                              <w:ins w:id="244" w:author="Microsoft Office ユーザー" w:date="2020-11-17T07:13:00Z">
                                <w:rPr>
                                  <w:rFonts w:ascii="Cambria Math" w:hAnsi="Cambria Math"/>
                                </w:rPr>
                                <m:t>h</m:t>
                              </w:ins>
                            </m:r>
                          </m:e>
                          <m:sub>
                            <m:r>
                              <w:ins w:id="245" w:author="Microsoft Office ユーザー" w:date="2020-11-17T07:13:00Z">
                                <m:rPr>
                                  <m:sty m:val="p"/>
                                </m:rPr>
                                <w:rPr>
                                  <w:rFonts w:ascii="Cambria Math" w:hAnsi="Cambria Math"/>
                                </w:rPr>
                                <m:t>UT</m:t>
                              </w:ins>
                            </m:r>
                          </m:sub>
                        </m:sSub>
                      </m:e>
                    </m:d>
                  </m:e>
                </m:d>
              </m:e>
              <m:sup>
                <m:r>
                  <w:ins w:id="246" w:author="Microsoft Office ユーザー" w:date="2020-11-17T07:13:00Z">
                    <m:rPr>
                      <m:sty m:val="p"/>
                    </m:rPr>
                    <w:rPr>
                      <w:rFonts w:ascii="Cambria Math" w:hAnsi="Cambria Math"/>
                    </w:rPr>
                    <m:t>2</m:t>
                  </w:ins>
                </m:r>
              </m:sup>
            </m:sSup>
            <m:r>
              <w:ins w:id="247" w:author="Microsoft Office ユーザー" w:date="2020-11-17T07:13:00Z">
                <m:rPr>
                  <m:sty m:val="p"/>
                </m:rPr>
                <w:rPr>
                  <w:rFonts w:ascii="Cambria Math" w:hAnsi="Cambria Math" w:hint="eastAsia"/>
                </w:rPr>
                <m:t>-</m:t>
              </w:ins>
            </m:r>
            <m:r>
              <w:ins w:id="248" w:author="Microsoft Office ユーザー" w:date="2020-11-17T07:13:00Z">
                <m:rPr>
                  <m:sty m:val="p"/>
                </m:rPr>
                <w:rPr>
                  <w:rFonts w:ascii="Cambria Math" w:hAnsi="Cambria Math"/>
                </w:rPr>
                <m:t>4.97</m:t>
              </w:ins>
            </m:r>
          </m:e>
        </m:d>
        <m:r>
          <w:ins w:id="249" w:author="Microsoft Office ユーザー" w:date="2020-11-17T07:13:00Z">
            <w:rPr>
              <w:rFonts w:ascii="Cambria Math" w:hAnsi="Cambria Math" w:hint="eastAsia"/>
            </w:rPr>
            <m:t>-</m:t>
          </w:ins>
        </m:r>
        <m:r>
          <w:ins w:id="250" w:author="Microsoft Office ユーザー" w:date="2020-11-17T07:13:00Z">
            <w:rPr>
              <w:rFonts w:ascii="Cambria Math" w:hAnsi="Cambria Math"/>
            </w:rPr>
            <m:t>0.6∙</m:t>
          </w:ins>
        </m:r>
        <m:d>
          <m:dPr>
            <m:ctrlPr>
              <w:ins w:id="251" w:author="Microsoft Office ユーザー" w:date="2020-11-17T07:13:00Z">
                <w:rPr>
                  <w:rFonts w:ascii="Cambria Math" w:hAnsi="Cambria Math"/>
                  <w:i/>
                </w:rPr>
              </w:ins>
            </m:ctrlPr>
          </m:dPr>
          <m:e>
            <m:sSub>
              <m:sSubPr>
                <m:ctrlPr>
                  <w:ins w:id="252" w:author="Microsoft Office ユーザー" w:date="2020-11-17T07:13:00Z">
                    <w:rPr>
                      <w:rFonts w:ascii="Cambria Math" w:hAnsi="Cambria Math"/>
                    </w:rPr>
                  </w:ins>
                </m:ctrlPr>
              </m:sSubPr>
              <m:e>
                <m:r>
                  <w:ins w:id="253" w:author="Microsoft Office ユーザー" w:date="2020-11-17T07:13:00Z">
                    <w:rPr>
                      <w:rFonts w:ascii="Cambria Math" w:hAnsi="Cambria Math"/>
                    </w:rPr>
                    <m:t>h</m:t>
                  </w:ins>
                </m:r>
              </m:e>
              <m:sub>
                <m:r>
                  <w:ins w:id="254" w:author="Microsoft Office ユーザー" w:date="2020-11-17T07:13:00Z">
                    <m:rPr>
                      <m:sty m:val="p"/>
                    </m:rPr>
                    <w:rPr>
                      <w:rFonts w:ascii="Cambria Math" w:hAnsi="Cambria Math"/>
                    </w:rPr>
                    <m:t>UT</m:t>
                  </w:ins>
                </m:r>
              </m:sub>
            </m:sSub>
            <m:r>
              <w:ins w:id="255" w:author="Microsoft Office ユーザー" w:date="2020-11-17T07:13:00Z">
                <w:rPr>
                  <w:rFonts w:ascii="Cambria Math" w:hAnsi="Cambria Math" w:hint="eastAsia"/>
                </w:rPr>
                <m:t>-</m:t>
              </w:ins>
            </m:r>
            <m:r>
              <w:ins w:id="256" w:author="Microsoft Office ユーザー" w:date="2020-11-17T07:13:00Z">
                <w:rPr>
                  <w:rFonts w:ascii="Cambria Math" w:hAnsi="Cambria Math"/>
                </w:rPr>
                <m:t>1.5</m:t>
              </w:ins>
            </m:r>
          </m:e>
        </m:d>
        <m:r>
          <w:ins w:id="257" w:author="Microsoft Office ユーザー" w:date="2020-11-17T07:13:00Z">
            <m:rPr>
              <m:sty m:val="p"/>
            </m:rPr>
            <w:rPr>
              <w:rFonts w:ascii="Cambria Math" w:hAnsi="Cambria Math"/>
            </w:rPr>
            <m:t>,</m:t>
          </w:ins>
        </m:r>
      </m:oMath>
      <w:ins w:id="258" w:author="Microsoft Office ユーザー" w:date="2020-11-17T07:13:00Z">
        <w:r w:rsidRPr="00A201BF">
          <w:rPr>
            <w:sz w:val="21"/>
            <w:szCs w:val="21"/>
          </w:rPr>
          <w:t xml:space="preserve"> where </w:t>
        </w:r>
        <m:oMath>
          <m:r>
            <w:rPr>
              <w:rFonts w:ascii="Cambria Math" w:hAnsi="Cambria Math"/>
              <w:sz w:val="21"/>
              <w:szCs w:val="21"/>
            </w:rPr>
            <m:t>W=20</m:t>
          </m:r>
          <m:r>
            <m:rPr>
              <m:sty m:val="p"/>
            </m:rPr>
            <w:rPr>
              <w:rFonts w:ascii="Cambria Math" w:hAnsi="Cambria Math"/>
              <w:sz w:val="21"/>
              <w:szCs w:val="21"/>
            </w:rPr>
            <m:t>m</m:t>
          </m:r>
        </m:oMath>
        <w:r w:rsidRPr="00E40312">
          <w:rPr>
            <w:sz w:val="21"/>
            <w:szCs w:val="21"/>
          </w:rPr>
          <w:t xml:space="preserve"> is the average street width, </w:t>
        </w:r>
        <m:oMath>
          <m:r>
            <w:rPr>
              <w:rFonts w:ascii="Cambria Math" w:hAnsi="Cambria Math"/>
              <w:sz w:val="21"/>
              <w:szCs w:val="21"/>
            </w:rPr>
            <m:t>h=20</m:t>
          </m:r>
          <m:r>
            <m:rPr>
              <m:sty m:val="p"/>
            </m:rPr>
            <w:rPr>
              <w:rFonts w:ascii="Cambria Math" w:hAnsi="Cambria Math"/>
              <w:sz w:val="21"/>
              <w:szCs w:val="21"/>
            </w:rPr>
            <m:t>m</m:t>
          </m:r>
        </m:oMath>
        <w:r w:rsidRPr="00B644C1">
          <w:rPr>
            <w:sz w:val="21"/>
            <w:szCs w:val="21"/>
          </w:rPr>
          <w:t xml:space="preserve"> is the average building height, </w:t>
        </w:r>
        <m:oMath>
          <m:sSub>
            <m:sSubPr>
              <m:ctrlPr>
                <w:rPr>
                  <w:rFonts w:ascii="Cambria Math" w:hAnsi="Cambria Math"/>
                  <w:sz w:val="21"/>
                  <w:szCs w:val="21"/>
                </w:rPr>
              </m:ctrlPr>
            </m:sSubPr>
            <m:e>
              <m:r>
                <w:rPr>
                  <w:rFonts w:ascii="Cambria Math" w:hAnsi="Cambria Math"/>
                  <w:sz w:val="21"/>
                  <w:szCs w:val="21"/>
                </w:rPr>
                <m:t>h</m:t>
              </m:r>
            </m:e>
            <m:sub>
              <m:r>
                <m:rPr>
                  <m:sty m:val="p"/>
                </m:rPr>
                <w:rPr>
                  <w:rFonts w:ascii="Cambria Math" w:hAnsi="Cambria Math"/>
                  <w:sz w:val="21"/>
                  <w:szCs w:val="21"/>
                </w:rPr>
                <m:t>BS</m:t>
              </m:r>
            </m:sub>
          </m:sSub>
          <m:r>
            <w:rPr>
              <w:rFonts w:ascii="Cambria Math" w:hAnsi="Cambria Math"/>
              <w:sz w:val="21"/>
              <w:szCs w:val="21"/>
            </w:rPr>
            <m:t>=25</m:t>
          </m:r>
          <m:r>
            <m:rPr>
              <m:sty m:val="p"/>
            </m:rPr>
            <w:rPr>
              <w:rFonts w:ascii="Cambria Math" w:hAnsi="Cambria Math"/>
              <w:sz w:val="21"/>
              <w:szCs w:val="21"/>
            </w:rPr>
            <m:t>m</m:t>
          </m:r>
        </m:oMath>
        <w:r w:rsidRPr="00A201BF">
          <w:rPr>
            <w:sz w:val="21"/>
            <w:szCs w:val="21"/>
          </w:rPr>
          <w:t xml:space="preserve"> is the BS antenna height, </w:t>
        </w:r>
        <m:oMath>
          <m:sSub>
            <m:sSubPr>
              <m:ctrlPr>
                <w:rPr>
                  <w:rFonts w:ascii="Cambria Math" w:hAnsi="Cambria Math"/>
                  <w:sz w:val="21"/>
                  <w:szCs w:val="21"/>
                </w:rPr>
              </m:ctrlPr>
            </m:sSubPr>
            <m:e>
              <m:r>
                <w:rPr>
                  <w:rFonts w:ascii="Cambria Math" w:hAnsi="Cambria Math"/>
                  <w:sz w:val="21"/>
                  <w:szCs w:val="21"/>
                </w:rPr>
                <m:t>h</m:t>
              </m:r>
            </m:e>
            <m:sub>
              <m:r>
                <m:rPr>
                  <m:sty m:val="p"/>
                </m:rPr>
                <w:rPr>
                  <w:rFonts w:ascii="Cambria Math" w:hAnsi="Cambria Math"/>
                  <w:sz w:val="21"/>
                  <w:szCs w:val="21"/>
                </w:rPr>
                <m:t>UT</m:t>
              </m:r>
            </m:sub>
          </m:sSub>
          <m:r>
            <w:rPr>
              <w:rFonts w:ascii="Cambria Math" w:hAnsi="Cambria Math"/>
              <w:sz w:val="21"/>
              <w:szCs w:val="21"/>
            </w:rPr>
            <m:t>=1.5</m:t>
          </m:r>
          <m:r>
            <m:rPr>
              <m:sty m:val="p"/>
            </m:rPr>
            <w:rPr>
              <w:rFonts w:ascii="Cambria Math" w:hAnsi="Cambria Math"/>
              <w:sz w:val="21"/>
              <w:szCs w:val="21"/>
            </w:rPr>
            <m:t>m</m:t>
          </m:r>
        </m:oMath>
        <w:r w:rsidRPr="00A201BF">
          <w:rPr>
            <w:sz w:val="21"/>
            <w:szCs w:val="21"/>
          </w:rPr>
          <w:t xml:space="preserve"> is the UT antenna height, </w:t>
        </w:r>
        <m:oMath>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rPr>
                <m:t>c</m:t>
              </m:r>
            </m:sub>
          </m:sSub>
        </m:oMath>
        <w:r w:rsidRPr="00A201BF">
          <w:rPr>
            <w:sz w:val="21"/>
            <w:szCs w:val="21"/>
          </w:rPr>
          <w:t xml:space="preserve"> is the carrier frequency and </w:t>
        </w:r>
        <m:oMath>
          <m:sSub>
            <m:sSubPr>
              <m:ctrlPr>
                <w:rPr>
                  <w:rFonts w:ascii="Cambria Math" w:hAnsi="Cambria Math"/>
                  <w:sz w:val="21"/>
                  <w:szCs w:val="21"/>
                </w:rPr>
              </m:ctrlPr>
            </m:sSubPr>
            <m:e>
              <m:r>
                <w:rPr>
                  <w:rFonts w:ascii="Cambria Math" w:hAnsi="Cambria Math"/>
                  <w:sz w:val="21"/>
                  <w:szCs w:val="21"/>
                </w:rPr>
                <m:t>d</m:t>
              </m:r>
            </m:e>
            <m:sub>
              <m:r>
                <m:rPr>
                  <m:sty m:val="p"/>
                </m:rPr>
                <w:rPr>
                  <w:rFonts w:ascii="Cambria Math" w:hAnsi="Cambria Math"/>
                  <w:sz w:val="21"/>
                  <w:szCs w:val="21"/>
                </w:rPr>
                <m:t>3D</m:t>
              </m:r>
            </m:sub>
          </m:sSub>
        </m:oMath>
        <w:r w:rsidRPr="00A201BF">
          <w:rPr>
            <w:sz w:val="21"/>
            <w:szCs w:val="21"/>
          </w:rPr>
          <w:t xml:space="preserve"> is the target range calculated by </w:t>
        </w:r>
        <w:r w:rsidRPr="00A201BF">
          <w:t xml:space="preserve">ISD/sqrt(3). </w:t>
        </w:r>
      </w:ins>
    </w:p>
    <w:p w14:paraId="32610E16" w14:textId="5BDB6969" w:rsidR="00DE353F" w:rsidRPr="00A201BF" w:rsidRDefault="00DE353F" w:rsidP="00DE353F">
      <w:pPr>
        <w:pStyle w:val="ad"/>
        <w:numPr>
          <w:ilvl w:val="1"/>
          <w:numId w:val="26"/>
        </w:numPr>
        <w:spacing w:after="0"/>
        <w:ind w:firstLineChars="0"/>
        <w:rPr>
          <w:ins w:id="259" w:author="Microsoft Office ユーザー" w:date="2020-11-17T07:13:00Z"/>
        </w:rPr>
      </w:pPr>
      <w:ins w:id="260" w:author="Microsoft Office ユーザー" w:date="2020-11-17T07:13:00Z">
        <w:r w:rsidRPr="00A201BF">
          <w:t xml:space="preserve">For rural scenarios </w:t>
        </w:r>
        <w:r w:rsidRPr="00E40312">
          <w:rPr>
            <w:kern w:val="2"/>
            <w:lang w:eastAsia="ja-JP"/>
          </w:rPr>
          <w:t>(based on RMA_A NLOS model in [</w:t>
        </w:r>
        <w:del w:id="261" w:author="China Telecom" w:date="2020-11-20T19:11:00Z">
          <w:r w:rsidRPr="00DE353F" w:rsidDel="00DE353F">
            <w:rPr>
              <w:kern w:val="2"/>
              <w:lang w:eastAsia="ja-JP"/>
              <w:rPrChange w:id="262" w:author="China Telecom" w:date="2020-11-20T19:12:00Z">
                <w:rPr>
                  <w:kern w:val="2"/>
                  <w:highlight w:val="yellow"/>
                  <w:lang w:eastAsia="ja-JP"/>
                </w:rPr>
              </w:rPrChange>
            </w:rPr>
            <w:delText>ref-X</w:delText>
          </w:r>
        </w:del>
      </w:ins>
      <w:ins w:id="263" w:author="China Telecom" w:date="2020-11-20T19:11:00Z">
        <w:r w:rsidRPr="00DE353F">
          <w:rPr>
            <w:kern w:val="2"/>
            <w:lang w:eastAsia="ja-JP"/>
            <w:rPrChange w:id="264" w:author="China Telecom" w:date="2020-11-20T19:12:00Z">
              <w:rPr>
                <w:kern w:val="2"/>
                <w:highlight w:val="yellow"/>
                <w:lang w:eastAsia="ja-JP"/>
              </w:rPr>
            </w:rPrChange>
          </w:rPr>
          <w:t>3</w:t>
        </w:r>
      </w:ins>
      <w:ins w:id="265" w:author="Microsoft Office ユーザー" w:date="2020-11-17T07:13:00Z">
        <w:r w:rsidRPr="00DE353F">
          <w:rPr>
            <w:kern w:val="2"/>
            <w:lang w:eastAsia="ja-JP"/>
            <w:rPrChange w:id="266" w:author="China Telecom" w:date="2020-11-20T19:12:00Z">
              <w:rPr>
                <w:kern w:val="2"/>
                <w:highlight w:val="yellow"/>
                <w:lang w:eastAsia="ja-JP"/>
              </w:rPr>
            </w:rPrChange>
          </w:rPr>
          <w:t>]</w:t>
        </w:r>
        <w:r w:rsidRPr="00A201BF">
          <w:rPr>
            <w:kern w:val="2"/>
            <w:lang w:eastAsia="ja-JP"/>
          </w:rPr>
          <w:t>)</w:t>
        </w:r>
        <w:r w:rsidRPr="00A201BF">
          <w:t>,</w:t>
        </w:r>
      </w:ins>
    </w:p>
    <w:p w14:paraId="506635D6" w14:textId="77777777" w:rsidR="00DE353F" w:rsidRDefault="00DE353F" w:rsidP="00DE353F">
      <w:pPr>
        <w:pStyle w:val="ad"/>
        <w:numPr>
          <w:ilvl w:val="2"/>
          <w:numId w:val="26"/>
        </w:numPr>
        <w:spacing w:after="0"/>
        <w:ind w:firstLineChars="0"/>
        <w:rPr>
          <w:ins w:id="267" w:author="Microsoft Office ユーザー" w:date="2020-11-17T07:13:00Z"/>
        </w:rPr>
      </w:pPr>
      <m:oMath>
        <m:r>
          <w:ins w:id="268" w:author="Microsoft Office ユーザー" w:date="2020-11-17T07:13:00Z">
            <m:rPr>
              <m:sty m:val="p"/>
            </m:rPr>
            <w:rPr>
              <w:rFonts w:ascii="Cambria Math" w:hAnsi="Cambria Math"/>
            </w:rPr>
            <m:t xml:space="preserve">Target MPL </m:t>
          </w:ins>
        </m:r>
        <m:d>
          <m:dPr>
            <m:ctrlPr>
              <w:ins w:id="269" w:author="Microsoft Office ユーザー" w:date="2020-11-17T07:13:00Z">
                <w:rPr>
                  <w:rFonts w:ascii="Cambria Math" w:hAnsi="Cambria Math"/>
                </w:rPr>
              </w:ins>
            </m:ctrlPr>
          </m:dPr>
          <m:e>
            <m:r>
              <w:ins w:id="270" w:author="Microsoft Office ユーザー" w:date="2020-11-17T07:13:00Z">
                <m:rPr>
                  <m:sty m:val="p"/>
                </m:rPr>
                <w:rPr>
                  <w:rFonts w:ascii="Cambria Math" w:hAnsi="Cambria Math"/>
                </w:rPr>
                <m:t>dB</m:t>
              </w:ins>
            </m:r>
          </m:e>
        </m:d>
        <m:r>
          <w:ins w:id="271" w:author="Microsoft Office ユーザー" w:date="2020-11-17T07:13:00Z">
            <w:rPr>
              <w:rFonts w:ascii="Cambria Math" w:hAnsi="Cambria Math"/>
            </w:rPr>
            <m:t>=</m:t>
          </w:ins>
        </m:r>
        <m:r>
          <w:ins w:id="272" w:author="Microsoft Office ユーザー" w:date="2020-11-17T07:13:00Z">
            <m:rPr>
              <m:sty m:val="p"/>
            </m:rPr>
            <w:rPr>
              <w:rFonts w:ascii="Cambria Math" w:hAnsi="Cambria Math"/>
            </w:rPr>
            <m:t>161.04</m:t>
          </w:ins>
        </m:r>
        <m:r>
          <w:ins w:id="273" w:author="Microsoft Office ユーザー" w:date="2020-11-17T07:13:00Z">
            <m:rPr>
              <m:sty m:val="p"/>
            </m:rPr>
            <w:rPr>
              <w:rFonts w:ascii="Cambria Math" w:hAnsi="Cambria Math" w:hint="eastAsia"/>
            </w:rPr>
            <m:t>-</m:t>
          </w:ins>
        </m:r>
        <m:r>
          <w:ins w:id="274" w:author="Microsoft Office ユーザー" w:date="2020-11-17T07:13:00Z">
            <m:rPr>
              <m:sty m:val="p"/>
            </m:rPr>
            <w:rPr>
              <w:rFonts w:ascii="Cambria Math" w:hAnsi="Cambria Math"/>
            </w:rPr>
            <m:t>7.1∙</m:t>
          </w:ins>
        </m:r>
        <m:sSub>
          <m:sSubPr>
            <m:ctrlPr>
              <w:ins w:id="275" w:author="Microsoft Office ユーザー" w:date="2020-11-17T07:13:00Z">
                <w:rPr>
                  <w:rFonts w:ascii="Cambria Math" w:hAnsi="Cambria Math"/>
                </w:rPr>
              </w:ins>
            </m:ctrlPr>
          </m:sSubPr>
          <m:e>
            <m:r>
              <w:ins w:id="276" w:author="Microsoft Office ユーザー" w:date="2020-11-17T07:13:00Z">
                <m:rPr>
                  <m:sty m:val="p"/>
                </m:rPr>
                <w:rPr>
                  <w:rFonts w:ascii="Cambria Math" w:hAnsi="Cambria Math"/>
                </w:rPr>
                <m:t>log</m:t>
              </w:ins>
            </m:r>
          </m:e>
          <m:sub>
            <m:r>
              <w:ins w:id="277" w:author="Microsoft Office ユーザー" w:date="2020-11-17T07:13:00Z">
                <w:rPr>
                  <w:rFonts w:ascii="Cambria Math" w:hAnsi="Cambria Math"/>
                </w:rPr>
                <m:t>10</m:t>
              </w:ins>
            </m:r>
          </m:sub>
        </m:sSub>
        <m:d>
          <m:dPr>
            <m:ctrlPr>
              <w:ins w:id="278" w:author="Microsoft Office ユーザー" w:date="2020-11-17T07:13:00Z">
                <w:rPr>
                  <w:rFonts w:ascii="Cambria Math" w:hAnsi="Cambria Math"/>
                </w:rPr>
              </w:ins>
            </m:ctrlPr>
          </m:dPr>
          <m:e>
            <m:r>
              <w:ins w:id="279" w:author="Microsoft Office ユーザー" w:date="2020-11-17T07:13:00Z">
                <w:rPr>
                  <w:rFonts w:ascii="Cambria Math" w:hAnsi="Cambria Math"/>
                </w:rPr>
                <m:t>W</m:t>
              </w:ins>
            </m:r>
          </m:e>
        </m:d>
        <m:r>
          <w:ins w:id="280" w:author="Microsoft Office ユーザー" w:date="2020-11-17T07:13:00Z">
            <m:rPr>
              <m:sty m:val="p"/>
            </m:rPr>
            <w:rPr>
              <w:rFonts w:ascii="Cambria Math" w:hAnsi="Cambria Math"/>
            </w:rPr>
            <m:t>+7.5∙</m:t>
          </w:ins>
        </m:r>
        <m:sSub>
          <m:sSubPr>
            <m:ctrlPr>
              <w:ins w:id="281" w:author="Microsoft Office ユーザー" w:date="2020-11-17T07:13:00Z">
                <w:rPr>
                  <w:rFonts w:ascii="Cambria Math" w:hAnsi="Cambria Math"/>
                </w:rPr>
              </w:ins>
            </m:ctrlPr>
          </m:sSubPr>
          <m:e>
            <m:r>
              <w:ins w:id="282" w:author="Microsoft Office ユーザー" w:date="2020-11-17T07:13:00Z">
                <m:rPr>
                  <m:sty m:val="p"/>
                </m:rPr>
                <w:rPr>
                  <w:rFonts w:ascii="Cambria Math" w:hAnsi="Cambria Math"/>
                </w:rPr>
                <m:t>log</m:t>
              </w:ins>
            </m:r>
          </m:e>
          <m:sub>
            <m:r>
              <w:ins w:id="283" w:author="Microsoft Office ユーザー" w:date="2020-11-17T07:13:00Z">
                <w:rPr>
                  <w:rFonts w:ascii="Cambria Math" w:hAnsi="Cambria Math"/>
                </w:rPr>
                <m:t>10</m:t>
              </w:ins>
            </m:r>
          </m:sub>
        </m:sSub>
        <m:d>
          <m:dPr>
            <m:ctrlPr>
              <w:ins w:id="284" w:author="Microsoft Office ユーザー" w:date="2020-11-17T07:13:00Z">
                <w:rPr>
                  <w:rFonts w:ascii="Cambria Math" w:hAnsi="Cambria Math"/>
                </w:rPr>
              </w:ins>
            </m:ctrlPr>
          </m:dPr>
          <m:e>
            <m:r>
              <w:ins w:id="285" w:author="Microsoft Office ユーザー" w:date="2020-11-17T07:13:00Z">
                <w:rPr>
                  <w:rFonts w:ascii="Cambria Math" w:hAnsi="Cambria Math"/>
                </w:rPr>
                <m:t>h</m:t>
              </w:ins>
            </m:r>
          </m:e>
        </m:d>
        <m:r>
          <w:ins w:id="286" w:author="Microsoft Office ユーザー" w:date="2020-11-17T07:13:00Z">
            <m:rPr>
              <m:sty m:val="p"/>
            </m:rPr>
            <w:rPr>
              <w:rFonts w:ascii="Cambria Math" w:hAnsi="Cambria Math" w:hint="eastAsia"/>
            </w:rPr>
            <m:t>-</m:t>
          </w:ins>
        </m:r>
        <m:d>
          <m:dPr>
            <m:ctrlPr>
              <w:ins w:id="287" w:author="Microsoft Office ユーザー" w:date="2020-11-17T07:13:00Z">
                <w:rPr>
                  <w:rFonts w:ascii="Cambria Math" w:hAnsi="Cambria Math"/>
                </w:rPr>
              </w:ins>
            </m:ctrlPr>
          </m:dPr>
          <m:e>
            <m:r>
              <w:ins w:id="288" w:author="Microsoft Office ユーザー" w:date="2020-11-17T07:13:00Z">
                <m:rPr>
                  <m:sty m:val="p"/>
                </m:rPr>
                <w:rPr>
                  <w:rFonts w:ascii="Cambria Math" w:hAnsi="Cambria Math"/>
                </w:rPr>
                <m:t>24.37</m:t>
              </w:ins>
            </m:r>
            <m:r>
              <w:ins w:id="289" w:author="Microsoft Office ユーザー" w:date="2020-11-17T07:13:00Z">
                <m:rPr>
                  <m:sty m:val="p"/>
                </m:rPr>
                <w:rPr>
                  <w:rFonts w:ascii="Cambria Math" w:hAnsi="Cambria Math" w:hint="eastAsia"/>
                </w:rPr>
                <m:t>-</m:t>
              </w:ins>
            </m:r>
            <m:r>
              <w:ins w:id="290" w:author="Microsoft Office ユーザー" w:date="2020-11-17T07:13:00Z">
                <m:rPr>
                  <m:sty m:val="p"/>
                </m:rPr>
                <w:rPr>
                  <w:rFonts w:ascii="Cambria Math" w:hAnsi="Cambria Math"/>
                </w:rPr>
                <m:t>3.7∙</m:t>
              </w:ins>
            </m:r>
            <m:sSup>
              <m:sSupPr>
                <m:ctrlPr>
                  <w:ins w:id="291" w:author="Microsoft Office ユーザー" w:date="2020-11-17T07:13:00Z">
                    <w:rPr>
                      <w:rFonts w:ascii="Cambria Math" w:hAnsi="Cambria Math"/>
                      <w:i/>
                    </w:rPr>
                  </w:ins>
                </m:ctrlPr>
              </m:sSupPr>
              <m:e>
                <m:d>
                  <m:dPr>
                    <m:ctrlPr>
                      <w:ins w:id="292" w:author="Microsoft Office ユーザー" w:date="2020-11-17T07:13:00Z">
                        <w:rPr>
                          <w:rFonts w:ascii="Cambria Math" w:hAnsi="Cambria Math"/>
                          <w:i/>
                        </w:rPr>
                      </w:ins>
                    </m:ctrlPr>
                  </m:dPr>
                  <m:e>
                    <m:f>
                      <m:fPr>
                        <m:type m:val="lin"/>
                        <m:ctrlPr>
                          <w:ins w:id="293" w:author="Microsoft Office ユーザー" w:date="2020-11-17T07:13:00Z">
                            <w:rPr>
                              <w:rFonts w:ascii="Cambria Math" w:hAnsi="Cambria Math"/>
                            </w:rPr>
                          </w:ins>
                        </m:ctrlPr>
                      </m:fPr>
                      <m:num>
                        <m:r>
                          <w:ins w:id="294" w:author="Microsoft Office ユーザー" w:date="2020-11-17T07:13:00Z">
                            <w:rPr>
                              <w:rFonts w:ascii="Cambria Math" w:hAnsi="Cambria Math"/>
                            </w:rPr>
                            <m:t>h</m:t>
                          </w:ins>
                        </m:r>
                        <m:ctrlPr>
                          <w:ins w:id="295" w:author="Microsoft Office ユーザー" w:date="2020-11-17T07:13:00Z">
                            <w:rPr>
                              <w:rFonts w:ascii="Cambria Math" w:hAnsi="Cambria Math"/>
                              <w:i/>
                            </w:rPr>
                          </w:ins>
                        </m:ctrlPr>
                      </m:num>
                      <m:den>
                        <m:sSub>
                          <m:sSubPr>
                            <m:ctrlPr>
                              <w:ins w:id="296" w:author="Microsoft Office ユーザー" w:date="2020-11-17T07:13:00Z">
                                <w:rPr>
                                  <w:rFonts w:ascii="Cambria Math" w:hAnsi="Cambria Math"/>
                                </w:rPr>
                              </w:ins>
                            </m:ctrlPr>
                          </m:sSubPr>
                          <m:e>
                            <m:r>
                              <w:ins w:id="297" w:author="Microsoft Office ユーザー" w:date="2020-11-17T07:13:00Z">
                                <w:rPr>
                                  <w:rFonts w:ascii="Cambria Math" w:hAnsi="Cambria Math"/>
                                </w:rPr>
                                <m:t>h</m:t>
                              </w:ins>
                            </m:r>
                          </m:e>
                          <m:sub>
                            <m:r>
                              <w:ins w:id="298" w:author="Microsoft Office ユーザー" w:date="2020-11-17T07:13:00Z">
                                <m:rPr>
                                  <m:sty m:val="p"/>
                                </m:rPr>
                                <w:rPr>
                                  <w:rFonts w:ascii="Cambria Math" w:hAnsi="Cambria Math"/>
                                </w:rPr>
                                <m:t>BS</m:t>
                              </w:ins>
                            </m:r>
                          </m:sub>
                        </m:sSub>
                      </m:den>
                    </m:f>
                  </m:e>
                </m:d>
              </m:e>
              <m:sup>
                <m:r>
                  <w:ins w:id="299" w:author="Microsoft Office ユーザー" w:date="2020-11-17T07:13:00Z">
                    <w:rPr>
                      <w:rFonts w:ascii="Cambria Math" w:hAnsi="Cambria Math"/>
                    </w:rPr>
                    <m:t>2</m:t>
                  </w:ins>
                </m:r>
              </m:sup>
            </m:sSup>
          </m:e>
        </m:d>
        <m:r>
          <w:ins w:id="300" w:author="Microsoft Office ユーザー" w:date="2020-11-17T07:13:00Z">
            <m:rPr>
              <m:sty m:val="p"/>
            </m:rPr>
            <w:rPr>
              <w:rFonts w:ascii="Cambria Math" w:hAnsi="Cambria Math"/>
            </w:rPr>
            <m:t>∙</m:t>
          </w:ins>
        </m:r>
        <m:sSub>
          <m:sSubPr>
            <m:ctrlPr>
              <w:ins w:id="301" w:author="Microsoft Office ユーザー" w:date="2020-11-17T07:13:00Z">
                <w:rPr>
                  <w:rFonts w:ascii="Cambria Math" w:hAnsi="Cambria Math"/>
                </w:rPr>
              </w:ins>
            </m:ctrlPr>
          </m:sSubPr>
          <m:e>
            <m:r>
              <w:ins w:id="302" w:author="Microsoft Office ユーザー" w:date="2020-11-17T07:13:00Z">
                <m:rPr>
                  <m:sty m:val="p"/>
                </m:rPr>
                <w:rPr>
                  <w:rFonts w:ascii="Cambria Math" w:hAnsi="Cambria Math"/>
                </w:rPr>
                <m:t>log</m:t>
              </w:ins>
            </m:r>
          </m:e>
          <m:sub>
            <m:r>
              <w:ins w:id="303" w:author="Microsoft Office ユーザー" w:date="2020-11-17T07:13:00Z">
                <w:rPr>
                  <w:rFonts w:ascii="Cambria Math" w:hAnsi="Cambria Math"/>
                </w:rPr>
                <m:t>10</m:t>
              </w:ins>
            </m:r>
          </m:sub>
        </m:sSub>
        <m:d>
          <m:dPr>
            <m:ctrlPr>
              <w:ins w:id="304" w:author="Microsoft Office ユーザー" w:date="2020-11-17T07:13:00Z">
                <w:rPr>
                  <w:rFonts w:ascii="Cambria Math" w:hAnsi="Cambria Math"/>
                </w:rPr>
              </w:ins>
            </m:ctrlPr>
          </m:dPr>
          <m:e>
            <m:sSub>
              <m:sSubPr>
                <m:ctrlPr>
                  <w:ins w:id="305" w:author="Microsoft Office ユーザー" w:date="2020-11-17T07:13:00Z">
                    <w:rPr>
                      <w:rFonts w:ascii="Cambria Math" w:hAnsi="Cambria Math"/>
                    </w:rPr>
                  </w:ins>
                </m:ctrlPr>
              </m:sSubPr>
              <m:e>
                <m:r>
                  <w:ins w:id="306" w:author="Microsoft Office ユーザー" w:date="2020-11-17T07:13:00Z">
                    <w:rPr>
                      <w:rFonts w:ascii="Cambria Math" w:hAnsi="Cambria Math"/>
                    </w:rPr>
                    <m:t>h</m:t>
                  </w:ins>
                </m:r>
              </m:e>
              <m:sub>
                <m:r>
                  <w:ins w:id="307" w:author="Microsoft Office ユーザー" w:date="2020-11-17T07:13:00Z">
                    <m:rPr>
                      <m:sty m:val="p"/>
                    </m:rPr>
                    <w:rPr>
                      <w:rFonts w:ascii="Cambria Math" w:hAnsi="Cambria Math"/>
                    </w:rPr>
                    <m:t>BS</m:t>
                  </w:ins>
                </m:r>
              </m:sub>
            </m:sSub>
          </m:e>
        </m:d>
        <m:r>
          <w:ins w:id="308" w:author="Microsoft Office ユーザー" w:date="2020-11-17T07:13:00Z">
            <m:rPr>
              <m:sty m:val="p"/>
            </m:rPr>
            <w:rPr>
              <w:rFonts w:ascii="Cambria Math" w:hAnsi="Cambria Math"/>
            </w:rPr>
            <m:t>+</m:t>
          </w:ins>
        </m:r>
        <m:d>
          <m:dPr>
            <m:ctrlPr>
              <w:ins w:id="309" w:author="Microsoft Office ユーザー" w:date="2020-11-17T07:13:00Z">
                <w:rPr>
                  <w:rFonts w:ascii="Cambria Math" w:hAnsi="Cambria Math"/>
                </w:rPr>
              </w:ins>
            </m:ctrlPr>
          </m:dPr>
          <m:e>
            <m:r>
              <w:ins w:id="310" w:author="Microsoft Office ユーザー" w:date="2020-11-17T07:13:00Z">
                <m:rPr>
                  <m:sty m:val="p"/>
                </m:rPr>
                <w:rPr>
                  <w:rFonts w:ascii="Cambria Math" w:hAnsi="Cambria Math"/>
                </w:rPr>
                <m:t>43.42</m:t>
              </w:ins>
            </m:r>
            <m:r>
              <w:ins w:id="311" w:author="Microsoft Office ユーザー" w:date="2020-11-17T07:13:00Z">
                <m:rPr>
                  <m:sty m:val="p"/>
                </m:rPr>
                <w:rPr>
                  <w:rFonts w:ascii="Cambria Math" w:hAnsi="Cambria Math" w:hint="eastAsia"/>
                </w:rPr>
                <m:t>-</m:t>
              </w:ins>
            </m:r>
            <m:r>
              <w:ins w:id="312" w:author="Microsoft Office ユーザー" w:date="2020-11-17T07:13:00Z">
                <m:rPr>
                  <m:sty m:val="p"/>
                </m:rPr>
                <w:rPr>
                  <w:rFonts w:ascii="Cambria Math" w:hAnsi="Cambria Math"/>
                </w:rPr>
                <m:t>3.1∙</m:t>
              </w:ins>
            </m:r>
            <m:sSub>
              <m:sSubPr>
                <m:ctrlPr>
                  <w:ins w:id="313" w:author="Microsoft Office ユーザー" w:date="2020-11-17T07:13:00Z">
                    <w:rPr>
                      <w:rFonts w:ascii="Cambria Math" w:hAnsi="Cambria Math"/>
                    </w:rPr>
                  </w:ins>
                </m:ctrlPr>
              </m:sSubPr>
              <m:e>
                <m:r>
                  <w:ins w:id="314" w:author="Microsoft Office ユーザー" w:date="2020-11-17T07:13:00Z">
                    <m:rPr>
                      <m:sty m:val="p"/>
                    </m:rPr>
                    <w:rPr>
                      <w:rFonts w:ascii="Cambria Math" w:hAnsi="Cambria Math"/>
                    </w:rPr>
                    <m:t>log</m:t>
                  </w:ins>
                </m:r>
              </m:e>
              <m:sub>
                <m:r>
                  <w:ins w:id="315" w:author="Microsoft Office ユーザー" w:date="2020-11-17T07:13:00Z">
                    <w:rPr>
                      <w:rFonts w:ascii="Cambria Math" w:hAnsi="Cambria Math"/>
                    </w:rPr>
                    <m:t>10</m:t>
                  </w:ins>
                </m:r>
              </m:sub>
            </m:sSub>
            <m:d>
              <m:dPr>
                <m:ctrlPr>
                  <w:ins w:id="316" w:author="Microsoft Office ユーザー" w:date="2020-11-17T07:13:00Z">
                    <w:rPr>
                      <w:rFonts w:ascii="Cambria Math" w:hAnsi="Cambria Math"/>
                    </w:rPr>
                  </w:ins>
                </m:ctrlPr>
              </m:dPr>
              <m:e>
                <m:sSub>
                  <m:sSubPr>
                    <m:ctrlPr>
                      <w:ins w:id="317" w:author="Microsoft Office ユーザー" w:date="2020-11-17T07:13:00Z">
                        <w:rPr>
                          <w:rFonts w:ascii="Cambria Math" w:hAnsi="Cambria Math"/>
                        </w:rPr>
                      </w:ins>
                    </m:ctrlPr>
                  </m:sSubPr>
                  <m:e>
                    <m:r>
                      <w:ins w:id="318" w:author="Microsoft Office ユーザー" w:date="2020-11-17T07:13:00Z">
                        <w:rPr>
                          <w:rFonts w:ascii="Cambria Math" w:hAnsi="Cambria Math"/>
                        </w:rPr>
                        <m:t>h</m:t>
                      </w:ins>
                    </m:r>
                  </m:e>
                  <m:sub>
                    <m:r>
                      <w:ins w:id="319" w:author="Microsoft Office ユーザー" w:date="2020-11-17T07:13:00Z">
                        <m:rPr>
                          <m:sty m:val="p"/>
                        </m:rPr>
                        <w:rPr>
                          <w:rFonts w:ascii="Cambria Math" w:hAnsi="Cambria Math"/>
                        </w:rPr>
                        <m:t>BS</m:t>
                      </w:ins>
                    </m:r>
                  </m:sub>
                </m:sSub>
              </m:e>
            </m:d>
          </m:e>
        </m:d>
        <m:r>
          <w:ins w:id="320" w:author="Microsoft Office ユーザー" w:date="2020-11-17T07:13:00Z">
            <m:rPr>
              <m:sty m:val="p"/>
            </m:rPr>
            <w:rPr>
              <w:rFonts w:ascii="Cambria Math" w:hAnsi="Cambria Math"/>
            </w:rPr>
            <m:t>∙</m:t>
          </w:ins>
        </m:r>
        <m:d>
          <m:dPr>
            <m:ctrlPr>
              <w:ins w:id="321" w:author="Microsoft Office ユーザー" w:date="2020-11-17T07:13:00Z">
                <w:rPr>
                  <w:rFonts w:ascii="Cambria Math" w:hAnsi="Cambria Math"/>
                </w:rPr>
              </w:ins>
            </m:ctrlPr>
          </m:dPr>
          <m:e>
            <m:sSub>
              <m:sSubPr>
                <m:ctrlPr>
                  <w:ins w:id="322" w:author="Microsoft Office ユーザー" w:date="2020-11-17T07:13:00Z">
                    <w:rPr>
                      <w:rFonts w:ascii="Cambria Math" w:hAnsi="Cambria Math"/>
                    </w:rPr>
                  </w:ins>
                </m:ctrlPr>
              </m:sSubPr>
              <m:e>
                <m:r>
                  <w:ins w:id="323" w:author="Microsoft Office ユーザー" w:date="2020-11-17T07:13:00Z">
                    <m:rPr>
                      <m:sty m:val="p"/>
                    </m:rPr>
                    <w:rPr>
                      <w:rFonts w:ascii="Cambria Math" w:hAnsi="Cambria Math"/>
                    </w:rPr>
                    <m:t>log</m:t>
                  </w:ins>
                </m:r>
              </m:e>
              <m:sub>
                <m:r>
                  <w:ins w:id="324" w:author="Microsoft Office ユーザー" w:date="2020-11-17T07:13:00Z">
                    <w:rPr>
                      <w:rFonts w:ascii="Cambria Math" w:hAnsi="Cambria Math"/>
                    </w:rPr>
                    <m:t>10</m:t>
                  </w:ins>
                </m:r>
              </m:sub>
            </m:sSub>
            <m:d>
              <m:dPr>
                <m:ctrlPr>
                  <w:ins w:id="325" w:author="Microsoft Office ユーザー" w:date="2020-11-17T07:13:00Z">
                    <w:rPr>
                      <w:rFonts w:ascii="Cambria Math" w:hAnsi="Cambria Math"/>
                    </w:rPr>
                  </w:ins>
                </m:ctrlPr>
              </m:dPr>
              <m:e>
                <m:sSub>
                  <m:sSubPr>
                    <m:ctrlPr>
                      <w:ins w:id="326" w:author="Microsoft Office ユーザー" w:date="2020-11-17T07:13:00Z">
                        <w:rPr>
                          <w:rFonts w:ascii="Cambria Math" w:hAnsi="Cambria Math"/>
                        </w:rPr>
                      </w:ins>
                    </m:ctrlPr>
                  </m:sSubPr>
                  <m:e>
                    <m:r>
                      <w:ins w:id="327" w:author="Microsoft Office ユーザー" w:date="2020-11-17T07:13:00Z">
                        <w:rPr>
                          <w:rFonts w:ascii="Cambria Math" w:hAnsi="Cambria Math"/>
                        </w:rPr>
                        <m:t>d</m:t>
                      </w:ins>
                    </m:r>
                  </m:e>
                  <m:sub>
                    <m:r>
                      <w:ins w:id="328" w:author="Microsoft Office ユーザー" w:date="2020-11-17T07:13:00Z">
                        <m:rPr>
                          <m:sty m:val="p"/>
                        </m:rPr>
                        <w:rPr>
                          <w:rFonts w:ascii="Cambria Math" w:hAnsi="Cambria Math"/>
                        </w:rPr>
                        <m:t>3D</m:t>
                      </w:ins>
                    </m:r>
                  </m:sub>
                </m:sSub>
              </m:e>
            </m:d>
            <m:r>
              <w:ins w:id="329" w:author="Microsoft Office ユーザー" w:date="2020-11-17T07:13:00Z">
                <m:rPr>
                  <m:sty m:val="p"/>
                </m:rPr>
                <w:rPr>
                  <w:rFonts w:ascii="Cambria Math" w:hAnsi="Cambria Math" w:hint="eastAsia"/>
                </w:rPr>
                <m:t>-</m:t>
              </w:ins>
            </m:r>
            <m:r>
              <w:ins w:id="330" w:author="Microsoft Office ユーザー" w:date="2020-11-17T07:13:00Z">
                <m:rPr>
                  <m:sty m:val="p"/>
                </m:rPr>
                <w:rPr>
                  <w:rFonts w:ascii="Cambria Math" w:hAnsi="Cambria Math"/>
                </w:rPr>
                <m:t>3</m:t>
              </w:ins>
            </m:r>
          </m:e>
        </m:d>
        <m:r>
          <w:ins w:id="331" w:author="Microsoft Office ユーザー" w:date="2020-11-17T07:13:00Z">
            <m:rPr>
              <m:sty m:val="p"/>
            </m:rPr>
            <w:rPr>
              <w:rFonts w:ascii="Cambria Math" w:hAnsi="Cambria Math"/>
            </w:rPr>
            <m:t>+20∙</m:t>
          </w:ins>
        </m:r>
        <m:sSub>
          <m:sSubPr>
            <m:ctrlPr>
              <w:ins w:id="332" w:author="Microsoft Office ユーザー" w:date="2020-11-17T07:13:00Z">
                <w:rPr>
                  <w:rFonts w:ascii="Cambria Math" w:hAnsi="Cambria Math"/>
                </w:rPr>
              </w:ins>
            </m:ctrlPr>
          </m:sSubPr>
          <m:e>
            <m:r>
              <w:ins w:id="333" w:author="Microsoft Office ユーザー" w:date="2020-11-17T07:13:00Z">
                <m:rPr>
                  <m:sty m:val="p"/>
                </m:rPr>
                <w:rPr>
                  <w:rFonts w:ascii="Cambria Math" w:hAnsi="Cambria Math"/>
                </w:rPr>
                <m:t>log</m:t>
              </w:ins>
            </m:r>
          </m:e>
          <m:sub>
            <m:r>
              <w:ins w:id="334" w:author="Microsoft Office ユーザー" w:date="2020-11-17T07:13:00Z">
                <w:rPr>
                  <w:rFonts w:ascii="Cambria Math" w:hAnsi="Cambria Math"/>
                </w:rPr>
                <m:t>10</m:t>
              </w:ins>
            </m:r>
          </m:sub>
        </m:sSub>
        <m:d>
          <m:dPr>
            <m:ctrlPr>
              <w:ins w:id="335" w:author="Microsoft Office ユーザー" w:date="2020-11-17T07:13:00Z">
                <w:rPr>
                  <w:rFonts w:ascii="Cambria Math" w:hAnsi="Cambria Math"/>
                </w:rPr>
              </w:ins>
            </m:ctrlPr>
          </m:dPr>
          <m:e>
            <m:sSub>
              <m:sSubPr>
                <m:ctrlPr>
                  <w:ins w:id="336" w:author="Microsoft Office ユーザー" w:date="2020-11-17T07:13:00Z">
                    <w:rPr>
                      <w:rFonts w:ascii="Cambria Math" w:hAnsi="Cambria Math"/>
                    </w:rPr>
                  </w:ins>
                </m:ctrlPr>
              </m:sSubPr>
              <m:e>
                <m:r>
                  <w:ins w:id="337" w:author="Microsoft Office ユーザー" w:date="2020-11-17T07:13:00Z">
                    <w:rPr>
                      <w:rFonts w:ascii="Cambria Math" w:hAnsi="Cambria Math"/>
                    </w:rPr>
                    <m:t>f</m:t>
                  </w:ins>
                </m:r>
              </m:e>
              <m:sub>
                <m:r>
                  <w:ins w:id="338" w:author="Microsoft Office ユーザー" w:date="2020-11-17T07:13:00Z">
                    <m:rPr>
                      <m:sty m:val="p"/>
                    </m:rPr>
                    <w:rPr>
                      <w:rFonts w:ascii="Cambria Math" w:hAnsi="Cambria Math"/>
                    </w:rPr>
                    <m:t>c</m:t>
                  </w:ins>
                </m:r>
              </m:sub>
            </m:sSub>
          </m:e>
        </m:d>
        <m:r>
          <w:ins w:id="339" w:author="Microsoft Office ユーザー" w:date="2020-11-17T07:13:00Z">
            <m:rPr>
              <m:sty m:val="p"/>
            </m:rPr>
            <w:rPr>
              <w:rFonts w:ascii="Cambria Math" w:hAnsi="Cambria Math" w:hint="eastAsia"/>
            </w:rPr>
            <m:t>-</m:t>
          </w:ins>
        </m:r>
        <m:d>
          <m:dPr>
            <m:ctrlPr>
              <w:ins w:id="340" w:author="Microsoft Office ユーザー" w:date="2020-11-17T07:13:00Z">
                <w:rPr>
                  <w:rFonts w:ascii="Cambria Math" w:hAnsi="Cambria Math"/>
                </w:rPr>
              </w:ins>
            </m:ctrlPr>
          </m:dPr>
          <m:e>
            <m:r>
              <w:ins w:id="341" w:author="Microsoft Office ユーザー" w:date="2020-11-17T07:13:00Z">
                <m:rPr>
                  <m:sty m:val="p"/>
                </m:rPr>
                <w:rPr>
                  <w:rFonts w:ascii="Cambria Math" w:hAnsi="Cambria Math"/>
                </w:rPr>
                <m:t>3.2∙</m:t>
              </w:ins>
            </m:r>
            <m:sSup>
              <m:sSupPr>
                <m:ctrlPr>
                  <w:ins w:id="342" w:author="Microsoft Office ユーザー" w:date="2020-11-17T07:13:00Z">
                    <w:rPr>
                      <w:rFonts w:ascii="Cambria Math" w:hAnsi="Cambria Math"/>
                    </w:rPr>
                  </w:ins>
                </m:ctrlPr>
              </m:sSupPr>
              <m:e>
                <m:d>
                  <m:dPr>
                    <m:ctrlPr>
                      <w:ins w:id="343" w:author="Microsoft Office ユーザー" w:date="2020-11-17T07:13:00Z">
                        <w:rPr>
                          <w:rFonts w:ascii="Cambria Math" w:hAnsi="Cambria Math"/>
                        </w:rPr>
                      </w:ins>
                    </m:ctrlPr>
                  </m:dPr>
                  <m:e>
                    <m:sSub>
                      <m:sSubPr>
                        <m:ctrlPr>
                          <w:ins w:id="344" w:author="Microsoft Office ユーザー" w:date="2020-11-17T07:13:00Z">
                            <w:rPr>
                              <w:rFonts w:ascii="Cambria Math" w:hAnsi="Cambria Math"/>
                            </w:rPr>
                          </w:ins>
                        </m:ctrlPr>
                      </m:sSubPr>
                      <m:e>
                        <m:r>
                          <w:ins w:id="345" w:author="Microsoft Office ユーザー" w:date="2020-11-17T07:13:00Z">
                            <m:rPr>
                              <m:sty m:val="p"/>
                            </m:rPr>
                            <w:rPr>
                              <w:rFonts w:ascii="Cambria Math" w:hAnsi="Cambria Math"/>
                            </w:rPr>
                            <m:t>log</m:t>
                          </w:ins>
                        </m:r>
                      </m:e>
                      <m:sub>
                        <m:r>
                          <w:ins w:id="346" w:author="Microsoft Office ユーザー" w:date="2020-11-17T07:13:00Z">
                            <w:rPr>
                              <w:rFonts w:ascii="Cambria Math" w:hAnsi="Cambria Math"/>
                            </w:rPr>
                            <m:t>10</m:t>
                          </w:ins>
                        </m:r>
                      </m:sub>
                    </m:sSub>
                    <m:d>
                      <m:dPr>
                        <m:ctrlPr>
                          <w:ins w:id="347" w:author="Microsoft Office ユーザー" w:date="2020-11-17T07:13:00Z">
                            <w:rPr>
                              <w:rFonts w:ascii="Cambria Math" w:hAnsi="Cambria Math"/>
                            </w:rPr>
                          </w:ins>
                        </m:ctrlPr>
                      </m:dPr>
                      <m:e>
                        <m:r>
                          <w:ins w:id="348" w:author="Microsoft Office ユーザー" w:date="2020-11-17T07:13:00Z">
                            <w:rPr>
                              <w:rFonts w:ascii="Cambria Math" w:hAnsi="Cambria Math"/>
                            </w:rPr>
                            <m:t>11.75</m:t>
                          </w:ins>
                        </m:r>
                        <m:r>
                          <w:ins w:id="349" w:author="Microsoft Office ユーザー" w:date="2020-11-17T07:13:00Z">
                            <m:rPr>
                              <m:sty m:val="p"/>
                            </m:rPr>
                            <w:rPr>
                              <w:rFonts w:ascii="Cambria Math" w:hAnsi="Cambria Math"/>
                            </w:rPr>
                            <m:t>∙</m:t>
                          </w:ins>
                        </m:r>
                        <m:sSub>
                          <m:sSubPr>
                            <m:ctrlPr>
                              <w:ins w:id="350" w:author="Microsoft Office ユーザー" w:date="2020-11-17T07:13:00Z">
                                <w:rPr>
                                  <w:rFonts w:ascii="Cambria Math" w:hAnsi="Cambria Math"/>
                                </w:rPr>
                              </w:ins>
                            </m:ctrlPr>
                          </m:sSubPr>
                          <m:e>
                            <m:r>
                              <w:ins w:id="351" w:author="Microsoft Office ユーザー" w:date="2020-11-17T07:13:00Z">
                                <w:rPr>
                                  <w:rFonts w:ascii="Cambria Math" w:hAnsi="Cambria Math"/>
                                </w:rPr>
                                <m:t>h</m:t>
                              </w:ins>
                            </m:r>
                          </m:e>
                          <m:sub>
                            <m:r>
                              <w:ins w:id="352" w:author="Microsoft Office ユーザー" w:date="2020-11-17T07:13:00Z">
                                <m:rPr>
                                  <m:sty m:val="p"/>
                                </m:rPr>
                                <w:rPr>
                                  <w:rFonts w:ascii="Cambria Math" w:hAnsi="Cambria Math"/>
                                </w:rPr>
                                <m:t>UT</m:t>
                              </w:ins>
                            </m:r>
                          </m:sub>
                        </m:sSub>
                      </m:e>
                    </m:d>
                  </m:e>
                </m:d>
              </m:e>
              <m:sup>
                <m:r>
                  <w:ins w:id="353" w:author="Microsoft Office ユーザー" w:date="2020-11-17T07:13:00Z">
                    <m:rPr>
                      <m:sty m:val="p"/>
                    </m:rPr>
                    <w:rPr>
                      <w:rFonts w:ascii="Cambria Math" w:hAnsi="Cambria Math"/>
                    </w:rPr>
                    <m:t>2</m:t>
                  </w:ins>
                </m:r>
              </m:sup>
            </m:sSup>
            <m:r>
              <w:ins w:id="354" w:author="Microsoft Office ユーザー" w:date="2020-11-17T07:13:00Z">
                <m:rPr>
                  <m:sty m:val="p"/>
                </m:rPr>
                <w:rPr>
                  <w:rFonts w:ascii="Cambria Math" w:hAnsi="Cambria Math" w:hint="eastAsia"/>
                </w:rPr>
                <m:t>-</m:t>
              </w:ins>
            </m:r>
            <m:r>
              <w:ins w:id="355" w:author="Microsoft Office ユーザー" w:date="2020-11-17T07:13:00Z">
                <m:rPr>
                  <m:sty m:val="p"/>
                </m:rPr>
                <w:rPr>
                  <w:rFonts w:ascii="Cambria Math" w:hAnsi="Cambria Math"/>
                </w:rPr>
                <m:t>4.97</m:t>
              </w:ins>
            </m:r>
          </m:e>
        </m:d>
        <m:r>
          <w:ins w:id="356" w:author="Microsoft Office ユーザー" w:date="2020-11-17T07:13:00Z">
            <m:rPr>
              <m:sty m:val="p"/>
            </m:rPr>
            <w:rPr>
              <w:rFonts w:ascii="Cambria Math" w:hAnsi="Cambria Math"/>
            </w:rPr>
            <m:t>,</m:t>
          </w:ins>
        </m:r>
      </m:oMath>
      <w:ins w:id="357" w:author="Microsoft Office ユーザー" w:date="2020-11-17T07:13:00Z">
        <w:r w:rsidRPr="005368F0">
          <w:t xml:space="preserve">where </w:t>
        </w:r>
        <m:oMath>
          <m:r>
            <w:rPr>
              <w:rFonts w:ascii="Cambria Math" w:hAnsi="Cambria Math"/>
            </w:rPr>
            <m:t>W=20</m:t>
          </m:r>
          <m:r>
            <m:rPr>
              <m:sty m:val="p"/>
            </m:rPr>
            <w:rPr>
              <w:rFonts w:ascii="Cambria Math" w:hAnsi="Cambria Math"/>
            </w:rPr>
            <m:t>m</m:t>
          </m:r>
        </m:oMath>
        <w:r w:rsidRPr="005368F0">
          <w:t xml:space="preserve">, </w:t>
        </w:r>
        <m:oMath>
          <m:r>
            <w:rPr>
              <w:rFonts w:ascii="Cambria Math" w:hAnsi="Cambria Math"/>
            </w:rPr>
            <m:t>h=5</m:t>
          </m:r>
          <m:r>
            <m:rPr>
              <m:sty m:val="p"/>
            </m:rPr>
            <w:rPr>
              <w:rFonts w:ascii="Cambria Math" w:hAnsi="Cambria Math"/>
            </w:rPr>
            <m:t>m</m:t>
          </m:r>
        </m:oMath>
        <w:r w:rsidRPr="005368F0">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=35</m:t>
          </m:r>
          <m:r>
            <m:rPr>
              <m:sty m:val="p"/>
            </m:rPr>
            <w:rPr>
              <w:rFonts w:ascii="Cambria Math" w:hAnsi="Cambria Math"/>
            </w:rPr>
            <m:t>m</m:t>
          </m:r>
        </m:oMath>
      </w:ins>
      <w:ins w:id="358" w:author="Microsoft Office ユーザー" w:date="2020-11-17T07:16:00Z">
        <w:r>
          <w:t>,</w:t>
        </w:r>
      </w:ins>
      <w:ins w:id="359" w:author="Microsoft Office ユーザー" w:date="2020-11-17T07:13:00Z">
        <w:r w:rsidRPr="005368F0">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ins>
      <w:ins w:id="360" w:author="Microsoft Office ユーザー" w:date="2020-11-17T07:16:00Z">
        <w:r>
          <w:t xml:space="preserve"> </w:t>
        </w:r>
        <w:r w:rsidRPr="005368F0">
          <w:rPr>
            <w:sz w:val="21"/>
            <w:szCs w:val="21"/>
          </w:rPr>
          <w:t xml:space="preserve">and </w:t>
        </w:r>
        <m:oMath>
          <m:sSub>
            <m:sSubPr>
              <m:ctrlPr>
                <w:rPr>
                  <w:rFonts w:ascii="Cambria Math" w:hAnsi="Cambria Math"/>
                  <w:sz w:val="21"/>
                  <w:szCs w:val="21"/>
                </w:rPr>
              </m:ctrlPr>
            </m:sSubPr>
            <m:e>
              <m:r>
                <w:rPr>
                  <w:rFonts w:ascii="Cambria Math" w:hAnsi="Cambria Math"/>
                  <w:sz w:val="21"/>
                  <w:szCs w:val="21"/>
                </w:rPr>
                <m:t>d</m:t>
              </m:r>
            </m:e>
            <m:sub>
              <m:r>
                <m:rPr>
                  <m:sty m:val="p"/>
                </m:rPr>
                <w:rPr>
                  <w:rFonts w:ascii="Cambria Math" w:hAnsi="Cambria Math"/>
                  <w:sz w:val="21"/>
                  <w:szCs w:val="21"/>
                </w:rPr>
                <m:t>3D</m:t>
              </m:r>
            </m:sub>
          </m:sSub>
        </m:oMath>
        <w:r w:rsidRPr="005368F0">
          <w:rPr>
            <w:sz w:val="21"/>
            <w:szCs w:val="21"/>
          </w:rPr>
          <w:t xml:space="preserve"> is the target range calculated by </w:t>
        </w:r>
        <w:r w:rsidRPr="005368F0">
          <w:t>ISD/sqrt(3).</w:t>
        </w:r>
      </w:ins>
    </w:p>
    <w:p w14:paraId="7C2C3665" w14:textId="02E55F21" w:rsidR="00DE353F" w:rsidRPr="00B644C1" w:rsidRDefault="00DE353F" w:rsidP="00DE353F">
      <w:pPr>
        <w:pStyle w:val="ad"/>
        <w:numPr>
          <w:ilvl w:val="1"/>
          <w:numId w:val="26"/>
        </w:numPr>
        <w:spacing w:after="0"/>
        <w:ind w:firstLineChars="0"/>
        <w:rPr>
          <w:ins w:id="361" w:author="Microsoft Office ユーザー" w:date="2020-11-17T07:13:00Z"/>
        </w:rPr>
      </w:pPr>
      <w:ins w:id="362" w:author="Microsoft Office ユーザー" w:date="2020-11-17T07:13:00Z">
        <w:r w:rsidRPr="00E45CDF">
          <w:t>For rural with long distance scenarios</w:t>
        </w:r>
        <w:r>
          <w:t xml:space="preserve"> (</w:t>
        </w:r>
        <w:r>
          <w:rPr>
            <w:kern w:val="2"/>
            <w:lang w:eastAsia="ja-JP"/>
          </w:rPr>
          <w:t>based on RMa_A LOS mo</w:t>
        </w:r>
        <w:r w:rsidRPr="00E40312">
          <w:rPr>
            <w:kern w:val="2"/>
            <w:lang w:eastAsia="ja-JP"/>
          </w:rPr>
          <w:t>del in [</w:t>
        </w:r>
        <w:del w:id="363" w:author="China Telecom" w:date="2020-11-20T19:12:00Z">
          <w:r w:rsidRPr="00E40312" w:rsidDel="00DE353F">
            <w:rPr>
              <w:kern w:val="2"/>
              <w:lang w:eastAsia="ja-JP"/>
              <w:rPrChange w:id="364" w:author="China Telecom" w:date="2020-11-20T19:13:00Z">
                <w:rPr>
                  <w:kern w:val="2"/>
                  <w:highlight w:val="yellow"/>
                  <w:lang w:eastAsia="ja-JP"/>
                </w:rPr>
              </w:rPrChange>
            </w:rPr>
            <w:delText>ref-X</w:delText>
          </w:r>
        </w:del>
      </w:ins>
      <w:ins w:id="365" w:author="China Telecom" w:date="2020-11-20T19:12:00Z">
        <w:r w:rsidRPr="00E40312">
          <w:rPr>
            <w:kern w:val="2"/>
            <w:lang w:eastAsia="ja-JP"/>
          </w:rPr>
          <w:t>3</w:t>
        </w:r>
      </w:ins>
      <w:ins w:id="366" w:author="Microsoft Office ユーザー" w:date="2020-11-17T07:13:00Z">
        <w:r w:rsidRPr="00E40312">
          <w:rPr>
            <w:kern w:val="2"/>
            <w:lang w:eastAsia="ja-JP"/>
          </w:rPr>
          <w:t>])</w:t>
        </w:r>
        <w:r w:rsidRPr="00E40312">
          <w:t>,</w:t>
        </w:r>
      </w:ins>
    </w:p>
    <w:p w14:paraId="472FB0DC" w14:textId="77777777" w:rsidR="00DE353F" w:rsidRPr="00B644C1" w:rsidRDefault="00DE353F" w:rsidP="00DE353F">
      <w:pPr>
        <w:pStyle w:val="ad"/>
        <w:numPr>
          <w:ilvl w:val="2"/>
          <w:numId w:val="26"/>
        </w:numPr>
        <w:spacing w:after="0"/>
        <w:ind w:firstLineChars="0"/>
        <w:rPr>
          <w:ins w:id="367" w:author="Microsoft Office ユーザー" w:date="2020-11-17T07:13:00Z"/>
        </w:rPr>
      </w:pPr>
      <m:oMath>
        <m:r>
          <w:ins w:id="368" w:author="Microsoft Office ユーザー" w:date="2020-11-17T07:13:00Z">
            <m:rPr>
              <m:sty m:val="p"/>
            </m:rPr>
            <w:rPr>
              <w:rFonts w:ascii="Cambria Math" w:hAnsi="Cambria Math"/>
              <w:sz w:val="21"/>
              <w:szCs w:val="21"/>
            </w:rPr>
            <m:t xml:space="preserve">Target MPL </m:t>
          </w:ins>
        </m:r>
        <m:d>
          <m:dPr>
            <m:ctrlPr>
              <w:ins w:id="369" w:author="Microsoft Office ユーザー" w:date="2020-11-17T07:13:00Z">
                <w:rPr>
                  <w:rFonts w:ascii="Cambria Math" w:hAnsi="Cambria Math"/>
                  <w:sz w:val="21"/>
                  <w:szCs w:val="21"/>
                </w:rPr>
              </w:ins>
            </m:ctrlPr>
          </m:dPr>
          <m:e>
            <m:r>
              <w:ins w:id="370" w:author="Microsoft Office ユーザー" w:date="2020-11-17T07:13:00Z">
                <m:rPr>
                  <m:sty m:val="p"/>
                </m:rPr>
                <w:rPr>
                  <w:rFonts w:ascii="Cambria Math" w:hAnsi="Cambria Math"/>
                  <w:sz w:val="21"/>
                  <w:szCs w:val="21"/>
                </w:rPr>
                <m:t>dB</m:t>
              </w:ins>
            </m:r>
          </m:e>
        </m:d>
        <m:r>
          <w:ins w:id="371" w:author="Microsoft Office ユーザー" w:date="2020-11-17T07:13:00Z">
            <w:rPr>
              <w:rFonts w:ascii="Cambria Math" w:hAnsi="Cambria Math"/>
              <w:sz w:val="21"/>
              <w:szCs w:val="21"/>
            </w:rPr>
            <m:t>=</m:t>
          </w:ins>
        </m:r>
        <m:r>
          <w:ins w:id="372" w:author="Microsoft Office ユーザー" w:date="2020-11-17T07:13:00Z">
            <m:rPr>
              <m:sty m:val="p"/>
            </m:rPr>
            <w:rPr>
              <w:rFonts w:ascii="Cambria Math" w:hAnsi="Cambria Math"/>
              <w:sz w:val="21"/>
              <w:szCs w:val="21"/>
            </w:rPr>
            <m:t>20∙</m:t>
          </w:ins>
        </m:r>
        <m:sSub>
          <m:sSubPr>
            <m:ctrlPr>
              <w:ins w:id="373" w:author="Microsoft Office ユーザー" w:date="2020-11-17T07:13:00Z">
                <w:rPr>
                  <w:rFonts w:ascii="Cambria Math" w:hAnsi="Cambria Math"/>
                  <w:sz w:val="21"/>
                  <w:szCs w:val="21"/>
                </w:rPr>
              </w:ins>
            </m:ctrlPr>
          </m:sSubPr>
          <m:e>
            <m:r>
              <w:ins w:id="374" w:author="Microsoft Office ユーザー" w:date="2020-11-17T07:13:00Z">
                <m:rPr>
                  <m:sty m:val="p"/>
                </m:rPr>
                <w:rPr>
                  <w:rFonts w:ascii="Cambria Math" w:hAnsi="Cambria Math"/>
                  <w:sz w:val="21"/>
                  <w:szCs w:val="21"/>
                </w:rPr>
                <m:t>log</m:t>
              </w:ins>
            </m:r>
          </m:e>
          <m:sub>
            <m:r>
              <w:ins w:id="375" w:author="Microsoft Office ユーザー" w:date="2020-11-17T07:13:00Z">
                <w:rPr>
                  <w:rFonts w:ascii="Cambria Math" w:hAnsi="Cambria Math"/>
                  <w:sz w:val="21"/>
                  <w:szCs w:val="21"/>
                </w:rPr>
                <m:t>10</m:t>
              </w:ins>
            </m:r>
          </m:sub>
        </m:sSub>
        <m:d>
          <m:dPr>
            <m:ctrlPr>
              <w:ins w:id="376" w:author="Microsoft Office ユーザー" w:date="2020-11-17T07:13:00Z">
                <w:rPr>
                  <w:rFonts w:ascii="Cambria Math" w:hAnsi="Cambria Math"/>
                  <w:sz w:val="21"/>
                  <w:szCs w:val="21"/>
                </w:rPr>
              </w:ins>
            </m:ctrlPr>
          </m:dPr>
          <m:e>
            <m:r>
              <w:ins w:id="377" w:author="Microsoft Office ユーザー" w:date="2020-11-17T07:13:00Z">
                <w:rPr>
                  <w:rFonts w:ascii="Cambria Math" w:hAnsi="Cambria Math"/>
                  <w:sz w:val="21"/>
                  <w:szCs w:val="21"/>
                </w:rPr>
                <m:t>40</m:t>
              </w:ins>
            </m:r>
            <m:r>
              <w:ins w:id="378" w:author="Microsoft Office ユーザー" w:date="2020-11-17T07:13:00Z">
                <m:rPr>
                  <m:sty m:val="p"/>
                </m:rPr>
                <w:rPr>
                  <w:rFonts w:ascii="Cambria Math" w:hAnsi="Cambria Math"/>
                  <w:sz w:val="21"/>
                  <w:szCs w:val="21"/>
                </w:rPr>
                <m:t>∙</m:t>
              </w:ins>
            </m:r>
            <m:r>
              <w:ins w:id="379" w:author="Microsoft Office ユーザー" w:date="2020-11-17T07:13:00Z">
                <m:rPr>
                  <m:sty m:val="p"/>
                </m:rPr>
                <w:rPr>
                  <w:rFonts w:ascii="Cambria Math" w:hAnsi="Cambria Math" w:hint="eastAsia"/>
                  <w:sz w:val="21"/>
                  <w:szCs w:val="21"/>
                </w:rPr>
                <m:t>π</m:t>
              </w:ins>
            </m:r>
            <m:r>
              <w:ins w:id="380" w:author="Microsoft Office ユーザー" w:date="2020-11-17T07:13:00Z">
                <m:rPr>
                  <m:sty m:val="p"/>
                </m:rPr>
                <w:rPr>
                  <w:rFonts w:ascii="Cambria Math" w:hAnsi="Cambria Math"/>
                  <w:sz w:val="21"/>
                  <w:szCs w:val="21"/>
                </w:rPr>
                <m:t>∙</m:t>
              </w:ins>
            </m:r>
            <m:sSub>
              <m:sSubPr>
                <m:ctrlPr>
                  <w:ins w:id="381" w:author="Microsoft Office ユーザー" w:date="2020-11-17T07:13:00Z">
                    <w:rPr>
                      <w:rFonts w:ascii="Cambria Math" w:hAnsi="Cambria Math"/>
                      <w:sz w:val="21"/>
                      <w:szCs w:val="21"/>
                    </w:rPr>
                  </w:ins>
                </m:ctrlPr>
              </m:sSubPr>
              <m:e>
                <m:r>
                  <w:ins w:id="382" w:author="Microsoft Office ユーザー" w:date="2020-11-17T07:13:00Z">
                    <w:rPr>
                      <w:rFonts w:ascii="Cambria Math" w:hAnsi="Cambria Math"/>
                      <w:sz w:val="21"/>
                      <w:szCs w:val="21"/>
                    </w:rPr>
                    <m:t>d</m:t>
                  </w:ins>
                </m:r>
              </m:e>
              <m:sub>
                <m:r>
                  <w:ins w:id="383" w:author="Microsoft Office ユーザー" w:date="2020-11-17T07:13:00Z">
                    <m:rPr>
                      <m:sty m:val="p"/>
                    </m:rPr>
                    <w:rPr>
                      <w:rFonts w:ascii="Cambria Math" w:hAnsi="Cambria Math"/>
                      <w:sz w:val="21"/>
                      <w:szCs w:val="21"/>
                    </w:rPr>
                    <m:t>BP</m:t>
                  </w:ins>
                </m:r>
              </m:sub>
            </m:sSub>
            <m:r>
              <w:ins w:id="384" w:author="Microsoft Office ユーザー" w:date="2020-11-17T07:13:00Z">
                <m:rPr>
                  <m:sty m:val="p"/>
                </m:rPr>
                <w:rPr>
                  <w:rFonts w:ascii="Cambria Math" w:hAnsi="Cambria Math"/>
                  <w:sz w:val="21"/>
                  <w:szCs w:val="21"/>
                </w:rPr>
                <m:t>∙</m:t>
              </w:ins>
            </m:r>
            <m:f>
              <m:fPr>
                <m:type m:val="lin"/>
                <m:ctrlPr>
                  <w:ins w:id="385" w:author="Microsoft Office ユーザー" w:date="2020-11-17T07:13:00Z">
                    <w:rPr>
                      <w:rFonts w:ascii="Cambria Math" w:hAnsi="Cambria Math"/>
                      <w:i/>
                      <w:sz w:val="21"/>
                      <w:szCs w:val="21"/>
                    </w:rPr>
                  </w:ins>
                </m:ctrlPr>
              </m:fPr>
              <m:num>
                <m:sSub>
                  <m:sSubPr>
                    <m:ctrlPr>
                      <w:ins w:id="386" w:author="Microsoft Office ユーザー" w:date="2020-11-17T07:13:00Z">
                        <w:rPr>
                          <w:rFonts w:ascii="Cambria Math" w:hAnsi="Cambria Math"/>
                          <w:sz w:val="21"/>
                          <w:szCs w:val="21"/>
                        </w:rPr>
                      </w:ins>
                    </m:ctrlPr>
                  </m:sSubPr>
                  <m:e>
                    <m:r>
                      <w:ins w:id="387" w:author="Microsoft Office ユーザー" w:date="2020-11-17T07:13:00Z">
                        <w:rPr>
                          <w:rFonts w:ascii="Cambria Math" w:hAnsi="Cambria Math"/>
                          <w:sz w:val="21"/>
                          <w:szCs w:val="21"/>
                        </w:rPr>
                        <m:t>f</m:t>
                      </w:ins>
                    </m:r>
                  </m:e>
                  <m:sub>
                    <m:r>
                      <w:ins w:id="388" w:author="Microsoft Office ユーザー" w:date="2020-11-17T07:13:00Z">
                        <m:rPr>
                          <m:sty m:val="p"/>
                        </m:rPr>
                        <w:rPr>
                          <w:rFonts w:ascii="Cambria Math" w:hAnsi="Cambria Math"/>
                          <w:sz w:val="21"/>
                          <w:szCs w:val="21"/>
                        </w:rPr>
                        <m:t>c</m:t>
                      </w:ins>
                    </m:r>
                  </m:sub>
                </m:sSub>
                <m:ctrlPr>
                  <w:ins w:id="389" w:author="Microsoft Office ユーザー" w:date="2020-11-17T07:13:00Z">
                    <w:rPr>
                      <w:rFonts w:ascii="Cambria Math" w:hAnsi="Cambria Math"/>
                      <w:sz w:val="21"/>
                      <w:szCs w:val="21"/>
                    </w:rPr>
                  </w:ins>
                </m:ctrlPr>
              </m:num>
              <m:den>
                <m:r>
                  <w:ins w:id="390" w:author="Microsoft Office ユーザー" w:date="2020-11-17T07:13:00Z">
                    <w:rPr>
                      <w:rFonts w:ascii="Cambria Math" w:hAnsi="Cambria Math"/>
                      <w:sz w:val="21"/>
                      <w:szCs w:val="21"/>
                    </w:rPr>
                    <m:t>3</m:t>
                  </w:ins>
                </m:r>
              </m:den>
            </m:f>
          </m:e>
        </m:d>
        <m:r>
          <w:ins w:id="391" w:author="Microsoft Office ユーザー" w:date="2020-11-17T07:13:00Z">
            <m:rPr>
              <m:sty m:val="p"/>
            </m:rPr>
            <w:rPr>
              <w:rFonts w:ascii="Cambria Math" w:hAnsi="Cambria Math"/>
              <w:sz w:val="21"/>
              <w:szCs w:val="21"/>
            </w:rPr>
            <m:t>+min</m:t>
          </w:ins>
        </m:r>
        <m:d>
          <m:dPr>
            <m:ctrlPr>
              <w:ins w:id="392" w:author="Microsoft Office ユーザー" w:date="2020-11-17T07:13:00Z">
                <w:rPr>
                  <w:rFonts w:ascii="Cambria Math" w:hAnsi="Cambria Math"/>
                  <w:sz w:val="21"/>
                  <w:szCs w:val="21"/>
                </w:rPr>
              </w:ins>
            </m:ctrlPr>
          </m:dPr>
          <m:e>
            <m:r>
              <w:ins w:id="393" w:author="Microsoft Office ユーザー" w:date="2020-11-17T07:13:00Z">
                <w:rPr>
                  <w:rFonts w:ascii="Cambria Math" w:hAnsi="Cambria Math"/>
                  <w:sz w:val="21"/>
                  <w:szCs w:val="21"/>
                </w:rPr>
                <m:t>0.03</m:t>
              </w:ins>
            </m:r>
            <m:r>
              <w:ins w:id="394" w:author="Microsoft Office ユーザー" w:date="2020-11-17T07:13:00Z">
                <m:rPr>
                  <m:sty m:val="p"/>
                </m:rPr>
                <w:rPr>
                  <w:rFonts w:ascii="Cambria Math" w:hAnsi="Cambria Math"/>
                  <w:sz w:val="21"/>
                  <w:szCs w:val="21"/>
                </w:rPr>
                <m:t>∙</m:t>
              </w:ins>
            </m:r>
            <m:sSup>
              <m:sSupPr>
                <m:ctrlPr>
                  <w:ins w:id="395" w:author="Microsoft Office ユーザー" w:date="2020-11-17T07:13:00Z">
                    <w:rPr>
                      <w:rFonts w:ascii="Cambria Math" w:hAnsi="Cambria Math"/>
                      <w:i/>
                      <w:sz w:val="21"/>
                      <w:szCs w:val="21"/>
                    </w:rPr>
                  </w:ins>
                </m:ctrlPr>
              </m:sSupPr>
              <m:e>
                <m:r>
                  <w:ins w:id="396" w:author="Microsoft Office ユーザー" w:date="2020-11-17T07:13:00Z">
                    <w:rPr>
                      <w:rFonts w:ascii="Cambria Math" w:hAnsi="Cambria Math"/>
                      <w:sz w:val="21"/>
                      <w:szCs w:val="21"/>
                    </w:rPr>
                    <m:t>h</m:t>
                  </w:ins>
                </m:r>
              </m:e>
              <m:sup>
                <m:r>
                  <w:ins w:id="397" w:author="Microsoft Office ユーザー" w:date="2020-11-17T07:13:00Z">
                    <w:rPr>
                      <w:rFonts w:ascii="Cambria Math" w:hAnsi="Cambria Math"/>
                      <w:sz w:val="21"/>
                      <w:szCs w:val="21"/>
                    </w:rPr>
                    <m:t>1.72</m:t>
                  </w:ins>
                </m:r>
              </m:sup>
            </m:sSup>
            <m:r>
              <w:ins w:id="398" w:author="Microsoft Office ユーザー" w:date="2020-11-17T07:13:00Z">
                <w:rPr>
                  <w:rFonts w:ascii="Cambria Math" w:hAnsi="Cambria Math"/>
                  <w:sz w:val="21"/>
                  <w:szCs w:val="21"/>
                </w:rPr>
                <m:t>,10</m:t>
              </w:ins>
            </m:r>
          </m:e>
        </m:d>
        <m:r>
          <w:ins w:id="399" w:author="Microsoft Office ユーザー" w:date="2020-11-17T07:13:00Z">
            <m:rPr>
              <m:sty m:val="p"/>
            </m:rPr>
            <w:rPr>
              <w:rFonts w:ascii="Cambria Math" w:hAnsi="Cambria Math"/>
              <w:sz w:val="21"/>
              <w:szCs w:val="21"/>
            </w:rPr>
            <m:t>∙</m:t>
          </w:ins>
        </m:r>
        <m:sSub>
          <m:sSubPr>
            <m:ctrlPr>
              <w:ins w:id="400" w:author="Microsoft Office ユーザー" w:date="2020-11-17T07:13:00Z">
                <w:rPr>
                  <w:rFonts w:ascii="Cambria Math" w:hAnsi="Cambria Math"/>
                  <w:sz w:val="21"/>
                  <w:szCs w:val="21"/>
                </w:rPr>
              </w:ins>
            </m:ctrlPr>
          </m:sSubPr>
          <m:e>
            <m:r>
              <w:ins w:id="401" w:author="Microsoft Office ユーザー" w:date="2020-11-17T07:13:00Z">
                <m:rPr>
                  <m:sty m:val="p"/>
                </m:rPr>
                <w:rPr>
                  <w:rFonts w:ascii="Cambria Math" w:hAnsi="Cambria Math"/>
                  <w:sz w:val="21"/>
                  <w:szCs w:val="21"/>
                </w:rPr>
                <m:t>log</m:t>
              </w:ins>
            </m:r>
          </m:e>
          <m:sub>
            <m:r>
              <w:ins w:id="402" w:author="Microsoft Office ユーザー" w:date="2020-11-17T07:13:00Z">
                <w:rPr>
                  <w:rFonts w:ascii="Cambria Math" w:hAnsi="Cambria Math"/>
                  <w:sz w:val="21"/>
                  <w:szCs w:val="21"/>
                </w:rPr>
                <m:t>10</m:t>
              </w:ins>
            </m:r>
          </m:sub>
        </m:sSub>
        <m:d>
          <m:dPr>
            <m:ctrlPr>
              <w:ins w:id="403" w:author="Microsoft Office ユーザー" w:date="2020-11-17T07:13:00Z">
                <w:rPr>
                  <w:rFonts w:ascii="Cambria Math" w:hAnsi="Cambria Math"/>
                  <w:sz w:val="21"/>
                  <w:szCs w:val="21"/>
                </w:rPr>
              </w:ins>
            </m:ctrlPr>
          </m:dPr>
          <m:e>
            <m:sSub>
              <m:sSubPr>
                <m:ctrlPr>
                  <w:ins w:id="404" w:author="Microsoft Office ユーザー" w:date="2020-11-17T07:13:00Z">
                    <w:rPr>
                      <w:rFonts w:ascii="Cambria Math" w:hAnsi="Cambria Math"/>
                      <w:sz w:val="21"/>
                      <w:szCs w:val="21"/>
                    </w:rPr>
                  </w:ins>
                </m:ctrlPr>
              </m:sSubPr>
              <m:e>
                <m:r>
                  <w:ins w:id="405" w:author="Microsoft Office ユーザー" w:date="2020-11-17T07:13:00Z">
                    <w:rPr>
                      <w:rFonts w:ascii="Cambria Math" w:hAnsi="Cambria Math"/>
                      <w:sz w:val="21"/>
                      <w:szCs w:val="21"/>
                    </w:rPr>
                    <m:t>d</m:t>
                  </w:ins>
                </m:r>
              </m:e>
              <m:sub>
                <m:r>
                  <w:ins w:id="406" w:author="Microsoft Office ユーザー" w:date="2020-11-17T07:13:00Z">
                    <m:rPr>
                      <m:sty m:val="p"/>
                    </m:rPr>
                    <w:rPr>
                      <w:rFonts w:ascii="Cambria Math" w:hAnsi="Cambria Math"/>
                      <w:sz w:val="21"/>
                      <w:szCs w:val="21"/>
                    </w:rPr>
                    <m:t>BP</m:t>
                  </w:ins>
                </m:r>
              </m:sub>
            </m:sSub>
          </m:e>
        </m:d>
        <m:r>
          <w:ins w:id="407" w:author="Microsoft Office ユーザー" w:date="2020-11-17T07:13:00Z">
            <w:rPr>
              <w:rFonts w:ascii="Kohinoor Telugu Medium" w:hAnsi="Kohinoor Telugu Medium" w:cs="Kohinoor Telugu Medium"/>
              <w:sz w:val="21"/>
              <w:szCs w:val="21"/>
            </w:rPr>
            <m:t>-</m:t>
          </w:ins>
        </m:r>
        <m:r>
          <w:ins w:id="408" w:author="Microsoft Office ユーザー" w:date="2020-11-17T07:13:00Z">
            <m:rPr>
              <m:sty m:val="p"/>
            </m:rPr>
            <w:rPr>
              <w:rFonts w:ascii="Cambria Math" w:hAnsi="Cambria Math"/>
              <w:sz w:val="21"/>
              <w:szCs w:val="21"/>
            </w:rPr>
            <m:t>min</m:t>
          </w:ins>
        </m:r>
        <m:d>
          <m:dPr>
            <m:ctrlPr>
              <w:ins w:id="409" w:author="Microsoft Office ユーザー" w:date="2020-11-17T07:13:00Z">
                <w:rPr>
                  <w:rFonts w:ascii="Cambria Math" w:hAnsi="Cambria Math"/>
                  <w:sz w:val="21"/>
                  <w:szCs w:val="21"/>
                </w:rPr>
              </w:ins>
            </m:ctrlPr>
          </m:dPr>
          <m:e>
            <m:r>
              <w:ins w:id="410" w:author="Microsoft Office ユーザー" w:date="2020-11-17T07:13:00Z">
                <w:rPr>
                  <w:rFonts w:ascii="Cambria Math" w:hAnsi="Cambria Math"/>
                  <w:sz w:val="21"/>
                  <w:szCs w:val="21"/>
                </w:rPr>
                <m:t>0.044</m:t>
              </w:ins>
            </m:r>
            <m:r>
              <w:ins w:id="411" w:author="Microsoft Office ユーザー" w:date="2020-11-17T07:13:00Z">
                <m:rPr>
                  <m:sty m:val="p"/>
                </m:rPr>
                <w:rPr>
                  <w:rFonts w:ascii="Cambria Math" w:hAnsi="Cambria Math"/>
                  <w:sz w:val="21"/>
                  <w:szCs w:val="21"/>
                </w:rPr>
                <m:t>∙</m:t>
              </w:ins>
            </m:r>
            <m:sSup>
              <m:sSupPr>
                <m:ctrlPr>
                  <w:ins w:id="412" w:author="Microsoft Office ユーザー" w:date="2020-11-17T07:13:00Z">
                    <w:rPr>
                      <w:rFonts w:ascii="Cambria Math" w:hAnsi="Cambria Math"/>
                      <w:i/>
                      <w:sz w:val="21"/>
                      <w:szCs w:val="21"/>
                    </w:rPr>
                  </w:ins>
                </m:ctrlPr>
              </m:sSupPr>
              <m:e>
                <m:r>
                  <w:ins w:id="413" w:author="Microsoft Office ユーザー" w:date="2020-11-17T07:13:00Z">
                    <w:rPr>
                      <w:rFonts w:ascii="Cambria Math" w:hAnsi="Cambria Math"/>
                      <w:sz w:val="21"/>
                      <w:szCs w:val="21"/>
                    </w:rPr>
                    <m:t>h</m:t>
                  </w:ins>
                </m:r>
              </m:e>
              <m:sup>
                <m:r>
                  <w:ins w:id="414" w:author="Microsoft Office ユーザー" w:date="2020-11-17T07:13:00Z">
                    <w:rPr>
                      <w:rFonts w:ascii="Cambria Math" w:hAnsi="Cambria Math"/>
                      <w:sz w:val="21"/>
                      <w:szCs w:val="21"/>
                    </w:rPr>
                    <m:t>1.72</m:t>
                  </w:ins>
                </m:r>
              </m:sup>
            </m:sSup>
            <m:r>
              <w:ins w:id="415" w:author="Microsoft Office ユーザー" w:date="2020-11-17T07:13:00Z">
                <w:rPr>
                  <w:rFonts w:ascii="Cambria Math" w:hAnsi="Cambria Math"/>
                  <w:sz w:val="21"/>
                  <w:szCs w:val="21"/>
                </w:rPr>
                <m:t>,14.77</m:t>
              </w:ins>
            </m:r>
          </m:e>
        </m:d>
        <m:r>
          <w:ins w:id="416" w:author="Microsoft Office ユーザー" w:date="2020-11-17T07:13:00Z">
            <w:rPr>
              <w:rFonts w:ascii="Cambria Math" w:hAnsi="Cambria Math"/>
              <w:sz w:val="21"/>
              <w:szCs w:val="21"/>
            </w:rPr>
            <m:t>+0.002</m:t>
          </w:ins>
        </m:r>
        <m:r>
          <w:ins w:id="417" w:author="Microsoft Office ユーザー" w:date="2020-11-17T07:13:00Z">
            <m:rPr>
              <m:sty m:val="p"/>
            </m:rPr>
            <w:rPr>
              <w:rFonts w:ascii="Cambria Math" w:hAnsi="Cambria Math"/>
              <w:sz w:val="21"/>
              <w:szCs w:val="21"/>
            </w:rPr>
            <m:t>∙</m:t>
          </w:ins>
        </m:r>
        <m:sSub>
          <m:sSubPr>
            <m:ctrlPr>
              <w:ins w:id="418" w:author="Microsoft Office ユーザー" w:date="2020-11-17T07:13:00Z">
                <w:rPr>
                  <w:rFonts w:ascii="Cambria Math" w:hAnsi="Cambria Math"/>
                  <w:sz w:val="21"/>
                  <w:szCs w:val="21"/>
                </w:rPr>
              </w:ins>
            </m:ctrlPr>
          </m:sSubPr>
          <m:e>
            <m:r>
              <w:ins w:id="419" w:author="Microsoft Office ユーザー" w:date="2020-11-17T07:13:00Z">
                <m:rPr>
                  <m:sty m:val="p"/>
                </m:rPr>
                <w:rPr>
                  <w:rFonts w:ascii="Cambria Math" w:hAnsi="Cambria Math"/>
                  <w:sz w:val="21"/>
                  <w:szCs w:val="21"/>
                </w:rPr>
                <m:t>log</m:t>
              </w:ins>
            </m:r>
          </m:e>
          <m:sub>
            <m:r>
              <w:ins w:id="420" w:author="Microsoft Office ユーザー" w:date="2020-11-17T07:13:00Z">
                <w:rPr>
                  <w:rFonts w:ascii="Cambria Math" w:hAnsi="Cambria Math"/>
                  <w:sz w:val="21"/>
                  <w:szCs w:val="21"/>
                </w:rPr>
                <m:t>10</m:t>
              </w:ins>
            </m:r>
          </m:sub>
        </m:sSub>
        <m:d>
          <m:dPr>
            <m:ctrlPr>
              <w:ins w:id="421" w:author="Microsoft Office ユーザー" w:date="2020-11-17T07:13:00Z">
                <w:rPr>
                  <w:rFonts w:ascii="Cambria Math" w:hAnsi="Cambria Math"/>
                  <w:sz w:val="21"/>
                  <w:szCs w:val="21"/>
                </w:rPr>
              </w:ins>
            </m:ctrlPr>
          </m:dPr>
          <m:e>
            <m:r>
              <w:ins w:id="422" w:author="Microsoft Office ユーザー" w:date="2020-11-17T07:13:00Z">
                <w:rPr>
                  <w:rFonts w:ascii="Cambria Math" w:hAnsi="Cambria Math"/>
                  <w:sz w:val="21"/>
                  <w:szCs w:val="21"/>
                </w:rPr>
                <m:t>h</m:t>
              </w:ins>
            </m:r>
          </m:e>
        </m:d>
        <m:r>
          <w:ins w:id="423" w:author="Microsoft Office ユーザー" w:date="2020-11-17T07:13:00Z">
            <m:rPr>
              <m:sty m:val="p"/>
            </m:rPr>
            <w:rPr>
              <w:rFonts w:ascii="Cambria Math" w:hAnsi="Cambria Math"/>
              <w:sz w:val="21"/>
              <w:szCs w:val="21"/>
            </w:rPr>
            <m:t>∙</m:t>
          </w:ins>
        </m:r>
        <m:sSub>
          <m:sSubPr>
            <m:ctrlPr>
              <w:ins w:id="424" w:author="Microsoft Office ユーザー" w:date="2020-11-17T07:13:00Z">
                <w:rPr>
                  <w:rFonts w:ascii="Cambria Math" w:hAnsi="Cambria Math"/>
                  <w:sz w:val="21"/>
                  <w:szCs w:val="21"/>
                </w:rPr>
              </w:ins>
            </m:ctrlPr>
          </m:sSubPr>
          <m:e>
            <m:r>
              <w:ins w:id="425" w:author="Microsoft Office ユーザー" w:date="2020-11-17T07:13:00Z">
                <w:rPr>
                  <w:rFonts w:ascii="Cambria Math" w:hAnsi="Cambria Math"/>
                  <w:sz w:val="21"/>
                  <w:szCs w:val="21"/>
                </w:rPr>
                <m:t>d</m:t>
              </w:ins>
            </m:r>
          </m:e>
          <m:sub>
            <m:r>
              <w:ins w:id="426" w:author="Microsoft Office ユーザー" w:date="2020-11-17T07:13:00Z">
                <m:rPr>
                  <m:sty m:val="p"/>
                </m:rPr>
                <w:rPr>
                  <w:rFonts w:ascii="Cambria Math" w:hAnsi="Cambria Math"/>
                  <w:sz w:val="21"/>
                  <w:szCs w:val="21"/>
                </w:rPr>
                <m:t>BP</m:t>
              </w:ins>
            </m:r>
          </m:sub>
        </m:sSub>
        <m:r>
          <w:ins w:id="427" w:author="Microsoft Office ユーザー" w:date="2020-11-17T07:13:00Z">
            <w:rPr>
              <w:rFonts w:ascii="Cambria Math" w:hAnsi="Cambria Math"/>
              <w:sz w:val="21"/>
              <w:szCs w:val="21"/>
            </w:rPr>
            <m:t>+40∙</m:t>
          </w:ins>
        </m:r>
        <m:sSub>
          <m:sSubPr>
            <m:ctrlPr>
              <w:ins w:id="428" w:author="Microsoft Office ユーザー" w:date="2020-11-17T07:13:00Z">
                <w:rPr>
                  <w:rFonts w:ascii="Cambria Math" w:hAnsi="Cambria Math"/>
                  <w:sz w:val="21"/>
                  <w:szCs w:val="21"/>
                </w:rPr>
              </w:ins>
            </m:ctrlPr>
          </m:sSubPr>
          <m:e>
            <m:r>
              <w:ins w:id="429" w:author="Microsoft Office ユーザー" w:date="2020-11-17T07:13:00Z">
                <m:rPr>
                  <m:sty m:val="p"/>
                </m:rPr>
                <w:rPr>
                  <w:rFonts w:ascii="Cambria Math" w:hAnsi="Cambria Math"/>
                  <w:sz w:val="21"/>
                  <w:szCs w:val="21"/>
                </w:rPr>
                <m:t>log</m:t>
              </w:ins>
            </m:r>
          </m:e>
          <m:sub>
            <m:r>
              <w:ins w:id="430" w:author="Microsoft Office ユーザー" w:date="2020-11-17T07:13:00Z">
                <w:rPr>
                  <w:rFonts w:ascii="Cambria Math" w:hAnsi="Cambria Math"/>
                  <w:sz w:val="21"/>
                  <w:szCs w:val="21"/>
                </w:rPr>
                <m:t>10</m:t>
              </w:ins>
            </m:r>
          </m:sub>
        </m:sSub>
        <m:d>
          <m:dPr>
            <m:ctrlPr>
              <w:ins w:id="431" w:author="Microsoft Office ユーザー" w:date="2020-11-17T07:13:00Z">
                <w:rPr>
                  <w:rFonts w:ascii="Cambria Math" w:hAnsi="Cambria Math"/>
                  <w:sz w:val="21"/>
                  <w:szCs w:val="21"/>
                </w:rPr>
              </w:ins>
            </m:ctrlPr>
          </m:dPr>
          <m:e>
            <m:f>
              <m:fPr>
                <m:type m:val="lin"/>
                <m:ctrlPr>
                  <w:ins w:id="432" w:author="Microsoft Office ユーザー" w:date="2020-11-17T07:13:00Z">
                    <w:rPr>
                      <w:rFonts w:ascii="Cambria Math" w:hAnsi="Cambria Math"/>
                      <w:i/>
                      <w:sz w:val="21"/>
                      <w:szCs w:val="21"/>
                    </w:rPr>
                  </w:ins>
                </m:ctrlPr>
              </m:fPr>
              <m:num>
                <m:sSub>
                  <m:sSubPr>
                    <m:ctrlPr>
                      <w:ins w:id="433" w:author="Microsoft Office ユーザー" w:date="2020-11-17T07:13:00Z">
                        <w:rPr>
                          <w:rFonts w:ascii="Cambria Math" w:hAnsi="Cambria Math"/>
                          <w:sz w:val="21"/>
                          <w:szCs w:val="21"/>
                        </w:rPr>
                      </w:ins>
                    </m:ctrlPr>
                  </m:sSubPr>
                  <m:e>
                    <m:r>
                      <w:ins w:id="434" w:author="Microsoft Office ユーザー" w:date="2020-11-17T07:13:00Z">
                        <w:rPr>
                          <w:rFonts w:ascii="Cambria Math" w:hAnsi="Cambria Math"/>
                          <w:sz w:val="21"/>
                          <w:szCs w:val="21"/>
                        </w:rPr>
                        <m:t>d</m:t>
                      </w:ins>
                    </m:r>
                  </m:e>
                  <m:sub>
                    <m:r>
                      <w:ins w:id="435" w:author="Microsoft Office ユーザー" w:date="2020-11-17T07:13:00Z">
                        <m:rPr>
                          <m:sty m:val="p"/>
                        </m:rPr>
                        <w:rPr>
                          <w:rFonts w:ascii="Cambria Math" w:hAnsi="Cambria Math"/>
                          <w:sz w:val="21"/>
                          <w:szCs w:val="21"/>
                        </w:rPr>
                        <m:t>3D</m:t>
                      </w:ins>
                    </m:r>
                  </m:sub>
                </m:sSub>
              </m:num>
              <m:den>
                <m:sSub>
                  <m:sSubPr>
                    <m:ctrlPr>
                      <w:ins w:id="436" w:author="Microsoft Office ユーザー" w:date="2020-11-17T07:13:00Z">
                        <w:rPr>
                          <w:rFonts w:ascii="Cambria Math" w:hAnsi="Cambria Math"/>
                          <w:sz w:val="21"/>
                          <w:szCs w:val="21"/>
                        </w:rPr>
                      </w:ins>
                    </m:ctrlPr>
                  </m:sSubPr>
                  <m:e>
                    <m:r>
                      <w:ins w:id="437" w:author="Microsoft Office ユーザー" w:date="2020-11-17T07:13:00Z">
                        <w:rPr>
                          <w:rFonts w:ascii="Cambria Math" w:hAnsi="Cambria Math"/>
                          <w:sz w:val="21"/>
                          <w:szCs w:val="21"/>
                        </w:rPr>
                        <m:t>d</m:t>
                      </w:ins>
                    </m:r>
                  </m:e>
                  <m:sub>
                    <m:r>
                      <w:ins w:id="438" w:author="Microsoft Office ユーザー" w:date="2020-11-17T07:13:00Z">
                        <m:rPr>
                          <m:sty m:val="p"/>
                        </m:rPr>
                        <w:rPr>
                          <w:rFonts w:ascii="Cambria Math" w:hAnsi="Cambria Math"/>
                          <w:sz w:val="21"/>
                          <w:szCs w:val="21"/>
                        </w:rPr>
                        <m:t>BP</m:t>
                      </w:ins>
                    </m:r>
                  </m:sub>
                </m:sSub>
              </m:den>
            </m:f>
          </m:e>
        </m:d>
        <m:r>
          <w:ins w:id="439" w:author="Microsoft Office ユーザー" w:date="2020-11-17T07:13:00Z">
            <m:rPr>
              <m:sty m:val="p"/>
            </m:rPr>
            <w:rPr>
              <w:rFonts w:ascii="Cambria Math" w:hAnsi="Cambria Math"/>
              <w:sz w:val="21"/>
              <w:szCs w:val="21"/>
            </w:rPr>
            <m:t>,</m:t>
          </w:ins>
        </m:r>
      </m:oMath>
      <w:ins w:id="440" w:author="Akimoto Yosuke" w:date="2020-11-20T07:03:00Z">
        <w:r w:rsidRPr="00E40312">
          <w:rPr>
            <w:rFonts w:hint="eastAsia"/>
            <w:sz w:val="21"/>
            <w:szCs w:val="21"/>
          </w:rPr>
          <w:t xml:space="preserve"> </w:t>
        </w:r>
      </w:ins>
      <w:ins w:id="441" w:author="Microsoft Office ユーザー" w:date="2020-11-17T07:13:00Z">
        <w:r w:rsidRPr="00E40312">
          <w:rPr>
            <w:sz w:val="21"/>
            <w:szCs w:val="21"/>
          </w:rPr>
          <w:t xml:space="preserve">where </w:t>
        </w:r>
        <m:oMath>
          <m:r>
            <w:del w:id="442" w:author="Akimoto Yosuke" w:date="2020-11-20T07:02:00Z">
              <w:rPr>
                <w:rFonts w:ascii="Cambria Math" w:hAnsi="Cambria Math"/>
                <w:sz w:val="21"/>
                <w:szCs w:val="21"/>
              </w:rPr>
              <m:t>W=20</m:t>
            </w:del>
          </m:r>
          <m:r>
            <w:del w:id="443" w:author="Akimoto Yosuke" w:date="2020-11-20T07:02:00Z">
              <m:rPr>
                <m:sty m:val="p"/>
              </m:rPr>
              <w:rPr>
                <w:rFonts w:ascii="Cambria Math" w:hAnsi="Cambria Math"/>
                <w:sz w:val="21"/>
                <w:szCs w:val="21"/>
              </w:rPr>
              <m:t xml:space="preserve">m, </m:t>
            </w:del>
          </m:r>
          <m:r>
            <w:rPr>
              <w:rFonts w:ascii="Cambria Math" w:hAnsi="Cambria Math"/>
              <w:sz w:val="21"/>
              <w:szCs w:val="21"/>
            </w:rPr>
            <m:t>h=5</m:t>
          </m:r>
          <m:r>
            <m:rPr>
              <m:sty m:val="p"/>
            </m:rPr>
            <w:rPr>
              <w:rFonts w:ascii="Cambria Math" w:hAnsi="Cambria Math"/>
              <w:sz w:val="21"/>
              <w:szCs w:val="21"/>
            </w:rPr>
            <m:t>m</m:t>
          </m:r>
        </m:oMath>
        <w:r w:rsidRPr="00E5238F">
          <w:rPr>
            <w:sz w:val="21"/>
            <w:szCs w:val="21"/>
          </w:rPr>
          <w:t xml:space="preserve">, </w:t>
        </w:r>
        <m:oMath>
          <m:sSub>
            <m:sSubPr>
              <m:ctrlPr>
                <w:rPr>
                  <w:rFonts w:ascii="Cambria Math" w:hAnsi="Cambria Math"/>
                  <w:sz w:val="21"/>
                  <w:szCs w:val="21"/>
                </w:rPr>
              </m:ctrlPr>
            </m:sSubPr>
            <m:e>
              <m:r>
                <w:rPr>
                  <w:rFonts w:ascii="Cambria Math" w:hAnsi="Cambria Math"/>
                  <w:sz w:val="21"/>
                  <w:szCs w:val="21"/>
                </w:rPr>
                <m:t>d</m:t>
              </m:r>
            </m:e>
            <m:sub>
              <m:r>
                <m:rPr>
                  <m:sty m:val="p"/>
                </m:rPr>
                <w:rPr>
                  <w:rFonts w:ascii="Cambria Math" w:hAnsi="Cambria Math"/>
                  <w:sz w:val="21"/>
                  <w:szCs w:val="21"/>
                </w:rPr>
                <m:t>BP</m:t>
              </m:r>
            </m:sub>
          </m:sSub>
          <m:r>
            <w:rPr>
              <w:rFonts w:ascii="Cambria Math" w:hAnsi="Cambria Math"/>
              <w:sz w:val="21"/>
              <w:szCs w:val="21"/>
            </w:rPr>
            <m:t>=2∙π∙</m:t>
          </m:r>
          <m:sSub>
            <m:sSubPr>
              <m:ctrlPr>
                <w:rPr>
                  <w:rFonts w:ascii="Cambria Math" w:hAnsi="Cambria Math"/>
                  <w:sz w:val="21"/>
                  <w:szCs w:val="21"/>
                </w:rPr>
              </m:ctrlPr>
            </m:sSubPr>
            <m:e>
              <m:r>
                <w:rPr>
                  <w:rFonts w:ascii="Cambria Math" w:hAnsi="Cambria Math"/>
                  <w:sz w:val="21"/>
                  <w:szCs w:val="21"/>
                </w:rPr>
                <m:t>h</m:t>
              </m:r>
            </m:e>
            <m:sub>
              <m:r>
                <m:rPr>
                  <m:sty m:val="p"/>
                </m:rPr>
                <w:rPr>
                  <w:rFonts w:ascii="Cambria Math" w:hAnsi="Cambria Math"/>
                  <w:sz w:val="21"/>
                  <w:szCs w:val="21"/>
                </w:rPr>
                <m:t>BS</m:t>
              </m:r>
            </m:sub>
          </m:sSub>
          <m: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h</m:t>
              </m:r>
            </m:e>
            <m:sub>
              <m:r>
                <m:rPr>
                  <m:sty m:val="p"/>
                </m:rPr>
                <w:rPr>
                  <w:rFonts w:ascii="Cambria Math" w:hAnsi="Cambria Math"/>
                  <w:sz w:val="21"/>
                  <w:szCs w:val="21"/>
                </w:rPr>
                <m:t>UT</m:t>
              </m:r>
            </m:sub>
          </m:sSub>
          <m:r>
            <m:rPr>
              <m:sty m:val="p"/>
            </m:rPr>
            <w:rPr>
              <w:rFonts w:ascii="Cambria Math" w:hAnsi="Cambria Math"/>
              <w:sz w:val="21"/>
              <w:szCs w:val="21"/>
            </w:rPr>
            <m:t>∙</m:t>
          </m:r>
          <m:f>
            <m:fPr>
              <m:type m:val="lin"/>
              <m:ctrlPr>
                <w:rPr>
                  <w:rFonts w:ascii="Cambria Math" w:hAnsi="Cambria Math"/>
                  <w:i/>
                  <w:sz w:val="21"/>
                  <w:szCs w:val="21"/>
                </w:rPr>
              </m:ctrlPr>
            </m:fPr>
            <m:num>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rPr>
                    <m:t>c</m:t>
                  </m:r>
                </m:sub>
              </m:sSub>
              <m:ctrlPr>
                <w:rPr>
                  <w:rFonts w:ascii="Cambria Math" w:hAnsi="Cambria Math"/>
                  <w:sz w:val="21"/>
                  <w:szCs w:val="21"/>
                </w:rPr>
              </m:ctrlPr>
            </m:num>
            <m:den>
              <m:r>
                <w:rPr>
                  <w:rFonts w:ascii="Cambria Math" w:hAnsi="Cambria Math"/>
                  <w:sz w:val="21"/>
                  <w:szCs w:val="21"/>
                </w:rPr>
                <m:t>c</m:t>
              </m:r>
            </m:den>
          </m:f>
        </m:oMath>
        <w:r w:rsidRPr="00E40312">
          <w:rPr>
            <w:sz w:val="21"/>
            <w:szCs w:val="21"/>
          </w:rPr>
          <w:t xml:space="preserve">, </w:t>
        </w:r>
        <m:oMath>
          <m:sSub>
            <m:sSubPr>
              <m:ctrlPr>
                <w:rPr>
                  <w:rFonts w:ascii="Cambria Math" w:hAnsi="Cambria Math"/>
                  <w:sz w:val="21"/>
                  <w:szCs w:val="21"/>
                </w:rPr>
              </m:ctrlPr>
            </m:sSubPr>
            <m:e>
              <m:r>
                <w:rPr>
                  <w:rFonts w:ascii="Cambria Math" w:hAnsi="Cambria Math"/>
                  <w:sz w:val="21"/>
                  <w:szCs w:val="21"/>
                </w:rPr>
                <m:t>h</m:t>
              </m:r>
            </m:e>
            <m:sub>
              <m:r>
                <m:rPr>
                  <m:sty m:val="p"/>
                </m:rPr>
                <w:rPr>
                  <w:rFonts w:ascii="Cambria Math" w:hAnsi="Cambria Math"/>
                  <w:sz w:val="21"/>
                  <w:szCs w:val="21"/>
                </w:rPr>
                <m:t>BS</m:t>
              </m:r>
            </m:sub>
          </m:sSub>
          <m:r>
            <w:rPr>
              <w:rFonts w:ascii="Cambria Math" w:hAnsi="Cambria Math"/>
              <w:sz w:val="21"/>
              <w:szCs w:val="21"/>
            </w:rPr>
            <m:t>=35</m:t>
          </m:r>
          <m:r>
            <m:rPr>
              <m:sty m:val="p"/>
            </m:rPr>
            <w:rPr>
              <w:rFonts w:ascii="Cambria Math" w:hAnsi="Cambria Math"/>
              <w:sz w:val="21"/>
              <w:szCs w:val="21"/>
            </w:rPr>
            <m:t>m</m:t>
          </m:r>
        </m:oMath>
        <w:r w:rsidRPr="00E40312">
          <w:rPr>
            <w:sz w:val="21"/>
            <w:szCs w:val="21"/>
          </w:rPr>
          <w:t xml:space="preserve">, </w:t>
        </w:r>
        <m:oMath>
          <m:sSub>
            <m:sSubPr>
              <m:ctrlPr>
                <w:rPr>
                  <w:rFonts w:ascii="Cambria Math" w:hAnsi="Cambria Math"/>
                  <w:sz w:val="21"/>
                  <w:szCs w:val="21"/>
                </w:rPr>
              </m:ctrlPr>
            </m:sSubPr>
            <m:e>
              <m:r>
                <w:rPr>
                  <w:rFonts w:ascii="Cambria Math" w:hAnsi="Cambria Math"/>
                  <w:sz w:val="21"/>
                  <w:szCs w:val="21"/>
                </w:rPr>
                <m:t>h</m:t>
              </m:r>
            </m:e>
            <m:sub>
              <m:r>
                <m:rPr>
                  <m:sty m:val="p"/>
                </m:rPr>
                <w:rPr>
                  <w:rFonts w:ascii="Cambria Math" w:hAnsi="Cambria Math"/>
                  <w:sz w:val="21"/>
                  <w:szCs w:val="21"/>
                </w:rPr>
                <m:t>UT</m:t>
              </m:r>
            </m:sub>
          </m:sSub>
          <m:r>
            <w:rPr>
              <w:rFonts w:ascii="Cambria Math" w:hAnsi="Cambria Math"/>
              <w:sz w:val="21"/>
              <w:szCs w:val="21"/>
            </w:rPr>
            <m:t>=1.5</m:t>
          </m:r>
          <m:r>
            <m:rPr>
              <m:sty m:val="p"/>
            </m:rPr>
            <w:rPr>
              <w:rFonts w:ascii="Cambria Math" w:hAnsi="Cambria Math"/>
              <w:sz w:val="21"/>
              <w:szCs w:val="21"/>
            </w:rPr>
            <m:t>m</m:t>
          </m:r>
        </m:oMath>
      </w:ins>
      <w:ins w:id="444" w:author="Microsoft Office ユーザー" w:date="2020-11-17T07:16:00Z">
        <w:r w:rsidRPr="00E40312">
          <w:rPr>
            <w:sz w:val="21"/>
            <w:szCs w:val="21"/>
          </w:rPr>
          <w:t xml:space="preserve">, </w:t>
        </w:r>
      </w:ins>
      <m:oMath>
        <m:r>
          <w:ins w:id="445" w:author="Microsoft Office ユーザー" w:date="2020-11-17T07:13:00Z">
            <w:rPr>
              <w:rFonts w:ascii="Cambria Math" w:hAnsi="Cambria Math"/>
              <w:sz w:val="21"/>
              <w:szCs w:val="21"/>
            </w:rPr>
            <m:t>c</m:t>
          </w:ins>
        </m:r>
        <m:r>
          <w:ins w:id="446" w:author="Microsoft Office ユーザー" w:date="2020-11-17T07:13:00Z">
            <m:rPr>
              <m:sty m:val="p"/>
            </m:rPr>
            <w:rPr>
              <w:rFonts w:ascii="Cambria Math" w:hAnsi="Cambria Math"/>
              <w:sz w:val="21"/>
              <w:szCs w:val="21"/>
            </w:rPr>
            <m:t>=3∙</m:t>
          </w:ins>
        </m:r>
        <m:sSup>
          <m:sSupPr>
            <m:ctrlPr>
              <w:ins w:id="447" w:author="Microsoft Office ユーザー" w:date="2020-11-17T07:13:00Z">
                <w:rPr>
                  <w:rFonts w:ascii="Cambria Math" w:hAnsi="Cambria Math"/>
                  <w:sz w:val="21"/>
                  <w:szCs w:val="21"/>
                </w:rPr>
              </w:ins>
            </m:ctrlPr>
          </m:sSupPr>
          <m:e>
            <m:r>
              <w:ins w:id="448" w:author="Microsoft Office ユーザー" w:date="2020-11-17T07:13:00Z">
                <m:rPr>
                  <m:sty m:val="p"/>
                </m:rPr>
                <w:rPr>
                  <w:rFonts w:ascii="Cambria Math" w:hAnsi="Cambria Math"/>
                  <w:sz w:val="21"/>
                  <w:szCs w:val="21"/>
                </w:rPr>
                <m:t>10</m:t>
              </w:ins>
            </m:r>
          </m:e>
          <m:sup>
            <m:r>
              <w:ins w:id="449" w:author="Microsoft Office ユーザー" w:date="2020-11-17T07:13:00Z">
                <w:rPr>
                  <w:rFonts w:ascii="Cambria Math" w:hAnsi="Cambria Math"/>
                  <w:sz w:val="21"/>
                  <w:szCs w:val="21"/>
                </w:rPr>
                <m:t>8</m:t>
              </w:ins>
            </m:r>
          </m:sup>
        </m:sSup>
        <m:r>
          <w:ins w:id="450" w:author="Microsoft Office ユーザー" w:date="2020-11-17T07:13:00Z">
            <m:rPr>
              <m:sty m:val="p"/>
            </m:rPr>
            <w:rPr>
              <w:rFonts w:ascii="Cambria Math" w:hAnsi="Cambria Math"/>
              <w:sz w:val="21"/>
              <w:szCs w:val="21"/>
            </w:rPr>
            <m:t>m/s</m:t>
          </w:ins>
        </m:r>
      </m:oMath>
      <w:ins w:id="451" w:author="Microsoft Office ユーザー" w:date="2020-11-17T07:16:00Z">
        <w:r w:rsidRPr="00E40312">
          <w:rPr>
            <w:sz w:val="21"/>
            <w:szCs w:val="21"/>
          </w:rPr>
          <w:t xml:space="preserve"> and </w:t>
        </w:r>
        <m:oMath>
          <m:sSub>
            <m:sSubPr>
              <m:ctrlPr>
                <w:rPr>
                  <w:rFonts w:ascii="Cambria Math" w:hAnsi="Cambria Math"/>
                  <w:sz w:val="21"/>
                  <w:szCs w:val="21"/>
                </w:rPr>
              </m:ctrlPr>
            </m:sSubPr>
            <m:e>
              <m:r>
                <w:rPr>
                  <w:rFonts w:ascii="Cambria Math" w:hAnsi="Cambria Math"/>
                  <w:sz w:val="21"/>
                  <w:szCs w:val="21"/>
                </w:rPr>
                <m:t>d</m:t>
              </m:r>
            </m:e>
            <m:sub>
              <m:r>
                <m:rPr>
                  <m:sty m:val="p"/>
                </m:rPr>
                <w:rPr>
                  <w:rFonts w:ascii="Cambria Math" w:hAnsi="Cambria Math"/>
                  <w:sz w:val="21"/>
                  <w:szCs w:val="21"/>
                </w:rPr>
                <m:t>3D</m:t>
              </m:r>
            </m:sub>
          </m:sSub>
        </m:oMath>
        <w:r w:rsidRPr="00E40312">
          <w:rPr>
            <w:sz w:val="21"/>
            <w:szCs w:val="21"/>
          </w:rPr>
          <w:t xml:space="preserve"> is the target range calculated by </w:t>
        </w:r>
        <w:r w:rsidRPr="00E40312">
          <w:t>ISD/sqrt(3).</w:t>
        </w:r>
      </w:ins>
    </w:p>
    <w:p w14:paraId="0BA0BE9E" w14:textId="5D2D559F" w:rsidR="00DE353F" w:rsidRPr="00E40312" w:rsidRDefault="00DE353F" w:rsidP="00DE353F">
      <w:pPr>
        <w:pStyle w:val="ad"/>
        <w:numPr>
          <w:ilvl w:val="1"/>
          <w:numId w:val="26"/>
        </w:numPr>
        <w:spacing w:after="0"/>
        <w:ind w:firstLineChars="0"/>
        <w:rPr>
          <w:ins w:id="452" w:author="Microsoft Office ユーザー" w:date="2020-11-17T07:13:00Z"/>
          <w:sz w:val="21"/>
          <w:szCs w:val="21"/>
        </w:rPr>
      </w:pPr>
      <w:ins w:id="453" w:author="Microsoft Office ユーザー" w:date="2020-11-17T07:13:00Z">
        <w:r w:rsidRPr="00B644C1">
          <w:rPr>
            <w:kern w:val="2"/>
            <w:sz w:val="21"/>
            <w:szCs w:val="21"/>
            <w:lang w:eastAsia="ja-JP"/>
          </w:rPr>
          <w:t xml:space="preserve">For urban scenarios with </w:t>
        </w:r>
        <m:oMath>
          <m:r>
            <w:rPr>
              <w:rFonts w:ascii="Cambria Math" w:hAnsi="Cambria Math"/>
              <w:kern w:val="2"/>
              <w:sz w:val="21"/>
              <w:szCs w:val="21"/>
              <w:lang w:eastAsia="ja-JP"/>
            </w:rPr>
            <m:t>6GHz&lt;</m:t>
          </m:r>
          <m:sSub>
            <m:sSubPr>
              <m:ctrlPr>
                <w:rPr>
                  <w:rFonts w:ascii="Cambria Math" w:hAnsi="Cambria Math"/>
                  <w:i/>
                  <w:kern w:val="2"/>
                  <w:sz w:val="21"/>
                  <w:szCs w:val="21"/>
                  <w:lang w:eastAsia="ja-JP"/>
                </w:rPr>
              </m:ctrlPr>
            </m:sSubPr>
            <m:e>
              <m:r>
                <w:rPr>
                  <w:rFonts w:ascii="Cambria Math" w:hAnsi="Cambria Math"/>
                  <w:kern w:val="2"/>
                  <w:sz w:val="21"/>
                  <w:szCs w:val="21"/>
                  <w:lang w:eastAsia="ja-JP"/>
                </w:rPr>
                <m:t>f</m:t>
              </m:r>
            </m:e>
            <m:sub>
              <m:r>
                <w:rPr>
                  <w:rFonts w:ascii="Cambria Math" w:hAnsi="Cambria Math"/>
                  <w:kern w:val="2"/>
                  <w:sz w:val="21"/>
                  <w:szCs w:val="21"/>
                  <w:lang w:eastAsia="ja-JP"/>
                </w:rPr>
                <m:t>c</m:t>
              </m:r>
            </m:sub>
          </m:sSub>
          <m:r>
            <w:rPr>
              <w:rFonts w:ascii="Cambria Math" w:hAnsi="Cambria Math" w:hint="eastAsia"/>
              <w:kern w:val="2"/>
              <w:sz w:val="21"/>
              <w:szCs w:val="21"/>
              <w:lang w:eastAsia="ja-JP"/>
            </w:rPr>
            <m:t>≤</m:t>
          </m:r>
          <m:r>
            <w:rPr>
              <w:rFonts w:ascii="Cambria Math" w:hAnsi="Cambria Math"/>
              <w:kern w:val="2"/>
              <w:sz w:val="21"/>
              <w:szCs w:val="21"/>
              <w:lang w:eastAsia="ja-JP"/>
            </w:rPr>
            <m:t xml:space="preserve">100GHz, </m:t>
          </m:r>
        </m:oMath>
        <w:r w:rsidRPr="00B644C1">
          <w:rPr>
            <w:kern w:val="2"/>
            <w:sz w:val="21"/>
            <w:szCs w:val="21"/>
            <w:lang w:eastAsia="ja-JP"/>
          </w:rPr>
          <w:t xml:space="preserve">(based on UMA_A NLOS model in </w:t>
        </w:r>
        <w:r w:rsidRPr="00E40312">
          <w:rPr>
            <w:kern w:val="2"/>
            <w:sz w:val="21"/>
            <w:szCs w:val="21"/>
            <w:lang w:eastAsia="ja-JP"/>
            <w:rPrChange w:id="454" w:author="China Telecom" w:date="2020-11-20T19:13:00Z">
              <w:rPr>
                <w:kern w:val="2"/>
                <w:sz w:val="21"/>
                <w:szCs w:val="21"/>
                <w:highlight w:val="yellow"/>
                <w:lang w:eastAsia="ja-JP"/>
              </w:rPr>
            </w:rPrChange>
          </w:rPr>
          <w:t>[</w:t>
        </w:r>
        <w:del w:id="455" w:author="China Telecom" w:date="2020-11-20T19:12:00Z">
          <w:r w:rsidRPr="00E40312" w:rsidDel="00DE353F">
            <w:rPr>
              <w:kern w:val="2"/>
              <w:sz w:val="21"/>
              <w:szCs w:val="21"/>
              <w:lang w:eastAsia="ja-JP"/>
              <w:rPrChange w:id="456" w:author="China Telecom" w:date="2020-11-20T19:13:00Z">
                <w:rPr>
                  <w:kern w:val="2"/>
                  <w:sz w:val="21"/>
                  <w:szCs w:val="21"/>
                  <w:highlight w:val="yellow"/>
                  <w:lang w:eastAsia="ja-JP"/>
                </w:rPr>
              </w:rPrChange>
            </w:rPr>
            <w:delText>ref-X</w:delText>
          </w:r>
        </w:del>
      </w:ins>
      <w:ins w:id="457" w:author="China Telecom" w:date="2020-11-20T19:12:00Z">
        <w:r w:rsidRPr="00E40312">
          <w:rPr>
            <w:kern w:val="2"/>
            <w:sz w:val="21"/>
            <w:szCs w:val="21"/>
            <w:lang w:eastAsia="ja-JP"/>
            <w:rPrChange w:id="458" w:author="China Telecom" w:date="2020-11-20T19:13:00Z">
              <w:rPr>
                <w:kern w:val="2"/>
                <w:sz w:val="21"/>
                <w:szCs w:val="21"/>
                <w:highlight w:val="yellow"/>
                <w:lang w:eastAsia="ja-JP"/>
              </w:rPr>
            </w:rPrChange>
          </w:rPr>
          <w:t>3</w:t>
        </w:r>
      </w:ins>
      <w:ins w:id="459" w:author="Microsoft Office ユーザー" w:date="2020-11-17T07:13:00Z">
        <w:r w:rsidRPr="00E40312">
          <w:rPr>
            <w:kern w:val="2"/>
            <w:sz w:val="21"/>
            <w:szCs w:val="21"/>
            <w:lang w:eastAsia="ja-JP"/>
            <w:rPrChange w:id="460" w:author="China Telecom" w:date="2020-11-20T19:13:00Z">
              <w:rPr>
                <w:kern w:val="2"/>
                <w:sz w:val="21"/>
                <w:szCs w:val="21"/>
                <w:highlight w:val="yellow"/>
                <w:lang w:eastAsia="ja-JP"/>
              </w:rPr>
            </w:rPrChange>
          </w:rPr>
          <w:t>]</w:t>
        </w:r>
        <w:r w:rsidRPr="00E40312">
          <w:rPr>
            <w:kern w:val="2"/>
            <w:sz w:val="21"/>
            <w:szCs w:val="21"/>
            <w:lang w:eastAsia="ja-JP"/>
          </w:rPr>
          <w:t xml:space="preserve">), </w:t>
        </w:r>
      </w:ins>
    </w:p>
    <w:p w14:paraId="30BD6CF2" w14:textId="77777777" w:rsidR="00DE353F" w:rsidRPr="00E40312" w:rsidRDefault="00DE353F" w:rsidP="00DE353F">
      <w:pPr>
        <w:pStyle w:val="ad"/>
        <w:numPr>
          <w:ilvl w:val="2"/>
          <w:numId w:val="26"/>
        </w:numPr>
        <w:spacing w:after="0"/>
        <w:ind w:firstLineChars="0"/>
        <w:rPr>
          <w:ins w:id="461" w:author="Microsoft Office ユーザー" w:date="2020-11-17T07:13:00Z"/>
          <w:sz w:val="21"/>
          <w:szCs w:val="21"/>
        </w:rPr>
      </w:pPr>
      <m:oMath>
        <m:r>
          <w:ins w:id="462" w:author="Microsoft Office ユーザー" w:date="2020-11-17T07:13:00Z">
            <m:rPr>
              <m:sty m:val="p"/>
            </m:rPr>
            <w:rPr>
              <w:rFonts w:ascii="Cambria Math" w:hAnsi="Cambria Math"/>
              <w:sz w:val="21"/>
              <w:szCs w:val="21"/>
            </w:rPr>
            <m:t xml:space="preserve">Target MPL </m:t>
          </w:ins>
        </m:r>
        <m:d>
          <m:dPr>
            <m:ctrlPr>
              <w:ins w:id="463" w:author="Microsoft Office ユーザー" w:date="2020-11-17T07:13:00Z">
                <w:rPr>
                  <w:rFonts w:ascii="Cambria Math" w:hAnsi="Cambria Math"/>
                  <w:sz w:val="21"/>
                  <w:szCs w:val="21"/>
                </w:rPr>
              </w:ins>
            </m:ctrlPr>
          </m:dPr>
          <m:e>
            <m:r>
              <w:ins w:id="464" w:author="Microsoft Office ユーザー" w:date="2020-11-17T07:13:00Z">
                <m:rPr>
                  <m:sty m:val="p"/>
                </m:rPr>
                <w:rPr>
                  <w:rFonts w:ascii="Cambria Math" w:hAnsi="Cambria Math"/>
                  <w:sz w:val="21"/>
                  <w:szCs w:val="21"/>
                </w:rPr>
                <m:t>dB</m:t>
              </w:ins>
            </m:r>
          </m:e>
        </m:d>
        <m:r>
          <w:ins w:id="465" w:author="Microsoft Office ユーザー" w:date="2020-11-17T07:13:00Z">
            <w:rPr>
              <w:rFonts w:ascii="Cambria Math" w:hAnsi="Cambria Math"/>
              <w:sz w:val="21"/>
              <w:szCs w:val="21"/>
            </w:rPr>
            <m:t>=</m:t>
          </w:ins>
        </m:r>
        <m:r>
          <w:ins w:id="466" w:author="Microsoft Office ユーザー" w:date="2020-11-17T07:13:00Z">
            <m:rPr>
              <m:sty m:val="p"/>
            </m:rPr>
            <w:rPr>
              <w:rFonts w:ascii="Cambria Math" w:hAnsi="Cambria Math"/>
              <w:sz w:val="21"/>
              <w:szCs w:val="21"/>
            </w:rPr>
            <m:t>13.54+39.08∙</m:t>
          </w:ins>
        </m:r>
        <m:sSub>
          <m:sSubPr>
            <m:ctrlPr>
              <w:ins w:id="467" w:author="Microsoft Office ユーザー" w:date="2020-11-17T07:13:00Z">
                <w:rPr>
                  <w:rFonts w:ascii="Cambria Math" w:hAnsi="Cambria Math"/>
                  <w:sz w:val="21"/>
                  <w:szCs w:val="21"/>
                </w:rPr>
              </w:ins>
            </m:ctrlPr>
          </m:sSubPr>
          <m:e>
            <m:r>
              <w:ins w:id="468" w:author="Microsoft Office ユーザー" w:date="2020-11-17T07:13:00Z">
                <m:rPr>
                  <m:sty m:val="p"/>
                </m:rPr>
                <w:rPr>
                  <w:rFonts w:ascii="Cambria Math" w:hAnsi="Cambria Math"/>
                  <w:sz w:val="21"/>
                  <w:szCs w:val="21"/>
                </w:rPr>
                <m:t>log</m:t>
              </w:ins>
            </m:r>
          </m:e>
          <m:sub>
            <m:r>
              <w:ins w:id="469" w:author="Microsoft Office ユーザー" w:date="2020-11-17T07:13:00Z">
                <w:rPr>
                  <w:rFonts w:ascii="Cambria Math" w:hAnsi="Cambria Math"/>
                  <w:sz w:val="21"/>
                  <w:szCs w:val="21"/>
                </w:rPr>
                <m:t>10</m:t>
              </w:ins>
            </m:r>
          </m:sub>
        </m:sSub>
        <m:d>
          <m:dPr>
            <m:ctrlPr>
              <w:ins w:id="470" w:author="Microsoft Office ユーザー" w:date="2020-11-17T07:13:00Z">
                <w:rPr>
                  <w:rFonts w:ascii="Cambria Math" w:hAnsi="Cambria Math"/>
                  <w:sz w:val="21"/>
                  <w:szCs w:val="21"/>
                </w:rPr>
              </w:ins>
            </m:ctrlPr>
          </m:dPr>
          <m:e>
            <m:sSub>
              <m:sSubPr>
                <m:ctrlPr>
                  <w:ins w:id="471" w:author="Microsoft Office ユーザー" w:date="2020-11-17T07:13:00Z">
                    <w:rPr>
                      <w:rFonts w:ascii="Cambria Math" w:hAnsi="Cambria Math"/>
                      <w:i/>
                      <w:sz w:val="21"/>
                      <w:szCs w:val="21"/>
                    </w:rPr>
                  </w:ins>
                </m:ctrlPr>
              </m:sSubPr>
              <m:e>
                <m:r>
                  <w:ins w:id="472" w:author="Microsoft Office ユーザー" w:date="2020-11-17T07:13:00Z">
                    <w:rPr>
                      <w:rFonts w:ascii="Cambria Math" w:hAnsi="Cambria Math"/>
                      <w:sz w:val="21"/>
                      <w:szCs w:val="21"/>
                    </w:rPr>
                    <m:t>d</m:t>
                  </w:ins>
                </m:r>
              </m:e>
              <m:sub>
                <m:r>
                  <w:ins w:id="473" w:author="Microsoft Office ユーザー" w:date="2020-11-17T07:13:00Z">
                    <w:rPr>
                      <w:rFonts w:ascii="Cambria Math" w:hAnsi="Cambria Math"/>
                      <w:sz w:val="21"/>
                      <w:szCs w:val="21"/>
                    </w:rPr>
                    <m:t>3D</m:t>
                  </w:ins>
                </m:r>
              </m:sub>
            </m:sSub>
          </m:e>
        </m:d>
        <m:r>
          <w:ins w:id="474" w:author="Microsoft Office ユーザー" w:date="2020-11-17T07:13:00Z">
            <m:rPr>
              <m:sty m:val="p"/>
            </m:rPr>
            <w:rPr>
              <w:rFonts w:ascii="Cambria Math" w:hAnsi="Cambria Math"/>
              <w:sz w:val="21"/>
              <w:szCs w:val="21"/>
            </w:rPr>
            <m:t>+20∙</m:t>
          </w:ins>
        </m:r>
        <m:sSub>
          <m:sSubPr>
            <m:ctrlPr>
              <w:ins w:id="475" w:author="Microsoft Office ユーザー" w:date="2020-11-17T07:13:00Z">
                <w:rPr>
                  <w:rFonts w:ascii="Cambria Math" w:hAnsi="Cambria Math"/>
                  <w:sz w:val="21"/>
                  <w:szCs w:val="21"/>
                </w:rPr>
              </w:ins>
            </m:ctrlPr>
          </m:sSubPr>
          <m:e>
            <m:r>
              <w:ins w:id="476" w:author="Microsoft Office ユーザー" w:date="2020-11-17T07:13:00Z">
                <m:rPr>
                  <m:sty m:val="p"/>
                </m:rPr>
                <w:rPr>
                  <w:rFonts w:ascii="Cambria Math" w:hAnsi="Cambria Math"/>
                  <w:sz w:val="21"/>
                  <w:szCs w:val="21"/>
                </w:rPr>
                <m:t>log</m:t>
              </w:ins>
            </m:r>
          </m:e>
          <m:sub>
            <m:r>
              <w:ins w:id="477" w:author="Microsoft Office ユーザー" w:date="2020-11-17T07:13:00Z">
                <w:rPr>
                  <w:rFonts w:ascii="Cambria Math" w:hAnsi="Cambria Math"/>
                  <w:sz w:val="21"/>
                  <w:szCs w:val="21"/>
                </w:rPr>
                <m:t>10</m:t>
              </w:ins>
            </m:r>
          </m:sub>
        </m:sSub>
        <m:d>
          <m:dPr>
            <m:ctrlPr>
              <w:ins w:id="478" w:author="Microsoft Office ユーザー" w:date="2020-11-17T07:13:00Z">
                <w:rPr>
                  <w:rFonts w:ascii="Cambria Math" w:hAnsi="Cambria Math"/>
                  <w:sz w:val="21"/>
                  <w:szCs w:val="21"/>
                </w:rPr>
              </w:ins>
            </m:ctrlPr>
          </m:dPr>
          <m:e>
            <m:sSub>
              <m:sSubPr>
                <m:ctrlPr>
                  <w:ins w:id="479" w:author="Microsoft Office ユーザー" w:date="2020-11-17T07:13:00Z">
                    <w:rPr>
                      <w:rFonts w:ascii="Cambria Math" w:hAnsi="Cambria Math"/>
                      <w:i/>
                      <w:sz w:val="21"/>
                      <w:szCs w:val="21"/>
                    </w:rPr>
                  </w:ins>
                </m:ctrlPr>
              </m:sSubPr>
              <m:e>
                <m:r>
                  <w:ins w:id="480" w:author="Microsoft Office ユーザー" w:date="2020-11-17T07:13:00Z">
                    <w:rPr>
                      <w:rFonts w:ascii="Cambria Math" w:hAnsi="Cambria Math"/>
                      <w:sz w:val="21"/>
                      <w:szCs w:val="21"/>
                    </w:rPr>
                    <m:t>f</m:t>
                  </w:ins>
                </m:r>
              </m:e>
              <m:sub>
                <m:r>
                  <w:ins w:id="481" w:author="Microsoft Office ユーザー" w:date="2020-11-17T07:13:00Z">
                    <w:rPr>
                      <w:rFonts w:ascii="Cambria Math" w:hAnsi="Cambria Math"/>
                      <w:sz w:val="21"/>
                      <w:szCs w:val="21"/>
                    </w:rPr>
                    <m:t>c</m:t>
                  </w:ins>
                </m:r>
              </m:sub>
            </m:sSub>
          </m:e>
        </m:d>
        <m:r>
          <w:ins w:id="482" w:author="Microsoft Office ユーザー" w:date="2020-11-17T07:13:00Z">
            <w:rPr>
              <w:rFonts w:ascii="Cambria Math" w:hAnsi="Cambria Math" w:hint="eastAsia"/>
              <w:sz w:val="21"/>
              <w:szCs w:val="21"/>
            </w:rPr>
            <m:t>-</m:t>
          </w:ins>
        </m:r>
        <m:r>
          <w:ins w:id="483" w:author="Microsoft Office ユーザー" w:date="2020-11-17T07:13:00Z">
            <w:rPr>
              <w:rFonts w:ascii="Cambria Math" w:hAnsi="Cambria Math"/>
              <w:sz w:val="21"/>
              <w:szCs w:val="21"/>
            </w:rPr>
            <m:t>0.6∙</m:t>
          </w:ins>
        </m:r>
        <m:d>
          <m:dPr>
            <m:ctrlPr>
              <w:ins w:id="484" w:author="Microsoft Office ユーザー" w:date="2020-11-17T07:13:00Z">
                <w:rPr>
                  <w:rFonts w:ascii="Cambria Math" w:hAnsi="Cambria Math"/>
                  <w:i/>
                  <w:sz w:val="21"/>
                  <w:szCs w:val="21"/>
                </w:rPr>
              </w:ins>
            </m:ctrlPr>
          </m:dPr>
          <m:e>
            <m:sSub>
              <m:sSubPr>
                <m:ctrlPr>
                  <w:ins w:id="485" w:author="Microsoft Office ユーザー" w:date="2020-11-17T07:13:00Z">
                    <w:rPr>
                      <w:rFonts w:ascii="Cambria Math" w:hAnsi="Cambria Math"/>
                      <w:sz w:val="21"/>
                      <w:szCs w:val="21"/>
                    </w:rPr>
                  </w:ins>
                </m:ctrlPr>
              </m:sSubPr>
              <m:e>
                <m:r>
                  <w:ins w:id="486" w:author="Microsoft Office ユーザー" w:date="2020-11-17T07:13:00Z">
                    <w:rPr>
                      <w:rFonts w:ascii="Cambria Math" w:hAnsi="Cambria Math"/>
                      <w:sz w:val="21"/>
                      <w:szCs w:val="21"/>
                    </w:rPr>
                    <m:t>h</m:t>
                  </w:ins>
                </m:r>
              </m:e>
              <m:sub>
                <m:r>
                  <w:ins w:id="487" w:author="Microsoft Office ユーザー" w:date="2020-11-17T07:13:00Z">
                    <m:rPr>
                      <m:sty m:val="p"/>
                    </m:rPr>
                    <w:rPr>
                      <w:rFonts w:ascii="Cambria Math" w:hAnsi="Cambria Math"/>
                      <w:sz w:val="21"/>
                      <w:szCs w:val="21"/>
                    </w:rPr>
                    <m:t>UT</m:t>
                  </w:ins>
                </m:r>
              </m:sub>
            </m:sSub>
            <m:r>
              <w:ins w:id="488" w:author="Microsoft Office ユーザー" w:date="2020-11-17T07:13:00Z">
                <w:rPr>
                  <w:rFonts w:ascii="Cambria Math" w:hAnsi="Cambria Math" w:hint="eastAsia"/>
                  <w:sz w:val="21"/>
                  <w:szCs w:val="21"/>
                </w:rPr>
                <m:t>-</m:t>
              </w:ins>
            </m:r>
            <m:r>
              <w:ins w:id="489" w:author="Microsoft Office ユーザー" w:date="2020-11-17T07:13:00Z">
                <w:rPr>
                  <w:rFonts w:ascii="Cambria Math" w:hAnsi="Cambria Math"/>
                  <w:sz w:val="21"/>
                  <w:szCs w:val="21"/>
                </w:rPr>
                <m:t>1.5</m:t>
              </w:ins>
            </m:r>
          </m:e>
        </m:d>
        <m:r>
          <w:ins w:id="490" w:author="Microsoft Office ユーザー" w:date="2020-11-17T07:13:00Z">
            <m:rPr>
              <m:sty m:val="p"/>
            </m:rPr>
            <w:rPr>
              <w:rFonts w:ascii="Cambria Math" w:hAnsi="Cambria Math"/>
              <w:sz w:val="21"/>
              <w:szCs w:val="21"/>
            </w:rPr>
            <m:t>,</m:t>
          </w:ins>
        </m:r>
      </m:oMath>
      <w:ins w:id="491" w:author="Microsoft Office ユーザー" w:date="2020-11-17T07:13:00Z">
        <w:r w:rsidRPr="00E40312">
          <w:rPr>
            <w:sz w:val="21"/>
            <w:szCs w:val="21"/>
          </w:rPr>
          <w:t xml:space="preserve"> where </w:t>
        </w:r>
        <m:oMath>
          <m:r>
            <w:del w:id="492" w:author="Akimoto Yosuke" w:date="2020-11-20T07:04:00Z">
              <w:rPr>
                <w:rFonts w:ascii="Cambria Math" w:hAnsi="Cambria Math"/>
                <w:sz w:val="21"/>
                <w:szCs w:val="21"/>
              </w:rPr>
              <m:t>W=20</m:t>
            </w:del>
          </m:r>
          <m:r>
            <w:del w:id="493" w:author="Akimoto Yosuke" w:date="2020-11-20T07:04:00Z">
              <m:rPr>
                <m:sty m:val="p"/>
              </m:rPr>
              <w:rPr>
                <w:rFonts w:ascii="Cambria Math" w:hAnsi="Cambria Math"/>
                <w:sz w:val="21"/>
                <w:szCs w:val="21"/>
              </w:rPr>
              <m:t xml:space="preserve">m is the average street width, </m:t>
            </w:del>
          </m:r>
          <m:r>
            <w:del w:id="494" w:author="Akimoto Yosuke" w:date="2020-11-20T07:04:00Z">
              <w:rPr>
                <w:rFonts w:ascii="Cambria Math" w:hAnsi="Cambria Math"/>
                <w:sz w:val="21"/>
                <w:szCs w:val="21"/>
              </w:rPr>
              <m:t>h=20</m:t>
            </w:del>
          </m:r>
          <m:r>
            <w:del w:id="495" w:author="Akimoto Yosuke" w:date="2020-11-20T07:04:00Z">
              <m:rPr>
                <m:sty m:val="p"/>
              </m:rPr>
              <w:rPr>
                <w:rFonts w:ascii="Cambria Math" w:hAnsi="Cambria Math"/>
                <w:sz w:val="21"/>
                <w:szCs w:val="21"/>
              </w:rPr>
              <m:t xml:space="preserve">m is the average building height, </m:t>
            </w:del>
          </m:r>
          <m:sSub>
            <m:sSubPr>
              <m:ctrlPr>
                <w:rPr>
                  <w:rFonts w:ascii="Cambria Math" w:hAnsi="Cambria Math"/>
                  <w:sz w:val="21"/>
                  <w:szCs w:val="21"/>
                </w:rPr>
              </m:ctrlPr>
            </m:sSubPr>
            <m:e>
              <m:r>
                <w:rPr>
                  <w:rFonts w:ascii="Cambria Math" w:hAnsi="Cambria Math"/>
                  <w:sz w:val="21"/>
                  <w:szCs w:val="21"/>
                </w:rPr>
                <m:t>h</m:t>
              </m:r>
            </m:e>
            <m:sub>
              <m:r>
                <m:rPr>
                  <m:sty m:val="p"/>
                </m:rPr>
                <w:rPr>
                  <w:rFonts w:ascii="Cambria Math" w:hAnsi="Cambria Math"/>
                  <w:sz w:val="21"/>
                  <w:szCs w:val="21"/>
                </w:rPr>
                <m:t>UT</m:t>
              </m:r>
            </m:sub>
          </m:sSub>
          <m:r>
            <w:rPr>
              <w:rFonts w:ascii="Cambria Math" w:hAnsi="Cambria Math"/>
              <w:sz w:val="21"/>
              <w:szCs w:val="21"/>
            </w:rPr>
            <m:t>=1.5</m:t>
          </m:r>
          <m:r>
            <m:rPr>
              <m:sty m:val="p"/>
            </m:rPr>
            <w:rPr>
              <w:rFonts w:ascii="Cambria Math" w:hAnsi="Cambria Math"/>
              <w:sz w:val="21"/>
              <w:szCs w:val="21"/>
            </w:rPr>
            <m:t>m</m:t>
          </m:r>
        </m:oMath>
        <w:r w:rsidRPr="00E40312">
          <w:rPr>
            <w:sz w:val="21"/>
            <w:szCs w:val="21"/>
          </w:rPr>
          <w:t xml:space="preserve"> is the UT antenna height, </w:t>
        </w:r>
        <m:oMath>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rPr>
                <m:t>c</m:t>
              </m:r>
            </m:sub>
          </m:sSub>
        </m:oMath>
        <w:r w:rsidRPr="00E40312">
          <w:rPr>
            <w:sz w:val="21"/>
            <w:szCs w:val="21"/>
          </w:rPr>
          <w:t xml:space="preserve"> is the carrier frequency and </w:t>
        </w:r>
        <m:oMath>
          <m:sSub>
            <m:sSubPr>
              <m:ctrlPr>
                <w:rPr>
                  <w:rFonts w:ascii="Cambria Math" w:hAnsi="Cambria Math"/>
                  <w:sz w:val="21"/>
                  <w:szCs w:val="21"/>
                </w:rPr>
              </m:ctrlPr>
            </m:sSubPr>
            <m:e>
              <m:r>
                <w:rPr>
                  <w:rFonts w:ascii="Cambria Math" w:hAnsi="Cambria Math"/>
                  <w:sz w:val="21"/>
                  <w:szCs w:val="21"/>
                </w:rPr>
                <m:t>d</m:t>
              </m:r>
            </m:e>
            <m:sub>
              <m:r>
                <m:rPr>
                  <m:sty m:val="p"/>
                </m:rPr>
                <w:rPr>
                  <w:rFonts w:ascii="Cambria Math" w:hAnsi="Cambria Math"/>
                  <w:sz w:val="21"/>
                  <w:szCs w:val="21"/>
                </w:rPr>
                <m:t>3D</m:t>
              </m:r>
            </m:sub>
          </m:sSub>
        </m:oMath>
        <w:r w:rsidRPr="00E40312">
          <w:rPr>
            <w:sz w:val="21"/>
            <w:szCs w:val="21"/>
          </w:rPr>
          <w:t xml:space="preserve"> is the target range calculated by ISD/sqrt(3). </w:t>
        </w:r>
      </w:ins>
    </w:p>
    <w:p w14:paraId="6E094692" w14:textId="7C56E885" w:rsidR="00DE353F" w:rsidRPr="00E40312" w:rsidRDefault="00DE353F" w:rsidP="00DE353F">
      <w:pPr>
        <w:pStyle w:val="ad"/>
        <w:numPr>
          <w:ilvl w:val="1"/>
          <w:numId w:val="26"/>
        </w:numPr>
        <w:spacing w:after="0"/>
        <w:ind w:firstLineChars="0"/>
        <w:rPr>
          <w:ins w:id="496" w:author="Microsoft Office ユーザー" w:date="2020-11-17T07:13:00Z"/>
          <w:sz w:val="21"/>
          <w:szCs w:val="21"/>
        </w:rPr>
      </w:pPr>
      <w:ins w:id="497" w:author="Microsoft Office ユーザー" w:date="2020-11-17T07:13:00Z">
        <w:r w:rsidRPr="00B644C1">
          <w:rPr>
            <w:kern w:val="2"/>
            <w:sz w:val="21"/>
            <w:szCs w:val="21"/>
            <w:lang w:eastAsia="ja-JP"/>
          </w:rPr>
          <w:t xml:space="preserve">For indoor scenarios with </w:t>
        </w:r>
        <m:oMath>
          <m:r>
            <w:rPr>
              <w:rFonts w:ascii="Cambria Math" w:hAnsi="Cambria Math"/>
              <w:kern w:val="2"/>
              <w:sz w:val="21"/>
              <w:szCs w:val="21"/>
              <w:lang w:eastAsia="ja-JP"/>
            </w:rPr>
            <m:t>6GHz&lt;</m:t>
          </m:r>
          <m:sSub>
            <m:sSubPr>
              <m:ctrlPr>
                <w:rPr>
                  <w:rFonts w:ascii="Cambria Math" w:hAnsi="Cambria Math"/>
                  <w:i/>
                  <w:kern w:val="2"/>
                  <w:sz w:val="21"/>
                  <w:szCs w:val="21"/>
                  <w:lang w:eastAsia="ja-JP"/>
                </w:rPr>
              </m:ctrlPr>
            </m:sSubPr>
            <m:e>
              <m:r>
                <w:rPr>
                  <w:rFonts w:ascii="Cambria Math" w:hAnsi="Cambria Math"/>
                  <w:kern w:val="2"/>
                  <w:sz w:val="21"/>
                  <w:szCs w:val="21"/>
                  <w:lang w:eastAsia="ja-JP"/>
                </w:rPr>
                <m:t>f</m:t>
              </m:r>
            </m:e>
            <m:sub>
              <m:r>
                <w:rPr>
                  <w:rFonts w:ascii="Cambria Math" w:hAnsi="Cambria Math"/>
                  <w:kern w:val="2"/>
                  <w:sz w:val="21"/>
                  <w:szCs w:val="21"/>
                  <w:lang w:eastAsia="ja-JP"/>
                </w:rPr>
                <m:t>c</m:t>
              </m:r>
            </m:sub>
          </m:sSub>
          <m:r>
            <w:rPr>
              <w:rFonts w:ascii="Cambria Math" w:hAnsi="Cambria Math" w:hint="eastAsia"/>
              <w:kern w:val="2"/>
              <w:sz w:val="21"/>
              <w:szCs w:val="21"/>
              <w:lang w:eastAsia="ja-JP"/>
            </w:rPr>
            <m:t>≤</m:t>
          </m:r>
          <m:r>
            <w:rPr>
              <w:rFonts w:ascii="Cambria Math" w:hAnsi="Cambria Math"/>
              <w:kern w:val="2"/>
              <w:sz w:val="21"/>
              <w:szCs w:val="21"/>
              <w:lang w:eastAsia="ja-JP"/>
            </w:rPr>
            <m:t xml:space="preserve">100GHz, </m:t>
          </m:r>
        </m:oMath>
        <w:r w:rsidRPr="00B644C1">
          <w:rPr>
            <w:kern w:val="2"/>
            <w:sz w:val="21"/>
            <w:szCs w:val="21"/>
            <w:lang w:eastAsia="ja-JP"/>
          </w:rPr>
          <w:t xml:space="preserve">(based on InH_A NLOS model in </w:t>
        </w:r>
        <w:r w:rsidRPr="00E40312">
          <w:rPr>
            <w:kern w:val="2"/>
            <w:sz w:val="21"/>
            <w:szCs w:val="21"/>
            <w:lang w:eastAsia="ja-JP"/>
            <w:rPrChange w:id="498" w:author="China Telecom" w:date="2020-11-20T19:13:00Z">
              <w:rPr>
                <w:kern w:val="2"/>
                <w:sz w:val="21"/>
                <w:szCs w:val="21"/>
                <w:highlight w:val="yellow"/>
                <w:lang w:eastAsia="ja-JP"/>
              </w:rPr>
            </w:rPrChange>
          </w:rPr>
          <w:t>[</w:t>
        </w:r>
        <w:del w:id="499" w:author="China Telecom" w:date="2020-11-20T19:12:00Z">
          <w:r w:rsidRPr="00E40312" w:rsidDel="00DE353F">
            <w:rPr>
              <w:kern w:val="2"/>
              <w:sz w:val="21"/>
              <w:szCs w:val="21"/>
              <w:lang w:eastAsia="ja-JP"/>
              <w:rPrChange w:id="500" w:author="China Telecom" w:date="2020-11-20T19:13:00Z">
                <w:rPr>
                  <w:kern w:val="2"/>
                  <w:sz w:val="21"/>
                  <w:szCs w:val="21"/>
                  <w:highlight w:val="yellow"/>
                  <w:lang w:eastAsia="ja-JP"/>
                </w:rPr>
              </w:rPrChange>
            </w:rPr>
            <w:delText>ref-X</w:delText>
          </w:r>
        </w:del>
      </w:ins>
      <w:ins w:id="501" w:author="China Telecom" w:date="2020-11-20T19:12:00Z">
        <w:r w:rsidRPr="00E40312">
          <w:rPr>
            <w:kern w:val="2"/>
            <w:sz w:val="21"/>
            <w:szCs w:val="21"/>
            <w:lang w:eastAsia="ja-JP"/>
            <w:rPrChange w:id="502" w:author="China Telecom" w:date="2020-11-20T19:13:00Z">
              <w:rPr>
                <w:kern w:val="2"/>
                <w:sz w:val="21"/>
                <w:szCs w:val="21"/>
                <w:highlight w:val="yellow"/>
                <w:lang w:eastAsia="ja-JP"/>
              </w:rPr>
            </w:rPrChange>
          </w:rPr>
          <w:t>3</w:t>
        </w:r>
      </w:ins>
      <w:ins w:id="503" w:author="Microsoft Office ユーザー" w:date="2020-11-17T07:13:00Z">
        <w:r w:rsidRPr="00E40312">
          <w:rPr>
            <w:kern w:val="2"/>
            <w:sz w:val="21"/>
            <w:szCs w:val="21"/>
            <w:lang w:eastAsia="ja-JP"/>
            <w:rPrChange w:id="504" w:author="China Telecom" w:date="2020-11-20T19:13:00Z">
              <w:rPr>
                <w:kern w:val="2"/>
                <w:sz w:val="21"/>
                <w:szCs w:val="21"/>
                <w:highlight w:val="yellow"/>
                <w:lang w:eastAsia="ja-JP"/>
              </w:rPr>
            </w:rPrChange>
          </w:rPr>
          <w:t>]</w:t>
        </w:r>
        <w:r w:rsidRPr="00E40312">
          <w:rPr>
            <w:kern w:val="2"/>
            <w:sz w:val="21"/>
            <w:szCs w:val="21"/>
            <w:lang w:eastAsia="ja-JP"/>
          </w:rPr>
          <w:t xml:space="preserve">), </w:t>
        </w:r>
      </w:ins>
    </w:p>
    <w:p w14:paraId="74E533E4" w14:textId="77777777" w:rsidR="00DE353F" w:rsidRDefault="00DE353F" w:rsidP="00DE353F">
      <w:pPr>
        <w:pStyle w:val="ad"/>
        <w:numPr>
          <w:ilvl w:val="2"/>
          <w:numId w:val="26"/>
        </w:numPr>
        <w:spacing w:after="0"/>
        <w:ind w:firstLineChars="0"/>
        <w:rPr>
          <w:ins w:id="505" w:author="Microsoft Office ユーザー" w:date="2020-11-17T07:13:00Z"/>
        </w:rPr>
      </w:pPr>
      <m:oMath>
        <m:r>
          <w:ins w:id="506" w:author="Microsoft Office ユーザー" w:date="2020-11-17T07:13:00Z">
            <m:rPr>
              <m:sty m:val="p"/>
            </m:rPr>
            <w:rPr>
              <w:rFonts w:ascii="Cambria Math" w:hAnsi="Cambria Math"/>
              <w:sz w:val="21"/>
              <w:szCs w:val="21"/>
            </w:rPr>
            <m:t xml:space="preserve">Target MPL </m:t>
          </w:ins>
        </m:r>
        <m:d>
          <m:dPr>
            <m:ctrlPr>
              <w:ins w:id="507" w:author="Microsoft Office ユーザー" w:date="2020-11-17T07:13:00Z">
                <w:rPr>
                  <w:rFonts w:ascii="Cambria Math" w:hAnsi="Cambria Math"/>
                  <w:sz w:val="21"/>
                  <w:szCs w:val="21"/>
                </w:rPr>
              </w:ins>
            </m:ctrlPr>
          </m:dPr>
          <m:e>
            <m:r>
              <w:ins w:id="508" w:author="Microsoft Office ユーザー" w:date="2020-11-17T07:13:00Z">
                <m:rPr>
                  <m:sty m:val="p"/>
                </m:rPr>
                <w:rPr>
                  <w:rFonts w:ascii="Cambria Math" w:hAnsi="Cambria Math"/>
                  <w:sz w:val="21"/>
                  <w:szCs w:val="21"/>
                </w:rPr>
                <m:t>dB</m:t>
              </w:ins>
            </m:r>
          </m:e>
        </m:d>
        <m:r>
          <w:ins w:id="509" w:author="Microsoft Office ユーザー" w:date="2020-11-17T07:13:00Z">
            <w:rPr>
              <w:rFonts w:ascii="Cambria Math" w:hAnsi="Cambria Math"/>
              <w:sz w:val="21"/>
              <w:szCs w:val="21"/>
            </w:rPr>
            <m:t>=</m:t>
          </w:ins>
        </m:r>
        <m:r>
          <w:ins w:id="510" w:author="Microsoft Office ユーザー" w:date="2020-11-17T07:13:00Z">
            <m:rPr>
              <m:sty m:val="p"/>
            </m:rPr>
            <w:rPr>
              <w:rFonts w:ascii="Cambria Math" w:hAnsi="Cambria Math"/>
              <w:sz w:val="21"/>
              <w:szCs w:val="21"/>
            </w:rPr>
            <m:t>17.3+38.3∙</m:t>
          </w:ins>
        </m:r>
        <m:sSub>
          <m:sSubPr>
            <m:ctrlPr>
              <w:ins w:id="511" w:author="Microsoft Office ユーザー" w:date="2020-11-17T07:13:00Z">
                <w:rPr>
                  <w:rFonts w:ascii="Cambria Math" w:hAnsi="Cambria Math"/>
                  <w:sz w:val="21"/>
                  <w:szCs w:val="21"/>
                </w:rPr>
              </w:ins>
            </m:ctrlPr>
          </m:sSubPr>
          <m:e>
            <m:r>
              <w:ins w:id="512" w:author="Microsoft Office ユーザー" w:date="2020-11-17T07:13:00Z">
                <m:rPr>
                  <m:sty m:val="p"/>
                </m:rPr>
                <w:rPr>
                  <w:rFonts w:ascii="Cambria Math" w:hAnsi="Cambria Math"/>
                  <w:sz w:val="21"/>
                  <w:szCs w:val="21"/>
                </w:rPr>
                <m:t>log</m:t>
              </w:ins>
            </m:r>
          </m:e>
          <m:sub>
            <m:r>
              <w:ins w:id="513" w:author="Microsoft Office ユーザー" w:date="2020-11-17T07:13:00Z">
                <w:rPr>
                  <w:rFonts w:ascii="Cambria Math" w:hAnsi="Cambria Math"/>
                  <w:sz w:val="21"/>
                  <w:szCs w:val="21"/>
                </w:rPr>
                <m:t>10</m:t>
              </w:ins>
            </m:r>
          </m:sub>
        </m:sSub>
        <m:d>
          <m:dPr>
            <m:ctrlPr>
              <w:ins w:id="514" w:author="Microsoft Office ユーザー" w:date="2020-11-17T07:13:00Z">
                <w:rPr>
                  <w:rFonts w:ascii="Cambria Math" w:hAnsi="Cambria Math"/>
                  <w:sz w:val="21"/>
                  <w:szCs w:val="21"/>
                </w:rPr>
              </w:ins>
            </m:ctrlPr>
          </m:dPr>
          <m:e>
            <m:sSub>
              <m:sSubPr>
                <m:ctrlPr>
                  <w:ins w:id="515" w:author="Microsoft Office ユーザー" w:date="2020-11-17T07:13:00Z">
                    <w:rPr>
                      <w:rFonts w:ascii="Cambria Math" w:hAnsi="Cambria Math"/>
                      <w:i/>
                      <w:sz w:val="21"/>
                      <w:szCs w:val="21"/>
                    </w:rPr>
                  </w:ins>
                </m:ctrlPr>
              </m:sSubPr>
              <m:e>
                <m:r>
                  <w:ins w:id="516" w:author="Microsoft Office ユーザー" w:date="2020-11-17T07:13:00Z">
                    <w:rPr>
                      <w:rFonts w:ascii="Cambria Math" w:hAnsi="Cambria Math"/>
                      <w:sz w:val="21"/>
                      <w:szCs w:val="21"/>
                    </w:rPr>
                    <m:t>d</m:t>
                  </w:ins>
                </m:r>
              </m:e>
              <m:sub>
                <m:r>
                  <w:ins w:id="517" w:author="Microsoft Office ユーザー" w:date="2020-11-17T07:13:00Z">
                    <w:rPr>
                      <w:rFonts w:ascii="Cambria Math" w:hAnsi="Cambria Math"/>
                      <w:sz w:val="21"/>
                      <w:szCs w:val="21"/>
                    </w:rPr>
                    <m:t>3D</m:t>
                  </w:ins>
                </m:r>
              </m:sub>
            </m:sSub>
          </m:e>
        </m:d>
        <m:r>
          <w:ins w:id="518" w:author="Microsoft Office ユーザー" w:date="2020-11-17T07:13:00Z">
            <m:rPr>
              <m:sty m:val="p"/>
            </m:rPr>
            <w:rPr>
              <w:rFonts w:ascii="Cambria Math" w:hAnsi="Cambria Math"/>
              <w:sz w:val="21"/>
              <w:szCs w:val="21"/>
            </w:rPr>
            <m:t>+24.9∙</m:t>
          </w:ins>
        </m:r>
        <m:sSub>
          <m:sSubPr>
            <m:ctrlPr>
              <w:ins w:id="519" w:author="Microsoft Office ユーザー" w:date="2020-11-17T07:13:00Z">
                <w:rPr>
                  <w:rFonts w:ascii="Cambria Math" w:hAnsi="Cambria Math"/>
                  <w:sz w:val="21"/>
                  <w:szCs w:val="21"/>
                </w:rPr>
              </w:ins>
            </m:ctrlPr>
          </m:sSubPr>
          <m:e>
            <m:r>
              <w:ins w:id="520" w:author="Microsoft Office ユーザー" w:date="2020-11-17T07:13:00Z">
                <m:rPr>
                  <m:sty m:val="p"/>
                </m:rPr>
                <w:rPr>
                  <w:rFonts w:ascii="Cambria Math" w:hAnsi="Cambria Math"/>
                  <w:sz w:val="21"/>
                  <w:szCs w:val="21"/>
                </w:rPr>
                <m:t>log</m:t>
              </w:ins>
            </m:r>
          </m:e>
          <m:sub>
            <m:r>
              <w:ins w:id="521" w:author="Microsoft Office ユーザー" w:date="2020-11-17T07:13:00Z">
                <w:rPr>
                  <w:rFonts w:ascii="Cambria Math" w:hAnsi="Cambria Math"/>
                  <w:sz w:val="21"/>
                  <w:szCs w:val="21"/>
                </w:rPr>
                <m:t>10</m:t>
              </w:ins>
            </m:r>
          </m:sub>
        </m:sSub>
        <m:d>
          <m:dPr>
            <m:ctrlPr>
              <w:ins w:id="522" w:author="Microsoft Office ユーザー" w:date="2020-11-17T07:13:00Z">
                <w:rPr>
                  <w:rFonts w:ascii="Cambria Math" w:hAnsi="Cambria Math"/>
                  <w:sz w:val="21"/>
                  <w:szCs w:val="21"/>
                </w:rPr>
              </w:ins>
            </m:ctrlPr>
          </m:dPr>
          <m:e>
            <m:sSub>
              <m:sSubPr>
                <m:ctrlPr>
                  <w:ins w:id="523" w:author="Microsoft Office ユーザー" w:date="2020-11-17T07:13:00Z">
                    <w:rPr>
                      <w:rFonts w:ascii="Cambria Math" w:hAnsi="Cambria Math"/>
                      <w:i/>
                      <w:sz w:val="21"/>
                      <w:szCs w:val="21"/>
                    </w:rPr>
                  </w:ins>
                </m:ctrlPr>
              </m:sSubPr>
              <m:e>
                <m:r>
                  <w:ins w:id="524" w:author="Microsoft Office ユーザー" w:date="2020-11-17T07:13:00Z">
                    <w:rPr>
                      <w:rFonts w:ascii="Cambria Math" w:hAnsi="Cambria Math"/>
                      <w:sz w:val="21"/>
                      <w:szCs w:val="21"/>
                    </w:rPr>
                    <m:t>f</m:t>
                  </w:ins>
                </m:r>
              </m:e>
              <m:sub>
                <m:r>
                  <w:ins w:id="525" w:author="Microsoft Office ユーザー" w:date="2020-11-17T07:13:00Z">
                    <w:rPr>
                      <w:rFonts w:ascii="Cambria Math" w:hAnsi="Cambria Math"/>
                      <w:sz w:val="21"/>
                      <w:szCs w:val="21"/>
                    </w:rPr>
                    <m:t>c</m:t>
                  </w:ins>
                </m:r>
              </m:sub>
            </m:sSub>
          </m:e>
        </m:d>
      </m:oMath>
      <w:ins w:id="526" w:author="Microsoft Office ユーザー" w:date="2020-11-17T07:13:00Z">
        <w:r w:rsidRPr="00DA72F9">
          <w:rPr>
            <w:sz w:val="21"/>
            <w:szCs w:val="21"/>
          </w:rPr>
          <w:t xml:space="preserve"> where</w:t>
        </w:r>
        <w:r w:rsidRPr="00C22E02">
          <w:rPr>
            <w:sz w:val="21"/>
            <w:szCs w:val="21"/>
          </w:rPr>
          <w:t xml:space="preserve"> </w:t>
        </w:r>
        <m:oMath>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rPr>
                <m:t>c</m:t>
              </m:r>
            </m:sub>
          </m:sSub>
        </m:oMath>
        <w:r w:rsidRPr="00C22E02">
          <w:rPr>
            <w:sz w:val="21"/>
            <w:szCs w:val="21"/>
          </w:rPr>
          <w:t xml:space="preserve"> is the carrier frequency and </w:t>
        </w:r>
        <m:oMath>
          <m:sSub>
            <m:sSubPr>
              <m:ctrlPr>
                <w:rPr>
                  <w:rFonts w:ascii="Cambria Math" w:hAnsi="Cambria Math"/>
                  <w:sz w:val="21"/>
                  <w:szCs w:val="21"/>
                </w:rPr>
              </m:ctrlPr>
            </m:sSubPr>
            <m:e>
              <m:r>
                <w:rPr>
                  <w:rFonts w:ascii="Cambria Math" w:hAnsi="Cambria Math"/>
                  <w:sz w:val="21"/>
                  <w:szCs w:val="21"/>
                </w:rPr>
                <m:t>d</m:t>
              </m:r>
            </m:e>
            <m:sub>
              <m:r>
                <m:rPr>
                  <m:sty m:val="p"/>
                </m:rPr>
                <w:rPr>
                  <w:rFonts w:ascii="Cambria Math" w:hAnsi="Cambria Math"/>
                  <w:sz w:val="21"/>
                  <w:szCs w:val="21"/>
                </w:rPr>
                <m:t>3D</m:t>
              </m:r>
            </m:sub>
          </m:sSub>
        </m:oMath>
        <w:r w:rsidRPr="00C22E02">
          <w:rPr>
            <w:sz w:val="21"/>
            <w:szCs w:val="21"/>
          </w:rPr>
          <w:t xml:space="preserve"> is the target range calculated by </w:t>
        </w:r>
        <w:r w:rsidRPr="00DA72F9">
          <w:rPr>
            <w:sz w:val="21"/>
            <w:szCs w:val="21"/>
          </w:rPr>
          <w:t>ISD/sqrt(3)</w:t>
        </w:r>
        <w:r w:rsidRPr="00283308">
          <w:t xml:space="preserve">. </w:t>
        </w:r>
      </w:ins>
    </w:p>
    <w:p w14:paraId="18049E8D" w14:textId="77777777" w:rsidR="00DE353F" w:rsidRDefault="00DE353F" w:rsidP="00DE353F">
      <w:pPr>
        <w:rPr>
          <w:ins w:id="527" w:author="Akimoto Yosuke" w:date="2020-11-14T19:34:00Z"/>
          <w:b/>
          <w:kern w:val="2"/>
          <w:lang w:eastAsia="ja-JP"/>
        </w:rPr>
      </w:pPr>
    </w:p>
    <w:p w14:paraId="04435048" w14:textId="77777777" w:rsidR="00DE353F" w:rsidRPr="00E267E8" w:rsidDel="00965B2A" w:rsidRDefault="00DE353F" w:rsidP="00DE353F">
      <w:pPr>
        <w:jc w:val="both"/>
        <w:rPr>
          <w:del w:id="528" w:author="Akimoto Yosuke" w:date="2020-11-14T14:39:00Z"/>
          <w:b/>
          <w:kern w:val="2"/>
          <w:lang w:eastAsia="ja-JP"/>
          <w:rPrChange w:id="529" w:author="Akimoto Yosuke" w:date="2020-11-14T19:35:00Z">
            <w:rPr>
              <w:del w:id="530" w:author="Akimoto Yosuke" w:date="2020-11-14T14:39:00Z"/>
              <w:lang w:eastAsia="ja-JP"/>
            </w:rPr>
          </w:rPrChange>
        </w:rPr>
      </w:pPr>
      <w:ins w:id="531" w:author="Akimoto Yosuke" w:date="2020-11-14T19:34:00Z">
        <w:r w:rsidRPr="00E267E8">
          <w:rPr>
            <w:b/>
            <w:kern w:val="2"/>
            <w:lang w:eastAsia="ja-JP"/>
          </w:rPr>
          <w:t xml:space="preserve">2. </w:t>
        </w:r>
      </w:ins>
      <w:del w:id="532" w:author="Akimoto Yosuke" w:date="2020-11-14T14:14:00Z">
        <w:r w:rsidRPr="00E267E8" w:rsidDel="002D6FAE">
          <w:rPr>
            <w:b/>
            <w:kern w:val="2"/>
            <w:lang w:eastAsia="ja-JP"/>
            <w:rPrChange w:id="533" w:author="Akimoto Yosuke" w:date="2020-11-14T19:35:00Z">
              <w:rPr>
                <w:lang w:eastAsia="ja-JP"/>
              </w:rPr>
            </w:rPrChange>
          </w:rPr>
          <w:delText>;</w:delText>
        </w:r>
      </w:del>
    </w:p>
    <w:p w14:paraId="256B9175" w14:textId="77777777" w:rsidR="00DE353F" w:rsidRPr="00E267E8" w:rsidDel="007355D4" w:rsidRDefault="00DE353F" w:rsidP="00DE353F">
      <w:pPr>
        <w:rPr>
          <w:del w:id="534" w:author="Akimoto Yosuke" w:date="2020-11-14T14:39:00Z"/>
          <w:b/>
          <w:lang w:eastAsia="ja-JP"/>
          <w:rPrChange w:id="535" w:author="Akimoto Yosuke" w:date="2020-11-14T19:35:00Z">
            <w:rPr>
              <w:del w:id="536" w:author="Akimoto Yosuke" w:date="2020-11-14T14:39:00Z"/>
              <w:kern w:val="2"/>
              <w:lang w:eastAsia="ja-JP"/>
            </w:rPr>
          </w:rPrChange>
        </w:rPr>
      </w:pPr>
      <w:del w:id="537" w:author="Akimoto Yosuke" w:date="2020-11-14T14:39:00Z">
        <w:r w:rsidRPr="00E267E8" w:rsidDel="00965B2A">
          <w:rPr>
            <w:b/>
            <w:lang w:eastAsia="ja-JP"/>
            <w:rPrChange w:id="538" w:author="Akimoto Yosuke" w:date="2020-11-14T19:35:00Z">
              <w:rPr>
                <w:lang w:eastAsia="ja-JP"/>
              </w:rPr>
            </w:rPrChange>
          </w:rPr>
          <w:delText xml:space="preserve">2. </w:delText>
        </w:r>
      </w:del>
      <w:r w:rsidRPr="00E267E8">
        <w:rPr>
          <w:b/>
          <w:lang w:eastAsia="ja-JP"/>
          <w:rPrChange w:id="539" w:author="Akimoto Yosuke" w:date="2020-11-14T19:35:00Z">
            <w:rPr>
              <w:lang w:eastAsia="ja-JP"/>
            </w:rPr>
          </w:rPrChange>
        </w:rPr>
        <w:t>Service dependent targets</w:t>
      </w:r>
      <w:ins w:id="540" w:author="Akimoto Yosuke" w:date="2020-11-14T14:14:00Z">
        <w:r w:rsidRPr="00E267E8">
          <w:rPr>
            <w:b/>
            <w:lang w:eastAsia="ja-JP"/>
            <w:rPrChange w:id="541" w:author="Akimoto Yosuke" w:date="2020-11-14T19:35:00Z">
              <w:rPr>
                <w:lang w:eastAsia="ja-JP"/>
              </w:rPr>
            </w:rPrChange>
          </w:rPr>
          <w:t xml:space="preserve"> defined by MCL=139.2 dB</w:t>
        </w:r>
      </w:ins>
      <w:del w:id="542" w:author="Akimoto Yosuke" w:date="2020-11-14T14:14:00Z">
        <w:r w:rsidRPr="00E267E8" w:rsidDel="002D6FAE">
          <w:rPr>
            <w:b/>
            <w:lang w:eastAsia="ja-JP"/>
            <w:rPrChange w:id="543" w:author="Akimoto Yosuke" w:date="2020-11-14T19:35:00Z">
              <w:rPr>
                <w:lang w:eastAsia="ja-JP"/>
              </w:rPr>
            </w:rPrChange>
          </w:rPr>
          <w:delText>, e.g., [MCL=147] dB</w:delText>
        </w:r>
      </w:del>
      <w:r w:rsidRPr="00E267E8">
        <w:rPr>
          <w:b/>
          <w:lang w:eastAsia="ja-JP"/>
          <w:rPrChange w:id="544" w:author="Akimoto Yosuke" w:date="2020-11-14T19:35:00Z">
            <w:rPr>
              <w:lang w:eastAsia="ja-JP"/>
            </w:rPr>
          </w:rPrChange>
        </w:rPr>
        <w:t xml:space="preserve"> for VoIP;</w:t>
      </w:r>
    </w:p>
    <w:p w14:paraId="2AB7EAEE" w14:textId="77777777" w:rsidR="00DE353F" w:rsidRPr="005368F0" w:rsidRDefault="00DE353F" w:rsidP="00DE353F">
      <w:pPr>
        <w:rPr>
          <w:ins w:id="545" w:author="Akimoto Yosuke" w:date="2020-11-14T14:49:00Z"/>
          <w:b/>
          <w:lang w:eastAsia="ja-JP"/>
        </w:rPr>
      </w:pPr>
    </w:p>
    <w:p w14:paraId="6CBC737E" w14:textId="77777777" w:rsidR="00DE353F" w:rsidRDefault="00DE353F" w:rsidP="00DE353F">
      <w:pPr>
        <w:pStyle w:val="ad"/>
        <w:numPr>
          <w:ilvl w:val="0"/>
          <w:numId w:val="26"/>
        </w:numPr>
        <w:spacing w:after="0"/>
        <w:ind w:firstLineChars="0"/>
        <w:rPr>
          <w:ins w:id="546" w:author="Akimoto Yosuke" w:date="2020-11-14T19:36:00Z"/>
        </w:rPr>
      </w:pPr>
      <w:ins w:id="547" w:author="Akimoto Yosuke" w:date="2020-11-15T13:19:00Z">
        <w:r>
          <w:t xml:space="preserve">This metric is applicable to </w:t>
        </w:r>
      </w:ins>
      <w:ins w:id="548" w:author="Akimoto Yosuke" w:date="2020-11-14T19:36:00Z">
        <w:r>
          <w:t>R</w:t>
        </w:r>
        <w:r w:rsidRPr="009F3EB0">
          <w:rPr>
            <w:sz w:val="21"/>
            <w:szCs w:val="21"/>
          </w:rPr>
          <w:t>ural 700MHz scenario</w:t>
        </w:r>
      </w:ins>
      <w:ins w:id="549" w:author="Akimoto Yosuke" w:date="2020-11-15T13:19:00Z">
        <w:r>
          <w:rPr>
            <w:sz w:val="21"/>
            <w:szCs w:val="21"/>
          </w:rPr>
          <w:t>, and used</w:t>
        </w:r>
      </w:ins>
      <w:ins w:id="550" w:author="Akimoto Yosuke" w:date="2020-11-14T19:36:00Z">
        <w:r w:rsidRPr="009F3EB0">
          <w:rPr>
            <w:sz w:val="21"/>
            <w:szCs w:val="21"/>
          </w:rPr>
          <w:t xml:space="preserve"> for drawing observation bottleneck</w:t>
        </w:r>
        <w:r>
          <w:rPr>
            <w:sz w:val="21"/>
            <w:szCs w:val="21"/>
          </w:rPr>
          <w:t xml:space="preserve"> identification</w:t>
        </w:r>
      </w:ins>
      <w:ins w:id="551" w:author="Akimoto Yosuke" w:date="2020-11-15T13:20:00Z">
        <w:r>
          <w:rPr>
            <w:sz w:val="21"/>
            <w:szCs w:val="21"/>
          </w:rPr>
          <w:t>.</w:t>
        </w:r>
      </w:ins>
    </w:p>
    <w:p w14:paraId="14A78A1C" w14:textId="77777777" w:rsidR="00DE353F" w:rsidRDefault="00DE353F" w:rsidP="00DE353F">
      <w:pPr>
        <w:pStyle w:val="ad"/>
        <w:numPr>
          <w:ilvl w:val="0"/>
          <w:numId w:val="26"/>
        </w:numPr>
        <w:spacing w:after="0"/>
        <w:ind w:firstLineChars="0"/>
        <w:rPr>
          <w:ins w:id="552" w:author="Akimoto Yosuke" w:date="2020-11-14T19:36:00Z"/>
        </w:rPr>
      </w:pPr>
      <w:ins w:id="553" w:author="Akimoto Yosuke" w:date="2020-11-14T19:36:00Z">
        <w:r w:rsidRPr="00E267E8">
          <w:t>The derivation of the target value of 139.2</w:t>
        </w:r>
      </w:ins>
      <w:ins w:id="554" w:author="Akimoto Yosuke" w:date="2020-11-16T13:17:00Z">
        <w:r>
          <w:t xml:space="preserve"> </w:t>
        </w:r>
      </w:ins>
      <w:ins w:id="555" w:author="Akimoto Yosuke" w:date="2020-11-14T19:36:00Z">
        <w:r w:rsidRPr="00E267E8">
          <w:t>dB is fo</w:t>
        </w:r>
      </w:ins>
      <w:ins w:id="556" w:author="Akimoto Yosuke" w:date="2020-11-15T13:19:00Z">
        <w:r>
          <w:t>u</w:t>
        </w:r>
      </w:ins>
      <w:ins w:id="557" w:author="Akimoto Yosuke" w:date="2020-11-14T19:36:00Z">
        <w:r w:rsidRPr="00E267E8">
          <w:t xml:space="preserve">nd in Annex </w:t>
        </w:r>
        <w:r>
          <w:t>A</w:t>
        </w:r>
        <w:r w:rsidRPr="00E267E8">
          <w:t>.4</w:t>
        </w:r>
      </w:ins>
      <w:ins w:id="558" w:author="Akimoto Yosuke" w:date="2020-11-15T13:20:00Z">
        <w:r>
          <w:t>.</w:t>
        </w:r>
      </w:ins>
    </w:p>
    <w:p w14:paraId="7A6A05D9" w14:textId="77777777" w:rsidR="00DE353F" w:rsidRDefault="00DE353F" w:rsidP="00DE353F">
      <w:pPr>
        <w:ind w:firstLine="433"/>
        <w:jc w:val="both"/>
        <w:rPr>
          <w:ins w:id="559" w:author="Akimoto Yosuke" w:date="2020-11-14T19:34:00Z"/>
          <w:b/>
          <w:kern w:val="2"/>
          <w:lang w:eastAsia="ja-JP"/>
        </w:rPr>
      </w:pPr>
    </w:p>
    <w:p w14:paraId="506F4014" w14:textId="77777777" w:rsidR="00DE353F" w:rsidRPr="00886D12" w:rsidDel="00F02AC2" w:rsidRDefault="00DE353F" w:rsidP="00DE353F">
      <w:pPr>
        <w:jc w:val="both"/>
        <w:rPr>
          <w:del w:id="560" w:author="Akimoto Yosuke" w:date="2020-11-14T15:40:00Z"/>
          <w:b/>
          <w:kern w:val="2"/>
          <w:lang w:eastAsia="ja-JP"/>
        </w:rPr>
      </w:pPr>
      <w:ins w:id="561" w:author="Akimoto Yosuke" w:date="2020-11-14T19:35:00Z">
        <w:r>
          <w:rPr>
            <w:b/>
            <w:kern w:val="2"/>
            <w:lang w:eastAsia="ja-JP"/>
          </w:rPr>
          <w:t>3.</w:t>
        </w:r>
      </w:ins>
      <w:del w:id="562" w:author="Akimoto Yosuke" w:date="2020-11-14T14:39:00Z">
        <w:r w:rsidRPr="00E267E8" w:rsidDel="00965B2A">
          <w:rPr>
            <w:b/>
            <w:kern w:val="2"/>
            <w:lang w:eastAsia="ja-JP"/>
            <w:rPrChange w:id="563" w:author="Akimoto Yosuke" w:date="2020-11-14T19:35:00Z">
              <w:rPr>
                <w:lang w:eastAsia="ja-JP"/>
              </w:rPr>
            </w:rPrChange>
          </w:rPr>
          <w:delText>3. </w:delText>
        </w:r>
      </w:del>
      <w:del w:id="564" w:author="Akimoto Yosuke" w:date="2020-11-14T19:35:00Z">
        <w:r w:rsidRPr="00E267E8" w:rsidDel="00E267E8">
          <w:rPr>
            <w:b/>
            <w:kern w:val="2"/>
            <w:lang w:eastAsia="ja-JP"/>
            <w:rPrChange w:id="565" w:author="Akimoto Yosuke" w:date="2020-11-14T19:35:00Z">
              <w:rPr>
                <w:lang w:eastAsia="ja-JP"/>
              </w:rPr>
            </w:rPrChange>
          </w:rPr>
          <w:delText>R</w:delText>
        </w:r>
      </w:del>
      <w:ins w:id="566" w:author="Akimoto Yosuke" w:date="2020-11-14T19:35:00Z">
        <w:r>
          <w:rPr>
            <w:b/>
            <w:kern w:val="2"/>
            <w:lang w:eastAsia="ja-JP"/>
          </w:rPr>
          <w:t xml:space="preserve"> R</w:t>
        </w:r>
      </w:ins>
      <w:r w:rsidRPr="00E267E8">
        <w:rPr>
          <w:b/>
          <w:kern w:val="2"/>
          <w:lang w:eastAsia="ja-JP"/>
          <w:rPrChange w:id="567" w:author="Akimoto Yosuke" w:date="2020-11-14T19:35:00Z">
            <w:rPr>
              <w:lang w:eastAsia="ja-JP"/>
            </w:rPr>
          </w:rPrChange>
        </w:rPr>
        <w:t>elative difference between channels</w:t>
      </w:r>
      <w:del w:id="568" w:author="Akimoto Yosuke" w:date="2020-11-14T14:15:00Z">
        <w:r w:rsidRPr="00E267E8" w:rsidDel="002D6FAE">
          <w:rPr>
            <w:b/>
            <w:kern w:val="2"/>
            <w:lang w:eastAsia="ja-JP"/>
            <w:rPrChange w:id="569" w:author="Akimoto Yosuke" w:date="2020-11-14T19:35:00Z">
              <w:rPr>
                <w:lang w:eastAsia="ja-JP"/>
              </w:rPr>
            </w:rPrChange>
          </w:rPr>
          <w:delText xml:space="preserve">, e.g., </w:delText>
        </w:r>
      </w:del>
      <w:ins w:id="570" w:author="Akimoto Yosuke" w:date="2020-11-14T14:15:00Z">
        <w:r w:rsidRPr="00E267E8">
          <w:rPr>
            <w:b/>
            <w:kern w:val="2"/>
            <w:lang w:eastAsia="ja-JP"/>
            <w:rPrChange w:id="571" w:author="Akimoto Yosuke" w:date="2020-11-14T19:35:00Z">
              <w:rPr>
                <w:lang w:eastAsia="ja-JP"/>
              </w:rPr>
            </w:rPrChange>
          </w:rPr>
          <w:t xml:space="preserve"> in </w:t>
        </w:r>
      </w:ins>
      <w:r w:rsidRPr="00E267E8">
        <w:rPr>
          <w:b/>
          <w:kern w:val="2"/>
          <w:lang w:eastAsia="ja-JP"/>
          <w:rPrChange w:id="572" w:author="Akimoto Yosuke" w:date="2020-11-14T19:35:00Z">
            <w:rPr>
              <w:lang w:eastAsia="ja-JP"/>
            </w:rPr>
          </w:rPrChange>
        </w:rPr>
        <w:t>MIL</w:t>
      </w:r>
      <w:del w:id="573" w:author="Akimoto Yosuke" w:date="2020-11-14T14:15:00Z">
        <w:r w:rsidRPr="00886D12" w:rsidDel="002D6FAE">
          <w:rPr>
            <w:highlight w:val="yellow"/>
            <w:lang w:eastAsia="zh-CN"/>
          </w:rPr>
          <w:delText>(/[MCL]).</w:delText>
        </w:r>
      </w:del>
    </w:p>
    <w:p w14:paraId="56FA2EFC" w14:textId="77777777" w:rsidR="00DE353F" w:rsidDel="00965B2A" w:rsidRDefault="00DE353F" w:rsidP="00DE353F">
      <w:pPr>
        <w:rPr>
          <w:del w:id="574" w:author="Akimoto Yosuke" w:date="2020-11-14T14:39:00Z"/>
          <w:lang w:eastAsia="zh-CN"/>
        </w:rPr>
      </w:pPr>
    </w:p>
    <w:p w14:paraId="56E94CB7" w14:textId="77777777" w:rsidR="00DE353F" w:rsidRDefault="00DE353F" w:rsidP="00DE353F">
      <w:pPr>
        <w:rPr>
          <w:ins w:id="575" w:author="Akimoto Yosuke" w:date="2020-11-14T14:39:00Z"/>
          <w:lang w:eastAsia="zh-CN"/>
        </w:rPr>
      </w:pPr>
    </w:p>
    <w:p w14:paraId="4F30FA25" w14:textId="77777777" w:rsidR="00DE353F" w:rsidRDefault="00DE353F" w:rsidP="00DE353F">
      <w:pPr>
        <w:pStyle w:val="ad"/>
        <w:numPr>
          <w:ilvl w:val="0"/>
          <w:numId w:val="26"/>
        </w:numPr>
        <w:spacing w:after="0"/>
        <w:ind w:firstLineChars="0"/>
        <w:rPr>
          <w:ins w:id="576" w:author="Akimoto Yosuke" w:date="2020-11-14T19:37:00Z"/>
        </w:rPr>
      </w:pPr>
      <w:ins w:id="577" w:author="Akimoto Yosuke" w:date="2020-11-14T19:37:00Z">
        <w:r w:rsidRPr="00E267E8">
          <w:rPr>
            <w:rFonts w:hint="eastAsia"/>
          </w:rPr>
          <w:t>MIL is used to derive relative differential values.</w:t>
        </w:r>
      </w:ins>
    </w:p>
    <w:p w14:paraId="24F94C56" w14:textId="77777777" w:rsidR="00DE353F" w:rsidRDefault="00DE353F" w:rsidP="00DE353F">
      <w:pPr>
        <w:pStyle w:val="ad"/>
        <w:numPr>
          <w:ilvl w:val="0"/>
          <w:numId w:val="26"/>
        </w:numPr>
        <w:spacing w:after="0"/>
        <w:ind w:firstLineChars="0"/>
        <w:rPr>
          <w:ins w:id="578" w:author="Akimoto Yosuke" w:date="2020-11-14T19:37:00Z"/>
        </w:rPr>
      </w:pPr>
      <w:ins w:id="579" w:author="Akimoto Yosuke" w:date="2020-11-14T19:37:00Z">
        <w:r>
          <w:rPr>
            <w:rFonts w:hint="eastAsia"/>
          </w:rPr>
          <w:t>Relative difference between channels is used to draw observation to identify bottlenecks.</w:t>
        </w:r>
      </w:ins>
    </w:p>
    <w:p w14:paraId="0AF2527E" w14:textId="77777777" w:rsidR="00DE353F" w:rsidRDefault="00DE353F" w:rsidP="00DE353F">
      <w:pPr>
        <w:pStyle w:val="ad"/>
        <w:numPr>
          <w:ilvl w:val="0"/>
          <w:numId w:val="26"/>
        </w:numPr>
        <w:spacing w:after="0"/>
        <w:ind w:firstLineChars="0"/>
        <w:rPr>
          <w:ins w:id="580" w:author="Akimoto Yosuke" w:date="2020-11-15T13:20:00Z"/>
        </w:rPr>
      </w:pPr>
      <w:ins w:id="581" w:author="Akimoto Yosuke" w:date="2020-11-14T19:37:00Z">
        <w:r>
          <w:rPr>
            <w:rFonts w:hint="eastAsia"/>
          </w:rPr>
          <w:t>For FR1, for each channel, relative differential value is defined by the following formula</w:t>
        </w:r>
      </w:ins>
      <w:ins w:id="582" w:author="Akimoto Yosuke" w:date="2020-11-16T13:18:00Z">
        <w:r>
          <w:t>:</w:t>
        </w:r>
      </w:ins>
    </w:p>
    <w:p w14:paraId="0D5357AF" w14:textId="77777777" w:rsidR="00DE353F" w:rsidRDefault="00DE353F">
      <w:pPr>
        <w:pStyle w:val="ad"/>
        <w:numPr>
          <w:ilvl w:val="1"/>
          <w:numId w:val="26"/>
        </w:numPr>
        <w:spacing w:after="0"/>
        <w:ind w:firstLineChars="0"/>
        <w:rPr>
          <w:ins w:id="583" w:author="Akimoto Yosuke" w:date="2020-11-14T19:37:00Z"/>
        </w:rPr>
        <w:pPrChange w:id="584" w:author="Akimoto Yosuke" w:date="2020-11-15T13:20:00Z">
          <w:pPr>
            <w:pStyle w:val="ad"/>
            <w:numPr>
              <w:numId w:val="26"/>
            </w:numPr>
            <w:spacing w:after="0"/>
            <w:ind w:left="420" w:firstLine="400"/>
          </w:pPr>
        </w:pPrChange>
      </w:pPr>
      <w:ins w:id="585" w:author="Akimoto Yosuke" w:date="2020-11-14T19:37:00Z">
        <w:r>
          <w:rPr>
            <w:rFonts w:hint="eastAsia"/>
          </w:rPr>
          <w:t xml:space="preserve">(MIL of the channel) </w:t>
        </w:r>
        <w:r>
          <w:rPr>
            <w:rFonts w:hint="eastAsia"/>
          </w:rPr>
          <w:t>–</w:t>
        </w:r>
        <w:r>
          <w:rPr>
            <w:rFonts w:hint="eastAsia"/>
          </w:rPr>
          <w:t xml:space="preserve"> (MIL of the worst channel among the channels that have more than 3 samples)</w:t>
        </w:r>
      </w:ins>
    </w:p>
    <w:p w14:paraId="515798FC" w14:textId="77777777" w:rsidR="00DE353F" w:rsidRPr="002D3D11" w:rsidRDefault="00DE353F" w:rsidP="00DE353F">
      <w:pPr>
        <w:pStyle w:val="ad"/>
        <w:numPr>
          <w:ilvl w:val="0"/>
          <w:numId w:val="26"/>
        </w:numPr>
        <w:spacing w:after="0"/>
        <w:ind w:firstLineChars="0"/>
        <w:rPr>
          <w:ins w:id="586" w:author="Akimoto Yosuke" w:date="2020-11-15T13:38:00Z"/>
        </w:rPr>
      </w:pPr>
      <w:ins w:id="587" w:author="Akimoto Yosuke" w:date="2020-11-14T19:38:00Z">
        <w:r w:rsidRPr="002D3D11">
          <w:t>For FR2,</w:t>
        </w:r>
      </w:ins>
      <w:ins w:id="588" w:author="Akimoto Yosuke" w:date="2020-11-15T13:38:00Z">
        <w:r w:rsidRPr="00C22E02">
          <w:t xml:space="preserve"> for each channel, relative differential value is defined by the following formula</w:t>
        </w:r>
      </w:ins>
      <w:ins w:id="589" w:author="Akimoto Yosuke" w:date="2020-11-16T13:18:00Z">
        <w:r w:rsidRPr="002D3D11">
          <w:t>:</w:t>
        </w:r>
      </w:ins>
    </w:p>
    <w:p w14:paraId="2894CF2B" w14:textId="77777777" w:rsidR="00DE353F" w:rsidRPr="00C22E02" w:rsidRDefault="00DE353F">
      <w:pPr>
        <w:pStyle w:val="ad"/>
        <w:numPr>
          <w:ilvl w:val="1"/>
          <w:numId w:val="26"/>
        </w:numPr>
        <w:spacing w:after="0"/>
        <w:ind w:firstLineChars="0"/>
        <w:rPr>
          <w:ins w:id="590" w:author="Akimoto Yosuke" w:date="2020-11-14T19:37:00Z"/>
        </w:rPr>
        <w:pPrChange w:id="591" w:author="Akimoto Yosuke" w:date="2020-11-15T13:38:00Z">
          <w:pPr>
            <w:pStyle w:val="ad"/>
            <w:numPr>
              <w:numId w:val="26"/>
            </w:numPr>
            <w:spacing w:after="0"/>
            <w:ind w:left="420" w:firstLineChars="0" w:hanging="420"/>
          </w:pPr>
        </w:pPrChange>
      </w:pPr>
      <w:ins w:id="592" w:author="Akimoto Yosuke" w:date="2020-11-15T13:38:00Z">
        <w:r w:rsidRPr="00C22E02">
          <w:t xml:space="preserve">(MIL of the channel) </w:t>
        </w:r>
        <w:r w:rsidRPr="00C22E02">
          <w:rPr>
            <w:rFonts w:hint="eastAsia"/>
          </w:rPr>
          <w:t>–</w:t>
        </w:r>
        <w:r w:rsidRPr="00C22E02">
          <w:t xml:space="preserve"> (MIL of </w:t>
        </w:r>
      </w:ins>
      <w:ins w:id="593" w:author="Akimoto Yosuke" w:date="2020-11-15T13:39:00Z">
        <w:r w:rsidRPr="00886D12">
          <w:t>PUCCH format 1</w:t>
        </w:r>
      </w:ins>
      <w:ins w:id="594" w:author="Akimoto Yosuke" w:date="2020-11-15T13:38:00Z">
        <w:r w:rsidRPr="00C22E02">
          <w:t>)</w:t>
        </w:r>
      </w:ins>
    </w:p>
    <w:p w14:paraId="6FDC735E" w14:textId="77777777" w:rsidR="00DE353F" w:rsidRDefault="00DE353F" w:rsidP="00DE353F">
      <w:pPr>
        <w:rPr>
          <w:ins w:id="595" w:author="Akimoto Yosuke" w:date="2020-11-14T15:41:00Z"/>
          <w:b/>
          <w:u w:val="single"/>
          <w:lang w:eastAsia="zh-CN"/>
        </w:rPr>
      </w:pPr>
    </w:p>
    <w:p w14:paraId="7742D9AD" w14:textId="77777777" w:rsidR="00DE353F" w:rsidRPr="00960A75" w:rsidRDefault="00DE353F" w:rsidP="00DE353F">
      <w:pPr>
        <w:rPr>
          <w:b/>
          <w:u w:val="single"/>
          <w:lang w:eastAsia="zh-CN"/>
        </w:rPr>
      </w:pPr>
      <w:r w:rsidRPr="00960A75">
        <w:rPr>
          <w:b/>
          <w:u w:val="single"/>
          <w:lang w:eastAsia="zh-CN"/>
        </w:rPr>
        <w:t>Definition of MCL:</w:t>
      </w:r>
    </w:p>
    <w:p w14:paraId="5AA5BDDA" w14:textId="77777777" w:rsidR="00DE353F" w:rsidDel="00257AEA" w:rsidRDefault="00DE353F" w:rsidP="00DE353F">
      <w:pPr>
        <w:pStyle w:val="ad"/>
        <w:numPr>
          <w:ilvl w:val="0"/>
          <w:numId w:val="26"/>
        </w:numPr>
        <w:spacing w:after="0"/>
        <w:ind w:firstLineChars="0"/>
        <w:rPr>
          <w:del w:id="596" w:author="Akimoto Yosuke" w:date="2020-11-16T18:16:00Z"/>
          <w:lang w:eastAsia="zh-CN"/>
        </w:rPr>
      </w:pPr>
      <w:r>
        <w:rPr>
          <w:rFonts w:hint="eastAsia"/>
          <w:lang w:eastAsia="zh-CN"/>
        </w:rPr>
        <w:t>M</w:t>
      </w:r>
      <w:r>
        <w:rPr>
          <w:lang w:eastAsia="zh-CN"/>
        </w:rPr>
        <w:t xml:space="preserve">CL = </w:t>
      </w:r>
      <w:r w:rsidRPr="00A137BD">
        <w:t>Total transmit power – Receiver sensitivity + gNB antenna gain (component 2)</w:t>
      </w:r>
      <w:r>
        <w:t>.</w:t>
      </w:r>
    </w:p>
    <w:p w14:paraId="237145B7" w14:textId="77777777" w:rsidR="00DE353F" w:rsidRDefault="00DE353F" w:rsidP="00DE353F">
      <w:pPr>
        <w:pStyle w:val="ad"/>
        <w:numPr>
          <w:ilvl w:val="0"/>
          <w:numId w:val="26"/>
        </w:numPr>
        <w:spacing w:after="0"/>
        <w:ind w:firstLineChars="0"/>
        <w:rPr>
          <w:ins w:id="597" w:author="Akimoto Yosuke" w:date="2020-11-16T18:16:00Z"/>
          <w:lang w:eastAsia="zh-CN"/>
        </w:rPr>
      </w:pPr>
    </w:p>
    <w:p w14:paraId="4B8C3813" w14:textId="77777777" w:rsidR="00DE353F" w:rsidRDefault="00DE353F" w:rsidP="00DE353F">
      <w:pPr>
        <w:pStyle w:val="ad"/>
        <w:numPr>
          <w:ilvl w:val="0"/>
          <w:numId w:val="26"/>
        </w:numPr>
        <w:spacing w:after="0"/>
        <w:ind w:firstLineChars="0"/>
        <w:rPr>
          <w:ins w:id="598" w:author="Akimoto Yosuke" w:date="2020-11-16T18:15:00Z"/>
          <w:lang w:eastAsia="zh-CN"/>
        </w:rPr>
      </w:pPr>
      <w:ins w:id="599" w:author="Akimoto Yosuke" w:date="2020-11-16T18:15:00Z">
        <w:r>
          <w:rPr>
            <w:lang w:eastAsia="zh-CN"/>
          </w:rPr>
          <w:t>More details can be found in the link budget template shown in Annex A.3</w:t>
        </w:r>
      </w:ins>
    </w:p>
    <w:p w14:paraId="5D500C63" w14:textId="77777777" w:rsidR="00DE353F" w:rsidRDefault="00DE353F" w:rsidP="00DE353F">
      <w:pPr>
        <w:rPr>
          <w:lang w:eastAsia="zh-CN"/>
        </w:rPr>
      </w:pPr>
    </w:p>
    <w:p w14:paraId="62F829D9" w14:textId="77777777" w:rsidR="00DE353F" w:rsidDel="00257AEA" w:rsidRDefault="00DE353F" w:rsidP="00DE353F">
      <w:pPr>
        <w:rPr>
          <w:del w:id="600" w:author="Akimoto Yosuke" w:date="2020-11-16T18:17:00Z"/>
          <w:b/>
          <w:u w:val="single"/>
          <w:lang w:eastAsia="zh-CN"/>
        </w:rPr>
      </w:pPr>
      <w:r w:rsidRPr="00F752CE">
        <w:rPr>
          <w:b/>
          <w:u w:val="single"/>
          <w:lang w:eastAsia="zh-CN"/>
        </w:rPr>
        <w:t>Definition of M</w:t>
      </w:r>
      <w:r>
        <w:rPr>
          <w:b/>
          <w:u w:val="single"/>
          <w:lang w:eastAsia="zh-CN"/>
        </w:rPr>
        <w:t>I</w:t>
      </w:r>
      <w:r w:rsidRPr="00F752CE">
        <w:rPr>
          <w:b/>
          <w:u w:val="single"/>
          <w:lang w:eastAsia="zh-CN"/>
        </w:rPr>
        <w:t>L:</w:t>
      </w:r>
    </w:p>
    <w:p w14:paraId="656A5BA5" w14:textId="77777777" w:rsidR="00DE353F" w:rsidRDefault="00DE353F" w:rsidP="00DE353F"/>
    <w:p w14:paraId="3C4AC5C6" w14:textId="77777777" w:rsidR="00DE353F" w:rsidRDefault="00DE353F" w:rsidP="00DE353F">
      <w:pPr>
        <w:pStyle w:val="ad"/>
        <w:numPr>
          <w:ilvl w:val="0"/>
          <w:numId w:val="26"/>
        </w:numPr>
        <w:spacing w:after="0"/>
        <w:ind w:firstLineChars="0"/>
        <w:rPr>
          <w:ins w:id="601" w:author="Akimoto Yosuke" w:date="2020-11-16T18:17:00Z"/>
          <w:lang w:eastAsia="zh-CN"/>
        </w:rPr>
      </w:pPr>
      <w:r>
        <w:t xml:space="preserve">MIL = </w:t>
      </w:r>
      <w:r w:rsidRPr="00825933">
        <w:t xml:space="preserve">Total transmit power – Receiver sensitivity – </w:t>
      </w:r>
      <w:r>
        <w:t xml:space="preserve">Tx loss </w:t>
      </w:r>
      <w:r w:rsidRPr="00825933">
        <w:t>–</w:t>
      </w:r>
      <w:r>
        <w:t xml:space="preserve"> </w:t>
      </w:r>
      <w:r w:rsidRPr="00825933">
        <w:t>Rx loss + gNB antenna gain (component 2 + 3 + 4) + UE antenna gain</w:t>
      </w:r>
      <w:r>
        <w:t>.</w:t>
      </w:r>
    </w:p>
    <w:p w14:paraId="1B9207EF" w14:textId="77777777" w:rsidR="00DE353F" w:rsidRDefault="00DE353F" w:rsidP="00DE353F">
      <w:pPr>
        <w:pStyle w:val="ad"/>
        <w:numPr>
          <w:ilvl w:val="0"/>
          <w:numId w:val="26"/>
        </w:numPr>
        <w:spacing w:after="0"/>
        <w:ind w:firstLineChars="0"/>
        <w:rPr>
          <w:ins w:id="602" w:author="Akimoto Yosuke" w:date="2020-11-16T18:17:00Z"/>
          <w:lang w:eastAsia="zh-CN"/>
        </w:rPr>
      </w:pPr>
      <w:ins w:id="603" w:author="Akimoto Yosuke" w:date="2020-11-16T18:17:00Z">
        <w:r>
          <w:rPr>
            <w:lang w:eastAsia="zh-CN"/>
          </w:rPr>
          <w:t>More details can be found in the link budget template shown in Annex A.3</w:t>
        </w:r>
      </w:ins>
    </w:p>
    <w:p w14:paraId="4C472ED8" w14:textId="77777777" w:rsidR="00DE353F" w:rsidRDefault="00DE353F" w:rsidP="00DE353F">
      <w:pPr>
        <w:rPr>
          <w:lang w:eastAsia="zh-CN"/>
        </w:rPr>
      </w:pPr>
    </w:p>
    <w:p w14:paraId="61DCF832" w14:textId="77777777" w:rsidR="00DE353F" w:rsidRPr="00F752CE" w:rsidRDefault="00DE353F" w:rsidP="00DE353F">
      <w:pPr>
        <w:rPr>
          <w:b/>
          <w:u w:val="single"/>
          <w:lang w:eastAsia="zh-CN"/>
        </w:rPr>
      </w:pPr>
      <w:r w:rsidRPr="00F752CE">
        <w:rPr>
          <w:b/>
          <w:u w:val="single"/>
          <w:lang w:eastAsia="zh-CN"/>
        </w:rPr>
        <w:t>Definition of M</w:t>
      </w:r>
      <w:r>
        <w:rPr>
          <w:rFonts w:hint="eastAsia"/>
          <w:b/>
          <w:u w:val="single"/>
          <w:lang w:eastAsia="zh-CN"/>
        </w:rPr>
        <w:t>P</w:t>
      </w:r>
      <w:r w:rsidRPr="00F752CE">
        <w:rPr>
          <w:b/>
          <w:u w:val="single"/>
          <w:lang w:eastAsia="zh-CN"/>
        </w:rPr>
        <w:t>L:</w:t>
      </w:r>
    </w:p>
    <w:p w14:paraId="752A8D4C" w14:textId="77777777" w:rsidR="00DE353F" w:rsidRDefault="00DE353F" w:rsidP="00DE353F">
      <w:pPr>
        <w:pStyle w:val="ad"/>
        <w:numPr>
          <w:ilvl w:val="0"/>
          <w:numId w:val="26"/>
        </w:numPr>
        <w:spacing w:after="0"/>
        <w:ind w:firstLineChars="0"/>
        <w:rPr>
          <w:ins w:id="604" w:author="Akimoto Yosuke" w:date="2020-11-16T18:15:00Z"/>
          <w:lang w:eastAsia="zh-CN"/>
        </w:rPr>
      </w:pPr>
      <w:r>
        <w:rPr>
          <w:rFonts w:hint="eastAsia"/>
          <w:lang w:eastAsia="zh-CN"/>
        </w:rPr>
        <w:t>M</w:t>
      </w:r>
      <w:r>
        <w:rPr>
          <w:lang w:eastAsia="zh-CN"/>
        </w:rPr>
        <w:t xml:space="preserve">PL = </w:t>
      </w:r>
      <w:r w:rsidRPr="00825933">
        <w:t>MIL –</w:t>
      </w:r>
      <w:r>
        <w:t xml:space="preserve"> </w:t>
      </w:r>
      <w:r w:rsidRPr="00825933">
        <w:t>Shadow fading margin + BS selection/macro-diversity gain –</w:t>
      </w:r>
      <w:r>
        <w:t xml:space="preserve"> </w:t>
      </w:r>
      <w:r w:rsidRPr="00825933">
        <w:t>Penetration margin + Other gains</w:t>
      </w:r>
      <w:r>
        <w:t>.</w:t>
      </w:r>
    </w:p>
    <w:p w14:paraId="7C7B9577" w14:textId="77777777" w:rsidR="00DE353F" w:rsidRDefault="00DE353F" w:rsidP="00DE353F">
      <w:pPr>
        <w:pStyle w:val="ad"/>
        <w:numPr>
          <w:ilvl w:val="0"/>
          <w:numId w:val="26"/>
        </w:numPr>
        <w:spacing w:after="0"/>
        <w:ind w:firstLineChars="0"/>
        <w:rPr>
          <w:ins w:id="605" w:author="Akimoto Yosuke" w:date="2020-11-16T18:17:00Z"/>
          <w:lang w:eastAsia="zh-CN"/>
        </w:rPr>
      </w:pPr>
      <w:ins w:id="606" w:author="Akimoto Yosuke" w:date="2020-11-16T18:17:00Z">
        <w:r>
          <w:rPr>
            <w:lang w:eastAsia="zh-CN"/>
          </w:rPr>
          <w:t>More details can be found in the link budget template shown in Annex A.3</w:t>
        </w:r>
      </w:ins>
    </w:p>
    <w:p w14:paraId="2C21F5FC" w14:textId="77777777" w:rsidR="00DE353F" w:rsidRDefault="00DE353F" w:rsidP="00DE353F">
      <w:pPr>
        <w:rPr>
          <w:ins w:id="607" w:author="Akimoto Yosuke" w:date="2020-11-16T18:15:00Z"/>
          <w:lang w:eastAsia="zh-CN"/>
        </w:rPr>
      </w:pPr>
    </w:p>
    <w:p w14:paraId="2DE692D9" w14:textId="77777777" w:rsidR="00DE353F" w:rsidRDefault="00DE353F" w:rsidP="00DE353F">
      <w:pPr>
        <w:rPr>
          <w:ins w:id="608" w:author="Akimoto Yosuke" w:date="2020-11-14T14:25:00Z"/>
          <w:b/>
          <w:u w:val="single"/>
        </w:rPr>
      </w:pPr>
    </w:p>
    <w:p w14:paraId="019C618F" w14:textId="77777777" w:rsidR="00DE353F" w:rsidRPr="00886D12" w:rsidRDefault="00DE353F" w:rsidP="00DE353F">
      <w:pPr>
        <w:rPr>
          <w:b/>
          <w:u w:val="single"/>
          <w:lang w:eastAsia="zh-CN"/>
        </w:rPr>
      </w:pPr>
      <w:ins w:id="609" w:author="Akimoto Yosuke" w:date="2020-11-14T14:25:00Z">
        <w:r w:rsidRPr="00886D12">
          <w:rPr>
            <w:b/>
            <w:u w:val="single"/>
          </w:rPr>
          <w:t xml:space="preserve">Definition of </w:t>
        </w:r>
      </w:ins>
      <w:ins w:id="610" w:author="Akimoto Yosuke" w:date="2020-11-14T14:28:00Z">
        <w:r>
          <w:rPr>
            <w:b/>
            <w:u w:val="single"/>
          </w:rPr>
          <w:t>r</w:t>
        </w:r>
      </w:ins>
      <w:ins w:id="611" w:author="Akimoto Yosuke" w:date="2020-11-14T14:25:00Z">
        <w:r w:rsidRPr="00886D12">
          <w:rPr>
            <w:b/>
            <w:u w:val="single"/>
          </w:rPr>
          <w:t>epresentative values</w:t>
        </w:r>
        <w:r>
          <w:rPr>
            <w:b/>
            <w:u w:val="single"/>
          </w:rPr>
          <w:t>:</w:t>
        </w:r>
      </w:ins>
    </w:p>
    <w:p w14:paraId="67574C71" w14:textId="77777777" w:rsidR="00DE353F" w:rsidDel="008A28D7" w:rsidRDefault="00DE353F" w:rsidP="00DE353F">
      <w:pPr>
        <w:jc w:val="both"/>
        <w:rPr>
          <w:ins w:id="612" w:author="Akimoto Yosuke" w:date="2020-11-14T15:41:00Z"/>
          <w:del w:id="613" w:author="Nokia/NSB" w:date="2020-11-17T00:23:00Z"/>
        </w:rPr>
      </w:pPr>
      <w:ins w:id="614" w:author="Akimoto Yosuke" w:date="2020-11-14T14:33:00Z">
        <w:r w:rsidRPr="002822A5">
          <w:rPr>
            <w:lang w:eastAsia="zh-CN"/>
          </w:rPr>
          <w:t>For FR1</w:t>
        </w:r>
        <w:r w:rsidRPr="00886D12">
          <w:rPr>
            <w:lang w:eastAsia="zh-CN"/>
          </w:rPr>
          <w:t xml:space="preserve"> and FR2,</w:t>
        </w:r>
        <w:r>
          <w:rPr>
            <w:lang w:eastAsia="zh-CN"/>
          </w:rPr>
          <w:t xml:space="preserve"> r</w:t>
        </w:r>
      </w:ins>
      <w:ins w:id="615" w:author="Akimoto Yosuke" w:date="2020-11-14T14:20:00Z">
        <w:r>
          <w:rPr>
            <w:lang w:eastAsia="zh-CN"/>
          </w:rPr>
          <w:t xml:space="preserve">epresentative values, </w:t>
        </w:r>
      </w:ins>
      <w:ins w:id="616" w:author="Akimoto Yosuke" w:date="2020-11-15T13:28:00Z">
        <w:r>
          <w:rPr>
            <w:lang w:eastAsia="zh-CN"/>
          </w:rPr>
          <w:t>which</w:t>
        </w:r>
      </w:ins>
      <w:ins w:id="617" w:author="Akimoto Yosuke" w:date="2020-11-14T14:20:00Z">
        <w:r>
          <w:rPr>
            <w:lang w:eastAsia="zh-CN"/>
          </w:rPr>
          <w:t xml:space="preserve"> </w:t>
        </w:r>
      </w:ins>
      <w:ins w:id="618" w:author="Akimoto Yosuke" w:date="2020-11-15T13:28:00Z">
        <w:r>
          <w:rPr>
            <w:lang w:eastAsia="zh-CN"/>
          </w:rPr>
          <w:t xml:space="preserve">are applicable to </w:t>
        </w:r>
      </w:ins>
      <w:ins w:id="619" w:author="Akimoto Yosuke" w:date="2020-11-14T14:20:00Z">
        <w:r>
          <w:rPr>
            <w:lang w:eastAsia="zh-CN"/>
          </w:rPr>
          <w:t>MCL, MIL and MPL</w:t>
        </w:r>
      </w:ins>
      <w:ins w:id="620" w:author="Akimoto Yosuke" w:date="2020-11-15T13:28:00Z">
        <w:r>
          <w:rPr>
            <w:lang w:eastAsia="zh-CN"/>
          </w:rPr>
          <w:t>,</w:t>
        </w:r>
      </w:ins>
      <w:ins w:id="621" w:author="Akimoto Yosuke" w:date="2020-11-14T14:20:00Z">
        <w:r>
          <w:rPr>
            <w:lang w:eastAsia="zh-CN"/>
          </w:rPr>
          <w:t xml:space="preserve"> are used for bottleneck identification</w:t>
        </w:r>
      </w:ins>
      <w:ins w:id="622" w:author="Akimoto Yosuke" w:date="2020-11-14T14:21:00Z">
        <w:r>
          <w:rPr>
            <w:lang w:eastAsia="zh-CN"/>
          </w:rPr>
          <w:t xml:space="preserve">. </w:t>
        </w:r>
      </w:ins>
      <w:ins w:id="623" w:author="Akimoto Yosuke" w:date="2020-11-14T14:33:00Z">
        <w:r>
          <w:rPr>
            <w:lang w:eastAsia="zh-CN"/>
          </w:rPr>
          <w:t xml:space="preserve">A representative value is computed for each scenario for each channel. </w:t>
        </w:r>
      </w:ins>
      <w:ins w:id="624" w:author="Akimoto Yosuke" w:date="2020-11-14T14:34:00Z">
        <w:del w:id="625" w:author="Nokia/NSB" w:date="2020-11-17T00:23:00Z">
          <w:r w:rsidDel="008A28D7">
            <w:delText>No categorization by other simulation parameters will be introduced for deriving representative values</w:delText>
          </w:r>
        </w:del>
        <w:del w:id="626" w:author="Nokia/NSB" w:date="2020-11-17T00:20:00Z">
          <w:r w:rsidDel="008A28D7">
            <w:delText xml:space="preserve"> </w:delText>
          </w:r>
        </w:del>
        <w:del w:id="627" w:author="Nokia/NSB" w:date="2020-11-17T00:21:00Z">
          <w:r w:rsidDel="008A28D7">
            <w:delText>except the following</w:delText>
          </w:r>
        </w:del>
      </w:ins>
      <w:ins w:id="628" w:author="Akimoto Yosuke" w:date="2020-11-14T14:36:00Z">
        <w:del w:id="629" w:author="Nokia/NSB" w:date="2020-11-17T00:21:00Z">
          <w:r w:rsidDel="008A28D7">
            <w:delText xml:space="preserve"> case</w:delText>
          </w:r>
        </w:del>
      </w:ins>
      <w:ins w:id="630" w:author="Akimoto Yosuke" w:date="2020-11-14T14:34:00Z">
        <w:del w:id="631" w:author="Nokia/NSB" w:date="2020-11-17T00:21:00Z">
          <w:r w:rsidDel="008A28D7">
            <w:delText>:</w:delText>
          </w:r>
        </w:del>
      </w:ins>
    </w:p>
    <w:p w14:paraId="1B1C6C50" w14:textId="77777777" w:rsidR="00DE353F" w:rsidDel="008A28D7" w:rsidRDefault="00DE353F">
      <w:pPr>
        <w:jc w:val="both"/>
        <w:rPr>
          <w:ins w:id="632" w:author="Akimoto Yosuke" w:date="2020-11-15T13:29:00Z"/>
          <w:del w:id="633" w:author="Nokia/NSB" w:date="2020-11-17T00:23:00Z"/>
        </w:rPr>
        <w:pPrChange w:id="634" w:author="Nokia/NSB" w:date="2020-11-17T00:23:00Z">
          <w:pPr>
            <w:pStyle w:val="ad"/>
            <w:numPr>
              <w:numId w:val="26"/>
            </w:numPr>
            <w:spacing w:after="0"/>
            <w:ind w:left="420" w:firstLineChars="0" w:hanging="420"/>
          </w:pPr>
        </w:pPrChange>
      </w:pPr>
      <w:ins w:id="635" w:author="Akimoto Yosuke" w:date="2020-11-15T13:28:00Z">
        <w:del w:id="636" w:author="Nokia/NSB" w:date="2020-11-17T00:23:00Z">
          <w:r w:rsidDel="008A28D7">
            <w:delText xml:space="preserve">For FR1, </w:delText>
          </w:r>
        </w:del>
      </w:ins>
      <w:ins w:id="637" w:author="Akimoto Yosuke" w:date="2020-11-15T13:31:00Z">
        <w:del w:id="638" w:author="Nokia/NSB" w:date="2020-11-17T00:23:00Z">
          <w:r w:rsidDel="008A28D7">
            <w:delText>DL channels with</w:delText>
          </w:r>
        </w:del>
      </w:ins>
      <w:ins w:id="639" w:author="Akimoto Yosuke" w:date="2020-11-15T13:30:00Z">
        <w:del w:id="640" w:author="Nokia/NSB" w:date="2020-11-17T00:23:00Z">
          <w:r w:rsidDel="008A28D7">
            <w:delText xml:space="preserve"> transmit power </w:delText>
          </w:r>
        </w:del>
      </w:ins>
      <w:ins w:id="641" w:author="Akimoto Yosuke" w:date="2020-11-15T13:31:00Z">
        <w:del w:id="642" w:author="Nokia/NSB" w:date="2020-11-17T00:23:00Z">
          <w:r w:rsidDel="008A28D7">
            <w:delText xml:space="preserve">of 33 </w:delText>
          </w:r>
          <w:r w:rsidDel="008A28D7">
            <w:rPr>
              <w:rFonts w:hint="eastAsia"/>
            </w:rPr>
            <w:delText xml:space="preserve">dBm/MHz and 24 dBm/MHz, where </w:delText>
          </w:r>
        </w:del>
      </w:ins>
      <w:ins w:id="643" w:author="Akimoto Yosuke" w:date="2020-11-14T14:35:00Z">
        <w:del w:id="644" w:author="Nokia/NSB" w:date="2020-11-17T00:23:00Z">
          <w:r w:rsidDel="008A28D7">
            <w:rPr>
              <w:rFonts w:hint="eastAsia"/>
            </w:rPr>
            <w:delText>they can be derived one from the other by simple subtraction</w:delText>
          </w:r>
        </w:del>
      </w:ins>
    </w:p>
    <w:p w14:paraId="2C73EF2A" w14:textId="77777777" w:rsidR="00DE353F" w:rsidRPr="001A37D1" w:rsidDel="008A28D7" w:rsidRDefault="00DE353F">
      <w:pPr>
        <w:jc w:val="both"/>
        <w:rPr>
          <w:ins w:id="645" w:author="Akimoto Yosuke" w:date="2020-11-14T14:35:00Z"/>
          <w:del w:id="646" w:author="Nokia/NSB" w:date="2020-11-17T00:23:00Z"/>
        </w:rPr>
        <w:pPrChange w:id="647" w:author="Nokia/NSB" w:date="2020-11-17T00:23:00Z">
          <w:pPr>
            <w:pStyle w:val="ad"/>
            <w:numPr>
              <w:numId w:val="26"/>
            </w:numPr>
            <w:spacing w:after="0"/>
            <w:ind w:left="420" w:firstLineChars="0" w:hanging="420"/>
          </w:pPr>
        </w:pPrChange>
      </w:pPr>
      <w:ins w:id="648" w:author="Akimoto Yosuke" w:date="2020-11-15T13:29:00Z">
        <w:del w:id="649" w:author="Nokia/NSB" w:date="2020-11-17T00:23:00Z">
          <w:r w:rsidRPr="001A37D1" w:rsidDel="008A28D7">
            <w:delText xml:space="preserve">For FR2, </w:delText>
          </w:r>
        </w:del>
      </w:ins>
      <w:ins w:id="650" w:author="Akimoto Yosuke" w:date="2020-11-15T13:32:00Z">
        <w:del w:id="651" w:author="Nokia/NSB" w:date="2020-11-17T00:23:00Z">
          <w:r w:rsidRPr="001A37D1" w:rsidDel="008A28D7">
            <w:rPr>
              <w:rPrChange w:id="652" w:author="Nokia/NSB" w:date="2020-11-16T15:09:00Z">
                <w:rPr>
                  <w:highlight w:val="yellow"/>
                </w:rPr>
              </w:rPrChange>
            </w:rPr>
            <w:delText>UL</w:delText>
          </w:r>
          <w:r w:rsidRPr="001A37D1" w:rsidDel="008A28D7">
            <w:delText xml:space="preserve"> channels with transmit power of </w:delText>
          </w:r>
          <w:r w:rsidRPr="001A37D1" w:rsidDel="008A28D7">
            <w:rPr>
              <w:rPrChange w:id="653" w:author="Nokia/NSB" w:date="2020-11-16T15:09:00Z">
                <w:rPr>
                  <w:highlight w:val="yellow"/>
                </w:rPr>
              </w:rPrChange>
            </w:rPr>
            <w:delText>2</w:delText>
          </w:r>
          <w:r w:rsidRPr="001A37D1" w:rsidDel="008A28D7">
            <w:delText>3 dBm and</w:delText>
          </w:r>
          <w:r w:rsidRPr="001A37D1" w:rsidDel="008A28D7">
            <w:rPr>
              <w:rPrChange w:id="654" w:author="Nokia/NSB" w:date="2020-11-16T15:09:00Z">
                <w:rPr>
                  <w:highlight w:val="yellow"/>
                </w:rPr>
              </w:rPrChange>
            </w:rPr>
            <w:delText xml:space="preserve"> 12</w:delText>
          </w:r>
          <w:r w:rsidRPr="001A37D1" w:rsidDel="008A28D7">
            <w:delText xml:space="preserve"> dBm</w:delText>
          </w:r>
        </w:del>
        <w:del w:id="655" w:author="Nokia/NSB" w:date="2020-11-16T15:09:00Z">
          <w:r w:rsidRPr="001A37D1" w:rsidDel="001A37D1">
            <w:delText>/MH</w:delText>
          </w:r>
        </w:del>
        <w:del w:id="656" w:author="Nokia/NSB" w:date="2020-11-16T15:08:00Z">
          <w:r w:rsidRPr="001A37D1" w:rsidDel="00E72650">
            <w:delText>z</w:delText>
          </w:r>
        </w:del>
        <w:del w:id="657" w:author="Nokia/NSB" w:date="2020-11-17T00:23:00Z">
          <w:r w:rsidRPr="001A37D1" w:rsidDel="008A28D7">
            <w:delText>, where they can be derived one from the other by simple subtraction</w:delText>
          </w:r>
        </w:del>
      </w:ins>
    </w:p>
    <w:p w14:paraId="76AAD746" w14:textId="77777777" w:rsidR="00DE353F" w:rsidDel="008A28D7" w:rsidRDefault="00DE353F" w:rsidP="00DE353F">
      <w:pPr>
        <w:rPr>
          <w:ins w:id="658" w:author="Akimoto Yosuke" w:date="2020-11-14T15:42:00Z"/>
          <w:del w:id="659" w:author="Nokia/NSB" w:date="2020-11-17T00:23:00Z"/>
        </w:rPr>
      </w:pPr>
    </w:p>
    <w:p w14:paraId="1311A167" w14:textId="77777777" w:rsidR="00DE353F" w:rsidRDefault="00DE353F" w:rsidP="00DE353F">
      <w:pPr>
        <w:jc w:val="both"/>
        <w:rPr>
          <w:ins w:id="660" w:author="Nokia/NSB" w:date="2020-11-17T00:23:00Z"/>
        </w:rPr>
      </w:pPr>
      <w:ins w:id="661" w:author="Akimoto Yosuke" w:date="2020-11-15T13:34:00Z">
        <w:r>
          <w:rPr>
            <w:lang w:eastAsia="zh-CN"/>
          </w:rPr>
          <w:t>A representative value is derived by taking the mean value (in dB domain) from companies’ evaluation results. The highest and the lowest</w:t>
        </w:r>
      </w:ins>
      <w:ins w:id="662" w:author="Akimoto Yosuke" w:date="2020-11-16T13:20:00Z">
        <w:r>
          <w:rPr>
            <w:lang w:eastAsia="zh-CN"/>
          </w:rPr>
          <w:t xml:space="preserve"> values, which </w:t>
        </w:r>
      </w:ins>
      <w:ins w:id="663" w:author="Akimoto Yosuke" w:date="2020-11-16T13:21:00Z">
        <w:r>
          <w:rPr>
            <w:lang w:eastAsia="zh-CN"/>
          </w:rPr>
          <w:t xml:space="preserve">are </w:t>
        </w:r>
      </w:ins>
      <w:ins w:id="664" w:author="Akimoto Yosuke" w:date="2020-11-16T13:20:00Z">
        <w:r>
          <w:rPr>
            <w:lang w:eastAsia="zh-CN"/>
          </w:rPr>
          <w:t>refer</w:t>
        </w:r>
      </w:ins>
      <w:ins w:id="665" w:author="Akimoto Yosuke" w:date="2020-11-16T13:21:00Z">
        <w:r>
          <w:rPr>
            <w:lang w:eastAsia="zh-CN"/>
          </w:rPr>
          <w:t>red</w:t>
        </w:r>
      </w:ins>
      <w:ins w:id="666" w:author="Akimoto Yosuke" w:date="2020-11-16T13:20:00Z">
        <w:r>
          <w:rPr>
            <w:lang w:eastAsia="zh-CN"/>
          </w:rPr>
          <w:t xml:space="preserve"> </w:t>
        </w:r>
      </w:ins>
      <w:ins w:id="667" w:author="Nokia/NSB" w:date="2020-11-16T15:10:00Z">
        <w:r>
          <w:rPr>
            <w:lang w:eastAsia="zh-CN"/>
          </w:rPr>
          <w:t xml:space="preserve">to </w:t>
        </w:r>
      </w:ins>
      <w:ins w:id="668" w:author="Akimoto Yosuke" w:date="2020-11-16T13:21:00Z">
        <w:r>
          <w:rPr>
            <w:lang w:eastAsia="zh-CN"/>
          </w:rPr>
          <w:t>as</w:t>
        </w:r>
      </w:ins>
      <w:ins w:id="669" w:author="Akimoto Yosuke" w:date="2020-11-16T13:20:00Z">
        <w:r>
          <w:rPr>
            <w:lang w:eastAsia="zh-CN"/>
          </w:rPr>
          <w:t xml:space="preserve"> outlier,</w:t>
        </w:r>
      </w:ins>
      <w:ins w:id="670" w:author="Akimoto Yosuke" w:date="2020-11-15T13:34:00Z">
        <w:r>
          <w:rPr>
            <w:lang w:eastAsia="zh-CN"/>
          </w:rPr>
          <w:t xml:space="preserve"> </w:t>
        </w:r>
      </w:ins>
      <w:ins w:id="671" w:author="Akimoto Yosuke" w:date="2020-11-16T13:19:00Z">
        <w:r>
          <w:rPr>
            <w:lang w:eastAsia="zh-CN"/>
          </w:rPr>
          <w:t xml:space="preserve">are </w:t>
        </w:r>
      </w:ins>
      <w:ins w:id="672" w:author="Akimoto Yosuke" w:date="2020-11-15T13:34:00Z">
        <w:r>
          <w:rPr>
            <w:lang w:eastAsia="zh-CN"/>
          </w:rPr>
          <w:t xml:space="preserve">excluded when the number of samples is more than 3. </w:t>
        </w:r>
      </w:ins>
    </w:p>
    <w:p w14:paraId="2669A165" w14:textId="77777777" w:rsidR="00DE353F" w:rsidRPr="00987E32" w:rsidRDefault="00DE353F">
      <w:pPr>
        <w:pStyle w:val="3GPPAgreements"/>
        <w:numPr>
          <w:ilvl w:val="0"/>
          <w:numId w:val="0"/>
        </w:numPr>
        <w:spacing w:line="257" w:lineRule="auto"/>
        <w:rPr>
          <w:ins w:id="673" w:author="Nokia/NSB" w:date="2020-11-17T00:25:00Z"/>
          <w:sz w:val="20"/>
        </w:rPr>
        <w:pPrChange w:id="674" w:author="Akimoto Yosuke" w:date="2020-11-20T07:06:00Z">
          <w:pPr>
            <w:pStyle w:val="3GPPAgreements"/>
            <w:numPr>
              <w:ilvl w:val="1"/>
              <w:numId w:val="48"/>
            </w:numPr>
            <w:spacing w:line="256" w:lineRule="auto"/>
            <w:ind w:left="567" w:hanging="283"/>
          </w:pPr>
        </w:pPrChange>
      </w:pPr>
      <w:ins w:id="675" w:author="Nokia/NSB" w:date="2020-11-17T00:25:00Z">
        <w:r w:rsidRPr="00987E32">
          <w:rPr>
            <w:sz w:val="20"/>
          </w:rPr>
          <w:lastRenderedPageBreak/>
          <w:t xml:space="preserve">The </w:t>
        </w:r>
      </w:ins>
      <w:ins w:id="676" w:author="Nokia/NSB" w:date="2020-11-17T00:28:00Z">
        <w:r w:rsidRPr="00987E32">
          <w:rPr>
            <w:sz w:val="20"/>
          </w:rPr>
          <w:t>number</w:t>
        </w:r>
      </w:ins>
      <w:ins w:id="677" w:author="Nokia/NSB" w:date="2020-11-17T00:25:00Z">
        <w:r w:rsidRPr="00987E32">
          <w:rPr>
            <w:sz w:val="20"/>
          </w:rPr>
          <w:t xml:space="preserve"> of available </w:t>
        </w:r>
      </w:ins>
      <w:ins w:id="678" w:author="Nokia/NSB" w:date="2020-11-17T00:27:00Z">
        <w:r>
          <w:rPr>
            <w:sz w:val="20"/>
          </w:rPr>
          <w:t>samples</w:t>
        </w:r>
      </w:ins>
      <w:ins w:id="679" w:author="Nokia/NSB" w:date="2020-11-17T00:25:00Z">
        <w:r w:rsidRPr="00987E32">
          <w:rPr>
            <w:sz w:val="20"/>
          </w:rPr>
          <w:t xml:space="preserve"> for DL channels in FR1 4GHz scenario </w:t>
        </w:r>
      </w:ins>
      <w:ins w:id="680" w:author="Nokia/NSB" w:date="2020-11-17T00:26:00Z">
        <w:r>
          <w:rPr>
            <w:sz w:val="20"/>
          </w:rPr>
          <w:t>is</w:t>
        </w:r>
      </w:ins>
      <w:ins w:id="681" w:author="Nokia/NSB" w:date="2020-11-17T00:25:00Z">
        <w:r w:rsidRPr="00987E32">
          <w:rPr>
            <w:sz w:val="20"/>
          </w:rPr>
          <w:t xml:space="preserve"> given by the total number of available results for</w:t>
        </w:r>
      </w:ins>
      <w:ins w:id="682" w:author="Nokia/NSB" w:date="2020-11-17T00:28:00Z">
        <w:r>
          <w:rPr>
            <w:sz w:val="20"/>
          </w:rPr>
          <w:t xml:space="preserve"> transmit power of both </w:t>
        </w:r>
      </w:ins>
      <w:ins w:id="683" w:author="Nokia/NSB" w:date="2020-11-17T00:25:00Z">
        <w:r w:rsidRPr="00987E32">
          <w:rPr>
            <w:sz w:val="20"/>
          </w:rPr>
          <w:t>33 dBm/MHz and 24 dBm/MHz</w:t>
        </w:r>
      </w:ins>
      <w:ins w:id="684" w:author="Nokia/NSB" w:date="2020-11-17T00:27:00Z">
        <w:r>
          <w:rPr>
            <w:sz w:val="20"/>
          </w:rPr>
          <w:t>, when applicable</w:t>
        </w:r>
      </w:ins>
      <w:ins w:id="685" w:author="Nokia/NSB" w:date="2020-11-17T00:25:00Z">
        <w:r w:rsidRPr="00987E32">
          <w:rPr>
            <w:sz w:val="20"/>
          </w:rPr>
          <w:t>, derived one from the other by simple subtraction.</w:t>
        </w:r>
      </w:ins>
      <w:ins w:id="686" w:author="Nokia/NSB" w:date="2020-11-17T00:27:00Z">
        <w:r>
          <w:rPr>
            <w:sz w:val="20"/>
          </w:rPr>
          <w:t xml:space="preserve"> Representative values are calculated for both </w:t>
        </w:r>
        <w:r w:rsidRPr="00987E32">
          <w:rPr>
            <w:sz w:val="20"/>
          </w:rPr>
          <w:t>33 dBm/MHz and 24 dBm/MHz</w:t>
        </w:r>
      </w:ins>
      <w:ins w:id="687" w:author="Nokia/NSB" w:date="2020-11-17T00:28:00Z">
        <w:r>
          <w:rPr>
            <w:sz w:val="20"/>
          </w:rPr>
          <w:t>.</w:t>
        </w:r>
      </w:ins>
    </w:p>
    <w:p w14:paraId="3D616347" w14:textId="77777777" w:rsidR="00DE353F" w:rsidRDefault="00DE353F">
      <w:pPr>
        <w:jc w:val="both"/>
        <w:rPr>
          <w:ins w:id="688" w:author="Nokia/NSB" w:date="2020-11-17T00:33:00Z"/>
        </w:rPr>
        <w:pPrChange w:id="689" w:author="Akimoto Yosuke" w:date="2020-11-20T07:06:00Z">
          <w:pPr/>
        </w:pPrChange>
      </w:pPr>
      <w:ins w:id="690" w:author="Nokia/NSB" w:date="2020-11-17T00:26:00Z">
        <w:r w:rsidRPr="00987E32">
          <w:t xml:space="preserve">The </w:t>
        </w:r>
      </w:ins>
      <w:ins w:id="691" w:author="Nokia/NSB" w:date="2020-11-17T00:28:00Z">
        <w:r w:rsidRPr="00987E32">
          <w:t>number</w:t>
        </w:r>
      </w:ins>
      <w:ins w:id="692" w:author="Nokia/NSB" w:date="2020-11-17T00:26:00Z">
        <w:r w:rsidRPr="00987E32">
          <w:t xml:space="preserve"> of available </w:t>
        </w:r>
      </w:ins>
      <w:ins w:id="693" w:author="Nokia/NSB" w:date="2020-11-17T00:27:00Z">
        <w:r>
          <w:t>samples</w:t>
        </w:r>
      </w:ins>
      <w:ins w:id="694" w:author="Nokia/NSB" w:date="2020-11-17T00:26:00Z">
        <w:r w:rsidRPr="00987E32">
          <w:t xml:space="preserve"> for UL channels in FR2 </w:t>
        </w:r>
        <w:r>
          <w:t>is</w:t>
        </w:r>
        <w:r w:rsidRPr="00987E32">
          <w:t xml:space="preserve"> given by the total number of available results for </w:t>
        </w:r>
      </w:ins>
      <w:ins w:id="695" w:author="Nokia/NSB" w:date="2020-11-17T00:29:00Z">
        <w:r w:rsidRPr="00283308">
          <w:t xml:space="preserve">maximum </w:t>
        </w:r>
        <w:r w:rsidRPr="001A37D1">
          <w:t xml:space="preserve">transmit power of </w:t>
        </w:r>
        <w:r>
          <w:t xml:space="preserve">both </w:t>
        </w:r>
      </w:ins>
      <w:ins w:id="696" w:author="Nokia/NSB" w:date="2020-11-17T00:26:00Z">
        <w:r w:rsidRPr="00987E32">
          <w:t>23 dBm and 12 dBm</w:t>
        </w:r>
      </w:ins>
      <w:ins w:id="697" w:author="Nokia/NSB" w:date="2020-11-17T00:27:00Z">
        <w:r>
          <w:t>, when applicable,</w:t>
        </w:r>
      </w:ins>
      <w:ins w:id="698" w:author="Nokia/NSB" w:date="2020-11-17T00:26:00Z">
        <w:r w:rsidRPr="00987E32">
          <w:t xml:space="preserve"> given that they can be derived one from the other by simple subtraction</w:t>
        </w:r>
      </w:ins>
      <w:ins w:id="699" w:author="Nokia/NSB" w:date="2020-11-17T00:27:00Z">
        <w:r>
          <w:t xml:space="preserve">. </w:t>
        </w:r>
      </w:ins>
      <w:ins w:id="700" w:author="Nokia/NSB" w:date="2020-11-17T00:28:00Z">
        <w:r>
          <w:t>Representative values are calculated only for 12 dB</w:t>
        </w:r>
        <w:r w:rsidRPr="00B644C1">
          <w:t>m</w:t>
        </w:r>
      </w:ins>
      <w:ins w:id="701" w:author="Nokia/NSB" w:date="2020-11-19T14:21:00Z">
        <w:r w:rsidRPr="00E40312">
          <w:rPr>
            <w:bCs/>
            <w:rPrChange w:id="702" w:author="China Telecom" w:date="2020-11-20T19:13:00Z">
              <w:rPr>
                <w:bCs/>
                <w:color w:val="FF0000"/>
                <w:u w:val="single"/>
              </w:rPr>
            </w:rPrChange>
          </w:rPr>
          <w:t>, according to the assumption of commercial power class 3 UEs and a total maximum of 11 dBi antenna array gain</w:t>
        </w:r>
      </w:ins>
      <w:ins w:id="703" w:author="Nokia/NSB" w:date="2020-11-17T00:29:00Z">
        <w:r w:rsidRPr="00B644C1">
          <w:t>.</w:t>
        </w:r>
      </w:ins>
    </w:p>
    <w:p w14:paraId="5C2A6E7D" w14:textId="77777777" w:rsidR="00DE353F" w:rsidRDefault="00DE353F" w:rsidP="00DE353F">
      <w:pPr>
        <w:jc w:val="both"/>
        <w:rPr>
          <w:ins w:id="704" w:author="Nokia/NSB" w:date="2020-11-17T00:29:00Z"/>
        </w:rPr>
      </w:pPr>
      <w:ins w:id="705" w:author="Nokia/NSB" w:date="2020-11-17T00:33:00Z">
        <w:r>
          <w:t>No other aggregation/catego</w:t>
        </w:r>
      </w:ins>
      <w:ins w:id="706" w:author="Nokia/NSB" w:date="2020-11-17T00:34:00Z">
        <w:r>
          <w:t>rization</w:t>
        </w:r>
      </w:ins>
      <w:ins w:id="707" w:author="Nokia/NSB" w:date="2020-11-17T00:33:00Z">
        <w:r>
          <w:t xml:space="preserve"> based on simulation parameters is introduced for deriving representative values.</w:t>
        </w:r>
      </w:ins>
    </w:p>
    <w:p w14:paraId="62DD8720" w14:textId="77777777" w:rsidR="00DE353F" w:rsidRDefault="00DE353F" w:rsidP="00DE353F">
      <w:pPr>
        <w:jc w:val="both"/>
        <w:rPr>
          <w:ins w:id="708" w:author="Nokia/NSB" w:date="2020-11-16T16:18:00Z"/>
          <w:lang w:eastAsia="zh-CN"/>
        </w:rPr>
      </w:pPr>
      <w:ins w:id="709" w:author="Nokia/NSB" w:date="2020-11-16T16:18:00Z">
        <w:r>
          <w:rPr>
            <w:lang w:eastAsia="zh-CN"/>
          </w:rPr>
          <w:t>For FR1, if the number of samples used to compute a representative value is less than 4 for each scenario, this representative value is not used for bottleneck identification. In this case, observations may still be drawn.</w:t>
        </w:r>
      </w:ins>
      <w:ins w:id="710" w:author="Akimoto Yosuke" w:date="2020-11-15T13:34:00Z">
        <w:del w:id="711" w:author="Nokia/NSB" w:date="2020-11-16T15:55:00Z">
          <w:r w:rsidDel="00DF18AE">
            <w:rPr>
              <w:lang w:eastAsia="zh-CN"/>
            </w:rPr>
            <w:delText>I</w:delText>
          </w:r>
        </w:del>
        <w:del w:id="712" w:author="Nokia/NSB" w:date="2020-11-16T16:18:00Z">
          <w:r w:rsidDel="001E4D93">
            <w:rPr>
              <w:lang w:eastAsia="zh-CN"/>
            </w:rPr>
            <w:delText>f the number of samples used to compute a representative value is less than 4 for each scenario, this representative value is not used for bottleneck identification. In this case, observations may still be drawn.</w:delText>
          </w:r>
        </w:del>
      </w:ins>
    </w:p>
    <w:p w14:paraId="6795CF08" w14:textId="77777777" w:rsidR="00DE353F" w:rsidRDefault="00DE353F" w:rsidP="00DE353F">
      <w:pPr>
        <w:jc w:val="both"/>
        <w:rPr>
          <w:ins w:id="713" w:author="Nokia/NSB" w:date="2020-11-16T17:59:00Z"/>
          <w:lang w:eastAsia="zh-CN"/>
        </w:rPr>
      </w:pPr>
      <w:ins w:id="714" w:author="Nokia/NSB" w:date="2020-11-16T16:18:00Z">
        <w:r>
          <w:rPr>
            <w:lang w:eastAsia="zh-CN"/>
          </w:rPr>
          <w:t>For FR2,</w:t>
        </w:r>
      </w:ins>
      <w:ins w:id="715" w:author="Nokia/NSB" w:date="2020-11-16T16:37:00Z">
        <w:r>
          <w:rPr>
            <w:lang w:eastAsia="zh-CN"/>
          </w:rPr>
          <w:t xml:space="preserve"> representative values are used for bottleneck identification regardless of the number of samples</w:t>
        </w:r>
      </w:ins>
      <w:ins w:id="716" w:author="Nokia/NSB" w:date="2020-11-16T16:38:00Z">
        <w:r>
          <w:rPr>
            <w:lang w:eastAsia="zh-CN"/>
          </w:rPr>
          <w:t xml:space="preserve"> used to calculate them</w:t>
        </w:r>
      </w:ins>
      <w:ins w:id="717" w:author="Nokia/NSB" w:date="2020-11-16T16:37:00Z">
        <w:r>
          <w:rPr>
            <w:lang w:eastAsia="zh-CN"/>
          </w:rPr>
          <w:t xml:space="preserve">. </w:t>
        </w:r>
      </w:ins>
      <w:ins w:id="718" w:author="Nokia/NSB" w:date="2020-11-16T17:57:00Z">
        <w:r>
          <w:rPr>
            <w:lang w:eastAsia="zh-CN"/>
          </w:rPr>
          <w:t xml:space="preserve">Study </w:t>
        </w:r>
      </w:ins>
      <w:ins w:id="719" w:author="Nokia/NSB" w:date="2020-11-16T17:58:00Z">
        <w:r>
          <w:rPr>
            <w:lang w:eastAsia="zh-CN"/>
          </w:rPr>
          <w:t xml:space="preserve">of </w:t>
        </w:r>
      </w:ins>
      <w:ins w:id="720" w:author="Nokia/NSB" w:date="2020-11-16T17:57:00Z">
        <w:r>
          <w:rPr>
            <w:lang w:eastAsia="zh-CN"/>
          </w:rPr>
          <w:t>c</w:t>
        </w:r>
      </w:ins>
      <w:ins w:id="721" w:author="Nokia/NSB" w:date="2020-11-16T16:38:00Z">
        <w:r>
          <w:rPr>
            <w:lang w:eastAsia="zh-CN"/>
          </w:rPr>
          <w:t xml:space="preserve">hannels, scenarios and frame </w:t>
        </w:r>
      </w:ins>
      <w:ins w:id="722" w:author="Nokia/NSB" w:date="2020-11-16T16:39:00Z">
        <w:r>
          <w:rPr>
            <w:lang w:eastAsia="zh-CN"/>
          </w:rPr>
          <w:t>structures</w:t>
        </w:r>
      </w:ins>
      <w:ins w:id="723" w:author="Nokia/NSB" w:date="2020-11-16T16:38:00Z">
        <w:r>
          <w:rPr>
            <w:lang w:eastAsia="zh-CN"/>
          </w:rPr>
          <w:t xml:space="preserve"> </w:t>
        </w:r>
      </w:ins>
      <w:ins w:id="724" w:author="Nokia/NSB" w:date="2020-11-16T17:58:00Z">
        <w:r>
          <w:rPr>
            <w:lang w:eastAsia="zh-CN"/>
          </w:rPr>
          <w:t>follow a prioritization depending on the number of available samples</w:t>
        </w:r>
      </w:ins>
      <w:ins w:id="725" w:author="Nokia/NSB" w:date="2020-11-16T17:59:00Z">
        <w:r>
          <w:rPr>
            <w:lang w:eastAsia="zh-CN"/>
          </w:rPr>
          <w:t>:</w:t>
        </w:r>
      </w:ins>
    </w:p>
    <w:p w14:paraId="79346222" w14:textId="77777777" w:rsidR="00DE353F" w:rsidRDefault="00DE353F" w:rsidP="00DE353F">
      <w:pPr>
        <w:pStyle w:val="ad"/>
        <w:numPr>
          <w:ilvl w:val="0"/>
          <w:numId w:val="38"/>
        </w:numPr>
        <w:ind w:firstLineChars="0"/>
        <w:jc w:val="both"/>
        <w:rPr>
          <w:ins w:id="726" w:author="Nokia/NSB" w:date="2020-11-16T17:59:00Z"/>
          <w:lang w:eastAsia="zh-CN"/>
        </w:rPr>
      </w:pPr>
      <w:ins w:id="727" w:author="Nokia/NSB" w:date="2020-11-16T17:59:00Z">
        <w:r>
          <w:rPr>
            <w:lang w:eastAsia="zh-CN"/>
          </w:rPr>
          <w:t>1</w:t>
        </w:r>
        <w:r w:rsidRPr="00283308">
          <w:rPr>
            <w:vertAlign w:val="superscript"/>
            <w:lang w:eastAsia="zh-CN"/>
          </w:rPr>
          <w:t>st</w:t>
        </w:r>
        <w:r>
          <w:rPr>
            <w:lang w:eastAsia="zh-CN"/>
          </w:rPr>
          <w:t xml:space="preserve"> priority c</w:t>
        </w:r>
      </w:ins>
      <w:ins w:id="728" w:author="Nokia/NSB" w:date="2020-11-16T17:58:00Z">
        <w:r>
          <w:rPr>
            <w:lang w:eastAsia="zh-CN"/>
          </w:rPr>
          <w:t xml:space="preserve">hannels, scenarios and frame structures </w:t>
        </w:r>
      </w:ins>
      <w:ins w:id="729" w:author="Nokia/NSB" w:date="2020-11-16T17:59:00Z">
        <w:r>
          <w:rPr>
            <w:lang w:eastAsia="zh-CN"/>
          </w:rPr>
          <w:t xml:space="preserve">have </w:t>
        </w:r>
      </w:ins>
      <w:ins w:id="730" w:author="Nokia/NSB" w:date="2020-11-16T16:38:00Z">
        <w:r>
          <w:rPr>
            <w:lang w:eastAsia="zh-CN"/>
          </w:rPr>
          <w:t xml:space="preserve">more than </w:t>
        </w:r>
      </w:ins>
      <w:ins w:id="731" w:author="Nokia/NSB" w:date="2020-11-16T18:00:00Z">
        <w:r>
          <w:rPr>
            <w:lang w:eastAsia="zh-CN"/>
          </w:rPr>
          <w:t xml:space="preserve">2 </w:t>
        </w:r>
      </w:ins>
      <w:ins w:id="732" w:author="Nokia/NSB" w:date="2020-11-16T17:59:00Z">
        <w:r>
          <w:rPr>
            <w:lang w:eastAsia="zh-CN"/>
          </w:rPr>
          <w:t>available</w:t>
        </w:r>
      </w:ins>
      <w:ins w:id="733" w:author="Nokia/NSB" w:date="2020-11-16T16:38:00Z">
        <w:r>
          <w:rPr>
            <w:lang w:eastAsia="zh-CN"/>
          </w:rPr>
          <w:t xml:space="preserve"> </w:t>
        </w:r>
      </w:ins>
      <w:ins w:id="734" w:author="Nokia/NSB" w:date="2020-11-16T16:39:00Z">
        <w:r>
          <w:rPr>
            <w:lang w:eastAsia="zh-CN"/>
          </w:rPr>
          <w:t>samples</w:t>
        </w:r>
      </w:ins>
      <w:ins w:id="735" w:author="Nokia/NSB" w:date="2020-11-16T18:00:00Z">
        <w:r>
          <w:rPr>
            <w:lang w:eastAsia="zh-CN"/>
          </w:rPr>
          <w:t>.</w:t>
        </w:r>
      </w:ins>
    </w:p>
    <w:p w14:paraId="69A5B8B2" w14:textId="77777777" w:rsidR="00DE353F" w:rsidDel="008A28D7" w:rsidRDefault="00DE353F" w:rsidP="00DE353F">
      <w:pPr>
        <w:pStyle w:val="ad"/>
        <w:numPr>
          <w:ilvl w:val="0"/>
          <w:numId w:val="38"/>
        </w:numPr>
        <w:ind w:firstLineChars="0"/>
        <w:jc w:val="both"/>
        <w:rPr>
          <w:ins w:id="736" w:author="Akimoto Yosuke" w:date="2020-11-15T13:34:00Z"/>
          <w:del w:id="737" w:author="Nokia/NSB" w:date="2020-11-17T00:30:00Z"/>
          <w:lang w:eastAsia="zh-CN"/>
        </w:rPr>
      </w:pPr>
      <w:ins w:id="738" w:author="Nokia/NSB" w:date="2020-11-16T17:59:00Z">
        <w:r>
          <w:rPr>
            <w:lang w:eastAsia="zh-CN"/>
          </w:rPr>
          <w:t>2</w:t>
        </w:r>
        <w:r w:rsidRPr="002D3D11">
          <w:rPr>
            <w:vertAlign w:val="superscript"/>
            <w:lang w:eastAsia="zh-CN"/>
          </w:rPr>
          <w:t>nd</w:t>
        </w:r>
      </w:ins>
      <w:ins w:id="739" w:author="Nokia/NSB" w:date="2020-11-16T18:00:00Z">
        <w:r>
          <w:rPr>
            <w:lang w:eastAsia="zh-CN"/>
          </w:rPr>
          <w:t xml:space="preserve"> p</w:t>
        </w:r>
      </w:ins>
      <w:ins w:id="740" w:author="Nokia/NSB" w:date="2020-11-16T17:59:00Z">
        <w:r>
          <w:rPr>
            <w:lang w:eastAsia="zh-CN"/>
          </w:rPr>
          <w:t>riority channels, scenarios and frame structures have less than 3 available samples</w:t>
        </w:r>
      </w:ins>
      <w:ins w:id="741" w:author="Nokia/NSB" w:date="2020-11-16T18:00:00Z">
        <w:r>
          <w:rPr>
            <w:lang w:eastAsia="zh-CN"/>
          </w:rPr>
          <w:t>.</w:t>
        </w:r>
      </w:ins>
    </w:p>
    <w:p w14:paraId="15AB78BB" w14:textId="77777777" w:rsidR="00DE353F" w:rsidRDefault="00DE353F" w:rsidP="00DE353F">
      <w:pPr>
        <w:pStyle w:val="ad"/>
        <w:numPr>
          <w:ilvl w:val="0"/>
          <w:numId w:val="38"/>
        </w:numPr>
        <w:ind w:firstLineChars="0"/>
        <w:jc w:val="both"/>
        <w:rPr>
          <w:ins w:id="742" w:author="Nokia/NSB" w:date="2020-11-17T00:23:00Z"/>
        </w:rPr>
      </w:pPr>
    </w:p>
    <w:p w14:paraId="6E435F45" w14:textId="77777777" w:rsidR="00DE353F" w:rsidRDefault="00DE353F" w:rsidP="00DE353F">
      <w:pPr>
        <w:jc w:val="both"/>
        <w:rPr>
          <w:ins w:id="743" w:author="Akimoto Yosuke" w:date="2020-11-14T14:33:00Z"/>
        </w:rPr>
      </w:pPr>
      <w:ins w:id="744" w:author="Akimoto Yosuke" w:date="2020-11-14T14:35:00Z">
        <w:r>
          <w:rPr>
            <w:rFonts w:hint="eastAsia"/>
          </w:rPr>
          <w:t>In order to address the misalignment issue of the companies</w:t>
        </w:r>
      </w:ins>
      <w:ins w:id="745" w:author="Akimoto Yosuke" w:date="2020-11-14T14:36:00Z">
        <w:r>
          <w:t>’</w:t>
        </w:r>
      </w:ins>
      <w:ins w:id="746" w:author="Akimoto Yosuke" w:date="2020-11-14T14:35:00Z">
        <w:r>
          <w:rPr>
            <w:rFonts w:hint="eastAsia"/>
          </w:rPr>
          <w:t xml:space="preserve"> evaluation results due to no categorization and/or different simulation assumptions, </w:t>
        </w:r>
      </w:ins>
      <w:ins w:id="747" w:author="Akimoto Yosuke" w:date="2020-11-14T14:36:00Z">
        <w:r>
          <w:t>n</w:t>
        </w:r>
      </w:ins>
      <w:ins w:id="748" w:author="Akimoto Yosuke" w:date="2020-11-14T14:35:00Z">
        <w:r>
          <w:t xml:space="preserve">umber of samples and standard deviation </w:t>
        </w:r>
      </w:ins>
      <w:ins w:id="749" w:author="Akimoto Yosuke" w:date="2020-11-15T13:33:00Z">
        <w:r>
          <w:t>are displayed</w:t>
        </w:r>
      </w:ins>
      <w:ins w:id="750" w:author="Akimoto Yosuke" w:date="2020-11-14T14:35:00Z">
        <w:r>
          <w:t xml:space="preserve"> together with a representative value</w:t>
        </w:r>
      </w:ins>
      <w:ins w:id="751" w:author="Akimoto Yosuke" w:date="2020-11-14T14:37:00Z">
        <w:r>
          <w:t>. In addition</w:t>
        </w:r>
      </w:ins>
      <w:ins w:id="752" w:author="Akimoto Yosuke" w:date="2020-11-15T13:32:00Z">
        <w:r>
          <w:t>,</w:t>
        </w:r>
      </w:ins>
      <w:ins w:id="753" w:author="Akimoto Yosuke" w:date="2020-11-14T14:35:00Z">
        <w:r>
          <w:t xml:space="preserve"> description</w:t>
        </w:r>
      </w:ins>
      <w:ins w:id="754" w:author="Akimoto Yosuke" w:date="2020-11-15T13:33:00Z">
        <w:r>
          <w:t>s</w:t>
        </w:r>
      </w:ins>
      <w:ins w:id="755" w:author="Akimoto Yosuke" w:date="2020-11-14T14:35:00Z">
        <w:r>
          <w:t xml:space="preserve"> on the potential fluctuation due to no categorization and/or different simulation assumptions </w:t>
        </w:r>
      </w:ins>
      <w:ins w:id="756" w:author="Akimoto Yosuke" w:date="2020-11-15T13:33:00Z">
        <w:r>
          <w:t>are</w:t>
        </w:r>
      </w:ins>
      <w:ins w:id="757" w:author="Akimoto Yosuke" w:date="2020-11-14T14:35:00Z">
        <w:r>
          <w:t xml:space="preserve"> added </w:t>
        </w:r>
      </w:ins>
      <w:ins w:id="758" w:author="Nokia/NSB" w:date="2020-11-16T15:56:00Z">
        <w:r>
          <w:t>to</w:t>
        </w:r>
      </w:ins>
      <w:ins w:id="759" w:author="Akimoto Yosuke" w:date="2020-11-14T14:35:00Z">
        <w:del w:id="760" w:author="Nokia/NSB" w:date="2020-11-16T15:56:00Z">
          <w:r w:rsidDel="00DF18AE">
            <w:delText>in</w:delText>
          </w:r>
        </w:del>
        <w:r>
          <w:t xml:space="preserve"> the observation</w:t>
        </w:r>
      </w:ins>
      <w:ins w:id="761" w:author="Akimoto Yosuke" w:date="2020-11-14T14:37:00Z">
        <w:r>
          <w:t xml:space="preserve">. </w:t>
        </w:r>
      </w:ins>
    </w:p>
    <w:p w14:paraId="29AAC2E5" w14:textId="77777777" w:rsidR="00DE353F" w:rsidRDefault="00DE353F" w:rsidP="00DE353F">
      <w:pPr>
        <w:jc w:val="both"/>
        <w:rPr>
          <w:ins w:id="762" w:author="Akimoto Yosuke" w:date="2020-11-14T14:26:00Z"/>
          <w:lang w:eastAsia="zh-CN"/>
        </w:rPr>
      </w:pPr>
      <w:ins w:id="763" w:author="Akimoto Yosuke" w:date="2020-11-14T14:23:00Z">
        <w:r>
          <w:rPr>
            <w:rFonts w:hint="eastAsia"/>
            <w:lang w:eastAsia="zh-CN"/>
          </w:rPr>
          <w:t>For FR1, representative values are computed for the following channels</w:t>
        </w:r>
        <w:del w:id="764" w:author="Nokia/NSB" w:date="2020-11-16T16:39:00Z">
          <w:r w:rsidDel="00A86B33">
            <w:rPr>
              <w:rFonts w:hint="eastAsia"/>
              <w:lang w:eastAsia="zh-CN"/>
            </w:rPr>
            <w:delText xml:space="preserve"> for FR1</w:delText>
          </w:r>
        </w:del>
        <w:r>
          <w:rPr>
            <w:rFonts w:hint="eastAsia"/>
            <w:lang w:eastAsia="zh-CN"/>
          </w:rPr>
          <w:t>, and they are used to draw observation and to identify bottlenecks if the number of samples for each scenario is more than 3</w:t>
        </w:r>
      </w:ins>
      <w:ins w:id="765" w:author="Akimoto Yosuke" w:date="2020-11-14T14:27:00Z">
        <w:r>
          <w:rPr>
            <w:lang w:eastAsia="zh-CN"/>
          </w:rPr>
          <w:t>.</w:t>
        </w:r>
      </w:ins>
    </w:p>
    <w:p w14:paraId="1703832A" w14:textId="77777777" w:rsidR="00DE353F" w:rsidRPr="002D3D11" w:rsidRDefault="00DE353F" w:rsidP="00DE353F">
      <w:pPr>
        <w:pStyle w:val="ad"/>
        <w:numPr>
          <w:ilvl w:val="0"/>
          <w:numId w:val="26"/>
        </w:numPr>
        <w:spacing w:after="0"/>
        <w:ind w:firstLineChars="0"/>
        <w:rPr>
          <w:ins w:id="766" w:author="Akimoto Yosuke" w:date="2020-11-14T15:42:00Z"/>
          <w:rFonts w:eastAsia="MS UI Gothic"/>
        </w:rPr>
      </w:pPr>
      <w:ins w:id="767" w:author="Akimoto Yosuke" w:date="2020-11-14T14:23:00Z">
        <w:r>
          <w:rPr>
            <w:rFonts w:hint="eastAsia"/>
            <w:lang w:eastAsia="zh-CN"/>
          </w:rPr>
          <w:t>PUSCH for eMBB (FDD, &amp; TDD with DDDSU and DDDSUDDSUU for 4GHz, DDDDDDDSUU for 2.6GHz)</w:t>
        </w:r>
      </w:ins>
    </w:p>
    <w:p w14:paraId="7CCBB008" w14:textId="77777777" w:rsidR="00DE353F" w:rsidRPr="002D3D11" w:rsidRDefault="00DE353F" w:rsidP="00DE353F">
      <w:pPr>
        <w:pStyle w:val="ad"/>
        <w:numPr>
          <w:ilvl w:val="0"/>
          <w:numId w:val="26"/>
        </w:numPr>
        <w:spacing w:after="0"/>
        <w:ind w:firstLineChars="0"/>
        <w:rPr>
          <w:ins w:id="768" w:author="Akimoto Yosuke" w:date="2020-11-14T15:43:00Z"/>
          <w:rFonts w:eastAsia="MS UI Gothic"/>
        </w:rPr>
      </w:pPr>
      <w:ins w:id="769" w:author="Akimoto Yosuke" w:date="2020-11-14T14:23:00Z">
        <w:r>
          <w:rPr>
            <w:rFonts w:hint="eastAsia"/>
            <w:lang w:eastAsia="zh-CN"/>
          </w:rPr>
          <w:t>PUSCH for VoIP (FDD, &amp; TDD with DDDSU and DDDSUDDSUU for 4GHz, DDDDDDDSUU for 2.6GHz)</w:t>
        </w:r>
      </w:ins>
    </w:p>
    <w:p w14:paraId="2D2D1194" w14:textId="77777777" w:rsidR="00DE353F" w:rsidRPr="002D3D11" w:rsidRDefault="00DE353F" w:rsidP="00DE353F">
      <w:pPr>
        <w:pStyle w:val="ad"/>
        <w:numPr>
          <w:ilvl w:val="0"/>
          <w:numId w:val="26"/>
        </w:numPr>
        <w:spacing w:after="0"/>
        <w:ind w:firstLineChars="0"/>
        <w:rPr>
          <w:ins w:id="770" w:author="Akimoto Yosuke" w:date="2020-11-14T15:43:00Z"/>
          <w:rFonts w:eastAsia="MS UI Gothic"/>
        </w:rPr>
      </w:pPr>
      <w:ins w:id="771" w:author="Akimoto Yosuke" w:date="2020-11-14T14:23:00Z">
        <w:r>
          <w:rPr>
            <w:rFonts w:hint="eastAsia"/>
            <w:lang w:eastAsia="zh-CN"/>
          </w:rPr>
          <w:t>PUCCH Format 1 with 2bits</w:t>
        </w:r>
      </w:ins>
    </w:p>
    <w:p w14:paraId="3508192F" w14:textId="77777777" w:rsidR="00DE353F" w:rsidRPr="002D3D11" w:rsidRDefault="00DE353F" w:rsidP="00DE353F">
      <w:pPr>
        <w:pStyle w:val="ad"/>
        <w:numPr>
          <w:ilvl w:val="0"/>
          <w:numId w:val="26"/>
        </w:numPr>
        <w:spacing w:after="0"/>
        <w:ind w:firstLineChars="0"/>
        <w:rPr>
          <w:ins w:id="772" w:author="Akimoto Yosuke" w:date="2020-11-14T15:43:00Z"/>
          <w:rFonts w:eastAsia="MS UI Gothic"/>
        </w:rPr>
      </w:pPr>
      <w:ins w:id="773" w:author="Akimoto Yosuke" w:date="2020-11-14T14:23:00Z">
        <w:r>
          <w:rPr>
            <w:rFonts w:hint="eastAsia"/>
            <w:lang w:eastAsia="zh-CN"/>
          </w:rPr>
          <w:t>PUCCH Format 3 with 11bits</w:t>
        </w:r>
      </w:ins>
    </w:p>
    <w:p w14:paraId="12BADF51" w14:textId="77777777" w:rsidR="00DE353F" w:rsidRPr="002D3D11" w:rsidRDefault="00DE353F" w:rsidP="00DE353F">
      <w:pPr>
        <w:pStyle w:val="ad"/>
        <w:numPr>
          <w:ilvl w:val="0"/>
          <w:numId w:val="26"/>
        </w:numPr>
        <w:spacing w:after="0"/>
        <w:ind w:firstLineChars="0"/>
        <w:rPr>
          <w:ins w:id="774" w:author="Akimoto Yosuke" w:date="2020-11-14T15:43:00Z"/>
          <w:rFonts w:eastAsia="MS UI Gothic"/>
        </w:rPr>
      </w:pPr>
      <w:ins w:id="775" w:author="Akimoto Yosuke" w:date="2020-11-14T14:23:00Z">
        <w:r>
          <w:rPr>
            <w:rFonts w:hint="eastAsia"/>
            <w:lang w:eastAsia="zh-CN"/>
          </w:rPr>
          <w:t>PUCCH Format 3 with 22bits</w:t>
        </w:r>
      </w:ins>
    </w:p>
    <w:p w14:paraId="2615E598" w14:textId="77777777" w:rsidR="00DE353F" w:rsidRPr="002D3D11" w:rsidRDefault="00DE353F" w:rsidP="00DE353F">
      <w:pPr>
        <w:pStyle w:val="ad"/>
        <w:numPr>
          <w:ilvl w:val="0"/>
          <w:numId w:val="26"/>
        </w:numPr>
        <w:spacing w:after="0"/>
        <w:ind w:firstLineChars="0"/>
        <w:rPr>
          <w:ins w:id="776" w:author="Akimoto Yosuke" w:date="2020-11-15T13:39:00Z"/>
          <w:rFonts w:eastAsia="MS UI Gothic"/>
        </w:rPr>
      </w:pPr>
      <w:ins w:id="777" w:author="Akimoto Yosuke" w:date="2020-11-14T14:23:00Z">
        <w:r>
          <w:rPr>
            <w:rFonts w:hint="eastAsia"/>
            <w:lang w:eastAsia="zh-CN"/>
          </w:rPr>
          <w:t>SSB</w:t>
        </w:r>
      </w:ins>
    </w:p>
    <w:p w14:paraId="3115B06B" w14:textId="77777777" w:rsidR="00DE353F" w:rsidRPr="002D3D11" w:rsidRDefault="00DE353F" w:rsidP="00DE353F">
      <w:pPr>
        <w:pStyle w:val="ad"/>
        <w:numPr>
          <w:ilvl w:val="0"/>
          <w:numId w:val="26"/>
        </w:numPr>
        <w:spacing w:after="0"/>
        <w:ind w:firstLineChars="0"/>
        <w:rPr>
          <w:ins w:id="778" w:author="Akimoto Yosuke" w:date="2020-11-14T15:43:00Z"/>
          <w:rFonts w:eastAsia="MS UI Gothic"/>
        </w:rPr>
      </w:pPr>
      <w:ins w:id="779" w:author="Akimoto Yosuke" w:date="2020-11-14T14:23:00Z">
        <w:r>
          <w:rPr>
            <w:rFonts w:hint="eastAsia"/>
            <w:lang w:eastAsia="zh-CN"/>
          </w:rPr>
          <w:t>PRACH format 0</w:t>
        </w:r>
      </w:ins>
    </w:p>
    <w:p w14:paraId="281DB531" w14:textId="77777777" w:rsidR="00DE353F" w:rsidRPr="002D3D11" w:rsidRDefault="00DE353F" w:rsidP="00DE353F">
      <w:pPr>
        <w:pStyle w:val="ad"/>
        <w:numPr>
          <w:ilvl w:val="0"/>
          <w:numId w:val="26"/>
        </w:numPr>
        <w:spacing w:after="0"/>
        <w:ind w:firstLineChars="0"/>
        <w:rPr>
          <w:ins w:id="780" w:author="Akimoto Yosuke" w:date="2020-11-14T15:43:00Z"/>
          <w:rFonts w:eastAsia="MS UI Gothic"/>
        </w:rPr>
      </w:pPr>
      <w:ins w:id="781" w:author="Akimoto Yosuke" w:date="2020-11-14T14:23:00Z">
        <w:r>
          <w:rPr>
            <w:rFonts w:hint="eastAsia"/>
            <w:lang w:eastAsia="zh-CN"/>
          </w:rPr>
          <w:t>PRACH format B4</w:t>
        </w:r>
      </w:ins>
    </w:p>
    <w:p w14:paraId="16BCD4BF" w14:textId="77777777" w:rsidR="00DE353F" w:rsidRPr="002D3D11" w:rsidRDefault="00DE353F" w:rsidP="00DE353F">
      <w:pPr>
        <w:pStyle w:val="ad"/>
        <w:numPr>
          <w:ilvl w:val="0"/>
          <w:numId w:val="26"/>
        </w:numPr>
        <w:spacing w:after="0"/>
        <w:ind w:firstLineChars="0"/>
        <w:rPr>
          <w:ins w:id="782" w:author="Akimoto Yosuke" w:date="2020-11-14T15:43:00Z"/>
          <w:rFonts w:eastAsia="MS UI Gothic"/>
        </w:rPr>
      </w:pPr>
      <w:ins w:id="783" w:author="Akimoto Yosuke" w:date="2020-11-14T14:23:00Z">
        <w:r>
          <w:rPr>
            <w:rFonts w:hint="eastAsia"/>
            <w:lang w:eastAsia="zh-CN"/>
          </w:rPr>
          <w:t>Broadcast PDCCH (PDCCH of Msg.2)</w:t>
        </w:r>
      </w:ins>
    </w:p>
    <w:p w14:paraId="653A62D9" w14:textId="77777777" w:rsidR="00DE353F" w:rsidRPr="002D3D11" w:rsidRDefault="00DE353F" w:rsidP="00DE353F">
      <w:pPr>
        <w:pStyle w:val="ad"/>
        <w:numPr>
          <w:ilvl w:val="0"/>
          <w:numId w:val="26"/>
        </w:numPr>
        <w:spacing w:after="0"/>
        <w:ind w:firstLineChars="0"/>
        <w:rPr>
          <w:ins w:id="784" w:author="Akimoto Yosuke" w:date="2020-11-14T15:43:00Z"/>
          <w:rFonts w:eastAsia="MS UI Gothic"/>
        </w:rPr>
      </w:pPr>
      <w:ins w:id="785" w:author="Akimoto Yosuke" w:date="2020-11-14T14:23:00Z">
        <w:r>
          <w:rPr>
            <w:rFonts w:hint="eastAsia"/>
            <w:lang w:eastAsia="zh-CN"/>
          </w:rPr>
          <w:t>PDSCH for Msg.2</w:t>
        </w:r>
      </w:ins>
    </w:p>
    <w:p w14:paraId="0BEF1945" w14:textId="77777777" w:rsidR="00DE353F" w:rsidRPr="002D3D11" w:rsidRDefault="00DE353F" w:rsidP="00DE353F">
      <w:pPr>
        <w:pStyle w:val="ad"/>
        <w:numPr>
          <w:ilvl w:val="0"/>
          <w:numId w:val="26"/>
        </w:numPr>
        <w:spacing w:after="0"/>
        <w:ind w:firstLineChars="0"/>
        <w:rPr>
          <w:ins w:id="786" w:author="Akimoto Yosuke" w:date="2020-11-14T15:43:00Z"/>
          <w:rFonts w:eastAsia="MS UI Gothic"/>
        </w:rPr>
      </w:pPr>
      <w:ins w:id="787" w:author="Akimoto Yosuke" w:date="2020-11-14T14:23:00Z">
        <w:r>
          <w:rPr>
            <w:rFonts w:hint="eastAsia"/>
            <w:lang w:eastAsia="zh-CN"/>
          </w:rPr>
          <w:t>PUSCH of Msg.3</w:t>
        </w:r>
      </w:ins>
    </w:p>
    <w:p w14:paraId="6EA917E6" w14:textId="77777777" w:rsidR="00DE353F" w:rsidRPr="002D3D11" w:rsidRDefault="00DE353F" w:rsidP="00DE353F">
      <w:pPr>
        <w:pStyle w:val="ad"/>
        <w:numPr>
          <w:ilvl w:val="0"/>
          <w:numId w:val="26"/>
        </w:numPr>
        <w:spacing w:after="0"/>
        <w:ind w:firstLineChars="0"/>
        <w:rPr>
          <w:ins w:id="788" w:author="Akimoto Yosuke" w:date="2020-11-14T15:43:00Z"/>
          <w:rFonts w:eastAsia="MS UI Gothic"/>
        </w:rPr>
      </w:pPr>
      <w:ins w:id="789" w:author="Akimoto Yosuke" w:date="2020-11-14T14:23:00Z">
        <w:r>
          <w:rPr>
            <w:rFonts w:hint="eastAsia"/>
            <w:lang w:eastAsia="zh-CN"/>
          </w:rPr>
          <w:t>PDSCH of Msg.4</w:t>
        </w:r>
      </w:ins>
    </w:p>
    <w:p w14:paraId="6806B65B" w14:textId="77777777" w:rsidR="00DE353F" w:rsidRPr="002D3D11" w:rsidRDefault="00DE353F" w:rsidP="00DE353F">
      <w:pPr>
        <w:pStyle w:val="ad"/>
        <w:numPr>
          <w:ilvl w:val="0"/>
          <w:numId w:val="26"/>
        </w:numPr>
        <w:spacing w:after="0"/>
        <w:ind w:firstLineChars="0"/>
        <w:rPr>
          <w:ins w:id="790" w:author="Akimoto Yosuke" w:date="2020-11-14T15:43:00Z"/>
          <w:rFonts w:eastAsia="MS UI Gothic"/>
        </w:rPr>
      </w:pPr>
      <w:ins w:id="791" w:author="Akimoto Yosuke" w:date="2020-11-14T14:23:00Z">
        <w:r>
          <w:rPr>
            <w:rFonts w:hint="eastAsia"/>
            <w:lang w:eastAsia="zh-CN"/>
          </w:rPr>
          <w:t>Unicast PDCCH</w:t>
        </w:r>
      </w:ins>
    </w:p>
    <w:p w14:paraId="648EBF29" w14:textId="77777777" w:rsidR="00DE353F" w:rsidRPr="002D3D11" w:rsidRDefault="00DE353F" w:rsidP="00DE353F">
      <w:pPr>
        <w:pStyle w:val="ad"/>
        <w:numPr>
          <w:ilvl w:val="0"/>
          <w:numId w:val="26"/>
        </w:numPr>
        <w:spacing w:after="0"/>
        <w:ind w:firstLineChars="0"/>
        <w:rPr>
          <w:ins w:id="792" w:author="Akimoto Yosuke" w:date="2020-11-14T15:43:00Z"/>
          <w:rFonts w:eastAsia="MS UI Gothic"/>
        </w:rPr>
      </w:pPr>
      <w:ins w:id="793" w:author="Akimoto Yosuke" w:date="2020-11-14T14:23:00Z">
        <w:r>
          <w:rPr>
            <w:rFonts w:hint="eastAsia"/>
            <w:lang w:eastAsia="zh-CN"/>
          </w:rPr>
          <w:t>PDSCH for eMBB (FDD, &amp; TDD with DDDSU and DDDSUDDSUU for 4GHz, DDDDDDDSUU for 2.6GHz)</w:t>
        </w:r>
      </w:ins>
    </w:p>
    <w:p w14:paraId="53487CA2" w14:textId="77777777" w:rsidR="00DE353F" w:rsidRPr="002D3D11" w:rsidRDefault="00DE353F" w:rsidP="00DE353F">
      <w:pPr>
        <w:pStyle w:val="ad"/>
        <w:numPr>
          <w:ilvl w:val="0"/>
          <w:numId w:val="26"/>
        </w:numPr>
        <w:spacing w:after="0"/>
        <w:ind w:firstLineChars="0"/>
        <w:rPr>
          <w:ins w:id="794" w:author="Akimoto Yosuke" w:date="2020-11-16T13:23:00Z"/>
          <w:rFonts w:eastAsia="MS UI Gothic"/>
        </w:rPr>
      </w:pPr>
      <w:ins w:id="795" w:author="Akimoto Yosuke" w:date="2020-11-14T14:23:00Z">
        <w:r>
          <w:rPr>
            <w:rFonts w:hint="eastAsia"/>
            <w:lang w:eastAsia="zh-CN"/>
          </w:rPr>
          <w:t>PUCCH with HARQ-ACK for Msg.4</w:t>
        </w:r>
      </w:ins>
    </w:p>
    <w:p w14:paraId="1EE22C8B" w14:textId="77777777" w:rsidR="00DE353F" w:rsidRPr="002D3D11" w:rsidRDefault="00DE353F" w:rsidP="00DE353F">
      <w:pPr>
        <w:pStyle w:val="ad"/>
        <w:numPr>
          <w:ilvl w:val="0"/>
          <w:numId w:val="26"/>
        </w:numPr>
        <w:spacing w:after="0"/>
        <w:ind w:firstLineChars="0"/>
        <w:rPr>
          <w:ins w:id="796" w:author="Akimoto Yosuke" w:date="2020-11-16T13:23:00Z"/>
          <w:rFonts w:eastAsia="MS UI Gothic"/>
        </w:rPr>
      </w:pPr>
      <w:ins w:id="797" w:author="Akimoto Yosuke" w:date="2020-11-16T13:23:00Z">
        <w:r>
          <w:rPr>
            <w:lang w:eastAsia="zh-CN"/>
          </w:rPr>
          <w:t>PUSCH with SIP invite</w:t>
        </w:r>
      </w:ins>
    </w:p>
    <w:p w14:paraId="65D3943B" w14:textId="77777777" w:rsidR="00DE353F" w:rsidRDefault="00DE353F" w:rsidP="00DE353F">
      <w:pPr>
        <w:pStyle w:val="ad"/>
        <w:numPr>
          <w:ilvl w:val="0"/>
          <w:numId w:val="26"/>
        </w:numPr>
        <w:spacing w:after="0"/>
        <w:ind w:firstLineChars="0"/>
        <w:rPr>
          <w:ins w:id="798" w:author="Akimoto Yosuke" w:date="2020-11-16T13:25:00Z"/>
          <w:rFonts w:eastAsia="MS UI Gothic"/>
        </w:rPr>
      </w:pPr>
      <w:ins w:id="799" w:author="Akimoto Yosuke" w:date="2020-11-16T13:25:00Z">
        <w:r>
          <w:rPr>
            <w:rFonts w:eastAsia="MS UI Gothic"/>
          </w:rPr>
          <w:t>PUSCH for CSI 11bit</w:t>
        </w:r>
      </w:ins>
    </w:p>
    <w:p w14:paraId="00EA7D12" w14:textId="77777777" w:rsidR="00DE353F" w:rsidRPr="002D3D11" w:rsidRDefault="00DE353F" w:rsidP="00DE353F">
      <w:pPr>
        <w:pStyle w:val="ad"/>
        <w:numPr>
          <w:ilvl w:val="0"/>
          <w:numId w:val="26"/>
        </w:numPr>
        <w:spacing w:after="0"/>
        <w:ind w:firstLineChars="0"/>
        <w:rPr>
          <w:ins w:id="800" w:author="Akimoto Yosuke" w:date="2020-11-14T14:23:00Z"/>
          <w:rFonts w:eastAsia="MS UI Gothic"/>
        </w:rPr>
      </w:pPr>
      <w:ins w:id="801" w:author="Akimoto Yosuke" w:date="2020-11-16T13:25:00Z">
        <w:r>
          <w:rPr>
            <w:rFonts w:eastAsia="MS UI Gothic"/>
          </w:rPr>
          <w:t>PUSCH for CSI 22bit</w:t>
        </w:r>
      </w:ins>
    </w:p>
    <w:p w14:paraId="3ECCC2A7" w14:textId="77777777" w:rsidR="00DE353F" w:rsidRDefault="00DE353F" w:rsidP="00DE353F">
      <w:pPr>
        <w:rPr>
          <w:ins w:id="802" w:author="Akimoto Yosuke" w:date="2020-11-14T14:28:00Z"/>
          <w:lang w:eastAsia="zh-CN"/>
        </w:rPr>
      </w:pPr>
    </w:p>
    <w:p w14:paraId="50545377" w14:textId="77777777" w:rsidR="00DE353F" w:rsidRDefault="00DE353F" w:rsidP="00DE353F">
      <w:pPr>
        <w:rPr>
          <w:ins w:id="803" w:author="Nokia/NSB" w:date="2020-11-16T16:40:00Z"/>
          <w:lang w:eastAsia="zh-CN"/>
        </w:rPr>
      </w:pPr>
      <w:ins w:id="804" w:author="Nokia/NSB" w:date="2020-11-16T16:39:00Z">
        <w:r>
          <w:rPr>
            <w:rFonts w:hint="eastAsia"/>
            <w:lang w:eastAsia="zh-CN"/>
          </w:rPr>
          <w:t>For FR</w:t>
        </w:r>
        <w:r>
          <w:rPr>
            <w:lang w:eastAsia="zh-CN"/>
          </w:rPr>
          <w:t>2</w:t>
        </w:r>
        <w:r>
          <w:rPr>
            <w:rFonts w:hint="eastAsia"/>
            <w:lang w:eastAsia="zh-CN"/>
          </w:rPr>
          <w:t>, representative values are computed for the following channels</w:t>
        </w:r>
      </w:ins>
      <w:ins w:id="805" w:author="Nokia/NSB" w:date="2020-11-16T17:50:00Z">
        <w:r>
          <w:rPr>
            <w:lang w:eastAsia="zh-CN"/>
          </w:rPr>
          <w:t>:</w:t>
        </w:r>
      </w:ins>
    </w:p>
    <w:p w14:paraId="4E12D685" w14:textId="77777777" w:rsidR="00DE353F" w:rsidRPr="00283308" w:rsidRDefault="00DE353F" w:rsidP="00DE353F">
      <w:pPr>
        <w:pStyle w:val="ad"/>
        <w:numPr>
          <w:ilvl w:val="0"/>
          <w:numId w:val="26"/>
        </w:numPr>
        <w:spacing w:after="0"/>
        <w:ind w:firstLineChars="0"/>
        <w:rPr>
          <w:ins w:id="806" w:author="Nokia/NSB" w:date="2020-11-16T16:40:00Z"/>
          <w:rFonts w:eastAsia="MS UI Gothic"/>
        </w:rPr>
      </w:pPr>
      <w:ins w:id="807" w:author="Nokia/NSB" w:date="2020-11-16T16:40:00Z">
        <w:r>
          <w:rPr>
            <w:rFonts w:hint="eastAsia"/>
            <w:lang w:eastAsia="zh-CN"/>
          </w:rPr>
          <w:t xml:space="preserve">PUSCH for eMBB (DDDSU and </w:t>
        </w:r>
        <w:r>
          <w:rPr>
            <w:lang w:eastAsia="zh-CN"/>
          </w:rPr>
          <w:t>DDSU)</w:t>
        </w:r>
      </w:ins>
    </w:p>
    <w:p w14:paraId="43BC816F" w14:textId="77777777" w:rsidR="00DE353F" w:rsidRPr="00283308" w:rsidRDefault="00DE353F" w:rsidP="00DE353F">
      <w:pPr>
        <w:pStyle w:val="ad"/>
        <w:numPr>
          <w:ilvl w:val="0"/>
          <w:numId w:val="26"/>
        </w:numPr>
        <w:spacing w:after="0"/>
        <w:ind w:firstLineChars="0"/>
        <w:rPr>
          <w:ins w:id="808" w:author="Nokia/NSB" w:date="2020-11-16T16:40:00Z"/>
          <w:rFonts w:eastAsia="MS UI Gothic"/>
        </w:rPr>
      </w:pPr>
      <w:ins w:id="809" w:author="Nokia/NSB" w:date="2020-11-16T16:40:00Z">
        <w:r>
          <w:rPr>
            <w:rFonts w:hint="eastAsia"/>
            <w:lang w:eastAsia="zh-CN"/>
          </w:rPr>
          <w:t xml:space="preserve">PUSCH for VoIP (DDDSU and </w:t>
        </w:r>
        <w:r>
          <w:rPr>
            <w:lang w:eastAsia="zh-CN"/>
          </w:rPr>
          <w:t>DDSU</w:t>
        </w:r>
        <w:r>
          <w:rPr>
            <w:rFonts w:hint="eastAsia"/>
            <w:lang w:eastAsia="zh-CN"/>
          </w:rPr>
          <w:t>)</w:t>
        </w:r>
      </w:ins>
    </w:p>
    <w:p w14:paraId="31BE665A" w14:textId="77777777" w:rsidR="00DE353F" w:rsidRPr="00283308" w:rsidRDefault="00DE353F" w:rsidP="00DE353F">
      <w:pPr>
        <w:pStyle w:val="ad"/>
        <w:numPr>
          <w:ilvl w:val="0"/>
          <w:numId w:val="26"/>
        </w:numPr>
        <w:spacing w:after="0"/>
        <w:ind w:firstLineChars="0"/>
        <w:rPr>
          <w:ins w:id="810" w:author="Nokia/NSB" w:date="2020-11-16T16:40:00Z"/>
          <w:rFonts w:eastAsia="MS UI Gothic"/>
        </w:rPr>
      </w:pPr>
      <w:ins w:id="811" w:author="Nokia/NSB" w:date="2020-11-16T16:40:00Z">
        <w:r>
          <w:rPr>
            <w:rFonts w:hint="eastAsia"/>
            <w:lang w:eastAsia="zh-CN"/>
          </w:rPr>
          <w:t>PUCCH Format 1 with 2bits</w:t>
        </w:r>
      </w:ins>
    </w:p>
    <w:p w14:paraId="70695B2A" w14:textId="77777777" w:rsidR="00DE353F" w:rsidRPr="00283308" w:rsidRDefault="00DE353F" w:rsidP="00DE353F">
      <w:pPr>
        <w:pStyle w:val="ad"/>
        <w:numPr>
          <w:ilvl w:val="0"/>
          <w:numId w:val="26"/>
        </w:numPr>
        <w:spacing w:after="0"/>
        <w:ind w:firstLineChars="0"/>
        <w:rPr>
          <w:ins w:id="812" w:author="Nokia/NSB" w:date="2020-11-16T16:40:00Z"/>
          <w:rFonts w:eastAsia="MS UI Gothic"/>
        </w:rPr>
      </w:pPr>
      <w:ins w:id="813" w:author="Nokia/NSB" w:date="2020-11-16T16:40:00Z">
        <w:r>
          <w:rPr>
            <w:rFonts w:hint="eastAsia"/>
            <w:lang w:eastAsia="zh-CN"/>
          </w:rPr>
          <w:t>PUCCH Format 3 with 11bits</w:t>
        </w:r>
      </w:ins>
    </w:p>
    <w:p w14:paraId="14DB5D9C" w14:textId="77777777" w:rsidR="00DE353F" w:rsidRPr="00283308" w:rsidRDefault="00DE353F" w:rsidP="00DE353F">
      <w:pPr>
        <w:pStyle w:val="ad"/>
        <w:numPr>
          <w:ilvl w:val="0"/>
          <w:numId w:val="26"/>
        </w:numPr>
        <w:spacing w:after="0"/>
        <w:ind w:firstLineChars="0"/>
        <w:rPr>
          <w:ins w:id="814" w:author="Nokia/NSB" w:date="2020-11-16T16:40:00Z"/>
          <w:rFonts w:eastAsia="MS UI Gothic"/>
        </w:rPr>
      </w:pPr>
      <w:ins w:id="815" w:author="Nokia/NSB" w:date="2020-11-16T16:40:00Z">
        <w:r>
          <w:rPr>
            <w:rFonts w:hint="eastAsia"/>
            <w:lang w:eastAsia="zh-CN"/>
          </w:rPr>
          <w:t>PUCCH Format 3 with 22bits</w:t>
        </w:r>
      </w:ins>
    </w:p>
    <w:p w14:paraId="3EA2ED2F" w14:textId="77777777" w:rsidR="00DE353F" w:rsidRPr="002D3D11" w:rsidRDefault="00DE353F" w:rsidP="00DE353F">
      <w:pPr>
        <w:pStyle w:val="ad"/>
        <w:numPr>
          <w:ilvl w:val="0"/>
          <w:numId w:val="26"/>
        </w:numPr>
        <w:spacing w:after="0"/>
        <w:ind w:firstLineChars="0"/>
        <w:rPr>
          <w:ins w:id="816" w:author="Nokia/NSB" w:date="2020-11-16T16:40:00Z"/>
          <w:rFonts w:eastAsia="MS UI Gothic"/>
        </w:rPr>
      </w:pPr>
      <w:ins w:id="817" w:author="Nokia/NSB" w:date="2020-11-16T16:40:00Z">
        <w:r>
          <w:rPr>
            <w:rFonts w:hint="eastAsia"/>
            <w:lang w:eastAsia="zh-CN"/>
          </w:rPr>
          <w:t>SSB</w:t>
        </w:r>
      </w:ins>
    </w:p>
    <w:p w14:paraId="0B71F0CE" w14:textId="77777777" w:rsidR="00DE353F" w:rsidRPr="002D3D11" w:rsidRDefault="00DE353F" w:rsidP="00DE353F">
      <w:pPr>
        <w:pStyle w:val="ad"/>
        <w:numPr>
          <w:ilvl w:val="0"/>
          <w:numId w:val="26"/>
        </w:numPr>
        <w:spacing w:after="0"/>
        <w:ind w:firstLineChars="0"/>
        <w:rPr>
          <w:ins w:id="818" w:author="Nokia/NSB" w:date="2020-11-16T16:40:00Z"/>
          <w:rFonts w:eastAsia="MS UI Gothic"/>
        </w:rPr>
      </w:pPr>
      <w:ins w:id="819" w:author="Nokia/NSB" w:date="2020-11-16T16:40:00Z">
        <w:r>
          <w:rPr>
            <w:rFonts w:hint="eastAsia"/>
            <w:lang w:eastAsia="zh-CN"/>
          </w:rPr>
          <w:t>PRACH format B4</w:t>
        </w:r>
      </w:ins>
    </w:p>
    <w:p w14:paraId="2D2FC250" w14:textId="77777777" w:rsidR="00DE353F" w:rsidRPr="00283308" w:rsidRDefault="00DE353F" w:rsidP="00DE353F">
      <w:pPr>
        <w:pStyle w:val="ad"/>
        <w:numPr>
          <w:ilvl w:val="0"/>
          <w:numId w:val="26"/>
        </w:numPr>
        <w:spacing w:after="0"/>
        <w:ind w:firstLineChars="0"/>
        <w:rPr>
          <w:ins w:id="820" w:author="Nokia/NSB" w:date="2020-11-16T16:40:00Z"/>
          <w:rFonts w:eastAsia="MS UI Gothic"/>
        </w:rPr>
      </w:pPr>
      <w:ins w:id="821" w:author="Nokia/NSB" w:date="2020-11-16T16:40:00Z">
        <w:r>
          <w:rPr>
            <w:lang w:eastAsia="zh-CN"/>
          </w:rPr>
          <w:t>PRACH format C2</w:t>
        </w:r>
      </w:ins>
    </w:p>
    <w:p w14:paraId="1C3E48BD" w14:textId="77777777" w:rsidR="00DE353F" w:rsidRPr="00283308" w:rsidRDefault="00DE353F" w:rsidP="00DE353F">
      <w:pPr>
        <w:pStyle w:val="ad"/>
        <w:numPr>
          <w:ilvl w:val="0"/>
          <w:numId w:val="26"/>
        </w:numPr>
        <w:spacing w:after="0"/>
        <w:ind w:firstLineChars="0"/>
        <w:rPr>
          <w:ins w:id="822" w:author="Nokia/NSB" w:date="2020-11-16T16:40:00Z"/>
          <w:rFonts w:eastAsia="MS UI Gothic"/>
        </w:rPr>
      </w:pPr>
      <w:ins w:id="823" w:author="Nokia/NSB" w:date="2020-11-16T16:40:00Z">
        <w:r>
          <w:rPr>
            <w:rFonts w:hint="eastAsia"/>
            <w:lang w:eastAsia="zh-CN"/>
          </w:rPr>
          <w:t>PDCCH of Msg.2</w:t>
        </w:r>
      </w:ins>
    </w:p>
    <w:p w14:paraId="1C792DB0" w14:textId="77777777" w:rsidR="00DE353F" w:rsidRPr="00283308" w:rsidRDefault="00DE353F" w:rsidP="00DE353F">
      <w:pPr>
        <w:pStyle w:val="ad"/>
        <w:numPr>
          <w:ilvl w:val="0"/>
          <w:numId w:val="26"/>
        </w:numPr>
        <w:spacing w:after="0"/>
        <w:ind w:firstLineChars="0"/>
        <w:rPr>
          <w:ins w:id="824" w:author="Nokia/NSB" w:date="2020-11-16T16:40:00Z"/>
          <w:rFonts w:eastAsia="MS UI Gothic"/>
        </w:rPr>
      </w:pPr>
      <w:ins w:id="825" w:author="Nokia/NSB" w:date="2020-11-16T16:40:00Z">
        <w:r>
          <w:rPr>
            <w:rFonts w:hint="eastAsia"/>
            <w:lang w:eastAsia="zh-CN"/>
          </w:rPr>
          <w:t>PDSCH for Msg.2</w:t>
        </w:r>
      </w:ins>
    </w:p>
    <w:p w14:paraId="6FDA8729" w14:textId="77777777" w:rsidR="00DE353F" w:rsidRPr="00283308" w:rsidRDefault="00DE353F" w:rsidP="00DE353F">
      <w:pPr>
        <w:pStyle w:val="ad"/>
        <w:numPr>
          <w:ilvl w:val="0"/>
          <w:numId w:val="26"/>
        </w:numPr>
        <w:spacing w:after="0"/>
        <w:ind w:firstLineChars="0"/>
        <w:rPr>
          <w:ins w:id="826" w:author="Nokia/NSB" w:date="2020-11-16T16:40:00Z"/>
          <w:rFonts w:eastAsia="MS UI Gothic"/>
        </w:rPr>
      </w:pPr>
      <w:ins w:id="827" w:author="Nokia/NSB" w:date="2020-11-16T16:40:00Z">
        <w:r>
          <w:rPr>
            <w:rFonts w:hint="eastAsia"/>
            <w:lang w:eastAsia="zh-CN"/>
          </w:rPr>
          <w:t>PUSCH of Msg.3</w:t>
        </w:r>
      </w:ins>
    </w:p>
    <w:p w14:paraId="2D802203" w14:textId="77777777" w:rsidR="00DE353F" w:rsidRPr="00283308" w:rsidRDefault="00DE353F" w:rsidP="00DE353F">
      <w:pPr>
        <w:pStyle w:val="ad"/>
        <w:numPr>
          <w:ilvl w:val="0"/>
          <w:numId w:val="26"/>
        </w:numPr>
        <w:spacing w:after="0"/>
        <w:ind w:firstLineChars="0"/>
        <w:rPr>
          <w:ins w:id="828" w:author="Nokia/NSB" w:date="2020-11-16T16:40:00Z"/>
          <w:rFonts w:eastAsia="MS UI Gothic"/>
        </w:rPr>
      </w:pPr>
      <w:ins w:id="829" w:author="Nokia/NSB" w:date="2020-11-16T16:40:00Z">
        <w:r>
          <w:rPr>
            <w:rFonts w:hint="eastAsia"/>
            <w:lang w:eastAsia="zh-CN"/>
          </w:rPr>
          <w:t>PDSCH of Msg.4</w:t>
        </w:r>
      </w:ins>
    </w:p>
    <w:p w14:paraId="27A59925" w14:textId="77777777" w:rsidR="00DE353F" w:rsidRPr="00283308" w:rsidRDefault="00DE353F" w:rsidP="00DE353F">
      <w:pPr>
        <w:pStyle w:val="ad"/>
        <w:numPr>
          <w:ilvl w:val="0"/>
          <w:numId w:val="26"/>
        </w:numPr>
        <w:spacing w:after="0"/>
        <w:ind w:firstLineChars="0"/>
        <w:rPr>
          <w:ins w:id="830" w:author="Nokia/NSB" w:date="2020-11-16T16:40:00Z"/>
          <w:rFonts w:eastAsia="MS UI Gothic"/>
        </w:rPr>
      </w:pPr>
      <w:ins w:id="831" w:author="Nokia/NSB" w:date="2020-11-16T16:40:00Z">
        <w:r>
          <w:rPr>
            <w:rFonts w:hint="eastAsia"/>
            <w:lang w:eastAsia="zh-CN"/>
          </w:rPr>
          <w:lastRenderedPageBreak/>
          <w:t>PDCCH</w:t>
        </w:r>
      </w:ins>
    </w:p>
    <w:p w14:paraId="16F0E1EE" w14:textId="77777777" w:rsidR="00DE353F" w:rsidRPr="00283308" w:rsidRDefault="00DE353F" w:rsidP="00DE353F">
      <w:pPr>
        <w:pStyle w:val="ad"/>
        <w:numPr>
          <w:ilvl w:val="0"/>
          <w:numId w:val="26"/>
        </w:numPr>
        <w:spacing w:after="0"/>
        <w:ind w:firstLineChars="0"/>
        <w:rPr>
          <w:ins w:id="832" w:author="Nokia/NSB" w:date="2020-11-16T16:40:00Z"/>
          <w:rFonts w:eastAsia="MS UI Gothic"/>
        </w:rPr>
      </w:pPr>
      <w:ins w:id="833" w:author="Nokia/NSB" w:date="2020-11-16T16:40:00Z">
        <w:r>
          <w:rPr>
            <w:rFonts w:hint="eastAsia"/>
            <w:lang w:eastAsia="zh-CN"/>
          </w:rPr>
          <w:t>PDSCH for eMBB (</w:t>
        </w:r>
      </w:ins>
      <w:ins w:id="834" w:author="Nokia/NSB" w:date="2020-11-16T16:41:00Z">
        <w:r>
          <w:rPr>
            <w:lang w:eastAsia="zh-CN"/>
          </w:rPr>
          <w:t>DDDSU and DDSU)</w:t>
        </w:r>
      </w:ins>
    </w:p>
    <w:p w14:paraId="321837DC" w14:textId="77777777" w:rsidR="00DE353F" w:rsidRPr="00283308" w:rsidRDefault="00DE353F" w:rsidP="00DE353F">
      <w:pPr>
        <w:pStyle w:val="ad"/>
        <w:numPr>
          <w:ilvl w:val="0"/>
          <w:numId w:val="26"/>
        </w:numPr>
        <w:spacing w:after="0"/>
        <w:ind w:firstLineChars="0"/>
        <w:rPr>
          <w:ins w:id="835" w:author="Nokia/NSB" w:date="2020-11-16T16:40:00Z"/>
          <w:rFonts w:eastAsia="MS UI Gothic"/>
        </w:rPr>
      </w:pPr>
      <w:ins w:id="836" w:author="Nokia/NSB" w:date="2020-11-16T16:40:00Z">
        <w:r>
          <w:rPr>
            <w:rFonts w:hint="eastAsia"/>
            <w:lang w:eastAsia="zh-CN"/>
          </w:rPr>
          <w:t>PUCCH with HARQ-ACK for Msg.4</w:t>
        </w:r>
      </w:ins>
    </w:p>
    <w:p w14:paraId="6623C8F0" w14:textId="77777777" w:rsidR="00DE353F" w:rsidRPr="00283308" w:rsidRDefault="00DE353F" w:rsidP="00DE353F">
      <w:pPr>
        <w:pStyle w:val="ad"/>
        <w:numPr>
          <w:ilvl w:val="0"/>
          <w:numId w:val="26"/>
        </w:numPr>
        <w:spacing w:after="0"/>
        <w:ind w:firstLineChars="0"/>
        <w:rPr>
          <w:ins w:id="837" w:author="Nokia/NSB" w:date="2020-11-16T16:40:00Z"/>
          <w:rFonts w:eastAsia="MS UI Gothic"/>
        </w:rPr>
      </w:pPr>
      <w:ins w:id="838" w:author="Nokia/NSB" w:date="2020-11-16T16:40:00Z">
        <w:r>
          <w:rPr>
            <w:lang w:eastAsia="zh-CN"/>
          </w:rPr>
          <w:t>PUSCH with SIP invite</w:t>
        </w:r>
      </w:ins>
    </w:p>
    <w:p w14:paraId="05E08D1C" w14:textId="77777777" w:rsidR="00DE353F" w:rsidRDefault="00DE353F" w:rsidP="00DE353F">
      <w:pPr>
        <w:pStyle w:val="ad"/>
        <w:numPr>
          <w:ilvl w:val="0"/>
          <w:numId w:val="26"/>
        </w:numPr>
        <w:spacing w:after="0"/>
        <w:ind w:firstLineChars="0"/>
        <w:rPr>
          <w:ins w:id="839" w:author="Nokia/NSB" w:date="2020-11-16T16:40:00Z"/>
          <w:rFonts w:eastAsia="MS UI Gothic"/>
        </w:rPr>
      </w:pPr>
      <w:ins w:id="840" w:author="Nokia/NSB" w:date="2020-11-16T16:40:00Z">
        <w:r>
          <w:rPr>
            <w:rFonts w:eastAsia="MS UI Gothic"/>
          </w:rPr>
          <w:t>PUSCH for CSI 11bit</w:t>
        </w:r>
      </w:ins>
    </w:p>
    <w:p w14:paraId="1292308F" w14:textId="77777777" w:rsidR="00DE353F" w:rsidRPr="00283308" w:rsidRDefault="00DE353F" w:rsidP="00DE353F">
      <w:pPr>
        <w:pStyle w:val="ad"/>
        <w:numPr>
          <w:ilvl w:val="0"/>
          <w:numId w:val="26"/>
        </w:numPr>
        <w:spacing w:after="0"/>
        <w:ind w:firstLineChars="0"/>
        <w:rPr>
          <w:ins w:id="841" w:author="Nokia/NSB" w:date="2020-11-16T16:40:00Z"/>
          <w:rFonts w:eastAsia="MS UI Gothic"/>
        </w:rPr>
      </w:pPr>
      <w:ins w:id="842" w:author="Nokia/NSB" w:date="2020-11-16T16:40:00Z">
        <w:r>
          <w:rPr>
            <w:rFonts w:eastAsia="MS UI Gothic"/>
          </w:rPr>
          <w:t>PUSCH for CSI 22bit</w:t>
        </w:r>
      </w:ins>
    </w:p>
    <w:p w14:paraId="0D5D9912" w14:textId="77777777" w:rsidR="00DE353F" w:rsidRDefault="00DE353F" w:rsidP="00DE353F">
      <w:pPr>
        <w:rPr>
          <w:ins w:id="843" w:author="Akimoto Yosuke" w:date="2020-11-14T14:28:00Z"/>
          <w:lang w:eastAsia="zh-CN"/>
        </w:rPr>
      </w:pPr>
    </w:p>
    <w:p w14:paraId="5AC60714" w14:textId="77777777" w:rsidR="00DE353F" w:rsidRPr="002D3D11" w:rsidRDefault="00DE353F" w:rsidP="00DE353F">
      <w:pPr>
        <w:rPr>
          <w:ins w:id="844" w:author="Akimoto Yosuke" w:date="2020-11-14T14:27:00Z"/>
          <w:b/>
          <w:u w:val="single"/>
          <w:lang w:eastAsia="zh-CN"/>
        </w:rPr>
      </w:pPr>
      <w:ins w:id="845" w:author="Akimoto Yosuke" w:date="2020-11-14T14:28:00Z">
        <w:r w:rsidRPr="002D3D11">
          <w:rPr>
            <w:b/>
            <w:u w:val="single"/>
            <w:lang w:eastAsia="zh-CN"/>
          </w:rPr>
          <w:t xml:space="preserve">Scenarios </w:t>
        </w:r>
      </w:ins>
      <w:ins w:id="846" w:author="Akimoto Yosuke" w:date="2020-11-14T19:41:00Z">
        <w:r>
          <w:rPr>
            <w:b/>
            <w:u w:val="single"/>
            <w:lang w:eastAsia="zh-CN"/>
          </w:rPr>
          <w:t xml:space="preserve">used </w:t>
        </w:r>
      </w:ins>
      <w:ins w:id="847" w:author="Akimoto Yosuke" w:date="2020-11-14T14:28:00Z">
        <w:r w:rsidRPr="002D3D11">
          <w:rPr>
            <w:b/>
            <w:u w:val="single"/>
            <w:lang w:eastAsia="zh-CN"/>
          </w:rPr>
          <w:t xml:space="preserve">for </w:t>
        </w:r>
      </w:ins>
      <w:ins w:id="848" w:author="Akimoto Yosuke" w:date="2020-11-14T15:12:00Z">
        <w:r w:rsidRPr="00614B21">
          <w:rPr>
            <w:b/>
            <w:u w:val="single"/>
            <w:lang w:eastAsia="zh-CN"/>
          </w:rPr>
          <w:t>observation</w:t>
        </w:r>
      </w:ins>
      <w:ins w:id="849" w:author="Akimoto Yosuke" w:date="2020-11-14T14:28:00Z">
        <w:r w:rsidRPr="002D3D11">
          <w:rPr>
            <w:b/>
            <w:u w:val="single"/>
            <w:lang w:eastAsia="zh-CN"/>
          </w:rPr>
          <w:t xml:space="preserve"> and bottleneck identification</w:t>
        </w:r>
        <w:r>
          <w:rPr>
            <w:b/>
            <w:u w:val="single"/>
            <w:lang w:eastAsia="zh-CN"/>
          </w:rPr>
          <w:t>:</w:t>
        </w:r>
      </w:ins>
    </w:p>
    <w:p w14:paraId="7A0A654D" w14:textId="77777777" w:rsidR="00DE353F" w:rsidRDefault="00DE353F" w:rsidP="00DE353F">
      <w:pPr>
        <w:rPr>
          <w:ins w:id="850" w:author="Akimoto Yosuke" w:date="2020-11-14T14:29:00Z"/>
        </w:rPr>
      </w:pPr>
      <w:ins w:id="851" w:author="Akimoto Yosuke" w:date="2020-11-14T14:29:00Z">
        <w:r>
          <w:rPr>
            <w:lang w:eastAsia="zh-CN"/>
          </w:rPr>
          <w:t xml:space="preserve">For FR1, </w:t>
        </w:r>
        <w:r>
          <w:t xml:space="preserve">the following scenarios are </w:t>
        </w:r>
      </w:ins>
      <w:ins w:id="852" w:author="Akimoto Yosuke" w:date="2020-11-14T15:12:00Z">
        <w:r>
          <w:t>chosen</w:t>
        </w:r>
      </w:ins>
      <w:ins w:id="853" w:author="Akimoto Yosuke" w:date="2020-11-14T14:29:00Z">
        <w:r>
          <w:t xml:space="preserve"> for drawing observations and bottleneck identification, and the representative values are computed for each scenario</w:t>
        </w:r>
      </w:ins>
      <w:ins w:id="854" w:author="Akimoto Yosuke" w:date="2020-11-14T19:41:00Z">
        <w:r>
          <w:t>.</w:t>
        </w:r>
      </w:ins>
    </w:p>
    <w:p w14:paraId="7BDD2F68" w14:textId="77777777" w:rsidR="00DE353F" w:rsidRPr="002D3D11" w:rsidRDefault="00DE353F" w:rsidP="00DE353F">
      <w:pPr>
        <w:pStyle w:val="ad"/>
        <w:numPr>
          <w:ilvl w:val="0"/>
          <w:numId w:val="31"/>
        </w:numPr>
        <w:spacing w:after="0"/>
        <w:ind w:firstLineChars="0"/>
        <w:rPr>
          <w:ins w:id="855" w:author="Akimoto Yosuke" w:date="2020-11-14T15:44:00Z"/>
          <w:rFonts w:eastAsia="MS UI Gothic"/>
        </w:rPr>
      </w:pPr>
      <w:ins w:id="856" w:author="Akimoto Yosuke" w:date="2020-11-14T14:29:00Z">
        <w:r>
          <w:t xml:space="preserve">Urban 4GHz TDD </w:t>
        </w:r>
      </w:ins>
    </w:p>
    <w:p w14:paraId="6F70B379" w14:textId="77777777" w:rsidR="00DE353F" w:rsidRPr="002D3D11" w:rsidRDefault="00DE353F" w:rsidP="00DE353F">
      <w:pPr>
        <w:pStyle w:val="ad"/>
        <w:numPr>
          <w:ilvl w:val="0"/>
          <w:numId w:val="31"/>
        </w:numPr>
        <w:spacing w:after="0"/>
        <w:ind w:firstLineChars="0"/>
        <w:rPr>
          <w:ins w:id="857" w:author="Akimoto Yosuke" w:date="2020-11-14T15:44:00Z"/>
          <w:rFonts w:eastAsia="MS UI Gothic"/>
        </w:rPr>
      </w:pPr>
      <w:ins w:id="858" w:author="Akimoto Yosuke" w:date="2020-11-14T14:29:00Z">
        <w:r>
          <w:t xml:space="preserve">Urban 2.6GHz TDD </w:t>
        </w:r>
      </w:ins>
    </w:p>
    <w:p w14:paraId="51A20B30" w14:textId="77777777" w:rsidR="00DE353F" w:rsidRPr="002D3D11" w:rsidRDefault="00DE353F" w:rsidP="00DE353F">
      <w:pPr>
        <w:pStyle w:val="ad"/>
        <w:numPr>
          <w:ilvl w:val="0"/>
          <w:numId w:val="31"/>
        </w:numPr>
        <w:spacing w:after="0"/>
        <w:ind w:firstLineChars="0"/>
        <w:rPr>
          <w:ins w:id="859" w:author="Akimoto Yosuke" w:date="2020-11-14T15:44:00Z"/>
          <w:rFonts w:eastAsia="MS UI Gothic"/>
        </w:rPr>
      </w:pPr>
      <w:ins w:id="860" w:author="Akimoto Yosuke" w:date="2020-11-14T14:29:00Z">
        <w:r>
          <w:t>Rural 4GHz TDD NLOS O2I</w:t>
        </w:r>
      </w:ins>
    </w:p>
    <w:p w14:paraId="50940F5F" w14:textId="77777777" w:rsidR="00DE353F" w:rsidRPr="002D3D11" w:rsidRDefault="00DE353F" w:rsidP="00DE353F">
      <w:pPr>
        <w:pStyle w:val="ad"/>
        <w:numPr>
          <w:ilvl w:val="0"/>
          <w:numId w:val="31"/>
        </w:numPr>
        <w:spacing w:after="0"/>
        <w:ind w:firstLineChars="0"/>
        <w:rPr>
          <w:ins w:id="861" w:author="Akimoto Yosuke" w:date="2020-11-14T15:44:00Z"/>
          <w:rFonts w:eastAsia="MS UI Gothic"/>
        </w:rPr>
      </w:pPr>
      <w:ins w:id="862" w:author="Akimoto Yosuke" w:date="2020-11-14T14:29:00Z">
        <w:r>
          <w:t>Rural 700MHz FDD NLOS O2I</w:t>
        </w:r>
      </w:ins>
    </w:p>
    <w:p w14:paraId="5B1E8EAB" w14:textId="77777777" w:rsidR="00DE353F" w:rsidRPr="002D3D11" w:rsidRDefault="00DE353F" w:rsidP="00DE353F">
      <w:pPr>
        <w:pStyle w:val="ad"/>
        <w:numPr>
          <w:ilvl w:val="0"/>
          <w:numId w:val="31"/>
        </w:numPr>
        <w:spacing w:after="0"/>
        <w:ind w:firstLineChars="0"/>
        <w:rPr>
          <w:ins w:id="863" w:author="Akimoto Yosuke" w:date="2020-11-14T15:44:00Z"/>
          <w:rFonts w:eastAsia="MS UI Gothic"/>
        </w:rPr>
      </w:pPr>
      <w:ins w:id="864" w:author="Akimoto Yosuke" w:date="2020-11-14T14:29:00Z">
        <w:r>
          <w:t xml:space="preserve">Rural 2GHz FDD NLOS O2I </w:t>
        </w:r>
      </w:ins>
    </w:p>
    <w:p w14:paraId="3E542A2F" w14:textId="77777777" w:rsidR="00DE353F" w:rsidRPr="002D3D11" w:rsidRDefault="00DE353F" w:rsidP="00DE353F">
      <w:pPr>
        <w:pStyle w:val="ad"/>
        <w:numPr>
          <w:ilvl w:val="0"/>
          <w:numId w:val="31"/>
        </w:numPr>
        <w:spacing w:after="0"/>
        <w:ind w:firstLineChars="0"/>
        <w:rPr>
          <w:ins w:id="865" w:author="Akimoto Yosuke" w:date="2020-11-14T15:44:00Z"/>
          <w:rFonts w:eastAsia="MS UI Gothic"/>
        </w:rPr>
      </w:pPr>
      <w:ins w:id="866" w:author="Akimoto Yosuke" w:date="2020-11-14T14:29:00Z">
        <w:r>
          <w:t xml:space="preserve">Rural 2.6GHz TDD NLOS O2I </w:t>
        </w:r>
      </w:ins>
    </w:p>
    <w:p w14:paraId="3DE334C7" w14:textId="77777777" w:rsidR="00DE353F" w:rsidRPr="002D3D11" w:rsidRDefault="00DE353F" w:rsidP="00DE353F">
      <w:pPr>
        <w:pStyle w:val="ad"/>
        <w:numPr>
          <w:ilvl w:val="0"/>
          <w:numId w:val="31"/>
        </w:numPr>
        <w:spacing w:after="0"/>
        <w:ind w:firstLineChars="0"/>
        <w:rPr>
          <w:ins w:id="867" w:author="Akimoto Yosuke" w:date="2020-11-14T14:29:00Z"/>
          <w:rFonts w:eastAsia="MS UI Gothic"/>
        </w:rPr>
      </w:pPr>
      <w:ins w:id="868" w:author="Akimoto Yosuke" w:date="2020-11-14T14:29:00Z">
        <w:r>
          <w:t xml:space="preserve">Rural 4GHz with long distance TDD LOS O2O </w:t>
        </w:r>
      </w:ins>
    </w:p>
    <w:p w14:paraId="506C78C1" w14:textId="77777777" w:rsidR="00DE353F" w:rsidRDefault="00DE353F" w:rsidP="00DE353F">
      <w:pPr>
        <w:rPr>
          <w:ins w:id="869" w:author="Akimoto Yosuke" w:date="2020-11-14T14:27:00Z"/>
          <w:lang w:eastAsia="zh-CN"/>
        </w:rPr>
      </w:pPr>
    </w:p>
    <w:p w14:paraId="6C61625F" w14:textId="77777777" w:rsidR="00DE353F" w:rsidRDefault="00DE353F" w:rsidP="00DE353F">
      <w:pPr>
        <w:rPr>
          <w:ins w:id="870" w:author="Nokia/NSB" w:date="2020-11-16T17:52:00Z"/>
        </w:rPr>
      </w:pPr>
      <w:ins w:id="871" w:author="Akimoto Yosuke" w:date="2020-11-14T14:30:00Z">
        <w:r w:rsidRPr="002D3D11">
          <w:rPr>
            <w:lang w:eastAsia="zh-CN"/>
          </w:rPr>
          <w:t xml:space="preserve">For FR2, </w:t>
        </w:r>
      </w:ins>
      <w:ins w:id="872" w:author="Akimoto Yosuke" w:date="2020-11-14T15:44:00Z">
        <w:r w:rsidRPr="00A86B33">
          <w:t>the following scenarios are chosen for drawing observations and bottleneck identification:</w:t>
        </w:r>
      </w:ins>
    </w:p>
    <w:p w14:paraId="6F07C3AE" w14:textId="77777777" w:rsidR="00DE353F" w:rsidRPr="00886D12" w:rsidRDefault="00DE353F" w:rsidP="00DE353F">
      <w:pPr>
        <w:pStyle w:val="ad"/>
        <w:numPr>
          <w:ilvl w:val="0"/>
          <w:numId w:val="31"/>
        </w:numPr>
        <w:spacing w:after="0"/>
        <w:ind w:firstLineChars="0"/>
        <w:rPr>
          <w:ins w:id="873" w:author="Nokia/NSB" w:date="2020-11-16T17:52:00Z"/>
          <w:rFonts w:eastAsia="MS UI Gothic"/>
          <w:lang w:val="pt-BR"/>
        </w:rPr>
      </w:pPr>
      <w:ins w:id="874" w:author="Nokia/NSB" w:date="2020-11-16T17:52:00Z">
        <w:r w:rsidRPr="00886D12">
          <w:rPr>
            <w:lang w:val="pt-BR"/>
          </w:rPr>
          <w:t xml:space="preserve">Urban 28GHz </w:t>
        </w:r>
      </w:ins>
      <w:ins w:id="875" w:author="Nokia/NSB" w:date="2020-11-16T18:57:00Z">
        <w:r w:rsidRPr="00886D12">
          <w:rPr>
            <w:lang w:val="pt-BR"/>
          </w:rPr>
          <w:t xml:space="preserve">TDD </w:t>
        </w:r>
      </w:ins>
      <w:ins w:id="876" w:author="Nokia/NSB" w:date="2020-11-16T17:53:00Z">
        <w:r w:rsidRPr="00886D12">
          <w:rPr>
            <w:lang w:val="pt-BR"/>
          </w:rPr>
          <w:t xml:space="preserve">NLOS </w:t>
        </w:r>
      </w:ins>
      <w:ins w:id="877" w:author="Nokia/NSB" w:date="2020-11-16T17:52:00Z">
        <w:r w:rsidRPr="00886D12">
          <w:rPr>
            <w:lang w:val="pt-BR"/>
          </w:rPr>
          <w:t>O2I/O2</w:t>
        </w:r>
      </w:ins>
      <w:ins w:id="878" w:author="Nokia/NSB" w:date="2020-11-16T17:53:00Z">
        <w:r w:rsidRPr="00886D12">
          <w:rPr>
            <w:lang w:val="pt-BR"/>
          </w:rPr>
          <w:t>O</w:t>
        </w:r>
      </w:ins>
      <w:ins w:id="879" w:author="Nokia/NSB" w:date="2020-11-16T17:52:00Z">
        <w:r w:rsidRPr="00886D12">
          <w:rPr>
            <w:lang w:val="pt-BR"/>
          </w:rPr>
          <w:t xml:space="preserve"> </w:t>
        </w:r>
      </w:ins>
    </w:p>
    <w:p w14:paraId="17EADD14" w14:textId="77777777" w:rsidR="00DE353F" w:rsidRPr="00886D12" w:rsidRDefault="00DE353F" w:rsidP="00DE353F">
      <w:pPr>
        <w:pStyle w:val="ad"/>
        <w:numPr>
          <w:ilvl w:val="0"/>
          <w:numId w:val="31"/>
        </w:numPr>
        <w:spacing w:after="0"/>
        <w:ind w:firstLineChars="0"/>
        <w:rPr>
          <w:ins w:id="880" w:author="Nokia/NSB" w:date="2020-11-16T17:52:00Z"/>
          <w:rFonts w:eastAsia="MS UI Gothic"/>
          <w:lang w:val="pt-BR"/>
        </w:rPr>
      </w:pPr>
      <w:ins w:id="881" w:author="Nokia/NSB" w:date="2020-11-16T17:52:00Z">
        <w:r w:rsidRPr="00886D12">
          <w:rPr>
            <w:lang w:val="pt-BR"/>
          </w:rPr>
          <w:t>Indoor 28GHz</w:t>
        </w:r>
      </w:ins>
      <w:ins w:id="882" w:author="Nokia/NSB" w:date="2020-11-16T17:53:00Z">
        <w:r w:rsidRPr="00886D12">
          <w:rPr>
            <w:lang w:val="pt-BR"/>
          </w:rPr>
          <w:t xml:space="preserve"> </w:t>
        </w:r>
      </w:ins>
      <w:ins w:id="883" w:author="Nokia/NSB" w:date="2020-11-16T18:57:00Z">
        <w:r w:rsidRPr="00886D12">
          <w:rPr>
            <w:lang w:val="pt-BR"/>
          </w:rPr>
          <w:t xml:space="preserve">TDD </w:t>
        </w:r>
      </w:ins>
      <w:ins w:id="884" w:author="Nokia/NSB" w:date="2020-11-16T17:53:00Z">
        <w:r w:rsidRPr="00886D12">
          <w:rPr>
            <w:lang w:val="pt-BR"/>
          </w:rPr>
          <w:t>NLOS</w:t>
        </w:r>
      </w:ins>
    </w:p>
    <w:p w14:paraId="28300D47" w14:textId="77777777" w:rsidR="00DE353F" w:rsidRPr="00886D12" w:rsidRDefault="00DE353F" w:rsidP="00DE353F">
      <w:pPr>
        <w:rPr>
          <w:ins w:id="885" w:author="Nokia/NSB" w:date="2020-11-16T17:53:00Z"/>
          <w:lang w:val="pt-BR" w:eastAsia="zh-CN"/>
        </w:rPr>
      </w:pPr>
    </w:p>
    <w:p w14:paraId="567A1B6F" w14:textId="77777777" w:rsidR="00DE353F" w:rsidRDefault="00DE353F" w:rsidP="00DE353F">
      <w:pPr>
        <w:rPr>
          <w:ins w:id="886" w:author="Nokia/NSB" w:date="2020-11-16T17:53:00Z"/>
        </w:rPr>
      </w:pPr>
      <w:ins w:id="887" w:author="Nokia/NSB" w:date="2020-11-16T17:53:00Z">
        <w:r w:rsidRPr="00283308">
          <w:rPr>
            <w:lang w:eastAsia="zh-CN"/>
          </w:rPr>
          <w:t xml:space="preserve">For FR2, </w:t>
        </w:r>
        <w:r w:rsidRPr="00283308">
          <w:t xml:space="preserve">the following scenarios are chosen </w:t>
        </w:r>
      </w:ins>
      <w:ins w:id="888" w:author="Nokia/NSB" w:date="2020-11-19T14:22:00Z">
        <w:r>
          <w:t xml:space="preserve">only </w:t>
        </w:r>
      </w:ins>
      <w:ins w:id="889" w:author="Nokia/NSB" w:date="2020-11-16T17:53:00Z">
        <w:r w:rsidRPr="00283308">
          <w:t>for drawing observations</w:t>
        </w:r>
        <w:r>
          <w:t>:</w:t>
        </w:r>
      </w:ins>
    </w:p>
    <w:p w14:paraId="257B4578" w14:textId="77777777" w:rsidR="00DE353F" w:rsidRPr="00886D12" w:rsidRDefault="00DE353F" w:rsidP="00DE353F">
      <w:pPr>
        <w:pStyle w:val="ad"/>
        <w:numPr>
          <w:ilvl w:val="0"/>
          <w:numId w:val="31"/>
        </w:numPr>
        <w:spacing w:after="0"/>
        <w:ind w:firstLineChars="0"/>
        <w:rPr>
          <w:ins w:id="890" w:author="Nokia/NSB" w:date="2020-11-16T17:53:00Z"/>
          <w:rFonts w:eastAsia="MS UI Gothic"/>
          <w:lang w:val="pt-BR"/>
        </w:rPr>
      </w:pPr>
      <w:ins w:id="891" w:author="Nokia/NSB" w:date="2020-11-16T17:53:00Z">
        <w:r w:rsidRPr="00886D12">
          <w:rPr>
            <w:lang w:val="pt-BR"/>
          </w:rPr>
          <w:t xml:space="preserve">Suburban 28GHz </w:t>
        </w:r>
      </w:ins>
      <w:ins w:id="892" w:author="Nokia/NSB" w:date="2020-11-16T18:57:00Z">
        <w:r w:rsidRPr="00886D12">
          <w:rPr>
            <w:lang w:val="pt-BR"/>
          </w:rPr>
          <w:t xml:space="preserve">TDD </w:t>
        </w:r>
      </w:ins>
      <w:ins w:id="893" w:author="Nokia/NSB" w:date="2020-11-16T17:53:00Z">
        <w:r w:rsidRPr="00886D12">
          <w:rPr>
            <w:lang w:val="pt-BR"/>
          </w:rPr>
          <w:t>NLOS O2I/O2O</w:t>
        </w:r>
      </w:ins>
    </w:p>
    <w:p w14:paraId="49A078C0" w14:textId="3B1EB20C" w:rsidR="00B970E1" w:rsidRPr="00DE353F" w:rsidRDefault="00B970E1" w:rsidP="00A62D2E">
      <w:pPr>
        <w:rPr>
          <w:lang w:val="pt-BR" w:eastAsia="zh-CN"/>
        </w:rPr>
      </w:pPr>
    </w:p>
    <w:p w14:paraId="23A15B71" w14:textId="6D496098" w:rsidR="00B970E1" w:rsidRDefault="00B970E1" w:rsidP="00960A75">
      <w:pPr>
        <w:pStyle w:val="2"/>
      </w:pPr>
      <w:bookmarkStart w:id="894" w:name="_Toc56794577"/>
      <w:r>
        <w:t>4.</w:t>
      </w:r>
      <w:r w:rsidR="00AF15D4">
        <w:t>3</w:t>
      </w:r>
      <w:r w:rsidR="005C3582">
        <w:tab/>
      </w:r>
      <w:r>
        <w:t>Link budget template</w:t>
      </w:r>
      <w:bookmarkEnd w:id="894"/>
    </w:p>
    <w:p w14:paraId="75A06A32" w14:textId="43C83C61" w:rsidR="00D41029" w:rsidRPr="00513297" w:rsidRDefault="00A73486" w:rsidP="00513297">
      <w:pPr>
        <w:jc w:val="both"/>
        <w:rPr>
          <w:kern w:val="2"/>
          <w:lang w:eastAsia="zh-CN"/>
        </w:rPr>
      </w:pPr>
      <w:r>
        <w:rPr>
          <w:kern w:val="2"/>
          <w:lang w:eastAsia="ja-JP"/>
        </w:rPr>
        <w:t>S</w:t>
      </w:r>
      <w:r w:rsidRPr="00347A14">
        <w:rPr>
          <w:kern w:val="2"/>
          <w:lang w:val="en-US" w:eastAsia="ja-JP"/>
        </w:rPr>
        <w:t>ingle link budget template for both FR1 and FR2 with rows for MIL, MCL, MPL</w:t>
      </w:r>
      <w:r>
        <w:rPr>
          <w:kern w:val="2"/>
          <w:lang w:val="en-US" w:eastAsia="ja-JP"/>
        </w:rPr>
        <w:t xml:space="preserve"> is adopted. </w:t>
      </w:r>
      <w:r>
        <w:t>The parameter assumptions of the link budget template for step 2 are provided in Annex A.3.</w:t>
      </w:r>
      <w:r w:rsidR="003D3C2D">
        <w:t xml:space="preserve"> </w:t>
      </w:r>
      <w:r w:rsidR="003D3C2D" w:rsidRPr="00960A75">
        <w:rPr>
          <w:kern w:val="2"/>
          <w:lang w:eastAsia="ja-JP"/>
        </w:rPr>
        <w:t>RAN1 will not further discuss on specific values fo</w:t>
      </w:r>
      <w:r w:rsidR="003D3C2D" w:rsidRPr="00764E0B">
        <w:rPr>
          <w:kern w:val="2"/>
          <w:lang w:eastAsia="ja-JP"/>
        </w:rPr>
        <w:t>r the parameters related to MPL</w:t>
      </w:r>
      <w:r w:rsidR="003D3C2D">
        <w:rPr>
          <w:kern w:val="2"/>
          <w:lang w:eastAsia="ja-JP"/>
        </w:rPr>
        <w:t xml:space="preserve">. </w:t>
      </w:r>
      <w:r w:rsidR="003D3C2D" w:rsidRPr="00960A75">
        <w:rPr>
          <w:kern w:val="2"/>
          <w:lang w:eastAsia="ja-JP"/>
        </w:rPr>
        <w:t>IMT-2020 value</w:t>
      </w:r>
      <w:r w:rsidR="003D3C2D" w:rsidRPr="00764E0B">
        <w:rPr>
          <w:kern w:val="2"/>
          <w:lang w:eastAsia="ja-JP"/>
        </w:rPr>
        <w:t>s are a starting point, but</w:t>
      </w:r>
      <w:r w:rsidR="003D3C2D">
        <w:rPr>
          <w:kern w:val="2"/>
          <w:lang w:eastAsia="ja-JP"/>
        </w:rPr>
        <w:t xml:space="preserve"> </w:t>
      </w:r>
      <w:r w:rsidR="003D3C2D" w:rsidRPr="00960A75">
        <w:rPr>
          <w:kern w:val="2"/>
          <w:lang w:eastAsia="ja-JP"/>
        </w:rPr>
        <w:t>companies may use other values, and</w:t>
      </w:r>
      <w:r w:rsidR="003D3C2D">
        <w:rPr>
          <w:kern w:val="2"/>
          <w:lang w:eastAsia="ja-JP"/>
        </w:rPr>
        <w:t xml:space="preserve"> </w:t>
      </w:r>
      <w:r w:rsidR="003D3C2D" w:rsidRPr="00960A75">
        <w:rPr>
          <w:kern w:val="2"/>
          <w:lang w:eastAsia="ja-JP"/>
        </w:rPr>
        <w:t>for the parameters that companies think IMT-2020 self-evaluation does not clearly define the values for some scenarios, it is up to companies to report</w:t>
      </w:r>
      <w:r w:rsidR="003D3C2D" w:rsidRPr="006F5CE2">
        <w:rPr>
          <w:rFonts w:hint="eastAsia"/>
          <w:kern w:val="2"/>
          <w:lang w:eastAsia="zh-CN"/>
        </w:rPr>
        <w:t>.</w:t>
      </w:r>
    </w:p>
    <w:p w14:paraId="18E0ABBA" w14:textId="77777777" w:rsidR="00080512" w:rsidRPr="004D3578" w:rsidRDefault="00EB7613">
      <w:pPr>
        <w:pStyle w:val="1"/>
      </w:pPr>
      <w:bookmarkStart w:id="895" w:name="clause4"/>
      <w:bookmarkStart w:id="896" w:name="_Toc56794578"/>
      <w:bookmarkEnd w:id="895"/>
      <w:r>
        <w:t>5</w:t>
      </w:r>
      <w:r w:rsidR="00080512" w:rsidRPr="004D3578">
        <w:tab/>
      </w:r>
      <w:r w:rsidR="006F31E3">
        <w:t>Baseline coverage performance</w:t>
      </w:r>
      <w:bookmarkEnd w:id="896"/>
    </w:p>
    <w:p w14:paraId="7E28C287" w14:textId="77777777" w:rsidR="00080512" w:rsidRPr="004D3578" w:rsidRDefault="00EB7613">
      <w:pPr>
        <w:pStyle w:val="2"/>
      </w:pPr>
      <w:bookmarkStart w:id="897" w:name="_Toc56794579"/>
      <w:r>
        <w:t>5</w:t>
      </w:r>
      <w:r w:rsidR="00080512" w:rsidRPr="004D3578">
        <w:t>.1</w:t>
      </w:r>
      <w:r w:rsidR="00080512" w:rsidRPr="004D3578">
        <w:tab/>
      </w:r>
      <w:r w:rsidR="006F31E3">
        <w:t>Baseline coverage performance for FR1</w:t>
      </w:r>
      <w:bookmarkEnd w:id="897"/>
    </w:p>
    <w:p w14:paraId="1F9CAD4D" w14:textId="77777777" w:rsidR="00E65DBE" w:rsidRDefault="00E65DBE" w:rsidP="00E65DBE">
      <w:pPr>
        <w:pStyle w:val="3"/>
        <w:rPr>
          <w:ins w:id="898" w:author="China Telecom" w:date="2020-11-20T19:17:00Z"/>
          <w:rFonts w:cs="Arial"/>
          <w:szCs w:val="28"/>
        </w:rPr>
      </w:pPr>
      <w:bookmarkStart w:id="899" w:name="_Toc56794580"/>
      <w:ins w:id="900" w:author="China Telecom" w:date="2020-11-20T19:17:00Z">
        <w:r>
          <w:rPr>
            <w:rFonts w:eastAsia="Malgun Gothic"/>
          </w:rPr>
          <w:t>5.1</w:t>
        </w:r>
        <w:r w:rsidRPr="007368F9">
          <w:rPr>
            <w:rFonts w:eastAsia="Malgun Gothic"/>
          </w:rPr>
          <w:t>.1</w:t>
        </w:r>
        <w:r w:rsidRPr="007368F9">
          <w:rPr>
            <w:rFonts w:eastAsia="Malgun Gothic"/>
          </w:rPr>
          <w:tab/>
        </w:r>
        <w:r>
          <w:rPr>
            <w:rFonts w:cs="Arial"/>
            <w:szCs w:val="28"/>
          </w:rPr>
          <w:t>Representative values and observation for each scenario</w:t>
        </w:r>
        <w:bookmarkEnd w:id="899"/>
        <w:r>
          <w:rPr>
            <w:rFonts w:cs="Arial"/>
            <w:szCs w:val="28"/>
          </w:rPr>
          <w:t xml:space="preserve"> </w:t>
        </w:r>
      </w:ins>
    </w:p>
    <w:p w14:paraId="58B1171F" w14:textId="77777777" w:rsidR="00E65DBE" w:rsidRDefault="00E65DBE" w:rsidP="00E65DBE">
      <w:pPr>
        <w:pStyle w:val="4"/>
        <w:rPr>
          <w:ins w:id="901" w:author="China Telecom" w:date="2020-11-20T19:17:00Z"/>
        </w:rPr>
      </w:pPr>
      <w:bookmarkStart w:id="902" w:name="_Toc56794581"/>
      <w:ins w:id="903" w:author="China Telecom" w:date="2020-11-20T19:17:00Z">
        <w:r>
          <w:t>5.1.1.1</w:t>
        </w:r>
        <w:r>
          <w:tab/>
          <w:t>U</w:t>
        </w:r>
        <w:r w:rsidRPr="00DE78FE">
          <w:t>rban 4GHz</w:t>
        </w:r>
        <w:r>
          <w:t xml:space="preserve"> TDD</w:t>
        </w:r>
        <w:r w:rsidRPr="00DE78FE">
          <w:t xml:space="preserve"> scenario</w:t>
        </w:r>
        <w:bookmarkEnd w:id="902"/>
      </w:ins>
    </w:p>
    <w:p w14:paraId="1CD0EA4A" w14:textId="77777777" w:rsidR="00E65DBE" w:rsidRDefault="00E65DBE" w:rsidP="00E65DBE">
      <w:pPr>
        <w:pStyle w:val="3GPPAgreements"/>
        <w:numPr>
          <w:ilvl w:val="0"/>
          <w:numId w:val="0"/>
        </w:numPr>
        <w:rPr>
          <w:ins w:id="904" w:author="China Telecom" w:date="2020-11-20T19:17:00Z"/>
        </w:rPr>
      </w:pPr>
      <w:ins w:id="905" w:author="China Telecom" w:date="2020-11-20T19:17:00Z">
        <w:r>
          <w:t>The representative values for the metrics are summarized below. Table 5.1.1.1-1 to 5.1.1.1-6 show the results with BS Tx power of 33 dBm/MHz and 24 dBm/MHz.</w:t>
        </w:r>
      </w:ins>
    </w:p>
    <w:p w14:paraId="15B8CD30" w14:textId="77777777" w:rsidR="00E65DBE" w:rsidRDefault="00E65DBE" w:rsidP="00E65DBE">
      <w:pPr>
        <w:pStyle w:val="3GPPAgreements"/>
        <w:numPr>
          <w:ilvl w:val="0"/>
          <w:numId w:val="0"/>
        </w:numPr>
        <w:rPr>
          <w:ins w:id="906" w:author="China Telecom" w:date="2020-11-20T19:17:00Z"/>
        </w:rPr>
      </w:pPr>
    </w:p>
    <w:p w14:paraId="6DA455AB" w14:textId="77777777" w:rsidR="00E65DBE" w:rsidRDefault="00E65DBE" w:rsidP="00E65DBE">
      <w:pPr>
        <w:pStyle w:val="TH"/>
        <w:rPr>
          <w:ins w:id="907" w:author="China Telecom" w:date="2020-11-20T19:17:00Z"/>
        </w:rPr>
      </w:pPr>
      <w:ins w:id="908" w:author="China Telecom" w:date="2020-11-20T19:17:00Z">
        <w:r>
          <w:t xml:space="preserve">Table </w:t>
        </w:r>
        <w:r>
          <w:rPr>
            <w:lang w:eastAsia="zh-CN"/>
          </w:rPr>
          <w:t>5.1.1.1</w:t>
        </w:r>
        <w:r w:rsidRPr="007368F9">
          <w:t>-</w:t>
        </w:r>
        <w:r>
          <w:rPr>
            <w:rFonts w:hint="eastAsia"/>
            <w:lang w:eastAsia="ja-JP"/>
          </w:rPr>
          <w:t>1</w:t>
        </w:r>
        <w:r w:rsidRPr="007368F9">
          <w:rPr>
            <w:rFonts w:hint="eastAsia"/>
          </w:rPr>
          <w:t>:</w:t>
        </w:r>
        <w:r>
          <w:rPr>
            <w:rFonts w:hint="eastAsia"/>
          </w:rPr>
          <w:t xml:space="preserve"> Representative values </w:t>
        </w:r>
        <w:r>
          <w:t xml:space="preserve">of MCL for Urban </w:t>
        </w:r>
        <w:r w:rsidRPr="00DE78FE">
          <w:t>4GHz</w:t>
        </w:r>
        <w:r>
          <w:t xml:space="preserve"> TDD scenario with </w:t>
        </w:r>
        <w:r w:rsidRPr="00DE78FE">
          <w:t>BS Tx powe</w:t>
        </w:r>
        <w:r>
          <w:t>r of 33 dBm/MHz</w:t>
        </w:r>
      </w:ins>
    </w:p>
    <w:tbl>
      <w:tblPr>
        <w:tblStyle w:val="a7"/>
        <w:tblW w:w="0" w:type="auto"/>
        <w:tblLook w:val="04A0" w:firstRow="1" w:lastRow="0" w:firstColumn="1" w:lastColumn="0" w:noHBand="0" w:noVBand="1"/>
      </w:tblPr>
      <w:tblGrid>
        <w:gridCol w:w="4814"/>
        <w:gridCol w:w="1681"/>
        <w:gridCol w:w="1681"/>
        <w:gridCol w:w="1681"/>
      </w:tblGrid>
      <w:tr w:rsidR="00E65DBE" w:rsidRPr="00A36602" w14:paraId="3699FEEE" w14:textId="77777777" w:rsidTr="00AF0D4C">
        <w:trPr>
          <w:ins w:id="909" w:author="China Telecom" w:date="2020-11-20T19:17:00Z"/>
        </w:trPr>
        <w:tc>
          <w:tcPr>
            <w:tcW w:w="4814" w:type="dxa"/>
            <w:shd w:val="clear" w:color="auto" w:fill="E7E6E6" w:themeFill="background2"/>
            <w:noWrap/>
            <w:hideMark/>
          </w:tcPr>
          <w:p w14:paraId="547779E8" w14:textId="77777777" w:rsidR="00E65DBE" w:rsidRPr="00F9020F" w:rsidRDefault="00E65DBE" w:rsidP="00AF0D4C">
            <w:pPr>
              <w:spacing w:after="0"/>
              <w:jc w:val="center"/>
              <w:rPr>
                <w:ins w:id="910" w:author="China Telecom" w:date="2020-11-20T19:17:00Z"/>
              </w:rPr>
            </w:pPr>
            <w:ins w:id="911" w:author="China Telecom" w:date="2020-11-20T19:17:00Z">
              <w:r w:rsidRPr="00F9020F">
                <w:rPr>
                  <w:b/>
                </w:rPr>
                <w:t>Channels (and Frame format)</w:t>
              </w:r>
            </w:ins>
          </w:p>
        </w:tc>
        <w:tc>
          <w:tcPr>
            <w:tcW w:w="1681" w:type="dxa"/>
            <w:shd w:val="clear" w:color="auto" w:fill="E7E6E6" w:themeFill="background2"/>
            <w:hideMark/>
          </w:tcPr>
          <w:p w14:paraId="068C8BA2" w14:textId="77777777" w:rsidR="00E65DBE" w:rsidRPr="00F9020F" w:rsidRDefault="00E65DBE" w:rsidP="00AF0D4C">
            <w:pPr>
              <w:spacing w:after="0"/>
              <w:jc w:val="center"/>
              <w:rPr>
                <w:ins w:id="912" w:author="China Telecom" w:date="2020-11-20T19:17:00Z"/>
              </w:rPr>
            </w:pPr>
            <w:ins w:id="913" w:author="China Telecom" w:date="2020-11-20T19:17:00Z">
              <w:r w:rsidRPr="00F9020F">
                <w:rPr>
                  <w:b/>
                </w:rPr>
                <w:t>Number of Samples</w:t>
              </w:r>
            </w:ins>
          </w:p>
        </w:tc>
        <w:tc>
          <w:tcPr>
            <w:tcW w:w="1681" w:type="dxa"/>
            <w:shd w:val="clear" w:color="auto" w:fill="E7E6E6" w:themeFill="background2"/>
            <w:hideMark/>
          </w:tcPr>
          <w:p w14:paraId="58D56ADD" w14:textId="77777777" w:rsidR="00E65DBE" w:rsidRPr="00F9020F" w:rsidRDefault="00E65DBE" w:rsidP="00AF0D4C">
            <w:pPr>
              <w:spacing w:after="0"/>
              <w:jc w:val="center"/>
              <w:rPr>
                <w:ins w:id="914" w:author="China Telecom" w:date="2020-11-20T19:17:00Z"/>
              </w:rPr>
            </w:pPr>
            <w:ins w:id="915" w:author="China Telecom" w:date="2020-11-20T19:17:00Z">
              <w:r w:rsidRPr="00F9020F">
                <w:rPr>
                  <w:b/>
                </w:rPr>
                <w:t>Representative value</w:t>
              </w:r>
            </w:ins>
          </w:p>
        </w:tc>
        <w:tc>
          <w:tcPr>
            <w:tcW w:w="1681" w:type="dxa"/>
            <w:shd w:val="clear" w:color="auto" w:fill="E7E6E6" w:themeFill="background2"/>
            <w:hideMark/>
          </w:tcPr>
          <w:p w14:paraId="0E719627" w14:textId="77777777" w:rsidR="00E65DBE" w:rsidRPr="00F9020F" w:rsidRDefault="00E65DBE" w:rsidP="00AF0D4C">
            <w:pPr>
              <w:spacing w:after="0"/>
              <w:jc w:val="center"/>
              <w:rPr>
                <w:ins w:id="916" w:author="China Telecom" w:date="2020-11-20T19:17:00Z"/>
              </w:rPr>
            </w:pPr>
            <w:ins w:id="917" w:author="China Telecom" w:date="2020-11-20T19:17:00Z">
              <w:r w:rsidRPr="00F9020F">
                <w:rPr>
                  <w:b/>
                </w:rPr>
                <w:t>Standard Deviation (w/o outlier)</w:t>
              </w:r>
            </w:ins>
          </w:p>
        </w:tc>
      </w:tr>
      <w:tr w:rsidR="00E65DBE" w:rsidRPr="00A36602" w14:paraId="0B12AF24" w14:textId="77777777" w:rsidTr="00AF0D4C">
        <w:trPr>
          <w:ins w:id="918" w:author="China Telecom" w:date="2020-11-20T19:17:00Z"/>
        </w:trPr>
        <w:tc>
          <w:tcPr>
            <w:tcW w:w="4814" w:type="dxa"/>
            <w:noWrap/>
            <w:hideMark/>
          </w:tcPr>
          <w:p w14:paraId="4CD5C31B" w14:textId="77777777" w:rsidR="00E65DBE" w:rsidRPr="00F9020F" w:rsidRDefault="00E65DBE" w:rsidP="00AF0D4C">
            <w:pPr>
              <w:spacing w:after="0"/>
              <w:rPr>
                <w:ins w:id="919" w:author="China Telecom" w:date="2020-11-20T19:17:00Z"/>
                <w:noProof/>
              </w:rPr>
            </w:pPr>
            <w:ins w:id="920" w:author="China Telecom" w:date="2020-11-20T19:17:00Z">
              <w:r w:rsidRPr="00F9020F">
                <w:t>PUSCH for eMBB DDDSU</w:t>
              </w:r>
            </w:ins>
          </w:p>
        </w:tc>
        <w:tc>
          <w:tcPr>
            <w:tcW w:w="1681" w:type="dxa"/>
            <w:noWrap/>
            <w:hideMark/>
          </w:tcPr>
          <w:p w14:paraId="3FAACA0F" w14:textId="77777777" w:rsidR="00E65DBE" w:rsidRPr="00F9020F" w:rsidRDefault="00E65DBE" w:rsidP="00AF0D4C">
            <w:pPr>
              <w:spacing w:after="0"/>
              <w:jc w:val="center"/>
              <w:rPr>
                <w:ins w:id="921" w:author="China Telecom" w:date="2020-11-20T19:17:00Z"/>
              </w:rPr>
            </w:pPr>
            <w:ins w:id="922" w:author="China Telecom" w:date="2020-11-20T19:17:00Z">
              <w:r w:rsidRPr="00F9020F">
                <w:t>14</w:t>
              </w:r>
            </w:ins>
          </w:p>
        </w:tc>
        <w:tc>
          <w:tcPr>
            <w:tcW w:w="1681" w:type="dxa"/>
            <w:noWrap/>
            <w:hideMark/>
          </w:tcPr>
          <w:p w14:paraId="161686D5" w14:textId="77777777" w:rsidR="00E65DBE" w:rsidRPr="00F9020F" w:rsidRDefault="00E65DBE" w:rsidP="00AF0D4C">
            <w:pPr>
              <w:spacing w:after="0"/>
              <w:jc w:val="center"/>
              <w:rPr>
                <w:ins w:id="923" w:author="China Telecom" w:date="2020-11-20T19:17:00Z"/>
              </w:rPr>
            </w:pPr>
            <w:ins w:id="924" w:author="China Telecom" w:date="2020-11-20T19:17:00Z">
              <w:r w:rsidRPr="00F9020F">
                <w:t>130.76</w:t>
              </w:r>
            </w:ins>
          </w:p>
        </w:tc>
        <w:tc>
          <w:tcPr>
            <w:tcW w:w="1681" w:type="dxa"/>
            <w:noWrap/>
            <w:hideMark/>
          </w:tcPr>
          <w:p w14:paraId="793F43A3" w14:textId="77777777" w:rsidR="00E65DBE" w:rsidRPr="00F9020F" w:rsidRDefault="00E65DBE" w:rsidP="00AF0D4C">
            <w:pPr>
              <w:spacing w:after="0"/>
              <w:jc w:val="center"/>
              <w:rPr>
                <w:ins w:id="925" w:author="China Telecom" w:date="2020-11-20T19:17:00Z"/>
              </w:rPr>
            </w:pPr>
            <w:ins w:id="926" w:author="China Telecom" w:date="2020-11-20T19:17:00Z">
              <w:r w:rsidRPr="00F9020F">
                <w:t>0.99</w:t>
              </w:r>
            </w:ins>
          </w:p>
        </w:tc>
      </w:tr>
      <w:tr w:rsidR="00E65DBE" w:rsidRPr="00A36602" w14:paraId="46E2FE01" w14:textId="77777777" w:rsidTr="00AF0D4C">
        <w:trPr>
          <w:ins w:id="927" w:author="China Telecom" w:date="2020-11-20T19:17:00Z"/>
        </w:trPr>
        <w:tc>
          <w:tcPr>
            <w:tcW w:w="4814" w:type="dxa"/>
            <w:noWrap/>
            <w:hideMark/>
          </w:tcPr>
          <w:p w14:paraId="66D5B358" w14:textId="77777777" w:rsidR="00E65DBE" w:rsidRPr="00F9020F" w:rsidRDefault="00E65DBE" w:rsidP="00AF0D4C">
            <w:pPr>
              <w:spacing w:after="0"/>
              <w:rPr>
                <w:ins w:id="928" w:author="China Telecom" w:date="2020-11-20T19:17:00Z"/>
              </w:rPr>
            </w:pPr>
            <w:ins w:id="929" w:author="China Telecom" w:date="2020-11-20T19:17:00Z">
              <w:r w:rsidRPr="00F9020F">
                <w:t>PUSCH for eMBB DDDSUDDSUU</w:t>
              </w:r>
            </w:ins>
          </w:p>
        </w:tc>
        <w:tc>
          <w:tcPr>
            <w:tcW w:w="1681" w:type="dxa"/>
            <w:noWrap/>
            <w:hideMark/>
          </w:tcPr>
          <w:p w14:paraId="2F4E2ACF" w14:textId="77777777" w:rsidR="00E65DBE" w:rsidRPr="00F9020F" w:rsidRDefault="00E65DBE" w:rsidP="00AF0D4C">
            <w:pPr>
              <w:spacing w:after="0"/>
              <w:jc w:val="center"/>
              <w:rPr>
                <w:ins w:id="930" w:author="China Telecom" w:date="2020-11-20T19:17:00Z"/>
              </w:rPr>
            </w:pPr>
            <w:ins w:id="931" w:author="China Telecom" w:date="2020-11-20T19:17:00Z">
              <w:r w:rsidRPr="00F9020F">
                <w:t>11</w:t>
              </w:r>
            </w:ins>
          </w:p>
        </w:tc>
        <w:tc>
          <w:tcPr>
            <w:tcW w:w="1681" w:type="dxa"/>
            <w:noWrap/>
            <w:hideMark/>
          </w:tcPr>
          <w:p w14:paraId="64CD19FE" w14:textId="77777777" w:rsidR="00E65DBE" w:rsidRPr="00F9020F" w:rsidRDefault="00E65DBE" w:rsidP="00AF0D4C">
            <w:pPr>
              <w:spacing w:after="0"/>
              <w:jc w:val="center"/>
              <w:rPr>
                <w:ins w:id="932" w:author="China Telecom" w:date="2020-11-20T19:17:00Z"/>
              </w:rPr>
            </w:pPr>
            <w:ins w:id="933" w:author="China Telecom" w:date="2020-11-20T19:17:00Z">
              <w:r w:rsidRPr="00F9020F">
                <w:t>132.37</w:t>
              </w:r>
            </w:ins>
          </w:p>
        </w:tc>
        <w:tc>
          <w:tcPr>
            <w:tcW w:w="1681" w:type="dxa"/>
            <w:noWrap/>
            <w:hideMark/>
          </w:tcPr>
          <w:p w14:paraId="2B6B1A76" w14:textId="77777777" w:rsidR="00E65DBE" w:rsidRPr="00F9020F" w:rsidRDefault="00E65DBE" w:rsidP="00AF0D4C">
            <w:pPr>
              <w:spacing w:after="0"/>
              <w:jc w:val="center"/>
              <w:rPr>
                <w:ins w:id="934" w:author="China Telecom" w:date="2020-11-20T19:17:00Z"/>
              </w:rPr>
            </w:pPr>
            <w:ins w:id="935" w:author="China Telecom" w:date="2020-11-20T19:17:00Z">
              <w:r w:rsidRPr="00F9020F">
                <w:t>0.86</w:t>
              </w:r>
            </w:ins>
          </w:p>
        </w:tc>
      </w:tr>
      <w:tr w:rsidR="00E65DBE" w:rsidRPr="00A36602" w14:paraId="7B347A73" w14:textId="77777777" w:rsidTr="00AF0D4C">
        <w:trPr>
          <w:ins w:id="936" w:author="China Telecom" w:date="2020-11-20T19:17:00Z"/>
        </w:trPr>
        <w:tc>
          <w:tcPr>
            <w:tcW w:w="4814" w:type="dxa"/>
            <w:noWrap/>
            <w:hideMark/>
          </w:tcPr>
          <w:p w14:paraId="0D373DBD" w14:textId="77777777" w:rsidR="00E65DBE" w:rsidRPr="00F9020F" w:rsidRDefault="00E65DBE" w:rsidP="00AF0D4C">
            <w:pPr>
              <w:spacing w:after="0"/>
              <w:rPr>
                <w:ins w:id="937" w:author="China Telecom" w:date="2020-11-20T19:17:00Z"/>
              </w:rPr>
            </w:pPr>
            <w:ins w:id="938" w:author="China Telecom" w:date="2020-11-20T19:17:00Z">
              <w:r w:rsidRPr="00F9020F">
                <w:lastRenderedPageBreak/>
                <w:t>PUSCH for VoIP DDDSU</w:t>
              </w:r>
            </w:ins>
          </w:p>
        </w:tc>
        <w:tc>
          <w:tcPr>
            <w:tcW w:w="1681" w:type="dxa"/>
            <w:noWrap/>
            <w:hideMark/>
          </w:tcPr>
          <w:p w14:paraId="1B48392E" w14:textId="77777777" w:rsidR="00E65DBE" w:rsidRPr="00F9020F" w:rsidRDefault="00E65DBE" w:rsidP="00AF0D4C">
            <w:pPr>
              <w:spacing w:after="0"/>
              <w:jc w:val="center"/>
              <w:rPr>
                <w:ins w:id="939" w:author="China Telecom" w:date="2020-11-20T19:17:00Z"/>
              </w:rPr>
            </w:pPr>
            <w:ins w:id="940" w:author="China Telecom" w:date="2020-11-20T19:17:00Z">
              <w:r w:rsidRPr="00F9020F">
                <w:t>11</w:t>
              </w:r>
            </w:ins>
          </w:p>
        </w:tc>
        <w:tc>
          <w:tcPr>
            <w:tcW w:w="1681" w:type="dxa"/>
            <w:noWrap/>
            <w:hideMark/>
          </w:tcPr>
          <w:p w14:paraId="3CC6520F" w14:textId="77777777" w:rsidR="00E65DBE" w:rsidRPr="00F9020F" w:rsidRDefault="00E65DBE" w:rsidP="00AF0D4C">
            <w:pPr>
              <w:spacing w:after="0"/>
              <w:jc w:val="center"/>
              <w:rPr>
                <w:ins w:id="941" w:author="China Telecom" w:date="2020-11-20T19:17:00Z"/>
              </w:rPr>
            </w:pPr>
            <w:ins w:id="942" w:author="China Telecom" w:date="2020-11-20T19:17:00Z">
              <w:r w:rsidRPr="00F9020F">
                <w:t>142.78</w:t>
              </w:r>
            </w:ins>
          </w:p>
        </w:tc>
        <w:tc>
          <w:tcPr>
            <w:tcW w:w="1681" w:type="dxa"/>
            <w:noWrap/>
            <w:hideMark/>
          </w:tcPr>
          <w:p w14:paraId="1F46D3B5" w14:textId="77777777" w:rsidR="00E65DBE" w:rsidRPr="00F9020F" w:rsidRDefault="00E65DBE" w:rsidP="00AF0D4C">
            <w:pPr>
              <w:spacing w:after="0"/>
              <w:jc w:val="center"/>
              <w:rPr>
                <w:ins w:id="943" w:author="China Telecom" w:date="2020-11-20T19:17:00Z"/>
              </w:rPr>
            </w:pPr>
            <w:ins w:id="944" w:author="China Telecom" w:date="2020-11-20T19:17:00Z">
              <w:r w:rsidRPr="00F9020F">
                <w:t>2.40</w:t>
              </w:r>
            </w:ins>
          </w:p>
        </w:tc>
      </w:tr>
      <w:tr w:rsidR="00E65DBE" w:rsidRPr="00A36602" w14:paraId="624D8A8C" w14:textId="77777777" w:rsidTr="00AF0D4C">
        <w:trPr>
          <w:ins w:id="945" w:author="China Telecom" w:date="2020-11-20T19:17:00Z"/>
        </w:trPr>
        <w:tc>
          <w:tcPr>
            <w:tcW w:w="4814" w:type="dxa"/>
            <w:noWrap/>
            <w:hideMark/>
          </w:tcPr>
          <w:p w14:paraId="274A9AB8" w14:textId="77777777" w:rsidR="00E65DBE" w:rsidRPr="00F9020F" w:rsidRDefault="00E65DBE" w:rsidP="00AF0D4C">
            <w:pPr>
              <w:spacing w:after="0"/>
              <w:rPr>
                <w:ins w:id="946" w:author="China Telecom" w:date="2020-11-20T19:17:00Z"/>
              </w:rPr>
            </w:pPr>
            <w:ins w:id="947" w:author="China Telecom" w:date="2020-11-20T19:17:00Z">
              <w:r w:rsidRPr="00F9020F">
                <w:t>PUSCH for VoIP DDDSUDDSUU</w:t>
              </w:r>
            </w:ins>
          </w:p>
        </w:tc>
        <w:tc>
          <w:tcPr>
            <w:tcW w:w="1681" w:type="dxa"/>
            <w:noWrap/>
            <w:hideMark/>
          </w:tcPr>
          <w:p w14:paraId="741E51F1" w14:textId="77777777" w:rsidR="00E65DBE" w:rsidRPr="00F9020F" w:rsidRDefault="00E65DBE" w:rsidP="00AF0D4C">
            <w:pPr>
              <w:spacing w:after="0"/>
              <w:jc w:val="center"/>
              <w:rPr>
                <w:ins w:id="948" w:author="China Telecom" w:date="2020-11-20T19:17:00Z"/>
              </w:rPr>
            </w:pPr>
            <w:ins w:id="949" w:author="China Telecom" w:date="2020-11-20T19:17:00Z">
              <w:r w:rsidRPr="00F9020F">
                <w:t>12</w:t>
              </w:r>
            </w:ins>
          </w:p>
        </w:tc>
        <w:tc>
          <w:tcPr>
            <w:tcW w:w="1681" w:type="dxa"/>
            <w:noWrap/>
            <w:hideMark/>
          </w:tcPr>
          <w:p w14:paraId="4A3A873B" w14:textId="77777777" w:rsidR="00E65DBE" w:rsidRPr="00F9020F" w:rsidRDefault="00E65DBE" w:rsidP="00AF0D4C">
            <w:pPr>
              <w:spacing w:after="0"/>
              <w:jc w:val="center"/>
              <w:rPr>
                <w:ins w:id="950" w:author="China Telecom" w:date="2020-11-20T19:17:00Z"/>
              </w:rPr>
            </w:pPr>
            <w:ins w:id="951" w:author="China Telecom" w:date="2020-11-20T19:17:00Z">
              <w:r w:rsidRPr="00F9020F">
                <w:t>141.08</w:t>
              </w:r>
            </w:ins>
          </w:p>
        </w:tc>
        <w:tc>
          <w:tcPr>
            <w:tcW w:w="1681" w:type="dxa"/>
            <w:noWrap/>
            <w:hideMark/>
          </w:tcPr>
          <w:p w14:paraId="4262C5DD" w14:textId="77777777" w:rsidR="00E65DBE" w:rsidRPr="00F9020F" w:rsidRDefault="00E65DBE" w:rsidP="00AF0D4C">
            <w:pPr>
              <w:spacing w:after="0"/>
              <w:jc w:val="center"/>
              <w:rPr>
                <w:ins w:id="952" w:author="China Telecom" w:date="2020-11-20T19:17:00Z"/>
              </w:rPr>
            </w:pPr>
            <w:ins w:id="953" w:author="China Telecom" w:date="2020-11-20T19:17:00Z">
              <w:r w:rsidRPr="00F9020F">
                <w:t>5.06</w:t>
              </w:r>
            </w:ins>
          </w:p>
        </w:tc>
      </w:tr>
      <w:tr w:rsidR="00E65DBE" w:rsidRPr="00A36602" w14:paraId="032E5EDB" w14:textId="77777777" w:rsidTr="00AF0D4C">
        <w:trPr>
          <w:ins w:id="954" w:author="China Telecom" w:date="2020-11-20T19:17:00Z"/>
        </w:trPr>
        <w:tc>
          <w:tcPr>
            <w:tcW w:w="4814" w:type="dxa"/>
            <w:noWrap/>
            <w:hideMark/>
          </w:tcPr>
          <w:p w14:paraId="53C8FFD7" w14:textId="77777777" w:rsidR="00E65DBE" w:rsidRPr="00F9020F" w:rsidRDefault="00E65DBE" w:rsidP="00AF0D4C">
            <w:pPr>
              <w:spacing w:after="0"/>
              <w:rPr>
                <w:ins w:id="955" w:author="China Telecom" w:date="2020-11-20T19:17:00Z"/>
              </w:rPr>
            </w:pPr>
            <w:ins w:id="956" w:author="China Telecom" w:date="2020-11-20T19:17:00Z">
              <w:r w:rsidRPr="00F9020F">
                <w:t>PUSCH with SIP invite DDDSU</w:t>
              </w:r>
            </w:ins>
          </w:p>
        </w:tc>
        <w:tc>
          <w:tcPr>
            <w:tcW w:w="1681" w:type="dxa"/>
            <w:noWrap/>
            <w:hideMark/>
          </w:tcPr>
          <w:p w14:paraId="610BB2EB" w14:textId="77777777" w:rsidR="00E65DBE" w:rsidRPr="00F9020F" w:rsidRDefault="00E65DBE" w:rsidP="00AF0D4C">
            <w:pPr>
              <w:spacing w:after="0"/>
              <w:jc w:val="center"/>
              <w:rPr>
                <w:ins w:id="957" w:author="China Telecom" w:date="2020-11-20T19:17:00Z"/>
              </w:rPr>
            </w:pPr>
            <w:ins w:id="958" w:author="China Telecom" w:date="2020-11-20T19:17:00Z">
              <w:r w:rsidRPr="00F9020F">
                <w:t>1</w:t>
              </w:r>
            </w:ins>
          </w:p>
        </w:tc>
        <w:tc>
          <w:tcPr>
            <w:tcW w:w="1681" w:type="dxa"/>
            <w:noWrap/>
            <w:hideMark/>
          </w:tcPr>
          <w:p w14:paraId="18DBDD15" w14:textId="77777777" w:rsidR="00E65DBE" w:rsidRPr="00F9020F" w:rsidRDefault="00E65DBE" w:rsidP="00AF0D4C">
            <w:pPr>
              <w:spacing w:after="0"/>
              <w:jc w:val="center"/>
              <w:rPr>
                <w:ins w:id="959" w:author="China Telecom" w:date="2020-11-20T19:17:00Z"/>
              </w:rPr>
            </w:pPr>
            <w:ins w:id="960" w:author="China Telecom" w:date="2020-11-20T19:17:00Z">
              <w:r w:rsidRPr="00F9020F">
                <w:t>144.80</w:t>
              </w:r>
            </w:ins>
          </w:p>
        </w:tc>
        <w:tc>
          <w:tcPr>
            <w:tcW w:w="1681" w:type="dxa"/>
            <w:noWrap/>
            <w:hideMark/>
          </w:tcPr>
          <w:p w14:paraId="45BD1DD5" w14:textId="77777777" w:rsidR="00E65DBE" w:rsidRPr="00F9020F" w:rsidRDefault="00E65DBE" w:rsidP="00AF0D4C">
            <w:pPr>
              <w:spacing w:after="0"/>
              <w:jc w:val="center"/>
              <w:rPr>
                <w:ins w:id="961" w:author="China Telecom" w:date="2020-11-20T19:17:00Z"/>
              </w:rPr>
            </w:pPr>
            <w:ins w:id="962" w:author="China Telecom" w:date="2020-11-20T19:17:00Z">
              <w:r w:rsidRPr="00F9020F">
                <w:t>0.00</w:t>
              </w:r>
            </w:ins>
          </w:p>
        </w:tc>
      </w:tr>
      <w:tr w:rsidR="00E65DBE" w:rsidRPr="00A36602" w14:paraId="39DA8083" w14:textId="77777777" w:rsidTr="00AF0D4C">
        <w:trPr>
          <w:ins w:id="963" w:author="China Telecom" w:date="2020-11-20T19:17:00Z"/>
        </w:trPr>
        <w:tc>
          <w:tcPr>
            <w:tcW w:w="4814" w:type="dxa"/>
            <w:noWrap/>
            <w:hideMark/>
          </w:tcPr>
          <w:p w14:paraId="24F9AF4F" w14:textId="77777777" w:rsidR="00E65DBE" w:rsidRPr="00F9020F" w:rsidRDefault="00E65DBE" w:rsidP="00AF0D4C">
            <w:pPr>
              <w:spacing w:after="0"/>
              <w:rPr>
                <w:ins w:id="964" w:author="China Telecom" w:date="2020-11-20T19:17:00Z"/>
              </w:rPr>
            </w:pPr>
            <w:ins w:id="965" w:author="China Telecom" w:date="2020-11-20T19:17:00Z">
              <w:r w:rsidRPr="00F9020F">
                <w:t>PUSCH with SIP invite DDDSUDDSUU</w:t>
              </w:r>
            </w:ins>
          </w:p>
        </w:tc>
        <w:tc>
          <w:tcPr>
            <w:tcW w:w="1681" w:type="dxa"/>
            <w:noWrap/>
            <w:hideMark/>
          </w:tcPr>
          <w:p w14:paraId="19C72293" w14:textId="77777777" w:rsidR="00E65DBE" w:rsidRPr="00F9020F" w:rsidRDefault="00E65DBE" w:rsidP="00AF0D4C">
            <w:pPr>
              <w:spacing w:after="0"/>
              <w:jc w:val="center"/>
              <w:rPr>
                <w:ins w:id="966" w:author="China Telecom" w:date="2020-11-20T19:17:00Z"/>
              </w:rPr>
            </w:pPr>
            <w:ins w:id="967" w:author="China Telecom" w:date="2020-11-20T19:17:00Z">
              <w:r w:rsidRPr="00F9020F">
                <w:t>0</w:t>
              </w:r>
            </w:ins>
          </w:p>
        </w:tc>
        <w:tc>
          <w:tcPr>
            <w:tcW w:w="1681" w:type="dxa"/>
            <w:noWrap/>
            <w:hideMark/>
          </w:tcPr>
          <w:p w14:paraId="078626B7" w14:textId="77777777" w:rsidR="00E65DBE" w:rsidRPr="00F9020F" w:rsidRDefault="00E65DBE" w:rsidP="00AF0D4C">
            <w:pPr>
              <w:spacing w:after="0"/>
              <w:jc w:val="center"/>
              <w:rPr>
                <w:ins w:id="968" w:author="China Telecom" w:date="2020-11-20T19:17:00Z"/>
                <w:noProof/>
              </w:rPr>
            </w:pPr>
          </w:p>
        </w:tc>
        <w:tc>
          <w:tcPr>
            <w:tcW w:w="1681" w:type="dxa"/>
            <w:noWrap/>
            <w:hideMark/>
          </w:tcPr>
          <w:p w14:paraId="4087EEA1" w14:textId="77777777" w:rsidR="00E65DBE" w:rsidRPr="00F9020F" w:rsidRDefault="00E65DBE" w:rsidP="00AF0D4C">
            <w:pPr>
              <w:spacing w:after="0"/>
              <w:jc w:val="center"/>
              <w:rPr>
                <w:ins w:id="969" w:author="China Telecom" w:date="2020-11-20T19:17:00Z"/>
                <w:noProof/>
              </w:rPr>
            </w:pPr>
          </w:p>
        </w:tc>
      </w:tr>
      <w:tr w:rsidR="00E65DBE" w:rsidRPr="00A36602" w14:paraId="1A7416A4" w14:textId="77777777" w:rsidTr="00AF0D4C">
        <w:trPr>
          <w:ins w:id="970" w:author="China Telecom" w:date="2020-11-20T19:17:00Z"/>
        </w:trPr>
        <w:tc>
          <w:tcPr>
            <w:tcW w:w="4814" w:type="dxa"/>
            <w:noWrap/>
            <w:hideMark/>
          </w:tcPr>
          <w:p w14:paraId="0E80FC42" w14:textId="77777777" w:rsidR="00E65DBE" w:rsidRPr="00F9020F" w:rsidRDefault="00E65DBE" w:rsidP="00AF0D4C">
            <w:pPr>
              <w:spacing w:after="0"/>
              <w:rPr>
                <w:ins w:id="971" w:author="China Telecom" w:date="2020-11-20T19:17:00Z"/>
              </w:rPr>
            </w:pPr>
            <w:ins w:id="972" w:author="China Telecom" w:date="2020-11-20T19:17:00Z">
              <w:r w:rsidRPr="00F9020F">
                <w:t xml:space="preserve">PUSCH for CSI </w:t>
              </w:r>
              <w:r>
                <w:t xml:space="preserve">11bit </w:t>
              </w:r>
              <w:r w:rsidRPr="00F9020F">
                <w:t>DDDSU</w:t>
              </w:r>
            </w:ins>
          </w:p>
        </w:tc>
        <w:tc>
          <w:tcPr>
            <w:tcW w:w="1681" w:type="dxa"/>
            <w:noWrap/>
            <w:hideMark/>
          </w:tcPr>
          <w:p w14:paraId="055A1B37" w14:textId="77777777" w:rsidR="00E65DBE" w:rsidRPr="00F9020F" w:rsidRDefault="00E65DBE" w:rsidP="00AF0D4C">
            <w:pPr>
              <w:spacing w:after="0"/>
              <w:jc w:val="center"/>
              <w:rPr>
                <w:ins w:id="973" w:author="China Telecom" w:date="2020-11-20T19:17:00Z"/>
              </w:rPr>
            </w:pPr>
            <w:ins w:id="974" w:author="China Telecom" w:date="2020-11-20T19:17:00Z">
              <w:r w:rsidRPr="00F9020F">
                <w:t>2</w:t>
              </w:r>
            </w:ins>
          </w:p>
        </w:tc>
        <w:tc>
          <w:tcPr>
            <w:tcW w:w="1681" w:type="dxa"/>
            <w:noWrap/>
            <w:hideMark/>
          </w:tcPr>
          <w:p w14:paraId="6CD2B909" w14:textId="77777777" w:rsidR="00E65DBE" w:rsidRPr="00F9020F" w:rsidRDefault="00E65DBE" w:rsidP="00AF0D4C">
            <w:pPr>
              <w:spacing w:after="0"/>
              <w:jc w:val="center"/>
              <w:rPr>
                <w:ins w:id="975" w:author="China Telecom" w:date="2020-11-20T19:17:00Z"/>
              </w:rPr>
            </w:pPr>
            <w:ins w:id="976" w:author="China Telecom" w:date="2020-11-20T19:17:00Z">
              <w:r w:rsidRPr="00F9020F">
                <w:t>146.00</w:t>
              </w:r>
            </w:ins>
          </w:p>
        </w:tc>
        <w:tc>
          <w:tcPr>
            <w:tcW w:w="1681" w:type="dxa"/>
            <w:noWrap/>
            <w:hideMark/>
          </w:tcPr>
          <w:p w14:paraId="6B1186FA" w14:textId="77777777" w:rsidR="00E65DBE" w:rsidRPr="00F9020F" w:rsidRDefault="00E65DBE" w:rsidP="00AF0D4C">
            <w:pPr>
              <w:spacing w:after="0"/>
              <w:jc w:val="center"/>
              <w:rPr>
                <w:ins w:id="977" w:author="China Telecom" w:date="2020-11-20T19:17:00Z"/>
              </w:rPr>
            </w:pPr>
            <w:ins w:id="978" w:author="China Telecom" w:date="2020-11-20T19:17:00Z">
              <w:r w:rsidRPr="00F9020F">
                <w:t>2.00</w:t>
              </w:r>
            </w:ins>
          </w:p>
        </w:tc>
      </w:tr>
      <w:tr w:rsidR="00E65DBE" w:rsidRPr="00A36602" w14:paraId="6CA220AC" w14:textId="77777777" w:rsidTr="00AF0D4C">
        <w:trPr>
          <w:ins w:id="979" w:author="China Telecom" w:date="2020-11-20T19:17:00Z"/>
        </w:trPr>
        <w:tc>
          <w:tcPr>
            <w:tcW w:w="4814" w:type="dxa"/>
            <w:noWrap/>
            <w:hideMark/>
          </w:tcPr>
          <w:p w14:paraId="729541C1" w14:textId="77777777" w:rsidR="00E65DBE" w:rsidRPr="00F9020F" w:rsidRDefault="00E65DBE" w:rsidP="00AF0D4C">
            <w:pPr>
              <w:spacing w:after="0"/>
              <w:rPr>
                <w:ins w:id="980" w:author="China Telecom" w:date="2020-11-20T19:17:00Z"/>
              </w:rPr>
            </w:pPr>
            <w:ins w:id="981" w:author="China Telecom" w:date="2020-11-20T19:17:00Z">
              <w:r w:rsidRPr="00F9020F">
                <w:t xml:space="preserve">PUSCH for CSI </w:t>
              </w:r>
              <w:r>
                <w:t xml:space="preserve">22bit </w:t>
              </w:r>
              <w:r w:rsidRPr="00F9020F">
                <w:t>DDDSU</w:t>
              </w:r>
            </w:ins>
          </w:p>
        </w:tc>
        <w:tc>
          <w:tcPr>
            <w:tcW w:w="1681" w:type="dxa"/>
            <w:noWrap/>
            <w:hideMark/>
          </w:tcPr>
          <w:p w14:paraId="63088172" w14:textId="77777777" w:rsidR="00E65DBE" w:rsidRPr="00F9020F" w:rsidRDefault="00E65DBE" w:rsidP="00AF0D4C">
            <w:pPr>
              <w:spacing w:after="0"/>
              <w:jc w:val="center"/>
              <w:rPr>
                <w:ins w:id="982" w:author="China Telecom" w:date="2020-11-20T19:17:00Z"/>
              </w:rPr>
            </w:pPr>
            <w:ins w:id="983" w:author="China Telecom" w:date="2020-11-20T19:17:00Z">
              <w:r w:rsidRPr="00F9020F">
                <w:t>2</w:t>
              </w:r>
            </w:ins>
          </w:p>
        </w:tc>
        <w:tc>
          <w:tcPr>
            <w:tcW w:w="1681" w:type="dxa"/>
            <w:noWrap/>
            <w:hideMark/>
          </w:tcPr>
          <w:p w14:paraId="585AE7D3" w14:textId="77777777" w:rsidR="00E65DBE" w:rsidRPr="00F9020F" w:rsidRDefault="00E65DBE" w:rsidP="00AF0D4C">
            <w:pPr>
              <w:spacing w:after="0"/>
              <w:jc w:val="center"/>
              <w:rPr>
                <w:ins w:id="984" w:author="China Telecom" w:date="2020-11-20T19:17:00Z"/>
              </w:rPr>
            </w:pPr>
            <w:ins w:id="985" w:author="China Telecom" w:date="2020-11-20T19:17:00Z">
              <w:r w:rsidRPr="00F9020F">
                <w:t>144.80</w:t>
              </w:r>
            </w:ins>
          </w:p>
        </w:tc>
        <w:tc>
          <w:tcPr>
            <w:tcW w:w="1681" w:type="dxa"/>
            <w:noWrap/>
            <w:hideMark/>
          </w:tcPr>
          <w:p w14:paraId="327C7BB2" w14:textId="77777777" w:rsidR="00E65DBE" w:rsidRPr="00F9020F" w:rsidRDefault="00E65DBE" w:rsidP="00AF0D4C">
            <w:pPr>
              <w:spacing w:after="0"/>
              <w:jc w:val="center"/>
              <w:rPr>
                <w:ins w:id="986" w:author="China Telecom" w:date="2020-11-20T19:17:00Z"/>
              </w:rPr>
            </w:pPr>
            <w:ins w:id="987" w:author="China Telecom" w:date="2020-11-20T19:17:00Z">
              <w:r w:rsidRPr="00F9020F">
                <w:t>2.00</w:t>
              </w:r>
            </w:ins>
          </w:p>
        </w:tc>
      </w:tr>
      <w:tr w:rsidR="00E65DBE" w:rsidRPr="00A36602" w14:paraId="0E739171" w14:textId="77777777" w:rsidTr="00AF0D4C">
        <w:trPr>
          <w:ins w:id="988" w:author="China Telecom" w:date="2020-11-20T19:17:00Z"/>
        </w:trPr>
        <w:tc>
          <w:tcPr>
            <w:tcW w:w="4814" w:type="dxa"/>
            <w:noWrap/>
            <w:hideMark/>
          </w:tcPr>
          <w:p w14:paraId="22CC4B7D" w14:textId="77777777" w:rsidR="00E65DBE" w:rsidRPr="00F9020F" w:rsidRDefault="00E65DBE" w:rsidP="00AF0D4C">
            <w:pPr>
              <w:spacing w:after="0"/>
              <w:rPr>
                <w:ins w:id="989" w:author="China Telecom" w:date="2020-11-20T19:17:00Z"/>
              </w:rPr>
            </w:pPr>
            <w:ins w:id="990" w:author="China Telecom" w:date="2020-11-20T19:17:00Z">
              <w:r w:rsidRPr="00F9020F">
                <w:t>PUCCH Format 1</w:t>
              </w:r>
            </w:ins>
          </w:p>
        </w:tc>
        <w:tc>
          <w:tcPr>
            <w:tcW w:w="1681" w:type="dxa"/>
            <w:noWrap/>
            <w:hideMark/>
          </w:tcPr>
          <w:p w14:paraId="1278CE8F" w14:textId="77777777" w:rsidR="00E65DBE" w:rsidRPr="00F9020F" w:rsidRDefault="00E65DBE" w:rsidP="00AF0D4C">
            <w:pPr>
              <w:spacing w:after="0"/>
              <w:jc w:val="center"/>
              <w:rPr>
                <w:ins w:id="991" w:author="China Telecom" w:date="2020-11-20T19:17:00Z"/>
              </w:rPr>
            </w:pPr>
            <w:ins w:id="992" w:author="China Telecom" w:date="2020-11-20T19:17:00Z">
              <w:r w:rsidRPr="00F9020F">
                <w:t>12</w:t>
              </w:r>
            </w:ins>
          </w:p>
        </w:tc>
        <w:tc>
          <w:tcPr>
            <w:tcW w:w="1681" w:type="dxa"/>
            <w:noWrap/>
            <w:hideMark/>
          </w:tcPr>
          <w:p w14:paraId="3F98F6C0" w14:textId="77777777" w:rsidR="00E65DBE" w:rsidRPr="00F9020F" w:rsidRDefault="00E65DBE" w:rsidP="00AF0D4C">
            <w:pPr>
              <w:spacing w:after="0"/>
              <w:jc w:val="center"/>
              <w:rPr>
                <w:ins w:id="993" w:author="China Telecom" w:date="2020-11-20T19:17:00Z"/>
              </w:rPr>
            </w:pPr>
            <w:ins w:id="994" w:author="China Telecom" w:date="2020-11-20T19:17:00Z">
              <w:r w:rsidRPr="00F9020F">
                <w:t>146.90</w:t>
              </w:r>
            </w:ins>
          </w:p>
        </w:tc>
        <w:tc>
          <w:tcPr>
            <w:tcW w:w="1681" w:type="dxa"/>
            <w:noWrap/>
            <w:hideMark/>
          </w:tcPr>
          <w:p w14:paraId="6A3F036E" w14:textId="77777777" w:rsidR="00E65DBE" w:rsidRPr="00F9020F" w:rsidRDefault="00E65DBE" w:rsidP="00AF0D4C">
            <w:pPr>
              <w:spacing w:after="0"/>
              <w:jc w:val="center"/>
              <w:rPr>
                <w:ins w:id="995" w:author="China Telecom" w:date="2020-11-20T19:17:00Z"/>
              </w:rPr>
            </w:pPr>
            <w:ins w:id="996" w:author="China Telecom" w:date="2020-11-20T19:17:00Z">
              <w:r w:rsidRPr="00F9020F">
                <w:t>2.20</w:t>
              </w:r>
            </w:ins>
          </w:p>
        </w:tc>
      </w:tr>
      <w:tr w:rsidR="00E65DBE" w:rsidRPr="00A36602" w14:paraId="513C8056" w14:textId="77777777" w:rsidTr="00AF0D4C">
        <w:trPr>
          <w:ins w:id="997" w:author="China Telecom" w:date="2020-11-20T19:17:00Z"/>
        </w:trPr>
        <w:tc>
          <w:tcPr>
            <w:tcW w:w="4814" w:type="dxa"/>
            <w:noWrap/>
            <w:hideMark/>
          </w:tcPr>
          <w:p w14:paraId="029F66E9" w14:textId="77777777" w:rsidR="00E65DBE" w:rsidRPr="00F9020F" w:rsidRDefault="00E65DBE" w:rsidP="00AF0D4C">
            <w:pPr>
              <w:spacing w:after="0"/>
              <w:rPr>
                <w:ins w:id="998" w:author="China Telecom" w:date="2020-11-20T19:17:00Z"/>
              </w:rPr>
            </w:pPr>
            <w:ins w:id="999" w:author="China Telecom" w:date="2020-11-20T19:17:00Z">
              <w:r w:rsidRPr="00F9020F">
                <w:t>PUCCH Format 3 11bits</w:t>
              </w:r>
            </w:ins>
          </w:p>
        </w:tc>
        <w:tc>
          <w:tcPr>
            <w:tcW w:w="1681" w:type="dxa"/>
            <w:noWrap/>
            <w:hideMark/>
          </w:tcPr>
          <w:p w14:paraId="383B975E" w14:textId="77777777" w:rsidR="00E65DBE" w:rsidRPr="00F9020F" w:rsidRDefault="00E65DBE" w:rsidP="00AF0D4C">
            <w:pPr>
              <w:spacing w:after="0"/>
              <w:jc w:val="center"/>
              <w:rPr>
                <w:ins w:id="1000" w:author="China Telecom" w:date="2020-11-20T19:17:00Z"/>
              </w:rPr>
            </w:pPr>
            <w:ins w:id="1001" w:author="China Telecom" w:date="2020-11-20T19:17:00Z">
              <w:r w:rsidRPr="00F9020F">
                <w:t>10</w:t>
              </w:r>
            </w:ins>
          </w:p>
        </w:tc>
        <w:tc>
          <w:tcPr>
            <w:tcW w:w="1681" w:type="dxa"/>
            <w:noWrap/>
            <w:hideMark/>
          </w:tcPr>
          <w:p w14:paraId="612AB6C2" w14:textId="77777777" w:rsidR="00E65DBE" w:rsidRPr="00F9020F" w:rsidRDefault="00E65DBE" w:rsidP="00AF0D4C">
            <w:pPr>
              <w:spacing w:after="0"/>
              <w:jc w:val="center"/>
              <w:rPr>
                <w:ins w:id="1002" w:author="China Telecom" w:date="2020-11-20T19:17:00Z"/>
              </w:rPr>
            </w:pPr>
            <w:ins w:id="1003" w:author="China Telecom" w:date="2020-11-20T19:17:00Z">
              <w:r w:rsidRPr="00F9020F">
                <w:t>146.10</w:t>
              </w:r>
            </w:ins>
          </w:p>
        </w:tc>
        <w:tc>
          <w:tcPr>
            <w:tcW w:w="1681" w:type="dxa"/>
            <w:noWrap/>
            <w:hideMark/>
          </w:tcPr>
          <w:p w14:paraId="3EB21781" w14:textId="77777777" w:rsidR="00E65DBE" w:rsidRPr="00F9020F" w:rsidRDefault="00E65DBE" w:rsidP="00AF0D4C">
            <w:pPr>
              <w:spacing w:after="0"/>
              <w:jc w:val="center"/>
              <w:rPr>
                <w:ins w:id="1004" w:author="China Telecom" w:date="2020-11-20T19:17:00Z"/>
              </w:rPr>
            </w:pPr>
            <w:ins w:id="1005" w:author="China Telecom" w:date="2020-11-20T19:17:00Z">
              <w:r w:rsidRPr="00F9020F">
                <w:t>1.36</w:t>
              </w:r>
            </w:ins>
          </w:p>
        </w:tc>
      </w:tr>
      <w:tr w:rsidR="00E65DBE" w:rsidRPr="00A36602" w14:paraId="79F0F556" w14:textId="77777777" w:rsidTr="00AF0D4C">
        <w:trPr>
          <w:ins w:id="1006" w:author="China Telecom" w:date="2020-11-20T19:17:00Z"/>
        </w:trPr>
        <w:tc>
          <w:tcPr>
            <w:tcW w:w="4814" w:type="dxa"/>
            <w:noWrap/>
            <w:hideMark/>
          </w:tcPr>
          <w:p w14:paraId="1914403B" w14:textId="77777777" w:rsidR="00E65DBE" w:rsidRPr="00F9020F" w:rsidRDefault="00E65DBE" w:rsidP="00AF0D4C">
            <w:pPr>
              <w:spacing w:after="0"/>
              <w:rPr>
                <w:ins w:id="1007" w:author="China Telecom" w:date="2020-11-20T19:17:00Z"/>
              </w:rPr>
            </w:pPr>
            <w:ins w:id="1008" w:author="China Telecom" w:date="2020-11-20T19:17:00Z">
              <w:r w:rsidRPr="00F9020F">
                <w:t>PUCCH Format 3 22bit</w:t>
              </w:r>
            </w:ins>
          </w:p>
        </w:tc>
        <w:tc>
          <w:tcPr>
            <w:tcW w:w="1681" w:type="dxa"/>
            <w:noWrap/>
            <w:hideMark/>
          </w:tcPr>
          <w:p w14:paraId="38F0DADF" w14:textId="77777777" w:rsidR="00E65DBE" w:rsidRPr="00F9020F" w:rsidRDefault="00E65DBE" w:rsidP="00AF0D4C">
            <w:pPr>
              <w:spacing w:after="0"/>
              <w:jc w:val="center"/>
              <w:rPr>
                <w:ins w:id="1009" w:author="China Telecom" w:date="2020-11-20T19:17:00Z"/>
              </w:rPr>
            </w:pPr>
            <w:ins w:id="1010" w:author="China Telecom" w:date="2020-11-20T19:17:00Z">
              <w:r w:rsidRPr="00F9020F">
                <w:t>12</w:t>
              </w:r>
            </w:ins>
          </w:p>
        </w:tc>
        <w:tc>
          <w:tcPr>
            <w:tcW w:w="1681" w:type="dxa"/>
            <w:noWrap/>
            <w:hideMark/>
          </w:tcPr>
          <w:p w14:paraId="0B0962C6" w14:textId="77777777" w:rsidR="00E65DBE" w:rsidRPr="00F9020F" w:rsidRDefault="00E65DBE" w:rsidP="00AF0D4C">
            <w:pPr>
              <w:spacing w:after="0"/>
              <w:jc w:val="center"/>
              <w:rPr>
                <w:ins w:id="1011" w:author="China Telecom" w:date="2020-11-20T19:17:00Z"/>
              </w:rPr>
            </w:pPr>
            <w:ins w:id="1012" w:author="China Telecom" w:date="2020-11-20T19:17:00Z">
              <w:r w:rsidRPr="00F9020F">
                <w:t>143.08</w:t>
              </w:r>
            </w:ins>
          </w:p>
        </w:tc>
        <w:tc>
          <w:tcPr>
            <w:tcW w:w="1681" w:type="dxa"/>
            <w:noWrap/>
            <w:hideMark/>
          </w:tcPr>
          <w:p w14:paraId="021EFD88" w14:textId="77777777" w:rsidR="00E65DBE" w:rsidRPr="00F9020F" w:rsidRDefault="00E65DBE" w:rsidP="00AF0D4C">
            <w:pPr>
              <w:spacing w:after="0"/>
              <w:jc w:val="center"/>
              <w:rPr>
                <w:ins w:id="1013" w:author="China Telecom" w:date="2020-11-20T19:17:00Z"/>
              </w:rPr>
            </w:pPr>
            <w:ins w:id="1014" w:author="China Telecom" w:date="2020-11-20T19:17:00Z">
              <w:r w:rsidRPr="00F9020F">
                <w:t>1.53</w:t>
              </w:r>
            </w:ins>
          </w:p>
        </w:tc>
      </w:tr>
      <w:tr w:rsidR="00E65DBE" w:rsidRPr="00A36602" w14:paraId="67CBAA59" w14:textId="77777777" w:rsidTr="00AF0D4C">
        <w:trPr>
          <w:ins w:id="1015" w:author="China Telecom" w:date="2020-11-20T19:17:00Z"/>
        </w:trPr>
        <w:tc>
          <w:tcPr>
            <w:tcW w:w="4814" w:type="dxa"/>
            <w:noWrap/>
            <w:hideMark/>
          </w:tcPr>
          <w:p w14:paraId="2C00E785" w14:textId="77777777" w:rsidR="00E65DBE" w:rsidRPr="00F9020F" w:rsidRDefault="00E65DBE" w:rsidP="00AF0D4C">
            <w:pPr>
              <w:spacing w:after="0"/>
              <w:rPr>
                <w:ins w:id="1016" w:author="China Telecom" w:date="2020-11-20T19:17:00Z"/>
              </w:rPr>
            </w:pPr>
            <w:ins w:id="1017" w:author="China Telecom" w:date="2020-11-20T19:17:00Z">
              <w:r w:rsidRPr="00F9020F">
                <w:t>SSB</w:t>
              </w:r>
            </w:ins>
          </w:p>
        </w:tc>
        <w:tc>
          <w:tcPr>
            <w:tcW w:w="1681" w:type="dxa"/>
            <w:noWrap/>
            <w:hideMark/>
          </w:tcPr>
          <w:p w14:paraId="39BEACDD" w14:textId="77777777" w:rsidR="00E65DBE" w:rsidRPr="00F9020F" w:rsidRDefault="00E65DBE" w:rsidP="00AF0D4C">
            <w:pPr>
              <w:spacing w:after="0"/>
              <w:jc w:val="center"/>
              <w:rPr>
                <w:ins w:id="1018" w:author="China Telecom" w:date="2020-11-20T19:17:00Z"/>
              </w:rPr>
            </w:pPr>
            <w:ins w:id="1019" w:author="China Telecom" w:date="2020-11-20T19:17:00Z">
              <w:r w:rsidRPr="00F9020F">
                <w:t>9</w:t>
              </w:r>
            </w:ins>
          </w:p>
        </w:tc>
        <w:tc>
          <w:tcPr>
            <w:tcW w:w="1681" w:type="dxa"/>
            <w:noWrap/>
            <w:hideMark/>
          </w:tcPr>
          <w:p w14:paraId="62FA6211" w14:textId="77777777" w:rsidR="00E65DBE" w:rsidRPr="00F9020F" w:rsidRDefault="00E65DBE" w:rsidP="00AF0D4C">
            <w:pPr>
              <w:spacing w:after="0"/>
              <w:jc w:val="center"/>
              <w:rPr>
                <w:ins w:id="1020" w:author="China Telecom" w:date="2020-11-20T19:17:00Z"/>
              </w:rPr>
            </w:pPr>
            <w:ins w:id="1021" w:author="China Telecom" w:date="2020-11-20T19:17:00Z">
              <w:r w:rsidRPr="00F9020F">
                <w:t>153.71</w:t>
              </w:r>
            </w:ins>
          </w:p>
        </w:tc>
        <w:tc>
          <w:tcPr>
            <w:tcW w:w="1681" w:type="dxa"/>
            <w:noWrap/>
            <w:hideMark/>
          </w:tcPr>
          <w:p w14:paraId="3A910077" w14:textId="77777777" w:rsidR="00E65DBE" w:rsidRPr="00F9020F" w:rsidRDefault="00E65DBE" w:rsidP="00AF0D4C">
            <w:pPr>
              <w:spacing w:after="0"/>
              <w:jc w:val="center"/>
              <w:rPr>
                <w:ins w:id="1022" w:author="China Telecom" w:date="2020-11-20T19:17:00Z"/>
              </w:rPr>
            </w:pPr>
            <w:ins w:id="1023" w:author="China Telecom" w:date="2020-11-20T19:17:00Z">
              <w:r w:rsidRPr="00F9020F">
                <w:t>3.65</w:t>
              </w:r>
            </w:ins>
          </w:p>
        </w:tc>
      </w:tr>
      <w:tr w:rsidR="00E65DBE" w:rsidRPr="00A36602" w14:paraId="488FC990" w14:textId="77777777" w:rsidTr="00AF0D4C">
        <w:trPr>
          <w:ins w:id="1024" w:author="China Telecom" w:date="2020-11-20T19:17:00Z"/>
        </w:trPr>
        <w:tc>
          <w:tcPr>
            <w:tcW w:w="4814" w:type="dxa"/>
            <w:noWrap/>
            <w:hideMark/>
          </w:tcPr>
          <w:p w14:paraId="0B52FF5D" w14:textId="77777777" w:rsidR="00E65DBE" w:rsidRPr="00F9020F" w:rsidRDefault="00E65DBE" w:rsidP="00AF0D4C">
            <w:pPr>
              <w:spacing w:after="0"/>
              <w:rPr>
                <w:ins w:id="1025" w:author="China Telecom" w:date="2020-11-20T19:17:00Z"/>
              </w:rPr>
            </w:pPr>
            <w:ins w:id="1026" w:author="China Telecom" w:date="2020-11-20T19:17:00Z">
              <w:r w:rsidRPr="00F9020F">
                <w:t>PRACH Format 0</w:t>
              </w:r>
            </w:ins>
          </w:p>
        </w:tc>
        <w:tc>
          <w:tcPr>
            <w:tcW w:w="1681" w:type="dxa"/>
            <w:noWrap/>
            <w:hideMark/>
          </w:tcPr>
          <w:p w14:paraId="0A1B3CE6" w14:textId="77777777" w:rsidR="00E65DBE" w:rsidRPr="00F9020F" w:rsidRDefault="00E65DBE" w:rsidP="00AF0D4C">
            <w:pPr>
              <w:spacing w:after="0"/>
              <w:jc w:val="center"/>
              <w:rPr>
                <w:ins w:id="1027" w:author="China Telecom" w:date="2020-11-20T19:17:00Z"/>
              </w:rPr>
            </w:pPr>
            <w:ins w:id="1028" w:author="China Telecom" w:date="2020-11-20T19:17:00Z">
              <w:r w:rsidRPr="00F9020F">
                <w:t>2</w:t>
              </w:r>
            </w:ins>
          </w:p>
        </w:tc>
        <w:tc>
          <w:tcPr>
            <w:tcW w:w="1681" w:type="dxa"/>
            <w:noWrap/>
            <w:hideMark/>
          </w:tcPr>
          <w:p w14:paraId="51FBFA2D" w14:textId="77777777" w:rsidR="00E65DBE" w:rsidRPr="00F9020F" w:rsidRDefault="00E65DBE" w:rsidP="00AF0D4C">
            <w:pPr>
              <w:spacing w:after="0"/>
              <w:jc w:val="center"/>
              <w:rPr>
                <w:ins w:id="1029" w:author="China Telecom" w:date="2020-11-20T19:17:00Z"/>
              </w:rPr>
            </w:pPr>
            <w:ins w:id="1030" w:author="China Telecom" w:date="2020-11-20T19:17:00Z">
              <w:r w:rsidRPr="00F9020F">
                <w:t>144.85</w:t>
              </w:r>
            </w:ins>
          </w:p>
        </w:tc>
        <w:tc>
          <w:tcPr>
            <w:tcW w:w="1681" w:type="dxa"/>
            <w:noWrap/>
            <w:hideMark/>
          </w:tcPr>
          <w:p w14:paraId="4AB97A25" w14:textId="77777777" w:rsidR="00E65DBE" w:rsidRPr="00F9020F" w:rsidRDefault="00E65DBE" w:rsidP="00AF0D4C">
            <w:pPr>
              <w:spacing w:after="0"/>
              <w:jc w:val="center"/>
              <w:rPr>
                <w:ins w:id="1031" w:author="China Telecom" w:date="2020-11-20T19:17:00Z"/>
                <w:noProof/>
              </w:rPr>
            </w:pPr>
            <w:ins w:id="1032" w:author="China Telecom" w:date="2020-11-20T19:17:00Z">
              <w:r w:rsidRPr="00F9020F">
                <w:rPr>
                  <w:noProof/>
                </w:rPr>
                <w:t>0.02</w:t>
              </w:r>
            </w:ins>
          </w:p>
        </w:tc>
      </w:tr>
      <w:tr w:rsidR="00E65DBE" w:rsidRPr="00A36602" w14:paraId="716947D4" w14:textId="77777777" w:rsidTr="00AF0D4C">
        <w:trPr>
          <w:ins w:id="1033" w:author="China Telecom" w:date="2020-11-20T19:17:00Z"/>
        </w:trPr>
        <w:tc>
          <w:tcPr>
            <w:tcW w:w="4814" w:type="dxa"/>
            <w:noWrap/>
            <w:hideMark/>
          </w:tcPr>
          <w:p w14:paraId="4F347746" w14:textId="77777777" w:rsidR="00E65DBE" w:rsidRPr="00F9020F" w:rsidRDefault="00E65DBE" w:rsidP="00AF0D4C">
            <w:pPr>
              <w:spacing w:after="0"/>
              <w:rPr>
                <w:ins w:id="1034" w:author="China Telecom" w:date="2020-11-20T19:17:00Z"/>
              </w:rPr>
            </w:pPr>
            <w:ins w:id="1035" w:author="China Telecom" w:date="2020-11-20T19:17:00Z">
              <w:r w:rsidRPr="00F9020F">
                <w:t>PRACH Format B4</w:t>
              </w:r>
            </w:ins>
          </w:p>
        </w:tc>
        <w:tc>
          <w:tcPr>
            <w:tcW w:w="1681" w:type="dxa"/>
            <w:noWrap/>
            <w:hideMark/>
          </w:tcPr>
          <w:p w14:paraId="2AD089BA" w14:textId="77777777" w:rsidR="00E65DBE" w:rsidRPr="00F9020F" w:rsidRDefault="00E65DBE" w:rsidP="00AF0D4C">
            <w:pPr>
              <w:spacing w:after="0"/>
              <w:jc w:val="center"/>
              <w:rPr>
                <w:ins w:id="1036" w:author="China Telecom" w:date="2020-11-20T19:17:00Z"/>
              </w:rPr>
            </w:pPr>
            <w:ins w:id="1037" w:author="China Telecom" w:date="2020-11-20T19:17:00Z">
              <w:r w:rsidRPr="00F9020F">
                <w:t>8</w:t>
              </w:r>
            </w:ins>
          </w:p>
        </w:tc>
        <w:tc>
          <w:tcPr>
            <w:tcW w:w="1681" w:type="dxa"/>
            <w:noWrap/>
            <w:hideMark/>
          </w:tcPr>
          <w:p w14:paraId="1D40817C" w14:textId="77777777" w:rsidR="00E65DBE" w:rsidRPr="00F9020F" w:rsidRDefault="00E65DBE" w:rsidP="00AF0D4C">
            <w:pPr>
              <w:spacing w:after="0"/>
              <w:jc w:val="center"/>
              <w:rPr>
                <w:ins w:id="1038" w:author="China Telecom" w:date="2020-11-20T19:17:00Z"/>
              </w:rPr>
            </w:pPr>
            <w:ins w:id="1039" w:author="China Telecom" w:date="2020-11-20T19:17:00Z">
              <w:r w:rsidRPr="00F9020F">
                <w:t>145.27</w:t>
              </w:r>
            </w:ins>
          </w:p>
        </w:tc>
        <w:tc>
          <w:tcPr>
            <w:tcW w:w="1681" w:type="dxa"/>
            <w:noWrap/>
            <w:hideMark/>
          </w:tcPr>
          <w:p w14:paraId="4EB42E83" w14:textId="77777777" w:rsidR="00E65DBE" w:rsidRPr="00F9020F" w:rsidRDefault="00E65DBE" w:rsidP="00AF0D4C">
            <w:pPr>
              <w:spacing w:after="0"/>
              <w:jc w:val="center"/>
              <w:rPr>
                <w:ins w:id="1040" w:author="China Telecom" w:date="2020-11-20T19:17:00Z"/>
              </w:rPr>
            </w:pPr>
            <w:ins w:id="1041" w:author="China Telecom" w:date="2020-11-20T19:17:00Z">
              <w:r w:rsidRPr="00F9020F">
                <w:t>3.09</w:t>
              </w:r>
            </w:ins>
          </w:p>
        </w:tc>
      </w:tr>
      <w:tr w:rsidR="00E65DBE" w:rsidRPr="00A36602" w14:paraId="23D25EF6" w14:textId="77777777" w:rsidTr="00AF0D4C">
        <w:trPr>
          <w:ins w:id="1042" w:author="China Telecom" w:date="2020-11-20T19:17:00Z"/>
        </w:trPr>
        <w:tc>
          <w:tcPr>
            <w:tcW w:w="4814" w:type="dxa"/>
            <w:noWrap/>
            <w:hideMark/>
          </w:tcPr>
          <w:p w14:paraId="6EF593F6" w14:textId="77777777" w:rsidR="00E65DBE" w:rsidRPr="00F9020F" w:rsidRDefault="00E65DBE" w:rsidP="00AF0D4C">
            <w:pPr>
              <w:spacing w:after="0"/>
              <w:rPr>
                <w:ins w:id="1043" w:author="China Telecom" w:date="2020-11-20T19:17:00Z"/>
              </w:rPr>
            </w:pPr>
            <w:ins w:id="1044" w:author="China Telecom" w:date="2020-11-20T19:17:00Z">
              <w:r w:rsidRPr="00F9020F">
                <w:t>PRACH Format C2</w:t>
              </w:r>
            </w:ins>
          </w:p>
        </w:tc>
        <w:tc>
          <w:tcPr>
            <w:tcW w:w="1681" w:type="dxa"/>
            <w:noWrap/>
            <w:hideMark/>
          </w:tcPr>
          <w:p w14:paraId="5E3A3F9F" w14:textId="77777777" w:rsidR="00E65DBE" w:rsidRPr="00F9020F" w:rsidRDefault="00E65DBE" w:rsidP="00AF0D4C">
            <w:pPr>
              <w:spacing w:after="0"/>
              <w:jc w:val="center"/>
              <w:rPr>
                <w:ins w:id="1045" w:author="China Telecom" w:date="2020-11-20T19:17:00Z"/>
              </w:rPr>
            </w:pPr>
            <w:ins w:id="1046" w:author="China Telecom" w:date="2020-11-20T19:17:00Z">
              <w:r w:rsidRPr="00F9020F">
                <w:t>0</w:t>
              </w:r>
            </w:ins>
          </w:p>
        </w:tc>
        <w:tc>
          <w:tcPr>
            <w:tcW w:w="1681" w:type="dxa"/>
            <w:noWrap/>
            <w:hideMark/>
          </w:tcPr>
          <w:p w14:paraId="7BA7AF51" w14:textId="77777777" w:rsidR="00E65DBE" w:rsidRPr="00F9020F" w:rsidRDefault="00E65DBE" w:rsidP="00AF0D4C">
            <w:pPr>
              <w:spacing w:after="0"/>
              <w:jc w:val="center"/>
              <w:rPr>
                <w:ins w:id="1047" w:author="China Telecom" w:date="2020-11-20T19:17:00Z"/>
                <w:noProof/>
              </w:rPr>
            </w:pPr>
          </w:p>
        </w:tc>
        <w:tc>
          <w:tcPr>
            <w:tcW w:w="1681" w:type="dxa"/>
            <w:noWrap/>
            <w:hideMark/>
          </w:tcPr>
          <w:p w14:paraId="6AFDC097" w14:textId="77777777" w:rsidR="00E65DBE" w:rsidRPr="00F9020F" w:rsidRDefault="00E65DBE" w:rsidP="00AF0D4C">
            <w:pPr>
              <w:spacing w:after="0"/>
              <w:jc w:val="center"/>
              <w:rPr>
                <w:ins w:id="1048" w:author="China Telecom" w:date="2020-11-20T19:17:00Z"/>
                <w:noProof/>
              </w:rPr>
            </w:pPr>
          </w:p>
        </w:tc>
      </w:tr>
      <w:tr w:rsidR="00E65DBE" w:rsidRPr="00A36602" w14:paraId="690D39C0" w14:textId="77777777" w:rsidTr="00AF0D4C">
        <w:trPr>
          <w:ins w:id="1049" w:author="China Telecom" w:date="2020-11-20T19:17:00Z"/>
        </w:trPr>
        <w:tc>
          <w:tcPr>
            <w:tcW w:w="4814" w:type="dxa"/>
            <w:noWrap/>
            <w:hideMark/>
          </w:tcPr>
          <w:p w14:paraId="5891D1D1" w14:textId="77777777" w:rsidR="00E65DBE" w:rsidRPr="00F9020F" w:rsidRDefault="00E65DBE" w:rsidP="00AF0D4C">
            <w:pPr>
              <w:spacing w:after="0"/>
              <w:rPr>
                <w:ins w:id="1050" w:author="China Telecom" w:date="2020-11-20T19:17:00Z"/>
              </w:rPr>
            </w:pPr>
            <w:ins w:id="1051" w:author="China Telecom" w:date="2020-11-20T19:17:00Z">
              <w:r w:rsidRPr="00F9020F">
                <w:t xml:space="preserve">Broadcast PDCCH(PDCCH of Msg.2) </w:t>
              </w:r>
            </w:ins>
          </w:p>
        </w:tc>
        <w:tc>
          <w:tcPr>
            <w:tcW w:w="1681" w:type="dxa"/>
            <w:noWrap/>
            <w:hideMark/>
          </w:tcPr>
          <w:p w14:paraId="6D2B1F95" w14:textId="77777777" w:rsidR="00E65DBE" w:rsidRPr="00F9020F" w:rsidRDefault="00E65DBE" w:rsidP="00AF0D4C">
            <w:pPr>
              <w:spacing w:after="0"/>
              <w:jc w:val="center"/>
              <w:rPr>
                <w:ins w:id="1052" w:author="China Telecom" w:date="2020-11-20T19:17:00Z"/>
              </w:rPr>
            </w:pPr>
            <w:ins w:id="1053" w:author="China Telecom" w:date="2020-11-20T19:17:00Z">
              <w:r w:rsidRPr="00F9020F">
                <w:t>7</w:t>
              </w:r>
            </w:ins>
          </w:p>
        </w:tc>
        <w:tc>
          <w:tcPr>
            <w:tcW w:w="1681" w:type="dxa"/>
            <w:noWrap/>
            <w:hideMark/>
          </w:tcPr>
          <w:p w14:paraId="2A677D1C" w14:textId="77777777" w:rsidR="00E65DBE" w:rsidRPr="00F9020F" w:rsidRDefault="00E65DBE" w:rsidP="00AF0D4C">
            <w:pPr>
              <w:spacing w:after="0"/>
              <w:jc w:val="center"/>
              <w:rPr>
                <w:ins w:id="1054" w:author="China Telecom" w:date="2020-11-20T19:17:00Z"/>
              </w:rPr>
            </w:pPr>
            <w:ins w:id="1055" w:author="China Telecom" w:date="2020-11-20T19:17:00Z">
              <w:r w:rsidRPr="00F9020F">
                <w:t>150.19</w:t>
              </w:r>
            </w:ins>
          </w:p>
        </w:tc>
        <w:tc>
          <w:tcPr>
            <w:tcW w:w="1681" w:type="dxa"/>
            <w:noWrap/>
            <w:hideMark/>
          </w:tcPr>
          <w:p w14:paraId="5F3756E3" w14:textId="77777777" w:rsidR="00E65DBE" w:rsidRPr="00F9020F" w:rsidRDefault="00E65DBE" w:rsidP="00AF0D4C">
            <w:pPr>
              <w:spacing w:after="0"/>
              <w:jc w:val="center"/>
              <w:rPr>
                <w:ins w:id="1056" w:author="China Telecom" w:date="2020-11-20T19:17:00Z"/>
              </w:rPr>
            </w:pPr>
            <w:ins w:id="1057" w:author="China Telecom" w:date="2020-11-20T19:17:00Z">
              <w:r w:rsidRPr="00F9020F">
                <w:t>1.66</w:t>
              </w:r>
            </w:ins>
          </w:p>
        </w:tc>
      </w:tr>
      <w:tr w:rsidR="00E65DBE" w:rsidRPr="00A36602" w14:paraId="6F4C0751" w14:textId="77777777" w:rsidTr="00AF0D4C">
        <w:trPr>
          <w:ins w:id="1058" w:author="China Telecom" w:date="2020-11-20T19:17:00Z"/>
        </w:trPr>
        <w:tc>
          <w:tcPr>
            <w:tcW w:w="4814" w:type="dxa"/>
            <w:noWrap/>
            <w:hideMark/>
          </w:tcPr>
          <w:p w14:paraId="3B6D5B2F" w14:textId="77777777" w:rsidR="00E65DBE" w:rsidRPr="00F9020F" w:rsidRDefault="00E65DBE" w:rsidP="00AF0D4C">
            <w:pPr>
              <w:spacing w:after="0"/>
              <w:rPr>
                <w:ins w:id="1059" w:author="China Telecom" w:date="2020-11-20T19:17:00Z"/>
              </w:rPr>
            </w:pPr>
            <w:ins w:id="1060" w:author="China Telecom" w:date="2020-11-20T19:17:00Z">
              <w:r w:rsidRPr="00F9020F">
                <w:t xml:space="preserve">PDSCH for Msg.2 </w:t>
              </w:r>
            </w:ins>
          </w:p>
        </w:tc>
        <w:tc>
          <w:tcPr>
            <w:tcW w:w="1681" w:type="dxa"/>
            <w:noWrap/>
            <w:hideMark/>
          </w:tcPr>
          <w:p w14:paraId="6D4FEB25" w14:textId="77777777" w:rsidR="00E65DBE" w:rsidRPr="00F9020F" w:rsidRDefault="00E65DBE" w:rsidP="00AF0D4C">
            <w:pPr>
              <w:spacing w:after="0"/>
              <w:jc w:val="center"/>
              <w:rPr>
                <w:ins w:id="1061" w:author="China Telecom" w:date="2020-11-20T19:17:00Z"/>
              </w:rPr>
            </w:pPr>
            <w:ins w:id="1062" w:author="China Telecom" w:date="2020-11-20T19:17:00Z">
              <w:r w:rsidRPr="00F9020F">
                <w:t>8</w:t>
              </w:r>
            </w:ins>
          </w:p>
        </w:tc>
        <w:tc>
          <w:tcPr>
            <w:tcW w:w="1681" w:type="dxa"/>
            <w:noWrap/>
            <w:hideMark/>
          </w:tcPr>
          <w:p w14:paraId="2DFCD8D0" w14:textId="77777777" w:rsidR="00E65DBE" w:rsidRPr="00F9020F" w:rsidRDefault="00E65DBE" w:rsidP="00AF0D4C">
            <w:pPr>
              <w:spacing w:after="0"/>
              <w:jc w:val="center"/>
              <w:rPr>
                <w:ins w:id="1063" w:author="China Telecom" w:date="2020-11-20T19:17:00Z"/>
              </w:rPr>
            </w:pPr>
            <w:ins w:id="1064" w:author="China Telecom" w:date="2020-11-20T19:17:00Z">
              <w:r w:rsidRPr="00F9020F">
                <w:t>151.33</w:t>
              </w:r>
            </w:ins>
          </w:p>
        </w:tc>
        <w:tc>
          <w:tcPr>
            <w:tcW w:w="1681" w:type="dxa"/>
            <w:noWrap/>
            <w:hideMark/>
          </w:tcPr>
          <w:p w14:paraId="58166C77" w14:textId="77777777" w:rsidR="00E65DBE" w:rsidRPr="00F9020F" w:rsidRDefault="00E65DBE" w:rsidP="00AF0D4C">
            <w:pPr>
              <w:spacing w:after="0"/>
              <w:jc w:val="center"/>
              <w:rPr>
                <w:ins w:id="1065" w:author="China Telecom" w:date="2020-11-20T19:17:00Z"/>
              </w:rPr>
            </w:pPr>
            <w:ins w:id="1066" w:author="China Telecom" w:date="2020-11-20T19:17:00Z">
              <w:r w:rsidRPr="00F9020F">
                <w:t>3.72</w:t>
              </w:r>
            </w:ins>
          </w:p>
        </w:tc>
      </w:tr>
      <w:tr w:rsidR="00E65DBE" w:rsidRPr="00A36602" w14:paraId="2166A49A" w14:textId="77777777" w:rsidTr="00AF0D4C">
        <w:trPr>
          <w:ins w:id="1067" w:author="China Telecom" w:date="2020-11-20T19:17:00Z"/>
        </w:trPr>
        <w:tc>
          <w:tcPr>
            <w:tcW w:w="4814" w:type="dxa"/>
            <w:noWrap/>
            <w:hideMark/>
          </w:tcPr>
          <w:p w14:paraId="52C19274" w14:textId="77777777" w:rsidR="00E65DBE" w:rsidRPr="00F9020F" w:rsidRDefault="00E65DBE" w:rsidP="00AF0D4C">
            <w:pPr>
              <w:spacing w:after="0"/>
              <w:rPr>
                <w:ins w:id="1068" w:author="China Telecom" w:date="2020-11-20T19:17:00Z"/>
              </w:rPr>
            </w:pPr>
            <w:ins w:id="1069" w:author="China Telecom" w:date="2020-11-20T19:17:00Z">
              <w:r w:rsidRPr="00F9020F">
                <w:t xml:space="preserve">PUSCH of Msg.3 </w:t>
              </w:r>
            </w:ins>
          </w:p>
        </w:tc>
        <w:tc>
          <w:tcPr>
            <w:tcW w:w="1681" w:type="dxa"/>
            <w:noWrap/>
            <w:hideMark/>
          </w:tcPr>
          <w:p w14:paraId="671C58DC" w14:textId="77777777" w:rsidR="00E65DBE" w:rsidRPr="00F9020F" w:rsidRDefault="00E65DBE" w:rsidP="00AF0D4C">
            <w:pPr>
              <w:spacing w:after="0"/>
              <w:jc w:val="center"/>
              <w:rPr>
                <w:ins w:id="1070" w:author="China Telecom" w:date="2020-11-20T19:17:00Z"/>
              </w:rPr>
            </w:pPr>
            <w:ins w:id="1071" w:author="China Telecom" w:date="2020-11-20T19:17:00Z">
              <w:r w:rsidRPr="00F9020F">
                <w:t>10</w:t>
              </w:r>
            </w:ins>
          </w:p>
        </w:tc>
        <w:tc>
          <w:tcPr>
            <w:tcW w:w="1681" w:type="dxa"/>
            <w:noWrap/>
            <w:hideMark/>
          </w:tcPr>
          <w:p w14:paraId="4589DF44" w14:textId="77777777" w:rsidR="00E65DBE" w:rsidRPr="00F9020F" w:rsidRDefault="00E65DBE" w:rsidP="00AF0D4C">
            <w:pPr>
              <w:spacing w:after="0"/>
              <w:jc w:val="center"/>
              <w:rPr>
                <w:ins w:id="1072" w:author="China Telecom" w:date="2020-11-20T19:17:00Z"/>
              </w:rPr>
            </w:pPr>
            <w:ins w:id="1073" w:author="China Telecom" w:date="2020-11-20T19:17:00Z">
              <w:r w:rsidRPr="00F9020F">
                <w:t>143.93</w:t>
              </w:r>
            </w:ins>
          </w:p>
        </w:tc>
        <w:tc>
          <w:tcPr>
            <w:tcW w:w="1681" w:type="dxa"/>
            <w:noWrap/>
            <w:hideMark/>
          </w:tcPr>
          <w:p w14:paraId="55470A65" w14:textId="77777777" w:rsidR="00E65DBE" w:rsidRPr="00F9020F" w:rsidRDefault="00E65DBE" w:rsidP="00AF0D4C">
            <w:pPr>
              <w:spacing w:after="0"/>
              <w:jc w:val="center"/>
              <w:rPr>
                <w:ins w:id="1074" w:author="China Telecom" w:date="2020-11-20T19:17:00Z"/>
              </w:rPr>
            </w:pPr>
            <w:ins w:id="1075" w:author="China Telecom" w:date="2020-11-20T19:17:00Z">
              <w:r w:rsidRPr="00F9020F">
                <w:t>1.11</w:t>
              </w:r>
            </w:ins>
          </w:p>
        </w:tc>
      </w:tr>
      <w:tr w:rsidR="00E65DBE" w:rsidRPr="00A36602" w14:paraId="3320981D" w14:textId="77777777" w:rsidTr="00AF0D4C">
        <w:trPr>
          <w:ins w:id="1076" w:author="China Telecom" w:date="2020-11-20T19:17:00Z"/>
        </w:trPr>
        <w:tc>
          <w:tcPr>
            <w:tcW w:w="4814" w:type="dxa"/>
            <w:noWrap/>
            <w:hideMark/>
          </w:tcPr>
          <w:p w14:paraId="79C56E99" w14:textId="77777777" w:rsidR="00E65DBE" w:rsidRPr="00F9020F" w:rsidRDefault="00E65DBE" w:rsidP="00AF0D4C">
            <w:pPr>
              <w:spacing w:after="0"/>
              <w:rPr>
                <w:ins w:id="1077" w:author="China Telecom" w:date="2020-11-20T19:17:00Z"/>
              </w:rPr>
            </w:pPr>
            <w:ins w:id="1078" w:author="China Telecom" w:date="2020-11-20T19:17:00Z">
              <w:r w:rsidRPr="00F9020F">
                <w:t xml:space="preserve">PDSCH of Msg.4 </w:t>
              </w:r>
            </w:ins>
          </w:p>
        </w:tc>
        <w:tc>
          <w:tcPr>
            <w:tcW w:w="1681" w:type="dxa"/>
            <w:noWrap/>
            <w:hideMark/>
          </w:tcPr>
          <w:p w14:paraId="2630EECD" w14:textId="77777777" w:rsidR="00E65DBE" w:rsidRPr="00F9020F" w:rsidRDefault="00E65DBE" w:rsidP="00AF0D4C">
            <w:pPr>
              <w:spacing w:after="0"/>
              <w:jc w:val="center"/>
              <w:rPr>
                <w:ins w:id="1079" w:author="China Telecom" w:date="2020-11-20T19:17:00Z"/>
              </w:rPr>
            </w:pPr>
            <w:ins w:id="1080" w:author="China Telecom" w:date="2020-11-20T19:17:00Z">
              <w:r w:rsidRPr="00F9020F">
                <w:t>7</w:t>
              </w:r>
            </w:ins>
          </w:p>
        </w:tc>
        <w:tc>
          <w:tcPr>
            <w:tcW w:w="1681" w:type="dxa"/>
            <w:noWrap/>
            <w:hideMark/>
          </w:tcPr>
          <w:p w14:paraId="3E45F4D5" w14:textId="77777777" w:rsidR="00E65DBE" w:rsidRPr="00F9020F" w:rsidRDefault="00E65DBE" w:rsidP="00AF0D4C">
            <w:pPr>
              <w:spacing w:after="0"/>
              <w:jc w:val="center"/>
              <w:rPr>
                <w:ins w:id="1081" w:author="China Telecom" w:date="2020-11-20T19:17:00Z"/>
              </w:rPr>
            </w:pPr>
            <w:ins w:id="1082" w:author="China Telecom" w:date="2020-11-20T19:17:00Z">
              <w:r w:rsidRPr="00F9020F">
                <w:t>150.42</w:t>
              </w:r>
            </w:ins>
          </w:p>
        </w:tc>
        <w:tc>
          <w:tcPr>
            <w:tcW w:w="1681" w:type="dxa"/>
            <w:noWrap/>
            <w:hideMark/>
          </w:tcPr>
          <w:p w14:paraId="1CCE585D" w14:textId="77777777" w:rsidR="00E65DBE" w:rsidRPr="00F9020F" w:rsidRDefault="00E65DBE" w:rsidP="00AF0D4C">
            <w:pPr>
              <w:spacing w:after="0"/>
              <w:jc w:val="center"/>
              <w:rPr>
                <w:ins w:id="1083" w:author="China Telecom" w:date="2020-11-20T19:17:00Z"/>
              </w:rPr>
            </w:pPr>
            <w:ins w:id="1084" w:author="China Telecom" w:date="2020-11-20T19:17:00Z">
              <w:r w:rsidRPr="00F9020F">
                <w:t>4.23</w:t>
              </w:r>
            </w:ins>
          </w:p>
        </w:tc>
      </w:tr>
      <w:tr w:rsidR="00E65DBE" w:rsidRPr="00A36602" w14:paraId="4E53EBF6" w14:textId="77777777" w:rsidTr="00AF0D4C">
        <w:trPr>
          <w:ins w:id="1085" w:author="China Telecom" w:date="2020-11-20T19:17:00Z"/>
        </w:trPr>
        <w:tc>
          <w:tcPr>
            <w:tcW w:w="4814" w:type="dxa"/>
            <w:noWrap/>
            <w:hideMark/>
          </w:tcPr>
          <w:p w14:paraId="04787073" w14:textId="77777777" w:rsidR="00E65DBE" w:rsidRPr="00F9020F" w:rsidRDefault="00E65DBE" w:rsidP="00AF0D4C">
            <w:pPr>
              <w:spacing w:after="0"/>
              <w:rPr>
                <w:ins w:id="1086" w:author="China Telecom" w:date="2020-11-20T19:17:00Z"/>
              </w:rPr>
            </w:pPr>
            <w:ins w:id="1087" w:author="China Telecom" w:date="2020-11-20T19:17:00Z">
              <w:r w:rsidRPr="00F9020F">
                <w:t xml:space="preserve">PUCCH w/ HARQ-ACK for Msg.4 </w:t>
              </w:r>
            </w:ins>
          </w:p>
        </w:tc>
        <w:tc>
          <w:tcPr>
            <w:tcW w:w="1681" w:type="dxa"/>
            <w:noWrap/>
            <w:hideMark/>
          </w:tcPr>
          <w:p w14:paraId="1B7E8C13" w14:textId="77777777" w:rsidR="00E65DBE" w:rsidRPr="00F9020F" w:rsidRDefault="00E65DBE" w:rsidP="00AF0D4C">
            <w:pPr>
              <w:spacing w:after="0"/>
              <w:jc w:val="center"/>
              <w:rPr>
                <w:ins w:id="1088" w:author="China Telecom" w:date="2020-11-20T19:17:00Z"/>
              </w:rPr>
            </w:pPr>
            <w:ins w:id="1089" w:author="China Telecom" w:date="2020-11-20T19:17:00Z">
              <w:r w:rsidRPr="00F9020F">
                <w:t>3</w:t>
              </w:r>
            </w:ins>
          </w:p>
        </w:tc>
        <w:tc>
          <w:tcPr>
            <w:tcW w:w="1681" w:type="dxa"/>
            <w:noWrap/>
            <w:hideMark/>
          </w:tcPr>
          <w:p w14:paraId="60D07364" w14:textId="77777777" w:rsidR="00E65DBE" w:rsidRPr="00F9020F" w:rsidRDefault="00E65DBE" w:rsidP="00AF0D4C">
            <w:pPr>
              <w:spacing w:after="0"/>
              <w:jc w:val="center"/>
              <w:rPr>
                <w:ins w:id="1090" w:author="China Telecom" w:date="2020-11-20T19:17:00Z"/>
              </w:rPr>
            </w:pPr>
            <w:ins w:id="1091" w:author="China Telecom" w:date="2020-11-20T19:17:00Z">
              <w:r w:rsidRPr="00F9020F">
                <w:t>148.59</w:t>
              </w:r>
            </w:ins>
          </w:p>
        </w:tc>
        <w:tc>
          <w:tcPr>
            <w:tcW w:w="1681" w:type="dxa"/>
            <w:noWrap/>
            <w:hideMark/>
          </w:tcPr>
          <w:p w14:paraId="37E7AFE6" w14:textId="77777777" w:rsidR="00E65DBE" w:rsidRPr="00F9020F" w:rsidRDefault="00E65DBE" w:rsidP="00AF0D4C">
            <w:pPr>
              <w:spacing w:after="0"/>
              <w:jc w:val="center"/>
              <w:rPr>
                <w:ins w:id="1092" w:author="China Telecom" w:date="2020-11-20T19:17:00Z"/>
                <w:noProof/>
              </w:rPr>
            </w:pPr>
            <w:ins w:id="1093" w:author="China Telecom" w:date="2020-11-20T19:17:00Z">
              <w:r w:rsidRPr="00F9020F">
                <w:rPr>
                  <w:noProof/>
                </w:rPr>
                <w:t>2.23</w:t>
              </w:r>
            </w:ins>
          </w:p>
        </w:tc>
      </w:tr>
      <w:tr w:rsidR="00E65DBE" w:rsidRPr="00A36602" w14:paraId="6EBEF80E" w14:textId="77777777" w:rsidTr="00AF0D4C">
        <w:trPr>
          <w:ins w:id="1094" w:author="China Telecom" w:date="2020-11-20T19:17:00Z"/>
        </w:trPr>
        <w:tc>
          <w:tcPr>
            <w:tcW w:w="4814" w:type="dxa"/>
            <w:noWrap/>
            <w:hideMark/>
          </w:tcPr>
          <w:p w14:paraId="04901B4E" w14:textId="77777777" w:rsidR="00E65DBE" w:rsidRPr="00F9020F" w:rsidRDefault="00E65DBE" w:rsidP="00AF0D4C">
            <w:pPr>
              <w:spacing w:after="0"/>
              <w:rPr>
                <w:ins w:id="1095" w:author="China Telecom" w:date="2020-11-20T19:17:00Z"/>
              </w:rPr>
            </w:pPr>
            <w:ins w:id="1096" w:author="China Telecom" w:date="2020-11-20T19:17:00Z">
              <w:r w:rsidRPr="00F9020F">
                <w:t>Unicast PDCCH</w:t>
              </w:r>
            </w:ins>
          </w:p>
        </w:tc>
        <w:tc>
          <w:tcPr>
            <w:tcW w:w="1681" w:type="dxa"/>
            <w:noWrap/>
            <w:hideMark/>
          </w:tcPr>
          <w:p w14:paraId="27743822" w14:textId="77777777" w:rsidR="00E65DBE" w:rsidRPr="00F9020F" w:rsidRDefault="00E65DBE" w:rsidP="00AF0D4C">
            <w:pPr>
              <w:spacing w:after="0"/>
              <w:jc w:val="center"/>
              <w:rPr>
                <w:ins w:id="1097" w:author="China Telecom" w:date="2020-11-20T19:17:00Z"/>
              </w:rPr>
            </w:pPr>
            <w:ins w:id="1098" w:author="China Telecom" w:date="2020-11-20T19:17:00Z">
              <w:r w:rsidRPr="00F9020F">
                <w:t>13</w:t>
              </w:r>
            </w:ins>
          </w:p>
        </w:tc>
        <w:tc>
          <w:tcPr>
            <w:tcW w:w="1681" w:type="dxa"/>
            <w:noWrap/>
            <w:hideMark/>
          </w:tcPr>
          <w:p w14:paraId="309A3E0E" w14:textId="77777777" w:rsidR="00E65DBE" w:rsidRPr="00F9020F" w:rsidRDefault="00E65DBE" w:rsidP="00AF0D4C">
            <w:pPr>
              <w:spacing w:after="0"/>
              <w:jc w:val="center"/>
              <w:rPr>
                <w:ins w:id="1099" w:author="China Telecom" w:date="2020-11-20T19:17:00Z"/>
              </w:rPr>
            </w:pPr>
            <w:ins w:id="1100" w:author="China Telecom" w:date="2020-11-20T19:17:00Z">
              <w:r w:rsidRPr="00F9020F">
                <w:t>156.83</w:t>
              </w:r>
            </w:ins>
          </w:p>
        </w:tc>
        <w:tc>
          <w:tcPr>
            <w:tcW w:w="1681" w:type="dxa"/>
            <w:noWrap/>
            <w:hideMark/>
          </w:tcPr>
          <w:p w14:paraId="284B606D" w14:textId="77777777" w:rsidR="00E65DBE" w:rsidRPr="00F9020F" w:rsidRDefault="00E65DBE" w:rsidP="00AF0D4C">
            <w:pPr>
              <w:spacing w:after="0"/>
              <w:jc w:val="center"/>
              <w:rPr>
                <w:ins w:id="1101" w:author="China Telecom" w:date="2020-11-20T19:17:00Z"/>
              </w:rPr>
            </w:pPr>
            <w:ins w:id="1102" w:author="China Telecom" w:date="2020-11-20T19:17:00Z">
              <w:r w:rsidRPr="00F9020F">
                <w:t>3.91</w:t>
              </w:r>
            </w:ins>
          </w:p>
        </w:tc>
      </w:tr>
      <w:tr w:rsidR="00E65DBE" w:rsidRPr="00A36602" w14:paraId="6BAA9549" w14:textId="77777777" w:rsidTr="00AF0D4C">
        <w:trPr>
          <w:ins w:id="1103" w:author="China Telecom" w:date="2020-11-20T19:17:00Z"/>
        </w:trPr>
        <w:tc>
          <w:tcPr>
            <w:tcW w:w="4814" w:type="dxa"/>
            <w:noWrap/>
            <w:hideMark/>
          </w:tcPr>
          <w:p w14:paraId="2F3F35B6" w14:textId="77777777" w:rsidR="00E65DBE" w:rsidRPr="00F9020F" w:rsidRDefault="00E65DBE" w:rsidP="00AF0D4C">
            <w:pPr>
              <w:spacing w:after="0"/>
              <w:rPr>
                <w:ins w:id="1104" w:author="China Telecom" w:date="2020-11-20T19:17:00Z"/>
              </w:rPr>
            </w:pPr>
            <w:ins w:id="1105" w:author="China Telecom" w:date="2020-11-20T19:17:00Z">
              <w:r w:rsidRPr="00F9020F">
                <w:t>PDSCH for eMBB DDDSU</w:t>
              </w:r>
            </w:ins>
          </w:p>
        </w:tc>
        <w:tc>
          <w:tcPr>
            <w:tcW w:w="1681" w:type="dxa"/>
            <w:noWrap/>
            <w:hideMark/>
          </w:tcPr>
          <w:p w14:paraId="26FC4E13" w14:textId="77777777" w:rsidR="00E65DBE" w:rsidRPr="00F9020F" w:rsidRDefault="00E65DBE" w:rsidP="00AF0D4C">
            <w:pPr>
              <w:spacing w:after="0"/>
              <w:jc w:val="center"/>
              <w:rPr>
                <w:ins w:id="1106" w:author="China Telecom" w:date="2020-11-20T19:17:00Z"/>
              </w:rPr>
            </w:pPr>
            <w:ins w:id="1107" w:author="China Telecom" w:date="2020-11-20T19:17:00Z">
              <w:r w:rsidRPr="00F9020F">
                <w:t>12</w:t>
              </w:r>
            </w:ins>
          </w:p>
        </w:tc>
        <w:tc>
          <w:tcPr>
            <w:tcW w:w="1681" w:type="dxa"/>
            <w:noWrap/>
            <w:hideMark/>
          </w:tcPr>
          <w:p w14:paraId="384C0944" w14:textId="77777777" w:rsidR="00E65DBE" w:rsidRPr="00F9020F" w:rsidRDefault="00E65DBE" w:rsidP="00AF0D4C">
            <w:pPr>
              <w:spacing w:after="0"/>
              <w:jc w:val="center"/>
              <w:rPr>
                <w:ins w:id="1108" w:author="China Telecom" w:date="2020-11-20T19:17:00Z"/>
              </w:rPr>
            </w:pPr>
            <w:ins w:id="1109" w:author="China Telecom" w:date="2020-11-20T19:17:00Z">
              <w:r w:rsidRPr="00F9020F">
                <w:t>153.24</w:t>
              </w:r>
            </w:ins>
          </w:p>
        </w:tc>
        <w:tc>
          <w:tcPr>
            <w:tcW w:w="1681" w:type="dxa"/>
            <w:noWrap/>
            <w:hideMark/>
          </w:tcPr>
          <w:p w14:paraId="580C51CA" w14:textId="77777777" w:rsidR="00E65DBE" w:rsidRPr="00F9020F" w:rsidRDefault="00E65DBE" w:rsidP="00AF0D4C">
            <w:pPr>
              <w:spacing w:after="0"/>
              <w:jc w:val="center"/>
              <w:rPr>
                <w:ins w:id="1110" w:author="China Telecom" w:date="2020-11-20T19:17:00Z"/>
              </w:rPr>
            </w:pPr>
            <w:ins w:id="1111" w:author="China Telecom" w:date="2020-11-20T19:17:00Z">
              <w:r w:rsidRPr="00F9020F">
                <w:t>4.59</w:t>
              </w:r>
            </w:ins>
          </w:p>
        </w:tc>
      </w:tr>
      <w:tr w:rsidR="00E65DBE" w:rsidRPr="00A36602" w14:paraId="4C9991BB" w14:textId="77777777" w:rsidTr="00AF0D4C">
        <w:trPr>
          <w:ins w:id="1112" w:author="China Telecom" w:date="2020-11-20T19:17:00Z"/>
        </w:trPr>
        <w:tc>
          <w:tcPr>
            <w:tcW w:w="4814" w:type="dxa"/>
            <w:noWrap/>
            <w:hideMark/>
          </w:tcPr>
          <w:p w14:paraId="0A2E08BC" w14:textId="77777777" w:rsidR="00E65DBE" w:rsidRPr="00F9020F" w:rsidRDefault="00E65DBE" w:rsidP="00AF0D4C">
            <w:pPr>
              <w:spacing w:after="0"/>
              <w:rPr>
                <w:ins w:id="1113" w:author="China Telecom" w:date="2020-11-20T19:17:00Z"/>
              </w:rPr>
            </w:pPr>
            <w:ins w:id="1114" w:author="China Telecom" w:date="2020-11-20T19:17:00Z">
              <w:r w:rsidRPr="00F9020F">
                <w:t>PDSCH for eMBB DDDSUDDSUU</w:t>
              </w:r>
            </w:ins>
          </w:p>
        </w:tc>
        <w:tc>
          <w:tcPr>
            <w:tcW w:w="1681" w:type="dxa"/>
            <w:noWrap/>
            <w:hideMark/>
          </w:tcPr>
          <w:p w14:paraId="2311C77A" w14:textId="77777777" w:rsidR="00E65DBE" w:rsidRPr="00F9020F" w:rsidRDefault="00E65DBE" w:rsidP="00AF0D4C">
            <w:pPr>
              <w:spacing w:after="0"/>
              <w:jc w:val="center"/>
              <w:rPr>
                <w:ins w:id="1115" w:author="China Telecom" w:date="2020-11-20T19:17:00Z"/>
              </w:rPr>
            </w:pPr>
            <w:ins w:id="1116" w:author="China Telecom" w:date="2020-11-20T19:17:00Z">
              <w:r w:rsidRPr="00F9020F">
                <w:t>9</w:t>
              </w:r>
            </w:ins>
          </w:p>
        </w:tc>
        <w:tc>
          <w:tcPr>
            <w:tcW w:w="1681" w:type="dxa"/>
            <w:noWrap/>
            <w:hideMark/>
          </w:tcPr>
          <w:p w14:paraId="7C1E491E" w14:textId="77777777" w:rsidR="00E65DBE" w:rsidRPr="00F9020F" w:rsidRDefault="00E65DBE" w:rsidP="00AF0D4C">
            <w:pPr>
              <w:spacing w:after="0"/>
              <w:jc w:val="center"/>
              <w:rPr>
                <w:ins w:id="1117" w:author="China Telecom" w:date="2020-11-20T19:17:00Z"/>
              </w:rPr>
            </w:pPr>
            <w:ins w:id="1118" w:author="China Telecom" w:date="2020-11-20T19:17:00Z">
              <w:r w:rsidRPr="00F9020F">
                <w:t>151.97</w:t>
              </w:r>
            </w:ins>
          </w:p>
        </w:tc>
        <w:tc>
          <w:tcPr>
            <w:tcW w:w="1681" w:type="dxa"/>
            <w:noWrap/>
            <w:hideMark/>
          </w:tcPr>
          <w:p w14:paraId="30E7EDC6" w14:textId="77777777" w:rsidR="00E65DBE" w:rsidRPr="00F9020F" w:rsidRDefault="00E65DBE" w:rsidP="00AF0D4C">
            <w:pPr>
              <w:spacing w:after="0"/>
              <w:jc w:val="center"/>
              <w:rPr>
                <w:ins w:id="1119" w:author="China Telecom" w:date="2020-11-20T19:17:00Z"/>
              </w:rPr>
            </w:pPr>
            <w:ins w:id="1120" w:author="China Telecom" w:date="2020-11-20T19:17:00Z">
              <w:r w:rsidRPr="00F9020F">
                <w:t>5.52</w:t>
              </w:r>
            </w:ins>
          </w:p>
        </w:tc>
      </w:tr>
    </w:tbl>
    <w:p w14:paraId="3A7893BE" w14:textId="77777777" w:rsidR="00E65DBE" w:rsidRDefault="00E65DBE" w:rsidP="00E65DBE">
      <w:pPr>
        <w:rPr>
          <w:ins w:id="1121" w:author="China Telecom" w:date="2020-11-20T19:17:00Z"/>
        </w:rPr>
      </w:pPr>
    </w:p>
    <w:p w14:paraId="3EC8AD93" w14:textId="77777777" w:rsidR="00E65DBE" w:rsidRDefault="00E65DBE" w:rsidP="00E65DBE">
      <w:pPr>
        <w:pStyle w:val="TH"/>
        <w:rPr>
          <w:ins w:id="1122" w:author="China Telecom" w:date="2020-11-20T19:17:00Z"/>
        </w:rPr>
      </w:pPr>
      <w:ins w:id="1123" w:author="China Telecom" w:date="2020-11-20T19:17:00Z">
        <w:r>
          <w:t xml:space="preserve">Table </w:t>
        </w:r>
        <w:r>
          <w:rPr>
            <w:lang w:eastAsia="zh-CN"/>
          </w:rPr>
          <w:t>5.1.1.1</w:t>
        </w:r>
        <w:r w:rsidRPr="007368F9">
          <w:t>-</w:t>
        </w:r>
        <w:r>
          <w:rPr>
            <w:rFonts w:hint="eastAsia"/>
            <w:lang w:eastAsia="ja-JP"/>
          </w:rPr>
          <w:t>2</w:t>
        </w:r>
        <w:r w:rsidRPr="007368F9">
          <w:rPr>
            <w:rFonts w:hint="eastAsia"/>
          </w:rPr>
          <w:t>:</w:t>
        </w:r>
        <w:r>
          <w:rPr>
            <w:rFonts w:hint="eastAsia"/>
          </w:rPr>
          <w:t xml:space="preserve"> Representative values </w:t>
        </w:r>
        <w:r>
          <w:t xml:space="preserve">of MIL for Urban </w:t>
        </w:r>
        <w:r w:rsidRPr="00DE78FE">
          <w:t>4GHz</w:t>
        </w:r>
        <w:r>
          <w:t xml:space="preserve"> TDD scenario with </w:t>
        </w:r>
        <w:r w:rsidRPr="00DE78FE">
          <w:t>BS Tx powe</w:t>
        </w:r>
        <w:r>
          <w:t>r of 33 dBm/MHz</w:t>
        </w:r>
      </w:ins>
    </w:p>
    <w:tbl>
      <w:tblPr>
        <w:tblStyle w:val="a7"/>
        <w:tblW w:w="9772" w:type="dxa"/>
        <w:tblLook w:val="04A0" w:firstRow="1" w:lastRow="0" w:firstColumn="1" w:lastColumn="0" w:noHBand="0" w:noVBand="1"/>
      </w:tblPr>
      <w:tblGrid>
        <w:gridCol w:w="4009"/>
        <w:gridCol w:w="1423"/>
        <w:gridCol w:w="1494"/>
        <w:gridCol w:w="1423"/>
        <w:gridCol w:w="1423"/>
      </w:tblGrid>
      <w:tr w:rsidR="00E65DBE" w:rsidRPr="00804B30" w14:paraId="36F6A57F" w14:textId="77777777" w:rsidTr="00AF0D4C">
        <w:trPr>
          <w:trHeight w:val="584"/>
          <w:ins w:id="1124" w:author="China Telecom" w:date="2020-11-20T19:17:00Z"/>
        </w:trPr>
        <w:tc>
          <w:tcPr>
            <w:tcW w:w="4009" w:type="dxa"/>
            <w:shd w:val="clear" w:color="auto" w:fill="E7E6E6" w:themeFill="background2"/>
            <w:noWrap/>
            <w:hideMark/>
          </w:tcPr>
          <w:p w14:paraId="33B7BA2B" w14:textId="77777777" w:rsidR="00E65DBE" w:rsidRPr="009C135A" w:rsidRDefault="00E65DBE" w:rsidP="00AF0D4C">
            <w:pPr>
              <w:spacing w:after="0"/>
              <w:jc w:val="center"/>
              <w:rPr>
                <w:ins w:id="1125" w:author="China Telecom" w:date="2020-11-20T19:17:00Z"/>
              </w:rPr>
            </w:pPr>
            <w:ins w:id="1126" w:author="China Telecom" w:date="2020-11-20T19:17:00Z">
              <w:r w:rsidRPr="00F9020F">
                <w:rPr>
                  <w:b/>
                </w:rPr>
                <w:t>Channels (and Frame format)</w:t>
              </w:r>
            </w:ins>
          </w:p>
        </w:tc>
        <w:tc>
          <w:tcPr>
            <w:tcW w:w="1423" w:type="dxa"/>
            <w:shd w:val="clear" w:color="auto" w:fill="E7E6E6" w:themeFill="background2"/>
            <w:hideMark/>
          </w:tcPr>
          <w:p w14:paraId="2A6DCE54" w14:textId="77777777" w:rsidR="00E65DBE" w:rsidRPr="009C135A" w:rsidRDefault="00E65DBE" w:rsidP="00AF0D4C">
            <w:pPr>
              <w:spacing w:after="0"/>
              <w:jc w:val="center"/>
              <w:rPr>
                <w:ins w:id="1127" w:author="China Telecom" w:date="2020-11-20T19:17:00Z"/>
              </w:rPr>
            </w:pPr>
            <w:ins w:id="1128" w:author="China Telecom" w:date="2020-11-20T19:17:00Z">
              <w:r w:rsidRPr="00F9020F">
                <w:rPr>
                  <w:b/>
                </w:rPr>
                <w:t>Number of Samples</w:t>
              </w:r>
            </w:ins>
          </w:p>
        </w:tc>
        <w:tc>
          <w:tcPr>
            <w:tcW w:w="1494" w:type="dxa"/>
            <w:shd w:val="clear" w:color="auto" w:fill="E7E6E6" w:themeFill="background2"/>
            <w:hideMark/>
          </w:tcPr>
          <w:p w14:paraId="519123A9" w14:textId="77777777" w:rsidR="00E65DBE" w:rsidRPr="009C135A" w:rsidRDefault="00E65DBE" w:rsidP="00AF0D4C">
            <w:pPr>
              <w:spacing w:after="0"/>
              <w:jc w:val="center"/>
              <w:rPr>
                <w:ins w:id="1129" w:author="China Telecom" w:date="2020-11-20T19:17:00Z"/>
              </w:rPr>
            </w:pPr>
            <w:ins w:id="1130" w:author="China Telecom" w:date="2020-11-20T19:17:00Z">
              <w:r w:rsidRPr="00F9020F">
                <w:rPr>
                  <w:b/>
                </w:rPr>
                <w:t>Representative value</w:t>
              </w:r>
            </w:ins>
          </w:p>
        </w:tc>
        <w:tc>
          <w:tcPr>
            <w:tcW w:w="1423" w:type="dxa"/>
            <w:shd w:val="clear" w:color="auto" w:fill="E7E6E6" w:themeFill="background2"/>
            <w:hideMark/>
          </w:tcPr>
          <w:p w14:paraId="4811FE9C" w14:textId="77777777" w:rsidR="00E65DBE" w:rsidRPr="009C135A" w:rsidRDefault="00E65DBE" w:rsidP="00AF0D4C">
            <w:pPr>
              <w:spacing w:after="0"/>
              <w:jc w:val="center"/>
              <w:rPr>
                <w:ins w:id="1131" w:author="China Telecom" w:date="2020-11-20T19:17:00Z"/>
              </w:rPr>
            </w:pPr>
            <w:ins w:id="1132" w:author="China Telecom" w:date="2020-11-20T19:17:00Z">
              <w:r w:rsidRPr="00F9020F">
                <w:rPr>
                  <w:b/>
                </w:rPr>
                <w:t>Standard Deviation (w/o outlier)</w:t>
              </w:r>
            </w:ins>
          </w:p>
        </w:tc>
        <w:tc>
          <w:tcPr>
            <w:tcW w:w="1423" w:type="dxa"/>
            <w:shd w:val="clear" w:color="auto" w:fill="E7E6E6" w:themeFill="background2"/>
            <w:hideMark/>
          </w:tcPr>
          <w:p w14:paraId="756175F1" w14:textId="77777777" w:rsidR="00E65DBE" w:rsidRPr="009C135A" w:rsidRDefault="00E65DBE" w:rsidP="00AF0D4C">
            <w:pPr>
              <w:spacing w:after="0"/>
              <w:jc w:val="center"/>
              <w:rPr>
                <w:ins w:id="1133" w:author="China Telecom" w:date="2020-11-20T19:17:00Z"/>
              </w:rPr>
            </w:pPr>
            <w:ins w:id="1134" w:author="China Telecom" w:date="2020-11-20T19:17:00Z">
              <w:r w:rsidRPr="00F9020F">
                <w:rPr>
                  <w:b/>
                </w:rPr>
                <w:t>Relative difference between channels</w:t>
              </w:r>
            </w:ins>
          </w:p>
        </w:tc>
      </w:tr>
      <w:tr w:rsidR="00E65DBE" w:rsidRPr="00804B30" w14:paraId="3EDC29E7" w14:textId="77777777" w:rsidTr="00AF0D4C">
        <w:trPr>
          <w:trHeight w:val="181"/>
          <w:ins w:id="1135" w:author="China Telecom" w:date="2020-11-20T19:17:00Z"/>
        </w:trPr>
        <w:tc>
          <w:tcPr>
            <w:tcW w:w="4009" w:type="dxa"/>
            <w:noWrap/>
            <w:hideMark/>
          </w:tcPr>
          <w:p w14:paraId="2F37D839" w14:textId="77777777" w:rsidR="00E65DBE" w:rsidRPr="00804B30" w:rsidRDefault="00E65DBE" w:rsidP="00AF0D4C">
            <w:pPr>
              <w:spacing w:after="0"/>
              <w:rPr>
                <w:ins w:id="1136" w:author="China Telecom" w:date="2020-11-20T19:17:00Z"/>
              </w:rPr>
            </w:pPr>
            <w:ins w:id="1137" w:author="China Telecom" w:date="2020-11-20T19:17:00Z">
              <w:r w:rsidRPr="00804B30">
                <w:t>PUSCH for eMBB DDDSU</w:t>
              </w:r>
            </w:ins>
          </w:p>
        </w:tc>
        <w:tc>
          <w:tcPr>
            <w:tcW w:w="1423" w:type="dxa"/>
            <w:noWrap/>
            <w:hideMark/>
          </w:tcPr>
          <w:p w14:paraId="0C6EC971" w14:textId="77777777" w:rsidR="00E65DBE" w:rsidRPr="00804B30" w:rsidRDefault="00E65DBE" w:rsidP="00AF0D4C">
            <w:pPr>
              <w:spacing w:after="0"/>
              <w:jc w:val="center"/>
              <w:rPr>
                <w:ins w:id="1138" w:author="China Telecom" w:date="2020-11-20T19:17:00Z"/>
              </w:rPr>
            </w:pPr>
            <w:ins w:id="1139" w:author="China Telecom" w:date="2020-11-20T19:17:00Z">
              <w:r w:rsidRPr="00804B30">
                <w:t>14</w:t>
              </w:r>
            </w:ins>
          </w:p>
        </w:tc>
        <w:tc>
          <w:tcPr>
            <w:tcW w:w="1494" w:type="dxa"/>
            <w:noWrap/>
            <w:hideMark/>
          </w:tcPr>
          <w:p w14:paraId="1132B983" w14:textId="77777777" w:rsidR="00E65DBE" w:rsidRPr="00804B30" w:rsidRDefault="00E65DBE" w:rsidP="00AF0D4C">
            <w:pPr>
              <w:spacing w:after="0"/>
              <w:jc w:val="center"/>
              <w:rPr>
                <w:ins w:id="1140" w:author="China Telecom" w:date="2020-11-20T19:17:00Z"/>
              </w:rPr>
            </w:pPr>
            <w:ins w:id="1141" w:author="China Telecom" w:date="2020-11-20T19:17:00Z">
              <w:r w:rsidRPr="00804B30">
                <w:t>139.01</w:t>
              </w:r>
            </w:ins>
          </w:p>
        </w:tc>
        <w:tc>
          <w:tcPr>
            <w:tcW w:w="1423" w:type="dxa"/>
            <w:noWrap/>
            <w:hideMark/>
          </w:tcPr>
          <w:p w14:paraId="620398AD" w14:textId="77777777" w:rsidR="00E65DBE" w:rsidRPr="00804B30" w:rsidRDefault="00E65DBE" w:rsidP="00AF0D4C">
            <w:pPr>
              <w:spacing w:after="0"/>
              <w:jc w:val="center"/>
              <w:rPr>
                <w:ins w:id="1142" w:author="China Telecom" w:date="2020-11-20T19:17:00Z"/>
              </w:rPr>
            </w:pPr>
            <w:ins w:id="1143" w:author="China Telecom" w:date="2020-11-20T19:17:00Z">
              <w:r w:rsidRPr="00804B30">
                <w:t>0.97</w:t>
              </w:r>
            </w:ins>
          </w:p>
        </w:tc>
        <w:tc>
          <w:tcPr>
            <w:tcW w:w="1423" w:type="dxa"/>
            <w:noWrap/>
            <w:hideMark/>
          </w:tcPr>
          <w:p w14:paraId="3F0506A1" w14:textId="77777777" w:rsidR="00E65DBE" w:rsidRPr="00804B30" w:rsidRDefault="00E65DBE" w:rsidP="00AF0D4C">
            <w:pPr>
              <w:spacing w:after="0"/>
              <w:jc w:val="center"/>
              <w:rPr>
                <w:ins w:id="1144" w:author="China Telecom" w:date="2020-11-20T19:17:00Z"/>
              </w:rPr>
            </w:pPr>
            <w:ins w:id="1145" w:author="China Telecom" w:date="2020-11-20T19:17:00Z">
              <w:r w:rsidRPr="00804B30">
                <w:t>0.00</w:t>
              </w:r>
            </w:ins>
          </w:p>
        </w:tc>
      </w:tr>
      <w:tr w:rsidR="00E65DBE" w:rsidRPr="00804B30" w14:paraId="2E2820D7" w14:textId="77777777" w:rsidTr="00AF0D4C">
        <w:trPr>
          <w:trHeight w:val="181"/>
          <w:ins w:id="1146" w:author="China Telecom" w:date="2020-11-20T19:17:00Z"/>
        </w:trPr>
        <w:tc>
          <w:tcPr>
            <w:tcW w:w="4009" w:type="dxa"/>
            <w:noWrap/>
            <w:hideMark/>
          </w:tcPr>
          <w:p w14:paraId="1F404D79" w14:textId="77777777" w:rsidR="00E65DBE" w:rsidRPr="00804B30" w:rsidRDefault="00E65DBE" w:rsidP="00AF0D4C">
            <w:pPr>
              <w:spacing w:after="0"/>
              <w:rPr>
                <w:ins w:id="1147" w:author="China Telecom" w:date="2020-11-20T19:17:00Z"/>
              </w:rPr>
            </w:pPr>
            <w:ins w:id="1148" w:author="China Telecom" w:date="2020-11-20T19:17:00Z">
              <w:r w:rsidRPr="00804B30">
                <w:t>PUSCH for eMBB DDDSUDDSUU</w:t>
              </w:r>
            </w:ins>
          </w:p>
        </w:tc>
        <w:tc>
          <w:tcPr>
            <w:tcW w:w="1423" w:type="dxa"/>
            <w:noWrap/>
            <w:hideMark/>
          </w:tcPr>
          <w:p w14:paraId="00E8EA89" w14:textId="77777777" w:rsidR="00E65DBE" w:rsidRPr="00804B30" w:rsidRDefault="00E65DBE" w:rsidP="00AF0D4C">
            <w:pPr>
              <w:spacing w:after="0"/>
              <w:jc w:val="center"/>
              <w:rPr>
                <w:ins w:id="1149" w:author="China Telecom" w:date="2020-11-20T19:17:00Z"/>
              </w:rPr>
            </w:pPr>
            <w:ins w:id="1150" w:author="China Telecom" w:date="2020-11-20T19:17:00Z">
              <w:r w:rsidRPr="00804B30">
                <w:t>12</w:t>
              </w:r>
            </w:ins>
          </w:p>
        </w:tc>
        <w:tc>
          <w:tcPr>
            <w:tcW w:w="1494" w:type="dxa"/>
            <w:noWrap/>
            <w:hideMark/>
          </w:tcPr>
          <w:p w14:paraId="027A3981" w14:textId="77777777" w:rsidR="00E65DBE" w:rsidRPr="00804B30" w:rsidRDefault="00E65DBE" w:rsidP="00AF0D4C">
            <w:pPr>
              <w:spacing w:after="0"/>
              <w:jc w:val="center"/>
              <w:rPr>
                <w:ins w:id="1151" w:author="China Telecom" w:date="2020-11-20T19:17:00Z"/>
              </w:rPr>
            </w:pPr>
            <w:ins w:id="1152" w:author="China Telecom" w:date="2020-11-20T19:17:00Z">
              <w:r w:rsidRPr="00804B30">
                <w:t>140.33</w:t>
              </w:r>
            </w:ins>
          </w:p>
        </w:tc>
        <w:tc>
          <w:tcPr>
            <w:tcW w:w="1423" w:type="dxa"/>
            <w:noWrap/>
            <w:hideMark/>
          </w:tcPr>
          <w:p w14:paraId="25FCB207" w14:textId="77777777" w:rsidR="00E65DBE" w:rsidRPr="00804B30" w:rsidRDefault="00E65DBE" w:rsidP="00AF0D4C">
            <w:pPr>
              <w:spacing w:after="0"/>
              <w:jc w:val="center"/>
              <w:rPr>
                <w:ins w:id="1153" w:author="China Telecom" w:date="2020-11-20T19:17:00Z"/>
              </w:rPr>
            </w:pPr>
            <w:ins w:id="1154" w:author="China Telecom" w:date="2020-11-20T19:17:00Z">
              <w:r w:rsidRPr="00804B30">
                <w:t>0.95</w:t>
              </w:r>
            </w:ins>
          </w:p>
        </w:tc>
        <w:tc>
          <w:tcPr>
            <w:tcW w:w="1423" w:type="dxa"/>
            <w:noWrap/>
            <w:hideMark/>
          </w:tcPr>
          <w:p w14:paraId="6A46834D" w14:textId="77777777" w:rsidR="00E65DBE" w:rsidRPr="00804B30" w:rsidRDefault="00E65DBE" w:rsidP="00AF0D4C">
            <w:pPr>
              <w:spacing w:after="0"/>
              <w:jc w:val="center"/>
              <w:rPr>
                <w:ins w:id="1155" w:author="China Telecom" w:date="2020-11-20T19:17:00Z"/>
              </w:rPr>
            </w:pPr>
            <w:ins w:id="1156" w:author="China Telecom" w:date="2020-11-20T19:17:00Z">
              <w:r w:rsidRPr="00804B30">
                <w:t>1.32</w:t>
              </w:r>
            </w:ins>
          </w:p>
        </w:tc>
      </w:tr>
      <w:tr w:rsidR="00E65DBE" w:rsidRPr="00804B30" w14:paraId="5B6C7645" w14:textId="77777777" w:rsidTr="00AF0D4C">
        <w:trPr>
          <w:trHeight w:val="181"/>
          <w:ins w:id="1157" w:author="China Telecom" w:date="2020-11-20T19:17:00Z"/>
        </w:trPr>
        <w:tc>
          <w:tcPr>
            <w:tcW w:w="4009" w:type="dxa"/>
            <w:noWrap/>
            <w:hideMark/>
          </w:tcPr>
          <w:p w14:paraId="54809DA3" w14:textId="77777777" w:rsidR="00E65DBE" w:rsidRPr="00804B30" w:rsidRDefault="00E65DBE" w:rsidP="00AF0D4C">
            <w:pPr>
              <w:spacing w:after="0"/>
              <w:rPr>
                <w:ins w:id="1158" w:author="China Telecom" w:date="2020-11-20T19:17:00Z"/>
              </w:rPr>
            </w:pPr>
            <w:ins w:id="1159" w:author="China Telecom" w:date="2020-11-20T19:17:00Z">
              <w:r w:rsidRPr="00804B30">
                <w:t>PUSCH for VoIP DDDSU</w:t>
              </w:r>
            </w:ins>
          </w:p>
        </w:tc>
        <w:tc>
          <w:tcPr>
            <w:tcW w:w="1423" w:type="dxa"/>
            <w:noWrap/>
            <w:hideMark/>
          </w:tcPr>
          <w:p w14:paraId="652C65A2" w14:textId="77777777" w:rsidR="00E65DBE" w:rsidRPr="00804B30" w:rsidRDefault="00E65DBE" w:rsidP="00AF0D4C">
            <w:pPr>
              <w:spacing w:after="0"/>
              <w:jc w:val="center"/>
              <w:rPr>
                <w:ins w:id="1160" w:author="China Telecom" w:date="2020-11-20T19:17:00Z"/>
              </w:rPr>
            </w:pPr>
            <w:ins w:id="1161" w:author="China Telecom" w:date="2020-11-20T19:17:00Z">
              <w:r w:rsidRPr="00804B30">
                <w:t>11</w:t>
              </w:r>
            </w:ins>
          </w:p>
        </w:tc>
        <w:tc>
          <w:tcPr>
            <w:tcW w:w="1494" w:type="dxa"/>
            <w:noWrap/>
            <w:hideMark/>
          </w:tcPr>
          <w:p w14:paraId="7343D582" w14:textId="77777777" w:rsidR="00E65DBE" w:rsidRPr="00804B30" w:rsidRDefault="00E65DBE" w:rsidP="00AF0D4C">
            <w:pPr>
              <w:spacing w:after="0"/>
              <w:jc w:val="center"/>
              <w:rPr>
                <w:ins w:id="1162" w:author="China Telecom" w:date="2020-11-20T19:17:00Z"/>
              </w:rPr>
            </w:pPr>
            <w:ins w:id="1163" w:author="China Telecom" w:date="2020-11-20T19:17:00Z">
              <w:r w:rsidRPr="00804B30">
                <w:t>152.00</w:t>
              </w:r>
            </w:ins>
          </w:p>
        </w:tc>
        <w:tc>
          <w:tcPr>
            <w:tcW w:w="1423" w:type="dxa"/>
            <w:noWrap/>
            <w:hideMark/>
          </w:tcPr>
          <w:p w14:paraId="0C62DE61" w14:textId="77777777" w:rsidR="00E65DBE" w:rsidRPr="00804B30" w:rsidRDefault="00E65DBE" w:rsidP="00AF0D4C">
            <w:pPr>
              <w:spacing w:after="0"/>
              <w:jc w:val="center"/>
              <w:rPr>
                <w:ins w:id="1164" w:author="China Telecom" w:date="2020-11-20T19:17:00Z"/>
              </w:rPr>
            </w:pPr>
            <w:ins w:id="1165" w:author="China Telecom" w:date="2020-11-20T19:17:00Z">
              <w:r w:rsidRPr="00804B30">
                <w:t>2.51</w:t>
              </w:r>
            </w:ins>
          </w:p>
        </w:tc>
        <w:tc>
          <w:tcPr>
            <w:tcW w:w="1423" w:type="dxa"/>
            <w:noWrap/>
            <w:hideMark/>
          </w:tcPr>
          <w:p w14:paraId="47F9F658" w14:textId="77777777" w:rsidR="00E65DBE" w:rsidRPr="00804B30" w:rsidRDefault="00E65DBE" w:rsidP="00AF0D4C">
            <w:pPr>
              <w:spacing w:after="0"/>
              <w:jc w:val="center"/>
              <w:rPr>
                <w:ins w:id="1166" w:author="China Telecom" w:date="2020-11-20T19:17:00Z"/>
              </w:rPr>
            </w:pPr>
            <w:ins w:id="1167" w:author="China Telecom" w:date="2020-11-20T19:17:00Z">
              <w:r w:rsidRPr="00804B30">
                <w:t>12.99</w:t>
              </w:r>
            </w:ins>
          </w:p>
        </w:tc>
      </w:tr>
      <w:tr w:rsidR="00E65DBE" w:rsidRPr="00804B30" w14:paraId="6189D9AD" w14:textId="77777777" w:rsidTr="00AF0D4C">
        <w:trPr>
          <w:trHeight w:val="181"/>
          <w:ins w:id="1168" w:author="China Telecom" w:date="2020-11-20T19:17:00Z"/>
        </w:trPr>
        <w:tc>
          <w:tcPr>
            <w:tcW w:w="4009" w:type="dxa"/>
            <w:noWrap/>
            <w:hideMark/>
          </w:tcPr>
          <w:p w14:paraId="6B0208E9" w14:textId="77777777" w:rsidR="00E65DBE" w:rsidRPr="00804B30" w:rsidRDefault="00E65DBE" w:rsidP="00AF0D4C">
            <w:pPr>
              <w:spacing w:after="0"/>
              <w:rPr>
                <w:ins w:id="1169" w:author="China Telecom" w:date="2020-11-20T19:17:00Z"/>
              </w:rPr>
            </w:pPr>
            <w:ins w:id="1170" w:author="China Telecom" w:date="2020-11-20T19:17:00Z">
              <w:r w:rsidRPr="00804B30">
                <w:t>PUSCH for VoIP DDDSUDDSUU</w:t>
              </w:r>
            </w:ins>
          </w:p>
        </w:tc>
        <w:tc>
          <w:tcPr>
            <w:tcW w:w="1423" w:type="dxa"/>
            <w:noWrap/>
            <w:hideMark/>
          </w:tcPr>
          <w:p w14:paraId="481CB64D" w14:textId="77777777" w:rsidR="00E65DBE" w:rsidRPr="00804B30" w:rsidRDefault="00E65DBE" w:rsidP="00AF0D4C">
            <w:pPr>
              <w:spacing w:after="0"/>
              <w:jc w:val="center"/>
              <w:rPr>
                <w:ins w:id="1171" w:author="China Telecom" w:date="2020-11-20T19:17:00Z"/>
              </w:rPr>
            </w:pPr>
            <w:ins w:id="1172" w:author="China Telecom" w:date="2020-11-20T19:17:00Z">
              <w:r w:rsidRPr="00804B30">
                <w:t>15</w:t>
              </w:r>
            </w:ins>
          </w:p>
        </w:tc>
        <w:tc>
          <w:tcPr>
            <w:tcW w:w="1494" w:type="dxa"/>
            <w:noWrap/>
            <w:hideMark/>
          </w:tcPr>
          <w:p w14:paraId="108A71EE" w14:textId="77777777" w:rsidR="00E65DBE" w:rsidRPr="00804B30" w:rsidRDefault="00E65DBE" w:rsidP="00AF0D4C">
            <w:pPr>
              <w:spacing w:after="0"/>
              <w:jc w:val="center"/>
              <w:rPr>
                <w:ins w:id="1173" w:author="China Telecom" w:date="2020-11-20T19:17:00Z"/>
              </w:rPr>
            </w:pPr>
            <w:ins w:id="1174" w:author="China Telecom" w:date="2020-11-20T19:17:00Z">
              <w:r w:rsidRPr="00804B30">
                <w:t>151.23</w:t>
              </w:r>
            </w:ins>
          </w:p>
        </w:tc>
        <w:tc>
          <w:tcPr>
            <w:tcW w:w="1423" w:type="dxa"/>
            <w:noWrap/>
            <w:hideMark/>
          </w:tcPr>
          <w:p w14:paraId="2A4175A7" w14:textId="77777777" w:rsidR="00E65DBE" w:rsidRPr="00804B30" w:rsidRDefault="00E65DBE" w:rsidP="00AF0D4C">
            <w:pPr>
              <w:spacing w:after="0"/>
              <w:jc w:val="center"/>
              <w:rPr>
                <w:ins w:id="1175" w:author="China Telecom" w:date="2020-11-20T19:17:00Z"/>
              </w:rPr>
            </w:pPr>
            <w:ins w:id="1176" w:author="China Telecom" w:date="2020-11-20T19:17:00Z">
              <w:r w:rsidRPr="00804B30">
                <w:t>2.48</w:t>
              </w:r>
            </w:ins>
          </w:p>
        </w:tc>
        <w:tc>
          <w:tcPr>
            <w:tcW w:w="1423" w:type="dxa"/>
            <w:noWrap/>
            <w:hideMark/>
          </w:tcPr>
          <w:p w14:paraId="2C4B585E" w14:textId="77777777" w:rsidR="00E65DBE" w:rsidRPr="00804B30" w:rsidRDefault="00E65DBE" w:rsidP="00AF0D4C">
            <w:pPr>
              <w:spacing w:after="0"/>
              <w:jc w:val="center"/>
              <w:rPr>
                <w:ins w:id="1177" w:author="China Telecom" w:date="2020-11-20T19:17:00Z"/>
              </w:rPr>
            </w:pPr>
            <w:ins w:id="1178" w:author="China Telecom" w:date="2020-11-20T19:17:00Z">
              <w:r w:rsidRPr="00804B30">
                <w:t>12.22</w:t>
              </w:r>
            </w:ins>
          </w:p>
        </w:tc>
      </w:tr>
      <w:tr w:rsidR="00E65DBE" w:rsidRPr="00804B30" w14:paraId="515FFF81" w14:textId="77777777" w:rsidTr="00AF0D4C">
        <w:trPr>
          <w:trHeight w:val="181"/>
          <w:ins w:id="1179" w:author="China Telecom" w:date="2020-11-20T19:17:00Z"/>
        </w:trPr>
        <w:tc>
          <w:tcPr>
            <w:tcW w:w="4009" w:type="dxa"/>
            <w:noWrap/>
            <w:hideMark/>
          </w:tcPr>
          <w:p w14:paraId="00709F4A" w14:textId="77777777" w:rsidR="00E65DBE" w:rsidRPr="00804B30" w:rsidRDefault="00E65DBE" w:rsidP="00AF0D4C">
            <w:pPr>
              <w:spacing w:after="0"/>
              <w:rPr>
                <w:ins w:id="1180" w:author="China Telecom" w:date="2020-11-20T19:17:00Z"/>
              </w:rPr>
            </w:pPr>
            <w:ins w:id="1181" w:author="China Telecom" w:date="2020-11-20T19:17:00Z">
              <w:r w:rsidRPr="00804B30">
                <w:t>PUSCH with SIP invite DDDSU</w:t>
              </w:r>
            </w:ins>
          </w:p>
        </w:tc>
        <w:tc>
          <w:tcPr>
            <w:tcW w:w="1423" w:type="dxa"/>
            <w:noWrap/>
            <w:hideMark/>
          </w:tcPr>
          <w:p w14:paraId="7B9B7A66" w14:textId="77777777" w:rsidR="00E65DBE" w:rsidRPr="00804B30" w:rsidRDefault="00E65DBE" w:rsidP="00AF0D4C">
            <w:pPr>
              <w:spacing w:after="0"/>
              <w:jc w:val="center"/>
              <w:rPr>
                <w:ins w:id="1182" w:author="China Telecom" w:date="2020-11-20T19:17:00Z"/>
              </w:rPr>
            </w:pPr>
            <w:ins w:id="1183" w:author="China Telecom" w:date="2020-11-20T19:17:00Z">
              <w:r w:rsidRPr="00804B30">
                <w:t>1</w:t>
              </w:r>
            </w:ins>
          </w:p>
        </w:tc>
        <w:tc>
          <w:tcPr>
            <w:tcW w:w="1494" w:type="dxa"/>
            <w:noWrap/>
            <w:hideMark/>
          </w:tcPr>
          <w:p w14:paraId="16B394D1" w14:textId="77777777" w:rsidR="00E65DBE" w:rsidRPr="00804B30" w:rsidRDefault="00E65DBE" w:rsidP="00AF0D4C">
            <w:pPr>
              <w:spacing w:after="0"/>
              <w:jc w:val="center"/>
              <w:rPr>
                <w:ins w:id="1184" w:author="China Telecom" w:date="2020-11-20T19:17:00Z"/>
              </w:rPr>
            </w:pPr>
            <w:ins w:id="1185" w:author="China Telecom" w:date="2020-11-20T19:17:00Z">
              <w:r w:rsidRPr="00804B30">
                <w:t>154.40</w:t>
              </w:r>
            </w:ins>
          </w:p>
        </w:tc>
        <w:tc>
          <w:tcPr>
            <w:tcW w:w="1423" w:type="dxa"/>
            <w:noWrap/>
            <w:hideMark/>
          </w:tcPr>
          <w:p w14:paraId="0260DB63" w14:textId="77777777" w:rsidR="00E65DBE" w:rsidRPr="00804B30" w:rsidRDefault="00E65DBE" w:rsidP="00AF0D4C">
            <w:pPr>
              <w:spacing w:after="0"/>
              <w:jc w:val="center"/>
              <w:rPr>
                <w:ins w:id="1186" w:author="China Telecom" w:date="2020-11-20T19:17:00Z"/>
              </w:rPr>
            </w:pPr>
            <w:ins w:id="1187" w:author="China Telecom" w:date="2020-11-20T19:17:00Z">
              <w:r w:rsidRPr="00804B30">
                <w:t>0.00</w:t>
              </w:r>
            </w:ins>
          </w:p>
        </w:tc>
        <w:tc>
          <w:tcPr>
            <w:tcW w:w="1423" w:type="dxa"/>
            <w:noWrap/>
            <w:hideMark/>
          </w:tcPr>
          <w:p w14:paraId="58CD270D" w14:textId="77777777" w:rsidR="00E65DBE" w:rsidRPr="00804B30" w:rsidRDefault="00E65DBE" w:rsidP="00AF0D4C">
            <w:pPr>
              <w:spacing w:after="0"/>
              <w:jc w:val="center"/>
              <w:rPr>
                <w:ins w:id="1188" w:author="China Telecom" w:date="2020-11-20T19:17:00Z"/>
              </w:rPr>
            </w:pPr>
            <w:ins w:id="1189" w:author="China Telecom" w:date="2020-11-20T19:17:00Z">
              <w:r w:rsidRPr="00804B30">
                <w:t>15.39</w:t>
              </w:r>
            </w:ins>
          </w:p>
        </w:tc>
      </w:tr>
      <w:tr w:rsidR="00E65DBE" w:rsidRPr="00804B30" w14:paraId="44F9A25D" w14:textId="77777777" w:rsidTr="00AF0D4C">
        <w:trPr>
          <w:trHeight w:val="181"/>
          <w:ins w:id="1190" w:author="China Telecom" w:date="2020-11-20T19:17:00Z"/>
        </w:trPr>
        <w:tc>
          <w:tcPr>
            <w:tcW w:w="4009" w:type="dxa"/>
            <w:noWrap/>
            <w:hideMark/>
          </w:tcPr>
          <w:p w14:paraId="6AD9EA47" w14:textId="77777777" w:rsidR="00E65DBE" w:rsidRPr="00804B30" w:rsidRDefault="00E65DBE" w:rsidP="00AF0D4C">
            <w:pPr>
              <w:spacing w:after="0"/>
              <w:rPr>
                <w:ins w:id="1191" w:author="China Telecom" w:date="2020-11-20T19:17:00Z"/>
              </w:rPr>
            </w:pPr>
            <w:ins w:id="1192" w:author="China Telecom" w:date="2020-11-20T19:17:00Z">
              <w:r w:rsidRPr="00804B30">
                <w:t>PUSCH with SIP invite DDDSUDDSUU</w:t>
              </w:r>
            </w:ins>
          </w:p>
        </w:tc>
        <w:tc>
          <w:tcPr>
            <w:tcW w:w="1423" w:type="dxa"/>
            <w:noWrap/>
            <w:hideMark/>
          </w:tcPr>
          <w:p w14:paraId="44FD8DA5" w14:textId="77777777" w:rsidR="00E65DBE" w:rsidRPr="00804B30" w:rsidRDefault="00E65DBE" w:rsidP="00AF0D4C">
            <w:pPr>
              <w:spacing w:after="0"/>
              <w:jc w:val="center"/>
              <w:rPr>
                <w:ins w:id="1193" w:author="China Telecom" w:date="2020-11-20T19:17:00Z"/>
              </w:rPr>
            </w:pPr>
            <w:ins w:id="1194" w:author="China Telecom" w:date="2020-11-20T19:17:00Z">
              <w:r w:rsidRPr="00804B30">
                <w:t>0</w:t>
              </w:r>
            </w:ins>
          </w:p>
        </w:tc>
        <w:tc>
          <w:tcPr>
            <w:tcW w:w="1494" w:type="dxa"/>
            <w:noWrap/>
            <w:hideMark/>
          </w:tcPr>
          <w:p w14:paraId="4E2FC37D" w14:textId="77777777" w:rsidR="00E65DBE" w:rsidRPr="00804B30" w:rsidRDefault="00E65DBE" w:rsidP="00AF0D4C">
            <w:pPr>
              <w:spacing w:after="0"/>
              <w:jc w:val="center"/>
              <w:rPr>
                <w:ins w:id="1195" w:author="China Telecom" w:date="2020-11-20T19:17:00Z"/>
                <w:noProof/>
              </w:rPr>
            </w:pPr>
          </w:p>
        </w:tc>
        <w:tc>
          <w:tcPr>
            <w:tcW w:w="1423" w:type="dxa"/>
            <w:noWrap/>
            <w:hideMark/>
          </w:tcPr>
          <w:p w14:paraId="196B765E" w14:textId="77777777" w:rsidR="00E65DBE" w:rsidRPr="00804B30" w:rsidRDefault="00E65DBE" w:rsidP="00AF0D4C">
            <w:pPr>
              <w:spacing w:after="0"/>
              <w:jc w:val="center"/>
              <w:rPr>
                <w:ins w:id="1196" w:author="China Telecom" w:date="2020-11-20T19:17:00Z"/>
                <w:noProof/>
              </w:rPr>
            </w:pPr>
          </w:p>
        </w:tc>
        <w:tc>
          <w:tcPr>
            <w:tcW w:w="1423" w:type="dxa"/>
            <w:noWrap/>
            <w:hideMark/>
          </w:tcPr>
          <w:p w14:paraId="4AA8B376" w14:textId="77777777" w:rsidR="00E65DBE" w:rsidRPr="00804B30" w:rsidRDefault="00E65DBE" w:rsidP="00AF0D4C">
            <w:pPr>
              <w:spacing w:after="0"/>
              <w:jc w:val="center"/>
              <w:rPr>
                <w:ins w:id="1197" w:author="China Telecom" w:date="2020-11-20T19:17:00Z"/>
                <w:noProof/>
              </w:rPr>
            </w:pPr>
          </w:p>
        </w:tc>
      </w:tr>
      <w:tr w:rsidR="00E65DBE" w:rsidRPr="00804B30" w14:paraId="492D0762" w14:textId="77777777" w:rsidTr="00AF0D4C">
        <w:trPr>
          <w:trHeight w:val="181"/>
          <w:ins w:id="1198" w:author="China Telecom" w:date="2020-11-20T19:17:00Z"/>
        </w:trPr>
        <w:tc>
          <w:tcPr>
            <w:tcW w:w="4009" w:type="dxa"/>
            <w:noWrap/>
            <w:hideMark/>
          </w:tcPr>
          <w:p w14:paraId="37D6A439" w14:textId="77777777" w:rsidR="00E65DBE" w:rsidRPr="00804B30" w:rsidRDefault="00E65DBE" w:rsidP="00AF0D4C">
            <w:pPr>
              <w:spacing w:after="0"/>
              <w:rPr>
                <w:ins w:id="1199" w:author="China Telecom" w:date="2020-11-20T19:17:00Z"/>
              </w:rPr>
            </w:pPr>
            <w:ins w:id="1200" w:author="China Telecom" w:date="2020-11-20T19:17:00Z">
              <w:r w:rsidRPr="00804B30">
                <w:t xml:space="preserve">PUSCH for CSI </w:t>
              </w:r>
              <w:r>
                <w:t xml:space="preserve">11bit DDDSU </w:t>
              </w:r>
            </w:ins>
          </w:p>
        </w:tc>
        <w:tc>
          <w:tcPr>
            <w:tcW w:w="1423" w:type="dxa"/>
            <w:noWrap/>
            <w:hideMark/>
          </w:tcPr>
          <w:p w14:paraId="406701C3" w14:textId="77777777" w:rsidR="00E65DBE" w:rsidRPr="00804B30" w:rsidRDefault="00E65DBE" w:rsidP="00AF0D4C">
            <w:pPr>
              <w:spacing w:after="0"/>
              <w:jc w:val="center"/>
              <w:rPr>
                <w:ins w:id="1201" w:author="China Telecom" w:date="2020-11-20T19:17:00Z"/>
              </w:rPr>
            </w:pPr>
            <w:ins w:id="1202" w:author="China Telecom" w:date="2020-11-20T19:17:00Z">
              <w:r w:rsidRPr="00804B30">
                <w:t>2</w:t>
              </w:r>
            </w:ins>
          </w:p>
        </w:tc>
        <w:tc>
          <w:tcPr>
            <w:tcW w:w="1494" w:type="dxa"/>
            <w:noWrap/>
            <w:hideMark/>
          </w:tcPr>
          <w:p w14:paraId="4ABB74A0" w14:textId="77777777" w:rsidR="00E65DBE" w:rsidRPr="00804B30" w:rsidRDefault="00E65DBE" w:rsidP="00AF0D4C">
            <w:pPr>
              <w:spacing w:after="0"/>
              <w:jc w:val="center"/>
              <w:rPr>
                <w:ins w:id="1203" w:author="China Telecom" w:date="2020-11-20T19:17:00Z"/>
              </w:rPr>
            </w:pPr>
            <w:ins w:id="1204" w:author="China Telecom" w:date="2020-11-20T19:17:00Z">
              <w:r w:rsidRPr="00804B30">
                <w:t>155.40</w:t>
              </w:r>
            </w:ins>
          </w:p>
        </w:tc>
        <w:tc>
          <w:tcPr>
            <w:tcW w:w="1423" w:type="dxa"/>
            <w:noWrap/>
            <w:hideMark/>
          </w:tcPr>
          <w:p w14:paraId="1475EF5A" w14:textId="77777777" w:rsidR="00E65DBE" w:rsidRPr="00804B30" w:rsidRDefault="00E65DBE" w:rsidP="00AF0D4C">
            <w:pPr>
              <w:spacing w:after="0"/>
              <w:jc w:val="center"/>
              <w:rPr>
                <w:ins w:id="1205" w:author="China Telecom" w:date="2020-11-20T19:17:00Z"/>
              </w:rPr>
            </w:pPr>
            <w:ins w:id="1206" w:author="China Telecom" w:date="2020-11-20T19:17:00Z">
              <w:r w:rsidRPr="00804B30">
                <w:t>2.00</w:t>
              </w:r>
            </w:ins>
          </w:p>
        </w:tc>
        <w:tc>
          <w:tcPr>
            <w:tcW w:w="1423" w:type="dxa"/>
            <w:noWrap/>
            <w:hideMark/>
          </w:tcPr>
          <w:p w14:paraId="0B6BFF47" w14:textId="77777777" w:rsidR="00E65DBE" w:rsidRPr="00804B30" w:rsidRDefault="00E65DBE" w:rsidP="00AF0D4C">
            <w:pPr>
              <w:spacing w:after="0"/>
              <w:jc w:val="center"/>
              <w:rPr>
                <w:ins w:id="1207" w:author="China Telecom" w:date="2020-11-20T19:17:00Z"/>
              </w:rPr>
            </w:pPr>
            <w:ins w:id="1208" w:author="China Telecom" w:date="2020-11-20T19:17:00Z">
              <w:r w:rsidRPr="00804B30">
                <w:t>16.39</w:t>
              </w:r>
            </w:ins>
          </w:p>
        </w:tc>
      </w:tr>
      <w:tr w:rsidR="00E65DBE" w:rsidRPr="00804B30" w14:paraId="6FDE4DE7" w14:textId="77777777" w:rsidTr="00AF0D4C">
        <w:trPr>
          <w:trHeight w:val="181"/>
          <w:ins w:id="1209" w:author="China Telecom" w:date="2020-11-20T19:17:00Z"/>
        </w:trPr>
        <w:tc>
          <w:tcPr>
            <w:tcW w:w="4009" w:type="dxa"/>
            <w:noWrap/>
            <w:hideMark/>
          </w:tcPr>
          <w:p w14:paraId="5F81041B" w14:textId="77777777" w:rsidR="00E65DBE" w:rsidRPr="00804B30" w:rsidRDefault="00E65DBE" w:rsidP="00AF0D4C">
            <w:pPr>
              <w:spacing w:after="0"/>
              <w:rPr>
                <w:ins w:id="1210" w:author="China Telecom" w:date="2020-11-20T19:17:00Z"/>
              </w:rPr>
            </w:pPr>
            <w:ins w:id="1211" w:author="China Telecom" w:date="2020-11-20T19:17:00Z">
              <w:r w:rsidRPr="00804B30">
                <w:t xml:space="preserve">PUSCH for CSI </w:t>
              </w:r>
              <w:r>
                <w:t xml:space="preserve">22bit DDDSU </w:t>
              </w:r>
            </w:ins>
          </w:p>
        </w:tc>
        <w:tc>
          <w:tcPr>
            <w:tcW w:w="1423" w:type="dxa"/>
            <w:noWrap/>
            <w:hideMark/>
          </w:tcPr>
          <w:p w14:paraId="738760EA" w14:textId="77777777" w:rsidR="00E65DBE" w:rsidRPr="00804B30" w:rsidRDefault="00E65DBE" w:rsidP="00AF0D4C">
            <w:pPr>
              <w:spacing w:after="0"/>
              <w:jc w:val="center"/>
              <w:rPr>
                <w:ins w:id="1212" w:author="China Telecom" w:date="2020-11-20T19:17:00Z"/>
              </w:rPr>
            </w:pPr>
            <w:ins w:id="1213" w:author="China Telecom" w:date="2020-11-20T19:17:00Z">
              <w:r w:rsidRPr="00804B30">
                <w:t>2</w:t>
              </w:r>
            </w:ins>
          </w:p>
        </w:tc>
        <w:tc>
          <w:tcPr>
            <w:tcW w:w="1494" w:type="dxa"/>
            <w:noWrap/>
            <w:hideMark/>
          </w:tcPr>
          <w:p w14:paraId="2B9DDA6F" w14:textId="77777777" w:rsidR="00E65DBE" w:rsidRPr="00804B30" w:rsidRDefault="00E65DBE" w:rsidP="00AF0D4C">
            <w:pPr>
              <w:spacing w:after="0"/>
              <w:jc w:val="center"/>
              <w:rPr>
                <w:ins w:id="1214" w:author="China Telecom" w:date="2020-11-20T19:17:00Z"/>
              </w:rPr>
            </w:pPr>
            <w:ins w:id="1215" w:author="China Telecom" w:date="2020-11-20T19:17:00Z">
              <w:r w:rsidRPr="00804B30">
                <w:t>154.25</w:t>
              </w:r>
            </w:ins>
          </w:p>
        </w:tc>
        <w:tc>
          <w:tcPr>
            <w:tcW w:w="1423" w:type="dxa"/>
            <w:noWrap/>
            <w:hideMark/>
          </w:tcPr>
          <w:p w14:paraId="61D19DAD" w14:textId="77777777" w:rsidR="00E65DBE" w:rsidRPr="00804B30" w:rsidRDefault="00E65DBE" w:rsidP="00AF0D4C">
            <w:pPr>
              <w:spacing w:after="0"/>
              <w:jc w:val="center"/>
              <w:rPr>
                <w:ins w:id="1216" w:author="China Telecom" w:date="2020-11-20T19:17:00Z"/>
              </w:rPr>
            </w:pPr>
            <w:ins w:id="1217" w:author="China Telecom" w:date="2020-11-20T19:17:00Z">
              <w:r w:rsidRPr="00804B30">
                <w:t>2.05</w:t>
              </w:r>
            </w:ins>
          </w:p>
        </w:tc>
        <w:tc>
          <w:tcPr>
            <w:tcW w:w="1423" w:type="dxa"/>
            <w:noWrap/>
            <w:hideMark/>
          </w:tcPr>
          <w:p w14:paraId="419AEF62" w14:textId="77777777" w:rsidR="00E65DBE" w:rsidRPr="00804B30" w:rsidRDefault="00E65DBE" w:rsidP="00AF0D4C">
            <w:pPr>
              <w:spacing w:after="0"/>
              <w:jc w:val="center"/>
              <w:rPr>
                <w:ins w:id="1218" w:author="China Telecom" w:date="2020-11-20T19:17:00Z"/>
              </w:rPr>
            </w:pPr>
            <w:ins w:id="1219" w:author="China Telecom" w:date="2020-11-20T19:17:00Z">
              <w:r w:rsidRPr="00804B30">
                <w:t>15.24</w:t>
              </w:r>
            </w:ins>
          </w:p>
        </w:tc>
      </w:tr>
      <w:tr w:rsidR="00E65DBE" w:rsidRPr="00804B30" w14:paraId="6D2E1518" w14:textId="77777777" w:rsidTr="00AF0D4C">
        <w:trPr>
          <w:trHeight w:val="181"/>
          <w:ins w:id="1220" w:author="China Telecom" w:date="2020-11-20T19:17:00Z"/>
        </w:trPr>
        <w:tc>
          <w:tcPr>
            <w:tcW w:w="4009" w:type="dxa"/>
            <w:noWrap/>
            <w:hideMark/>
          </w:tcPr>
          <w:p w14:paraId="3E5F85D0" w14:textId="77777777" w:rsidR="00E65DBE" w:rsidRPr="00804B30" w:rsidRDefault="00E65DBE" w:rsidP="00AF0D4C">
            <w:pPr>
              <w:spacing w:after="0"/>
              <w:rPr>
                <w:ins w:id="1221" w:author="China Telecom" w:date="2020-11-20T19:17:00Z"/>
              </w:rPr>
            </w:pPr>
            <w:ins w:id="1222" w:author="China Telecom" w:date="2020-11-20T19:17:00Z">
              <w:r w:rsidRPr="00804B30">
                <w:t>PUCCH Format 1</w:t>
              </w:r>
            </w:ins>
          </w:p>
        </w:tc>
        <w:tc>
          <w:tcPr>
            <w:tcW w:w="1423" w:type="dxa"/>
            <w:noWrap/>
            <w:hideMark/>
          </w:tcPr>
          <w:p w14:paraId="719D4FCE" w14:textId="77777777" w:rsidR="00E65DBE" w:rsidRPr="00804B30" w:rsidRDefault="00E65DBE" w:rsidP="00AF0D4C">
            <w:pPr>
              <w:spacing w:after="0"/>
              <w:jc w:val="center"/>
              <w:rPr>
                <w:ins w:id="1223" w:author="China Telecom" w:date="2020-11-20T19:17:00Z"/>
              </w:rPr>
            </w:pPr>
            <w:ins w:id="1224" w:author="China Telecom" w:date="2020-11-20T19:17:00Z">
              <w:r w:rsidRPr="00804B30">
                <w:t>13</w:t>
              </w:r>
            </w:ins>
          </w:p>
        </w:tc>
        <w:tc>
          <w:tcPr>
            <w:tcW w:w="1494" w:type="dxa"/>
            <w:noWrap/>
            <w:hideMark/>
          </w:tcPr>
          <w:p w14:paraId="3B0B8A79" w14:textId="77777777" w:rsidR="00E65DBE" w:rsidRPr="00804B30" w:rsidRDefault="00E65DBE" w:rsidP="00AF0D4C">
            <w:pPr>
              <w:spacing w:after="0"/>
              <w:jc w:val="center"/>
              <w:rPr>
                <w:ins w:id="1225" w:author="China Telecom" w:date="2020-11-20T19:17:00Z"/>
              </w:rPr>
            </w:pPr>
            <w:ins w:id="1226" w:author="China Telecom" w:date="2020-11-20T19:17:00Z">
              <w:r w:rsidRPr="00804B30">
                <w:t>156.20</w:t>
              </w:r>
            </w:ins>
          </w:p>
        </w:tc>
        <w:tc>
          <w:tcPr>
            <w:tcW w:w="1423" w:type="dxa"/>
            <w:noWrap/>
            <w:hideMark/>
          </w:tcPr>
          <w:p w14:paraId="44CC0884" w14:textId="77777777" w:rsidR="00E65DBE" w:rsidRPr="00804B30" w:rsidRDefault="00E65DBE" w:rsidP="00AF0D4C">
            <w:pPr>
              <w:spacing w:after="0"/>
              <w:jc w:val="center"/>
              <w:rPr>
                <w:ins w:id="1227" w:author="China Telecom" w:date="2020-11-20T19:17:00Z"/>
              </w:rPr>
            </w:pPr>
            <w:ins w:id="1228" w:author="China Telecom" w:date="2020-11-20T19:17:00Z">
              <w:r w:rsidRPr="00804B30">
                <w:t>3.57</w:t>
              </w:r>
            </w:ins>
          </w:p>
        </w:tc>
        <w:tc>
          <w:tcPr>
            <w:tcW w:w="1423" w:type="dxa"/>
            <w:noWrap/>
            <w:hideMark/>
          </w:tcPr>
          <w:p w14:paraId="626F9182" w14:textId="77777777" w:rsidR="00E65DBE" w:rsidRPr="00804B30" w:rsidRDefault="00E65DBE" w:rsidP="00AF0D4C">
            <w:pPr>
              <w:spacing w:after="0"/>
              <w:jc w:val="center"/>
              <w:rPr>
                <w:ins w:id="1229" w:author="China Telecom" w:date="2020-11-20T19:17:00Z"/>
              </w:rPr>
            </w:pPr>
            <w:ins w:id="1230" w:author="China Telecom" w:date="2020-11-20T19:17:00Z">
              <w:r w:rsidRPr="00804B30">
                <w:t>17.19</w:t>
              </w:r>
            </w:ins>
          </w:p>
        </w:tc>
      </w:tr>
      <w:tr w:rsidR="00E65DBE" w:rsidRPr="00804B30" w14:paraId="746AB323" w14:textId="77777777" w:rsidTr="00AF0D4C">
        <w:trPr>
          <w:trHeight w:val="181"/>
          <w:ins w:id="1231" w:author="China Telecom" w:date="2020-11-20T19:17:00Z"/>
        </w:trPr>
        <w:tc>
          <w:tcPr>
            <w:tcW w:w="4009" w:type="dxa"/>
            <w:noWrap/>
            <w:hideMark/>
          </w:tcPr>
          <w:p w14:paraId="1BEC3700" w14:textId="77777777" w:rsidR="00E65DBE" w:rsidRPr="00804B30" w:rsidRDefault="00E65DBE" w:rsidP="00AF0D4C">
            <w:pPr>
              <w:spacing w:after="0"/>
              <w:rPr>
                <w:ins w:id="1232" w:author="China Telecom" w:date="2020-11-20T19:17:00Z"/>
              </w:rPr>
            </w:pPr>
            <w:ins w:id="1233" w:author="China Telecom" w:date="2020-11-20T19:17:00Z">
              <w:r w:rsidRPr="00804B30">
                <w:t>PUCCH Format 3 11bits</w:t>
              </w:r>
            </w:ins>
          </w:p>
        </w:tc>
        <w:tc>
          <w:tcPr>
            <w:tcW w:w="1423" w:type="dxa"/>
            <w:noWrap/>
            <w:hideMark/>
          </w:tcPr>
          <w:p w14:paraId="5006C973" w14:textId="77777777" w:rsidR="00E65DBE" w:rsidRPr="00804B30" w:rsidRDefault="00E65DBE" w:rsidP="00AF0D4C">
            <w:pPr>
              <w:spacing w:after="0"/>
              <w:jc w:val="center"/>
              <w:rPr>
                <w:ins w:id="1234" w:author="China Telecom" w:date="2020-11-20T19:17:00Z"/>
              </w:rPr>
            </w:pPr>
            <w:ins w:id="1235" w:author="China Telecom" w:date="2020-11-20T19:17:00Z">
              <w:r w:rsidRPr="00804B30">
                <w:t>11</w:t>
              </w:r>
            </w:ins>
          </w:p>
        </w:tc>
        <w:tc>
          <w:tcPr>
            <w:tcW w:w="1494" w:type="dxa"/>
            <w:noWrap/>
            <w:hideMark/>
          </w:tcPr>
          <w:p w14:paraId="2F6B2170" w14:textId="77777777" w:rsidR="00E65DBE" w:rsidRPr="00804B30" w:rsidRDefault="00E65DBE" w:rsidP="00AF0D4C">
            <w:pPr>
              <w:spacing w:after="0"/>
              <w:jc w:val="center"/>
              <w:rPr>
                <w:ins w:id="1236" w:author="China Telecom" w:date="2020-11-20T19:17:00Z"/>
              </w:rPr>
            </w:pPr>
            <w:ins w:id="1237" w:author="China Telecom" w:date="2020-11-20T19:17:00Z">
              <w:r w:rsidRPr="00804B30">
                <w:t>155.55</w:t>
              </w:r>
            </w:ins>
          </w:p>
        </w:tc>
        <w:tc>
          <w:tcPr>
            <w:tcW w:w="1423" w:type="dxa"/>
            <w:noWrap/>
            <w:hideMark/>
          </w:tcPr>
          <w:p w14:paraId="3BEE854D" w14:textId="77777777" w:rsidR="00E65DBE" w:rsidRPr="00804B30" w:rsidRDefault="00E65DBE" w:rsidP="00AF0D4C">
            <w:pPr>
              <w:spacing w:after="0"/>
              <w:jc w:val="center"/>
              <w:rPr>
                <w:ins w:id="1238" w:author="China Telecom" w:date="2020-11-20T19:17:00Z"/>
              </w:rPr>
            </w:pPr>
            <w:ins w:id="1239" w:author="China Telecom" w:date="2020-11-20T19:17:00Z">
              <w:r w:rsidRPr="00804B30">
                <w:t>1.52</w:t>
              </w:r>
            </w:ins>
          </w:p>
        </w:tc>
        <w:tc>
          <w:tcPr>
            <w:tcW w:w="1423" w:type="dxa"/>
            <w:noWrap/>
            <w:hideMark/>
          </w:tcPr>
          <w:p w14:paraId="487CBCFB" w14:textId="77777777" w:rsidR="00E65DBE" w:rsidRPr="00804B30" w:rsidRDefault="00E65DBE" w:rsidP="00AF0D4C">
            <w:pPr>
              <w:spacing w:after="0"/>
              <w:jc w:val="center"/>
              <w:rPr>
                <w:ins w:id="1240" w:author="China Telecom" w:date="2020-11-20T19:17:00Z"/>
              </w:rPr>
            </w:pPr>
            <w:ins w:id="1241" w:author="China Telecom" w:date="2020-11-20T19:17:00Z">
              <w:r w:rsidRPr="00804B30">
                <w:t>16.54</w:t>
              </w:r>
            </w:ins>
          </w:p>
        </w:tc>
      </w:tr>
      <w:tr w:rsidR="00E65DBE" w:rsidRPr="00804B30" w14:paraId="02E581D4" w14:textId="77777777" w:rsidTr="00AF0D4C">
        <w:trPr>
          <w:trHeight w:val="181"/>
          <w:ins w:id="1242" w:author="China Telecom" w:date="2020-11-20T19:17:00Z"/>
        </w:trPr>
        <w:tc>
          <w:tcPr>
            <w:tcW w:w="4009" w:type="dxa"/>
            <w:noWrap/>
            <w:hideMark/>
          </w:tcPr>
          <w:p w14:paraId="3C672A45" w14:textId="77777777" w:rsidR="00E65DBE" w:rsidRPr="00804B30" w:rsidRDefault="00E65DBE" w:rsidP="00AF0D4C">
            <w:pPr>
              <w:spacing w:after="0"/>
              <w:rPr>
                <w:ins w:id="1243" w:author="China Telecom" w:date="2020-11-20T19:17:00Z"/>
              </w:rPr>
            </w:pPr>
            <w:ins w:id="1244" w:author="China Telecom" w:date="2020-11-20T19:17:00Z">
              <w:r w:rsidRPr="00804B30">
                <w:t>PUCCH Format 3 22bit</w:t>
              </w:r>
            </w:ins>
          </w:p>
        </w:tc>
        <w:tc>
          <w:tcPr>
            <w:tcW w:w="1423" w:type="dxa"/>
            <w:noWrap/>
            <w:hideMark/>
          </w:tcPr>
          <w:p w14:paraId="5CCD69EA" w14:textId="77777777" w:rsidR="00E65DBE" w:rsidRPr="00804B30" w:rsidRDefault="00E65DBE" w:rsidP="00AF0D4C">
            <w:pPr>
              <w:spacing w:after="0"/>
              <w:jc w:val="center"/>
              <w:rPr>
                <w:ins w:id="1245" w:author="China Telecom" w:date="2020-11-20T19:17:00Z"/>
              </w:rPr>
            </w:pPr>
            <w:ins w:id="1246" w:author="China Telecom" w:date="2020-11-20T19:17:00Z">
              <w:r w:rsidRPr="00804B30">
                <w:t>13</w:t>
              </w:r>
            </w:ins>
          </w:p>
        </w:tc>
        <w:tc>
          <w:tcPr>
            <w:tcW w:w="1494" w:type="dxa"/>
            <w:noWrap/>
            <w:hideMark/>
          </w:tcPr>
          <w:p w14:paraId="4F650F79" w14:textId="77777777" w:rsidR="00E65DBE" w:rsidRPr="00804B30" w:rsidRDefault="00E65DBE" w:rsidP="00AF0D4C">
            <w:pPr>
              <w:spacing w:after="0"/>
              <w:jc w:val="center"/>
              <w:rPr>
                <w:ins w:id="1247" w:author="China Telecom" w:date="2020-11-20T19:17:00Z"/>
              </w:rPr>
            </w:pPr>
            <w:ins w:id="1248" w:author="China Telecom" w:date="2020-11-20T19:17:00Z">
              <w:r w:rsidRPr="00804B30">
                <w:t>151.85</w:t>
              </w:r>
            </w:ins>
          </w:p>
        </w:tc>
        <w:tc>
          <w:tcPr>
            <w:tcW w:w="1423" w:type="dxa"/>
            <w:noWrap/>
            <w:hideMark/>
          </w:tcPr>
          <w:p w14:paraId="730F6A26" w14:textId="77777777" w:rsidR="00E65DBE" w:rsidRPr="00804B30" w:rsidRDefault="00E65DBE" w:rsidP="00AF0D4C">
            <w:pPr>
              <w:spacing w:after="0"/>
              <w:jc w:val="center"/>
              <w:rPr>
                <w:ins w:id="1249" w:author="China Telecom" w:date="2020-11-20T19:17:00Z"/>
              </w:rPr>
            </w:pPr>
            <w:ins w:id="1250" w:author="China Telecom" w:date="2020-11-20T19:17:00Z">
              <w:r w:rsidRPr="00804B30">
                <w:t>2.99</w:t>
              </w:r>
            </w:ins>
          </w:p>
        </w:tc>
        <w:tc>
          <w:tcPr>
            <w:tcW w:w="1423" w:type="dxa"/>
            <w:noWrap/>
            <w:hideMark/>
          </w:tcPr>
          <w:p w14:paraId="316821CD" w14:textId="77777777" w:rsidR="00E65DBE" w:rsidRPr="00804B30" w:rsidRDefault="00E65DBE" w:rsidP="00AF0D4C">
            <w:pPr>
              <w:spacing w:after="0"/>
              <w:jc w:val="center"/>
              <w:rPr>
                <w:ins w:id="1251" w:author="China Telecom" w:date="2020-11-20T19:17:00Z"/>
              </w:rPr>
            </w:pPr>
            <w:ins w:id="1252" w:author="China Telecom" w:date="2020-11-20T19:17:00Z">
              <w:r w:rsidRPr="00804B30">
                <w:t>12.84</w:t>
              </w:r>
            </w:ins>
          </w:p>
        </w:tc>
      </w:tr>
      <w:tr w:rsidR="00E65DBE" w:rsidRPr="00804B30" w14:paraId="172C1982" w14:textId="77777777" w:rsidTr="00AF0D4C">
        <w:trPr>
          <w:trHeight w:val="181"/>
          <w:ins w:id="1253" w:author="China Telecom" w:date="2020-11-20T19:17:00Z"/>
        </w:trPr>
        <w:tc>
          <w:tcPr>
            <w:tcW w:w="4009" w:type="dxa"/>
            <w:noWrap/>
            <w:hideMark/>
          </w:tcPr>
          <w:p w14:paraId="39B25904" w14:textId="77777777" w:rsidR="00E65DBE" w:rsidRPr="00804B30" w:rsidRDefault="00E65DBE" w:rsidP="00AF0D4C">
            <w:pPr>
              <w:spacing w:after="0"/>
              <w:rPr>
                <w:ins w:id="1254" w:author="China Telecom" w:date="2020-11-20T19:17:00Z"/>
              </w:rPr>
            </w:pPr>
            <w:ins w:id="1255" w:author="China Telecom" w:date="2020-11-20T19:17:00Z">
              <w:r w:rsidRPr="00804B30">
                <w:t xml:space="preserve">SSB </w:t>
              </w:r>
            </w:ins>
          </w:p>
        </w:tc>
        <w:tc>
          <w:tcPr>
            <w:tcW w:w="1423" w:type="dxa"/>
            <w:noWrap/>
            <w:hideMark/>
          </w:tcPr>
          <w:p w14:paraId="0A0DAE5F" w14:textId="77777777" w:rsidR="00E65DBE" w:rsidRPr="00804B30" w:rsidRDefault="00E65DBE" w:rsidP="00AF0D4C">
            <w:pPr>
              <w:spacing w:after="0"/>
              <w:jc w:val="center"/>
              <w:rPr>
                <w:ins w:id="1256" w:author="China Telecom" w:date="2020-11-20T19:17:00Z"/>
              </w:rPr>
            </w:pPr>
            <w:ins w:id="1257" w:author="China Telecom" w:date="2020-11-20T19:17:00Z">
              <w:r w:rsidRPr="00804B30">
                <w:t>9</w:t>
              </w:r>
            </w:ins>
          </w:p>
        </w:tc>
        <w:tc>
          <w:tcPr>
            <w:tcW w:w="1494" w:type="dxa"/>
            <w:noWrap/>
            <w:hideMark/>
          </w:tcPr>
          <w:p w14:paraId="49E73AAB" w14:textId="77777777" w:rsidR="00E65DBE" w:rsidRPr="00804B30" w:rsidRDefault="00E65DBE" w:rsidP="00AF0D4C">
            <w:pPr>
              <w:spacing w:after="0"/>
              <w:jc w:val="center"/>
              <w:rPr>
                <w:ins w:id="1258" w:author="China Telecom" w:date="2020-11-20T19:17:00Z"/>
              </w:rPr>
            </w:pPr>
            <w:ins w:id="1259" w:author="China Telecom" w:date="2020-11-20T19:17:00Z">
              <w:r w:rsidRPr="00804B30">
                <w:t>160.89</w:t>
              </w:r>
            </w:ins>
          </w:p>
        </w:tc>
        <w:tc>
          <w:tcPr>
            <w:tcW w:w="1423" w:type="dxa"/>
            <w:noWrap/>
            <w:hideMark/>
          </w:tcPr>
          <w:p w14:paraId="46C288E3" w14:textId="77777777" w:rsidR="00E65DBE" w:rsidRPr="00804B30" w:rsidRDefault="00E65DBE" w:rsidP="00AF0D4C">
            <w:pPr>
              <w:spacing w:after="0"/>
              <w:jc w:val="center"/>
              <w:rPr>
                <w:ins w:id="1260" w:author="China Telecom" w:date="2020-11-20T19:17:00Z"/>
              </w:rPr>
            </w:pPr>
            <w:ins w:id="1261" w:author="China Telecom" w:date="2020-11-20T19:17:00Z">
              <w:r w:rsidRPr="00804B30">
                <w:t>2.99</w:t>
              </w:r>
            </w:ins>
          </w:p>
        </w:tc>
        <w:tc>
          <w:tcPr>
            <w:tcW w:w="1423" w:type="dxa"/>
            <w:noWrap/>
            <w:hideMark/>
          </w:tcPr>
          <w:p w14:paraId="300A5358" w14:textId="77777777" w:rsidR="00E65DBE" w:rsidRPr="00804B30" w:rsidRDefault="00E65DBE" w:rsidP="00AF0D4C">
            <w:pPr>
              <w:spacing w:after="0"/>
              <w:jc w:val="center"/>
              <w:rPr>
                <w:ins w:id="1262" w:author="China Telecom" w:date="2020-11-20T19:17:00Z"/>
              </w:rPr>
            </w:pPr>
            <w:ins w:id="1263" w:author="China Telecom" w:date="2020-11-20T19:17:00Z">
              <w:r w:rsidRPr="00804B30">
                <w:t>21.88</w:t>
              </w:r>
            </w:ins>
          </w:p>
        </w:tc>
      </w:tr>
      <w:tr w:rsidR="00E65DBE" w:rsidRPr="00804B30" w14:paraId="20218C6D" w14:textId="77777777" w:rsidTr="00AF0D4C">
        <w:trPr>
          <w:trHeight w:val="181"/>
          <w:ins w:id="1264" w:author="China Telecom" w:date="2020-11-20T19:17:00Z"/>
        </w:trPr>
        <w:tc>
          <w:tcPr>
            <w:tcW w:w="4009" w:type="dxa"/>
            <w:noWrap/>
            <w:hideMark/>
          </w:tcPr>
          <w:p w14:paraId="11DB4F18" w14:textId="77777777" w:rsidR="00E65DBE" w:rsidRPr="00804B30" w:rsidRDefault="00E65DBE" w:rsidP="00AF0D4C">
            <w:pPr>
              <w:spacing w:after="0"/>
              <w:rPr>
                <w:ins w:id="1265" w:author="China Telecom" w:date="2020-11-20T19:17:00Z"/>
              </w:rPr>
            </w:pPr>
            <w:ins w:id="1266" w:author="China Telecom" w:date="2020-11-20T19:17:00Z">
              <w:r w:rsidRPr="00804B30">
                <w:t>PRACH Format 0</w:t>
              </w:r>
            </w:ins>
          </w:p>
        </w:tc>
        <w:tc>
          <w:tcPr>
            <w:tcW w:w="1423" w:type="dxa"/>
            <w:noWrap/>
            <w:hideMark/>
          </w:tcPr>
          <w:p w14:paraId="25760E68" w14:textId="77777777" w:rsidR="00E65DBE" w:rsidRPr="00804B30" w:rsidRDefault="00E65DBE" w:rsidP="00AF0D4C">
            <w:pPr>
              <w:spacing w:after="0"/>
              <w:jc w:val="center"/>
              <w:rPr>
                <w:ins w:id="1267" w:author="China Telecom" w:date="2020-11-20T19:17:00Z"/>
              </w:rPr>
            </w:pPr>
            <w:ins w:id="1268" w:author="China Telecom" w:date="2020-11-20T19:17:00Z">
              <w:r w:rsidRPr="00804B30">
                <w:t>2</w:t>
              </w:r>
            </w:ins>
          </w:p>
        </w:tc>
        <w:tc>
          <w:tcPr>
            <w:tcW w:w="1494" w:type="dxa"/>
            <w:noWrap/>
            <w:hideMark/>
          </w:tcPr>
          <w:p w14:paraId="3D137895" w14:textId="77777777" w:rsidR="00E65DBE" w:rsidRPr="00804B30" w:rsidRDefault="00E65DBE" w:rsidP="00AF0D4C">
            <w:pPr>
              <w:spacing w:after="0"/>
              <w:jc w:val="center"/>
              <w:rPr>
                <w:ins w:id="1269" w:author="China Telecom" w:date="2020-11-20T19:17:00Z"/>
              </w:rPr>
            </w:pPr>
            <w:ins w:id="1270" w:author="China Telecom" w:date="2020-11-20T19:17:00Z">
              <w:r w:rsidRPr="00804B30">
                <w:t>153.62</w:t>
              </w:r>
            </w:ins>
          </w:p>
        </w:tc>
        <w:tc>
          <w:tcPr>
            <w:tcW w:w="1423" w:type="dxa"/>
            <w:noWrap/>
            <w:hideMark/>
          </w:tcPr>
          <w:p w14:paraId="2F05CCF0" w14:textId="77777777" w:rsidR="00E65DBE" w:rsidRPr="00804B30" w:rsidRDefault="00E65DBE" w:rsidP="00AF0D4C">
            <w:pPr>
              <w:spacing w:after="0"/>
              <w:jc w:val="center"/>
              <w:rPr>
                <w:ins w:id="1271" w:author="China Telecom" w:date="2020-11-20T19:17:00Z"/>
              </w:rPr>
            </w:pPr>
            <w:ins w:id="1272" w:author="China Telecom" w:date="2020-11-20T19:17:00Z">
              <w:r w:rsidRPr="00804B30">
                <w:t>0.02</w:t>
              </w:r>
            </w:ins>
          </w:p>
        </w:tc>
        <w:tc>
          <w:tcPr>
            <w:tcW w:w="1423" w:type="dxa"/>
            <w:noWrap/>
            <w:hideMark/>
          </w:tcPr>
          <w:p w14:paraId="0C93E0BE" w14:textId="77777777" w:rsidR="00E65DBE" w:rsidRPr="00804B30" w:rsidRDefault="00E65DBE" w:rsidP="00AF0D4C">
            <w:pPr>
              <w:spacing w:after="0"/>
              <w:jc w:val="center"/>
              <w:rPr>
                <w:ins w:id="1273" w:author="China Telecom" w:date="2020-11-20T19:17:00Z"/>
              </w:rPr>
            </w:pPr>
            <w:ins w:id="1274" w:author="China Telecom" w:date="2020-11-20T19:17:00Z">
              <w:r w:rsidRPr="00804B30">
                <w:t>14.61</w:t>
              </w:r>
            </w:ins>
          </w:p>
        </w:tc>
      </w:tr>
      <w:tr w:rsidR="00E65DBE" w:rsidRPr="00804B30" w14:paraId="14B2C056" w14:textId="77777777" w:rsidTr="00AF0D4C">
        <w:trPr>
          <w:trHeight w:val="181"/>
          <w:ins w:id="1275" w:author="China Telecom" w:date="2020-11-20T19:17:00Z"/>
        </w:trPr>
        <w:tc>
          <w:tcPr>
            <w:tcW w:w="4009" w:type="dxa"/>
            <w:noWrap/>
            <w:hideMark/>
          </w:tcPr>
          <w:p w14:paraId="4214FC4D" w14:textId="77777777" w:rsidR="00E65DBE" w:rsidRPr="00804B30" w:rsidRDefault="00E65DBE" w:rsidP="00AF0D4C">
            <w:pPr>
              <w:spacing w:after="0"/>
              <w:rPr>
                <w:ins w:id="1276" w:author="China Telecom" w:date="2020-11-20T19:17:00Z"/>
              </w:rPr>
            </w:pPr>
            <w:ins w:id="1277" w:author="China Telecom" w:date="2020-11-20T19:17:00Z">
              <w:r w:rsidRPr="00804B30">
                <w:t>PRACH Format B4</w:t>
              </w:r>
            </w:ins>
          </w:p>
        </w:tc>
        <w:tc>
          <w:tcPr>
            <w:tcW w:w="1423" w:type="dxa"/>
            <w:noWrap/>
            <w:hideMark/>
          </w:tcPr>
          <w:p w14:paraId="3A1FF37C" w14:textId="77777777" w:rsidR="00E65DBE" w:rsidRPr="00804B30" w:rsidRDefault="00E65DBE" w:rsidP="00AF0D4C">
            <w:pPr>
              <w:spacing w:after="0"/>
              <w:jc w:val="center"/>
              <w:rPr>
                <w:ins w:id="1278" w:author="China Telecom" w:date="2020-11-20T19:17:00Z"/>
              </w:rPr>
            </w:pPr>
            <w:ins w:id="1279" w:author="China Telecom" w:date="2020-11-20T19:17:00Z">
              <w:r w:rsidRPr="00804B30">
                <w:t>8</w:t>
              </w:r>
            </w:ins>
          </w:p>
        </w:tc>
        <w:tc>
          <w:tcPr>
            <w:tcW w:w="1494" w:type="dxa"/>
            <w:noWrap/>
            <w:hideMark/>
          </w:tcPr>
          <w:p w14:paraId="76CCA9E5" w14:textId="77777777" w:rsidR="00E65DBE" w:rsidRPr="00804B30" w:rsidRDefault="00E65DBE" w:rsidP="00AF0D4C">
            <w:pPr>
              <w:spacing w:after="0"/>
              <w:jc w:val="center"/>
              <w:rPr>
                <w:ins w:id="1280" w:author="China Telecom" w:date="2020-11-20T19:17:00Z"/>
              </w:rPr>
            </w:pPr>
            <w:ins w:id="1281" w:author="China Telecom" w:date="2020-11-20T19:17:00Z">
              <w:r w:rsidRPr="00804B30">
                <w:t>153.50</w:t>
              </w:r>
            </w:ins>
          </w:p>
        </w:tc>
        <w:tc>
          <w:tcPr>
            <w:tcW w:w="1423" w:type="dxa"/>
            <w:noWrap/>
            <w:hideMark/>
          </w:tcPr>
          <w:p w14:paraId="249EABD5" w14:textId="77777777" w:rsidR="00E65DBE" w:rsidRPr="00804B30" w:rsidRDefault="00E65DBE" w:rsidP="00AF0D4C">
            <w:pPr>
              <w:spacing w:after="0"/>
              <w:jc w:val="center"/>
              <w:rPr>
                <w:ins w:id="1282" w:author="China Telecom" w:date="2020-11-20T19:17:00Z"/>
              </w:rPr>
            </w:pPr>
            <w:ins w:id="1283" w:author="China Telecom" w:date="2020-11-20T19:17:00Z">
              <w:r w:rsidRPr="00804B30">
                <w:t>4.82</w:t>
              </w:r>
            </w:ins>
          </w:p>
        </w:tc>
        <w:tc>
          <w:tcPr>
            <w:tcW w:w="1423" w:type="dxa"/>
            <w:noWrap/>
            <w:hideMark/>
          </w:tcPr>
          <w:p w14:paraId="7632C4BF" w14:textId="77777777" w:rsidR="00E65DBE" w:rsidRPr="00804B30" w:rsidRDefault="00E65DBE" w:rsidP="00AF0D4C">
            <w:pPr>
              <w:spacing w:after="0"/>
              <w:jc w:val="center"/>
              <w:rPr>
                <w:ins w:id="1284" w:author="China Telecom" w:date="2020-11-20T19:17:00Z"/>
              </w:rPr>
            </w:pPr>
            <w:ins w:id="1285" w:author="China Telecom" w:date="2020-11-20T19:17:00Z">
              <w:r w:rsidRPr="00804B30">
                <w:t>14.49</w:t>
              </w:r>
            </w:ins>
          </w:p>
        </w:tc>
      </w:tr>
      <w:tr w:rsidR="00E65DBE" w:rsidRPr="00804B30" w14:paraId="3F9F001C" w14:textId="77777777" w:rsidTr="00AF0D4C">
        <w:trPr>
          <w:trHeight w:val="181"/>
          <w:ins w:id="1286" w:author="China Telecom" w:date="2020-11-20T19:17:00Z"/>
        </w:trPr>
        <w:tc>
          <w:tcPr>
            <w:tcW w:w="4009" w:type="dxa"/>
            <w:noWrap/>
            <w:hideMark/>
          </w:tcPr>
          <w:p w14:paraId="28895AEA" w14:textId="77777777" w:rsidR="00E65DBE" w:rsidRPr="00804B30" w:rsidRDefault="00E65DBE" w:rsidP="00AF0D4C">
            <w:pPr>
              <w:spacing w:after="0"/>
              <w:rPr>
                <w:ins w:id="1287" w:author="China Telecom" w:date="2020-11-20T19:17:00Z"/>
              </w:rPr>
            </w:pPr>
            <w:ins w:id="1288" w:author="China Telecom" w:date="2020-11-20T19:17:00Z">
              <w:r w:rsidRPr="00804B30">
                <w:t>PRACH Format C2</w:t>
              </w:r>
            </w:ins>
          </w:p>
        </w:tc>
        <w:tc>
          <w:tcPr>
            <w:tcW w:w="1423" w:type="dxa"/>
            <w:noWrap/>
            <w:hideMark/>
          </w:tcPr>
          <w:p w14:paraId="38719B46" w14:textId="77777777" w:rsidR="00E65DBE" w:rsidRPr="00804B30" w:rsidRDefault="00E65DBE" w:rsidP="00AF0D4C">
            <w:pPr>
              <w:spacing w:after="0"/>
              <w:jc w:val="center"/>
              <w:rPr>
                <w:ins w:id="1289" w:author="China Telecom" w:date="2020-11-20T19:17:00Z"/>
              </w:rPr>
            </w:pPr>
            <w:ins w:id="1290" w:author="China Telecom" w:date="2020-11-20T19:17:00Z">
              <w:r w:rsidRPr="00804B30">
                <w:t>0</w:t>
              </w:r>
            </w:ins>
          </w:p>
        </w:tc>
        <w:tc>
          <w:tcPr>
            <w:tcW w:w="1494" w:type="dxa"/>
            <w:noWrap/>
            <w:hideMark/>
          </w:tcPr>
          <w:p w14:paraId="795EA537" w14:textId="77777777" w:rsidR="00E65DBE" w:rsidRPr="00804B30" w:rsidRDefault="00E65DBE" w:rsidP="00AF0D4C">
            <w:pPr>
              <w:spacing w:after="0"/>
              <w:jc w:val="center"/>
              <w:rPr>
                <w:ins w:id="1291" w:author="China Telecom" w:date="2020-11-20T19:17:00Z"/>
                <w:noProof/>
              </w:rPr>
            </w:pPr>
          </w:p>
        </w:tc>
        <w:tc>
          <w:tcPr>
            <w:tcW w:w="1423" w:type="dxa"/>
            <w:noWrap/>
            <w:hideMark/>
          </w:tcPr>
          <w:p w14:paraId="3EF5388D" w14:textId="77777777" w:rsidR="00E65DBE" w:rsidRPr="00804B30" w:rsidRDefault="00E65DBE" w:rsidP="00AF0D4C">
            <w:pPr>
              <w:spacing w:after="0"/>
              <w:jc w:val="center"/>
              <w:rPr>
                <w:ins w:id="1292" w:author="China Telecom" w:date="2020-11-20T19:17:00Z"/>
                <w:noProof/>
              </w:rPr>
            </w:pPr>
          </w:p>
        </w:tc>
        <w:tc>
          <w:tcPr>
            <w:tcW w:w="1423" w:type="dxa"/>
            <w:noWrap/>
            <w:hideMark/>
          </w:tcPr>
          <w:p w14:paraId="60873F94" w14:textId="77777777" w:rsidR="00E65DBE" w:rsidRPr="00804B30" w:rsidRDefault="00E65DBE" w:rsidP="00AF0D4C">
            <w:pPr>
              <w:spacing w:after="0"/>
              <w:jc w:val="center"/>
              <w:rPr>
                <w:ins w:id="1293" w:author="China Telecom" w:date="2020-11-20T19:17:00Z"/>
                <w:noProof/>
              </w:rPr>
            </w:pPr>
          </w:p>
        </w:tc>
      </w:tr>
      <w:tr w:rsidR="00E65DBE" w:rsidRPr="00804B30" w14:paraId="63C04DB6" w14:textId="77777777" w:rsidTr="00AF0D4C">
        <w:trPr>
          <w:trHeight w:val="181"/>
          <w:ins w:id="1294" w:author="China Telecom" w:date="2020-11-20T19:17:00Z"/>
        </w:trPr>
        <w:tc>
          <w:tcPr>
            <w:tcW w:w="4009" w:type="dxa"/>
            <w:noWrap/>
            <w:hideMark/>
          </w:tcPr>
          <w:p w14:paraId="51D408DD" w14:textId="77777777" w:rsidR="00E65DBE" w:rsidRPr="00804B30" w:rsidRDefault="00E65DBE" w:rsidP="00AF0D4C">
            <w:pPr>
              <w:spacing w:after="0"/>
              <w:rPr>
                <w:ins w:id="1295" w:author="China Telecom" w:date="2020-11-20T19:17:00Z"/>
              </w:rPr>
            </w:pPr>
            <w:ins w:id="1296" w:author="China Telecom" w:date="2020-11-20T19:17:00Z">
              <w:r w:rsidRPr="00804B30">
                <w:t>B</w:t>
              </w:r>
              <w:r>
                <w:t>roadcast PDCCH(PDCCH of Msg.2)</w:t>
              </w:r>
            </w:ins>
          </w:p>
        </w:tc>
        <w:tc>
          <w:tcPr>
            <w:tcW w:w="1423" w:type="dxa"/>
            <w:noWrap/>
            <w:hideMark/>
          </w:tcPr>
          <w:p w14:paraId="4E64E631" w14:textId="77777777" w:rsidR="00E65DBE" w:rsidRPr="00804B30" w:rsidRDefault="00E65DBE" w:rsidP="00AF0D4C">
            <w:pPr>
              <w:spacing w:after="0"/>
              <w:jc w:val="center"/>
              <w:rPr>
                <w:ins w:id="1297" w:author="China Telecom" w:date="2020-11-20T19:17:00Z"/>
              </w:rPr>
            </w:pPr>
            <w:ins w:id="1298" w:author="China Telecom" w:date="2020-11-20T19:17:00Z">
              <w:r w:rsidRPr="00804B30">
                <w:t>7</w:t>
              </w:r>
            </w:ins>
          </w:p>
        </w:tc>
        <w:tc>
          <w:tcPr>
            <w:tcW w:w="1494" w:type="dxa"/>
            <w:noWrap/>
            <w:hideMark/>
          </w:tcPr>
          <w:p w14:paraId="0FDFD2D3" w14:textId="77777777" w:rsidR="00E65DBE" w:rsidRPr="00804B30" w:rsidRDefault="00E65DBE" w:rsidP="00AF0D4C">
            <w:pPr>
              <w:spacing w:after="0"/>
              <w:jc w:val="center"/>
              <w:rPr>
                <w:ins w:id="1299" w:author="China Telecom" w:date="2020-11-20T19:17:00Z"/>
              </w:rPr>
            </w:pPr>
            <w:ins w:id="1300" w:author="China Telecom" w:date="2020-11-20T19:17:00Z">
              <w:r w:rsidRPr="00804B30">
                <w:t>158.54</w:t>
              </w:r>
            </w:ins>
          </w:p>
        </w:tc>
        <w:tc>
          <w:tcPr>
            <w:tcW w:w="1423" w:type="dxa"/>
            <w:noWrap/>
            <w:hideMark/>
          </w:tcPr>
          <w:p w14:paraId="18A7A725" w14:textId="77777777" w:rsidR="00E65DBE" w:rsidRPr="00804B30" w:rsidRDefault="00E65DBE" w:rsidP="00AF0D4C">
            <w:pPr>
              <w:spacing w:after="0"/>
              <w:jc w:val="center"/>
              <w:rPr>
                <w:ins w:id="1301" w:author="China Telecom" w:date="2020-11-20T19:17:00Z"/>
              </w:rPr>
            </w:pPr>
            <w:ins w:id="1302" w:author="China Telecom" w:date="2020-11-20T19:17:00Z">
              <w:r w:rsidRPr="00804B30">
                <w:t>2.12</w:t>
              </w:r>
            </w:ins>
          </w:p>
        </w:tc>
        <w:tc>
          <w:tcPr>
            <w:tcW w:w="1423" w:type="dxa"/>
            <w:noWrap/>
            <w:hideMark/>
          </w:tcPr>
          <w:p w14:paraId="72C3FCA5" w14:textId="77777777" w:rsidR="00E65DBE" w:rsidRPr="00804B30" w:rsidRDefault="00E65DBE" w:rsidP="00AF0D4C">
            <w:pPr>
              <w:spacing w:after="0"/>
              <w:jc w:val="center"/>
              <w:rPr>
                <w:ins w:id="1303" w:author="China Telecom" w:date="2020-11-20T19:17:00Z"/>
              </w:rPr>
            </w:pPr>
            <w:ins w:id="1304" w:author="China Telecom" w:date="2020-11-20T19:17:00Z">
              <w:r w:rsidRPr="00804B30">
                <w:t>19.53</w:t>
              </w:r>
            </w:ins>
          </w:p>
        </w:tc>
      </w:tr>
      <w:tr w:rsidR="00E65DBE" w:rsidRPr="00804B30" w14:paraId="1F00C176" w14:textId="77777777" w:rsidTr="00AF0D4C">
        <w:trPr>
          <w:trHeight w:val="181"/>
          <w:ins w:id="1305" w:author="China Telecom" w:date="2020-11-20T19:17:00Z"/>
        </w:trPr>
        <w:tc>
          <w:tcPr>
            <w:tcW w:w="4009" w:type="dxa"/>
            <w:noWrap/>
            <w:hideMark/>
          </w:tcPr>
          <w:p w14:paraId="63721E0D" w14:textId="77777777" w:rsidR="00E65DBE" w:rsidRPr="00804B30" w:rsidRDefault="00E65DBE" w:rsidP="00AF0D4C">
            <w:pPr>
              <w:spacing w:after="0"/>
              <w:rPr>
                <w:ins w:id="1306" w:author="China Telecom" w:date="2020-11-20T19:17:00Z"/>
              </w:rPr>
            </w:pPr>
            <w:ins w:id="1307" w:author="China Telecom" w:date="2020-11-20T19:17:00Z">
              <w:r>
                <w:t xml:space="preserve">PDSCH for Msg.2 </w:t>
              </w:r>
            </w:ins>
          </w:p>
        </w:tc>
        <w:tc>
          <w:tcPr>
            <w:tcW w:w="1423" w:type="dxa"/>
            <w:noWrap/>
            <w:hideMark/>
          </w:tcPr>
          <w:p w14:paraId="2BF7B7E2" w14:textId="77777777" w:rsidR="00E65DBE" w:rsidRPr="00804B30" w:rsidRDefault="00E65DBE" w:rsidP="00AF0D4C">
            <w:pPr>
              <w:spacing w:after="0"/>
              <w:jc w:val="center"/>
              <w:rPr>
                <w:ins w:id="1308" w:author="China Telecom" w:date="2020-11-20T19:17:00Z"/>
              </w:rPr>
            </w:pPr>
            <w:ins w:id="1309" w:author="China Telecom" w:date="2020-11-20T19:17:00Z">
              <w:r w:rsidRPr="00804B30">
                <w:t>8</w:t>
              </w:r>
            </w:ins>
          </w:p>
        </w:tc>
        <w:tc>
          <w:tcPr>
            <w:tcW w:w="1494" w:type="dxa"/>
            <w:noWrap/>
            <w:hideMark/>
          </w:tcPr>
          <w:p w14:paraId="595626CD" w14:textId="77777777" w:rsidR="00E65DBE" w:rsidRPr="00804B30" w:rsidRDefault="00E65DBE" w:rsidP="00AF0D4C">
            <w:pPr>
              <w:spacing w:after="0"/>
              <w:jc w:val="center"/>
              <w:rPr>
                <w:ins w:id="1310" w:author="China Telecom" w:date="2020-11-20T19:17:00Z"/>
              </w:rPr>
            </w:pPr>
            <w:ins w:id="1311" w:author="China Telecom" w:date="2020-11-20T19:17:00Z">
              <w:r w:rsidRPr="00804B30">
                <w:t>159.45</w:t>
              </w:r>
            </w:ins>
          </w:p>
        </w:tc>
        <w:tc>
          <w:tcPr>
            <w:tcW w:w="1423" w:type="dxa"/>
            <w:noWrap/>
            <w:hideMark/>
          </w:tcPr>
          <w:p w14:paraId="591B6E2C" w14:textId="77777777" w:rsidR="00E65DBE" w:rsidRPr="00804B30" w:rsidRDefault="00E65DBE" w:rsidP="00AF0D4C">
            <w:pPr>
              <w:spacing w:after="0"/>
              <w:jc w:val="center"/>
              <w:rPr>
                <w:ins w:id="1312" w:author="China Telecom" w:date="2020-11-20T19:17:00Z"/>
              </w:rPr>
            </w:pPr>
            <w:ins w:id="1313" w:author="China Telecom" w:date="2020-11-20T19:17:00Z">
              <w:r w:rsidRPr="00804B30">
                <w:t>3.47</w:t>
              </w:r>
            </w:ins>
          </w:p>
        </w:tc>
        <w:tc>
          <w:tcPr>
            <w:tcW w:w="1423" w:type="dxa"/>
            <w:noWrap/>
            <w:hideMark/>
          </w:tcPr>
          <w:p w14:paraId="0C5E76D0" w14:textId="77777777" w:rsidR="00E65DBE" w:rsidRPr="00804B30" w:rsidRDefault="00E65DBE" w:rsidP="00AF0D4C">
            <w:pPr>
              <w:spacing w:after="0"/>
              <w:jc w:val="center"/>
              <w:rPr>
                <w:ins w:id="1314" w:author="China Telecom" w:date="2020-11-20T19:17:00Z"/>
              </w:rPr>
            </w:pPr>
            <w:ins w:id="1315" w:author="China Telecom" w:date="2020-11-20T19:17:00Z">
              <w:r w:rsidRPr="00804B30">
                <w:t>20.44</w:t>
              </w:r>
            </w:ins>
          </w:p>
        </w:tc>
      </w:tr>
      <w:tr w:rsidR="00E65DBE" w:rsidRPr="00804B30" w14:paraId="5877E755" w14:textId="77777777" w:rsidTr="00AF0D4C">
        <w:trPr>
          <w:trHeight w:val="181"/>
          <w:ins w:id="1316" w:author="China Telecom" w:date="2020-11-20T19:17:00Z"/>
        </w:trPr>
        <w:tc>
          <w:tcPr>
            <w:tcW w:w="4009" w:type="dxa"/>
            <w:noWrap/>
            <w:hideMark/>
          </w:tcPr>
          <w:p w14:paraId="7B0A92AC" w14:textId="77777777" w:rsidR="00E65DBE" w:rsidRPr="00804B30" w:rsidRDefault="00E65DBE" w:rsidP="00AF0D4C">
            <w:pPr>
              <w:spacing w:after="0"/>
              <w:rPr>
                <w:ins w:id="1317" w:author="China Telecom" w:date="2020-11-20T19:17:00Z"/>
              </w:rPr>
            </w:pPr>
            <w:ins w:id="1318" w:author="China Telecom" w:date="2020-11-20T19:17:00Z">
              <w:r w:rsidRPr="00804B30">
                <w:t xml:space="preserve">PUSCH of Msg.3 </w:t>
              </w:r>
            </w:ins>
          </w:p>
        </w:tc>
        <w:tc>
          <w:tcPr>
            <w:tcW w:w="1423" w:type="dxa"/>
            <w:noWrap/>
            <w:hideMark/>
          </w:tcPr>
          <w:p w14:paraId="5FA9C346" w14:textId="77777777" w:rsidR="00E65DBE" w:rsidRPr="00804B30" w:rsidRDefault="00E65DBE" w:rsidP="00AF0D4C">
            <w:pPr>
              <w:spacing w:after="0"/>
              <w:jc w:val="center"/>
              <w:rPr>
                <w:ins w:id="1319" w:author="China Telecom" w:date="2020-11-20T19:17:00Z"/>
              </w:rPr>
            </w:pPr>
            <w:ins w:id="1320" w:author="China Telecom" w:date="2020-11-20T19:17:00Z">
              <w:r w:rsidRPr="00804B30">
                <w:t>12</w:t>
              </w:r>
            </w:ins>
          </w:p>
        </w:tc>
        <w:tc>
          <w:tcPr>
            <w:tcW w:w="1494" w:type="dxa"/>
            <w:noWrap/>
            <w:hideMark/>
          </w:tcPr>
          <w:p w14:paraId="0EB538C3" w14:textId="77777777" w:rsidR="00E65DBE" w:rsidRPr="00804B30" w:rsidRDefault="00E65DBE" w:rsidP="00AF0D4C">
            <w:pPr>
              <w:spacing w:after="0"/>
              <w:jc w:val="center"/>
              <w:rPr>
                <w:ins w:id="1321" w:author="China Telecom" w:date="2020-11-20T19:17:00Z"/>
              </w:rPr>
            </w:pPr>
            <w:ins w:id="1322" w:author="China Telecom" w:date="2020-11-20T19:17:00Z">
              <w:r w:rsidRPr="00804B30">
                <w:t>152.10</w:t>
              </w:r>
            </w:ins>
          </w:p>
        </w:tc>
        <w:tc>
          <w:tcPr>
            <w:tcW w:w="1423" w:type="dxa"/>
            <w:noWrap/>
            <w:hideMark/>
          </w:tcPr>
          <w:p w14:paraId="594F4CA2" w14:textId="77777777" w:rsidR="00E65DBE" w:rsidRPr="00804B30" w:rsidRDefault="00E65DBE" w:rsidP="00AF0D4C">
            <w:pPr>
              <w:spacing w:after="0"/>
              <w:jc w:val="center"/>
              <w:rPr>
                <w:ins w:id="1323" w:author="China Telecom" w:date="2020-11-20T19:17:00Z"/>
              </w:rPr>
            </w:pPr>
            <w:ins w:id="1324" w:author="China Telecom" w:date="2020-11-20T19:17:00Z">
              <w:r w:rsidRPr="00804B30">
                <w:t>2.00</w:t>
              </w:r>
            </w:ins>
          </w:p>
        </w:tc>
        <w:tc>
          <w:tcPr>
            <w:tcW w:w="1423" w:type="dxa"/>
            <w:noWrap/>
            <w:hideMark/>
          </w:tcPr>
          <w:p w14:paraId="523BBABE" w14:textId="77777777" w:rsidR="00E65DBE" w:rsidRPr="00804B30" w:rsidRDefault="00E65DBE" w:rsidP="00AF0D4C">
            <w:pPr>
              <w:spacing w:after="0"/>
              <w:jc w:val="center"/>
              <w:rPr>
                <w:ins w:id="1325" w:author="China Telecom" w:date="2020-11-20T19:17:00Z"/>
              </w:rPr>
            </w:pPr>
            <w:ins w:id="1326" w:author="China Telecom" w:date="2020-11-20T19:17:00Z">
              <w:r w:rsidRPr="00804B30">
                <w:t>13.09</w:t>
              </w:r>
            </w:ins>
          </w:p>
        </w:tc>
      </w:tr>
      <w:tr w:rsidR="00E65DBE" w:rsidRPr="00804B30" w14:paraId="19F9B6ED" w14:textId="77777777" w:rsidTr="00AF0D4C">
        <w:trPr>
          <w:trHeight w:val="181"/>
          <w:ins w:id="1327" w:author="China Telecom" w:date="2020-11-20T19:17:00Z"/>
        </w:trPr>
        <w:tc>
          <w:tcPr>
            <w:tcW w:w="4009" w:type="dxa"/>
            <w:noWrap/>
            <w:hideMark/>
          </w:tcPr>
          <w:p w14:paraId="0AF29FB1" w14:textId="77777777" w:rsidR="00E65DBE" w:rsidRPr="00804B30" w:rsidRDefault="00E65DBE" w:rsidP="00AF0D4C">
            <w:pPr>
              <w:spacing w:after="0"/>
              <w:rPr>
                <w:ins w:id="1328" w:author="China Telecom" w:date="2020-11-20T19:17:00Z"/>
              </w:rPr>
            </w:pPr>
            <w:ins w:id="1329" w:author="China Telecom" w:date="2020-11-20T19:17:00Z">
              <w:r w:rsidRPr="00804B30">
                <w:t xml:space="preserve">PDSCH of Msg.4 </w:t>
              </w:r>
            </w:ins>
          </w:p>
        </w:tc>
        <w:tc>
          <w:tcPr>
            <w:tcW w:w="1423" w:type="dxa"/>
            <w:noWrap/>
            <w:hideMark/>
          </w:tcPr>
          <w:p w14:paraId="18E50DCA" w14:textId="77777777" w:rsidR="00E65DBE" w:rsidRPr="00804B30" w:rsidRDefault="00E65DBE" w:rsidP="00AF0D4C">
            <w:pPr>
              <w:spacing w:after="0"/>
              <w:jc w:val="center"/>
              <w:rPr>
                <w:ins w:id="1330" w:author="China Telecom" w:date="2020-11-20T19:17:00Z"/>
              </w:rPr>
            </w:pPr>
            <w:ins w:id="1331" w:author="China Telecom" w:date="2020-11-20T19:17:00Z">
              <w:r w:rsidRPr="00804B30">
                <w:t>7</w:t>
              </w:r>
            </w:ins>
          </w:p>
        </w:tc>
        <w:tc>
          <w:tcPr>
            <w:tcW w:w="1494" w:type="dxa"/>
            <w:noWrap/>
            <w:hideMark/>
          </w:tcPr>
          <w:p w14:paraId="264EB29C" w14:textId="77777777" w:rsidR="00E65DBE" w:rsidRPr="00804B30" w:rsidRDefault="00E65DBE" w:rsidP="00AF0D4C">
            <w:pPr>
              <w:spacing w:after="0"/>
              <w:jc w:val="center"/>
              <w:rPr>
                <w:ins w:id="1332" w:author="China Telecom" w:date="2020-11-20T19:17:00Z"/>
              </w:rPr>
            </w:pPr>
            <w:ins w:id="1333" w:author="China Telecom" w:date="2020-11-20T19:17:00Z">
              <w:r w:rsidRPr="00804B30">
                <w:t>158.27</w:t>
              </w:r>
            </w:ins>
          </w:p>
        </w:tc>
        <w:tc>
          <w:tcPr>
            <w:tcW w:w="1423" w:type="dxa"/>
            <w:noWrap/>
            <w:hideMark/>
          </w:tcPr>
          <w:p w14:paraId="3426D54D" w14:textId="77777777" w:rsidR="00E65DBE" w:rsidRPr="00804B30" w:rsidRDefault="00E65DBE" w:rsidP="00AF0D4C">
            <w:pPr>
              <w:spacing w:after="0"/>
              <w:jc w:val="center"/>
              <w:rPr>
                <w:ins w:id="1334" w:author="China Telecom" w:date="2020-11-20T19:17:00Z"/>
              </w:rPr>
            </w:pPr>
            <w:ins w:id="1335" w:author="China Telecom" w:date="2020-11-20T19:17:00Z">
              <w:r w:rsidRPr="00804B30">
                <w:t>2.29</w:t>
              </w:r>
            </w:ins>
          </w:p>
        </w:tc>
        <w:tc>
          <w:tcPr>
            <w:tcW w:w="1423" w:type="dxa"/>
            <w:noWrap/>
            <w:hideMark/>
          </w:tcPr>
          <w:p w14:paraId="50D1C184" w14:textId="77777777" w:rsidR="00E65DBE" w:rsidRPr="00804B30" w:rsidRDefault="00E65DBE" w:rsidP="00AF0D4C">
            <w:pPr>
              <w:spacing w:after="0"/>
              <w:jc w:val="center"/>
              <w:rPr>
                <w:ins w:id="1336" w:author="China Telecom" w:date="2020-11-20T19:17:00Z"/>
              </w:rPr>
            </w:pPr>
            <w:ins w:id="1337" w:author="China Telecom" w:date="2020-11-20T19:17:00Z">
              <w:r w:rsidRPr="00804B30">
                <w:t>19.26</w:t>
              </w:r>
            </w:ins>
          </w:p>
        </w:tc>
      </w:tr>
      <w:tr w:rsidR="00E65DBE" w:rsidRPr="00804B30" w14:paraId="082FC9DB" w14:textId="77777777" w:rsidTr="00AF0D4C">
        <w:trPr>
          <w:trHeight w:val="181"/>
          <w:ins w:id="1338" w:author="China Telecom" w:date="2020-11-20T19:17:00Z"/>
        </w:trPr>
        <w:tc>
          <w:tcPr>
            <w:tcW w:w="4009" w:type="dxa"/>
            <w:noWrap/>
            <w:hideMark/>
          </w:tcPr>
          <w:p w14:paraId="1BEB7100" w14:textId="77777777" w:rsidR="00E65DBE" w:rsidRPr="00804B30" w:rsidRDefault="00E65DBE" w:rsidP="00AF0D4C">
            <w:pPr>
              <w:spacing w:after="0"/>
              <w:rPr>
                <w:ins w:id="1339" w:author="China Telecom" w:date="2020-11-20T19:17:00Z"/>
              </w:rPr>
            </w:pPr>
            <w:ins w:id="1340" w:author="China Telecom" w:date="2020-11-20T19:17:00Z">
              <w:r w:rsidRPr="00804B30">
                <w:t xml:space="preserve">PUCCH w/ HARQ-ACK for Msg.4 </w:t>
              </w:r>
            </w:ins>
          </w:p>
        </w:tc>
        <w:tc>
          <w:tcPr>
            <w:tcW w:w="1423" w:type="dxa"/>
            <w:noWrap/>
            <w:hideMark/>
          </w:tcPr>
          <w:p w14:paraId="325ACABE" w14:textId="77777777" w:rsidR="00E65DBE" w:rsidRPr="00804B30" w:rsidRDefault="00E65DBE" w:rsidP="00AF0D4C">
            <w:pPr>
              <w:spacing w:after="0"/>
              <w:jc w:val="center"/>
              <w:rPr>
                <w:ins w:id="1341" w:author="China Telecom" w:date="2020-11-20T19:17:00Z"/>
              </w:rPr>
            </w:pPr>
            <w:ins w:id="1342" w:author="China Telecom" w:date="2020-11-20T19:17:00Z">
              <w:r w:rsidRPr="00804B30">
                <w:t>3</w:t>
              </w:r>
            </w:ins>
          </w:p>
        </w:tc>
        <w:tc>
          <w:tcPr>
            <w:tcW w:w="1494" w:type="dxa"/>
            <w:noWrap/>
            <w:hideMark/>
          </w:tcPr>
          <w:p w14:paraId="6020A846" w14:textId="77777777" w:rsidR="00E65DBE" w:rsidRPr="00804B30" w:rsidRDefault="00E65DBE" w:rsidP="00AF0D4C">
            <w:pPr>
              <w:spacing w:after="0"/>
              <w:jc w:val="center"/>
              <w:rPr>
                <w:ins w:id="1343" w:author="China Telecom" w:date="2020-11-20T19:17:00Z"/>
              </w:rPr>
            </w:pPr>
            <w:ins w:id="1344" w:author="China Telecom" w:date="2020-11-20T19:17:00Z">
              <w:r w:rsidRPr="00804B30">
                <w:t>156.38</w:t>
              </w:r>
            </w:ins>
          </w:p>
        </w:tc>
        <w:tc>
          <w:tcPr>
            <w:tcW w:w="1423" w:type="dxa"/>
            <w:noWrap/>
            <w:hideMark/>
          </w:tcPr>
          <w:p w14:paraId="5FE469AF" w14:textId="77777777" w:rsidR="00E65DBE" w:rsidRPr="00804B30" w:rsidRDefault="00E65DBE" w:rsidP="00AF0D4C">
            <w:pPr>
              <w:spacing w:after="0"/>
              <w:jc w:val="center"/>
              <w:rPr>
                <w:ins w:id="1345" w:author="China Telecom" w:date="2020-11-20T19:17:00Z"/>
              </w:rPr>
            </w:pPr>
            <w:ins w:id="1346" w:author="China Telecom" w:date="2020-11-20T19:17:00Z">
              <w:r w:rsidRPr="00804B30">
                <w:t>2.13</w:t>
              </w:r>
            </w:ins>
          </w:p>
        </w:tc>
        <w:tc>
          <w:tcPr>
            <w:tcW w:w="1423" w:type="dxa"/>
            <w:noWrap/>
            <w:hideMark/>
          </w:tcPr>
          <w:p w14:paraId="58B739C3" w14:textId="77777777" w:rsidR="00E65DBE" w:rsidRPr="00804B30" w:rsidRDefault="00E65DBE" w:rsidP="00AF0D4C">
            <w:pPr>
              <w:spacing w:after="0"/>
              <w:jc w:val="center"/>
              <w:rPr>
                <w:ins w:id="1347" w:author="China Telecom" w:date="2020-11-20T19:17:00Z"/>
              </w:rPr>
            </w:pPr>
            <w:ins w:id="1348" w:author="China Telecom" w:date="2020-11-20T19:17:00Z">
              <w:r w:rsidRPr="00804B30">
                <w:t>17.37</w:t>
              </w:r>
            </w:ins>
          </w:p>
        </w:tc>
      </w:tr>
      <w:tr w:rsidR="00E65DBE" w:rsidRPr="00804B30" w14:paraId="217AACB8" w14:textId="77777777" w:rsidTr="00AF0D4C">
        <w:trPr>
          <w:trHeight w:val="181"/>
          <w:ins w:id="1349" w:author="China Telecom" w:date="2020-11-20T19:17:00Z"/>
        </w:trPr>
        <w:tc>
          <w:tcPr>
            <w:tcW w:w="4009" w:type="dxa"/>
            <w:noWrap/>
            <w:hideMark/>
          </w:tcPr>
          <w:p w14:paraId="2C5F8C22" w14:textId="77777777" w:rsidR="00E65DBE" w:rsidRPr="00804B30" w:rsidRDefault="00E65DBE" w:rsidP="00AF0D4C">
            <w:pPr>
              <w:spacing w:after="0"/>
              <w:rPr>
                <w:ins w:id="1350" w:author="China Telecom" w:date="2020-11-20T19:17:00Z"/>
              </w:rPr>
            </w:pPr>
            <w:ins w:id="1351" w:author="China Telecom" w:date="2020-11-20T19:17:00Z">
              <w:r w:rsidRPr="00804B30">
                <w:t xml:space="preserve">Unicast PDCCH </w:t>
              </w:r>
            </w:ins>
          </w:p>
        </w:tc>
        <w:tc>
          <w:tcPr>
            <w:tcW w:w="1423" w:type="dxa"/>
            <w:noWrap/>
            <w:hideMark/>
          </w:tcPr>
          <w:p w14:paraId="688FC951" w14:textId="77777777" w:rsidR="00E65DBE" w:rsidRPr="00804B30" w:rsidRDefault="00E65DBE" w:rsidP="00AF0D4C">
            <w:pPr>
              <w:spacing w:after="0"/>
              <w:jc w:val="center"/>
              <w:rPr>
                <w:ins w:id="1352" w:author="China Telecom" w:date="2020-11-20T19:17:00Z"/>
              </w:rPr>
            </w:pPr>
            <w:ins w:id="1353" w:author="China Telecom" w:date="2020-11-20T19:17:00Z">
              <w:r w:rsidRPr="00804B30">
                <w:t>14</w:t>
              </w:r>
            </w:ins>
          </w:p>
        </w:tc>
        <w:tc>
          <w:tcPr>
            <w:tcW w:w="1494" w:type="dxa"/>
            <w:noWrap/>
            <w:hideMark/>
          </w:tcPr>
          <w:p w14:paraId="6F2B27E0" w14:textId="77777777" w:rsidR="00E65DBE" w:rsidRPr="00804B30" w:rsidRDefault="00E65DBE" w:rsidP="00AF0D4C">
            <w:pPr>
              <w:spacing w:after="0"/>
              <w:jc w:val="center"/>
              <w:rPr>
                <w:ins w:id="1354" w:author="China Telecom" w:date="2020-11-20T19:17:00Z"/>
              </w:rPr>
            </w:pPr>
            <w:ins w:id="1355" w:author="China Telecom" w:date="2020-11-20T19:17:00Z">
              <w:r w:rsidRPr="00804B30">
                <w:t>164.05</w:t>
              </w:r>
            </w:ins>
          </w:p>
        </w:tc>
        <w:tc>
          <w:tcPr>
            <w:tcW w:w="1423" w:type="dxa"/>
            <w:noWrap/>
            <w:hideMark/>
          </w:tcPr>
          <w:p w14:paraId="65A5BB74" w14:textId="77777777" w:rsidR="00E65DBE" w:rsidRPr="00804B30" w:rsidRDefault="00E65DBE" w:rsidP="00AF0D4C">
            <w:pPr>
              <w:spacing w:after="0"/>
              <w:jc w:val="center"/>
              <w:rPr>
                <w:ins w:id="1356" w:author="China Telecom" w:date="2020-11-20T19:17:00Z"/>
              </w:rPr>
            </w:pPr>
            <w:ins w:id="1357" w:author="China Telecom" w:date="2020-11-20T19:17:00Z">
              <w:r w:rsidRPr="00804B30">
                <w:t>2.43</w:t>
              </w:r>
            </w:ins>
          </w:p>
        </w:tc>
        <w:tc>
          <w:tcPr>
            <w:tcW w:w="1423" w:type="dxa"/>
            <w:noWrap/>
            <w:hideMark/>
          </w:tcPr>
          <w:p w14:paraId="22152D61" w14:textId="77777777" w:rsidR="00E65DBE" w:rsidRPr="00804B30" w:rsidRDefault="00E65DBE" w:rsidP="00AF0D4C">
            <w:pPr>
              <w:spacing w:after="0"/>
              <w:jc w:val="center"/>
              <w:rPr>
                <w:ins w:id="1358" w:author="China Telecom" w:date="2020-11-20T19:17:00Z"/>
              </w:rPr>
            </w:pPr>
            <w:ins w:id="1359" w:author="China Telecom" w:date="2020-11-20T19:17:00Z">
              <w:r w:rsidRPr="00804B30">
                <w:t>25.05</w:t>
              </w:r>
            </w:ins>
          </w:p>
        </w:tc>
      </w:tr>
      <w:tr w:rsidR="00E65DBE" w:rsidRPr="00804B30" w14:paraId="4065C69C" w14:textId="77777777" w:rsidTr="00AF0D4C">
        <w:trPr>
          <w:trHeight w:val="181"/>
          <w:ins w:id="1360" w:author="China Telecom" w:date="2020-11-20T19:17:00Z"/>
        </w:trPr>
        <w:tc>
          <w:tcPr>
            <w:tcW w:w="4009" w:type="dxa"/>
            <w:noWrap/>
            <w:hideMark/>
          </w:tcPr>
          <w:p w14:paraId="7A40D772" w14:textId="77777777" w:rsidR="00E65DBE" w:rsidRPr="00804B30" w:rsidRDefault="00E65DBE" w:rsidP="00AF0D4C">
            <w:pPr>
              <w:spacing w:after="0"/>
              <w:rPr>
                <w:ins w:id="1361" w:author="China Telecom" w:date="2020-11-20T19:17:00Z"/>
              </w:rPr>
            </w:pPr>
            <w:ins w:id="1362" w:author="China Telecom" w:date="2020-11-20T19:17:00Z">
              <w:r w:rsidRPr="00804B30">
                <w:t>PDSCH for eMBB DDDSU</w:t>
              </w:r>
            </w:ins>
          </w:p>
        </w:tc>
        <w:tc>
          <w:tcPr>
            <w:tcW w:w="1423" w:type="dxa"/>
            <w:noWrap/>
            <w:hideMark/>
          </w:tcPr>
          <w:p w14:paraId="249630FE" w14:textId="77777777" w:rsidR="00E65DBE" w:rsidRPr="00804B30" w:rsidRDefault="00E65DBE" w:rsidP="00AF0D4C">
            <w:pPr>
              <w:spacing w:after="0"/>
              <w:jc w:val="center"/>
              <w:rPr>
                <w:ins w:id="1363" w:author="China Telecom" w:date="2020-11-20T19:17:00Z"/>
              </w:rPr>
            </w:pPr>
            <w:ins w:id="1364" w:author="China Telecom" w:date="2020-11-20T19:17:00Z">
              <w:r w:rsidRPr="00804B30">
                <w:t>12</w:t>
              </w:r>
            </w:ins>
          </w:p>
        </w:tc>
        <w:tc>
          <w:tcPr>
            <w:tcW w:w="1494" w:type="dxa"/>
            <w:noWrap/>
            <w:hideMark/>
          </w:tcPr>
          <w:p w14:paraId="30E24E6D" w14:textId="77777777" w:rsidR="00E65DBE" w:rsidRPr="00804B30" w:rsidRDefault="00E65DBE" w:rsidP="00AF0D4C">
            <w:pPr>
              <w:spacing w:after="0"/>
              <w:jc w:val="center"/>
              <w:rPr>
                <w:ins w:id="1365" w:author="China Telecom" w:date="2020-11-20T19:17:00Z"/>
              </w:rPr>
            </w:pPr>
            <w:ins w:id="1366" w:author="China Telecom" w:date="2020-11-20T19:17:00Z">
              <w:r w:rsidRPr="00804B30">
                <w:t>160.14</w:t>
              </w:r>
            </w:ins>
          </w:p>
        </w:tc>
        <w:tc>
          <w:tcPr>
            <w:tcW w:w="1423" w:type="dxa"/>
            <w:noWrap/>
            <w:hideMark/>
          </w:tcPr>
          <w:p w14:paraId="74E77061" w14:textId="77777777" w:rsidR="00E65DBE" w:rsidRPr="00804B30" w:rsidRDefault="00E65DBE" w:rsidP="00AF0D4C">
            <w:pPr>
              <w:spacing w:after="0"/>
              <w:jc w:val="center"/>
              <w:rPr>
                <w:ins w:id="1367" w:author="China Telecom" w:date="2020-11-20T19:17:00Z"/>
              </w:rPr>
            </w:pPr>
            <w:ins w:id="1368" w:author="China Telecom" w:date="2020-11-20T19:17:00Z">
              <w:r w:rsidRPr="00804B30">
                <w:t>3.61</w:t>
              </w:r>
            </w:ins>
          </w:p>
        </w:tc>
        <w:tc>
          <w:tcPr>
            <w:tcW w:w="1423" w:type="dxa"/>
            <w:noWrap/>
            <w:hideMark/>
          </w:tcPr>
          <w:p w14:paraId="6DCF2FB3" w14:textId="77777777" w:rsidR="00E65DBE" w:rsidRPr="00804B30" w:rsidRDefault="00E65DBE" w:rsidP="00AF0D4C">
            <w:pPr>
              <w:spacing w:after="0"/>
              <w:jc w:val="center"/>
              <w:rPr>
                <w:ins w:id="1369" w:author="China Telecom" w:date="2020-11-20T19:17:00Z"/>
              </w:rPr>
            </w:pPr>
            <w:ins w:id="1370" w:author="China Telecom" w:date="2020-11-20T19:17:00Z">
              <w:r w:rsidRPr="00804B30">
                <w:t>21.13</w:t>
              </w:r>
            </w:ins>
          </w:p>
        </w:tc>
      </w:tr>
      <w:tr w:rsidR="00E65DBE" w:rsidRPr="00804B30" w14:paraId="45AEF5BC" w14:textId="77777777" w:rsidTr="00AF0D4C">
        <w:trPr>
          <w:trHeight w:val="181"/>
          <w:ins w:id="1371" w:author="China Telecom" w:date="2020-11-20T19:17:00Z"/>
        </w:trPr>
        <w:tc>
          <w:tcPr>
            <w:tcW w:w="4009" w:type="dxa"/>
            <w:noWrap/>
            <w:hideMark/>
          </w:tcPr>
          <w:p w14:paraId="1B812DC2" w14:textId="77777777" w:rsidR="00E65DBE" w:rsidRPr="00804B30" w:rsidRDefault="00E65DBE" w:rsidP="00AF0D4C">
            <w:pPr>
              <w:spacing w:after="0"/>
              <w:rPr>
                <w:ins w:id="1372" w:author="China Telecom" w:date="2020-11-20T19:17:00Z"/>
              </w:rPr>
            </w:pPr>
            <w:ins w:id="1373" w:author="China Telecom" w:date="2020-11-20T19:17:00Z">
              <w:r w:rsidRPr="00804B30">
                <w:t>PDSCH for eMBB DDDSUDDSUU</w:t>
              </w:r>
            </w:ins>
          </w:p>
        </w:tc>
        <w:tc>
          <w:tcPr>
            <w:tcW w:w="1423" w:type="dxa"/>
            <w:noWrap/>
            <w:hideMark/>
          </w:tcPr>
          <w:p w14:paraId="45C53235" w14:textId="77777777" w:rsidR="00E65DBE" w:rsidRPr="00804B30" w:rsidRDefault="00E65DBE" w:rsidP="00AF0D4C">
            <w:pPr>
              <w:spacing w:after="0"/>
              <w:jc w:val="center"/>
              <w:rPr>
                <w:ins w:id="1374" w:author="China Telecom" w:date="2020-11-20T19:17:00Z"/>
              </w:rPr>
            </w:pPr>
            <w:ins w:id="1375" w:author="China Telecom" w:date="2020-11-20T19:17:00Z">
              <w:r w:rsidRPr="00804B30">
                <w:t>10</w:t>
              </w:r>
            </w:ins>
          </w:p>
        </w:tc>
        <w:tc>
          <w:tcPr>
            <w:tcW w:w="1494" w:type="dxa"/>
            <w:noWrap/>
            <w:hideMark/>
          </w:tcPr>
          <w:p w14:paraId="39240714" w14:textId="77777777" w:rsidR="00E65DBE" w:rsidRPr="00804B30" w:rsidRDefault="00E65DBE" w:rsidP="00AF0D4C">
            <w:pPr>
              <w:spacing w:after="0"/>
              <w:jc w:val="center"/>
              <w:rPr>
                <w:ins w:id="1376" w:author="China Telecom" w:date="2020-11-20T19:17:00Z"/>
              </w:rPr>
            </w:pPr>
            <w:ins w:id="1377" w:author="China Telecom" w:date="2020-11-20T19:17:00Z">
              <w:r w:rsidRPr="00804B30">
                <w:t>159.84</w:t>
              </w:r>
            </w:ins>
          </w:p>
        </w:tc>
        <w:tc>
          <w:tcPr>
            <w:tcW w:w="1423" w:type="dxa"/>
            <w:noWrap/>
            <w:hideMark/>
          </w:tcPr>
          <w:p w14:paraId="36304C5A" w14:textId="77777777" w:rsidR="00E65DBE" w:rsidRPr="00804B30" w:rsidRDefault="00E65DBE" w:rsidP="00AF0D4C">
            <w:pPr>
              <w:spacing w:after="0"/>
              <w:jc w:val="center"/>
              <w:rPr>
                <w:ins w:id="1378" w:author="China Telecom" w:date="2020-11-20T19:17:00Z"/>
              </w:rPr>
            </w:pPr>
            <w:ins w:id="1379" w:author="China Telecom" w:date="2020-11-20T19:17:00Z">
              <w:r w:rsidRPr="00804B30">
                <w:t>3.56</w:t>
              </w:r>
            </w:ins>
          </w:p>
        </w:tc>
        <w:tc>
          <w:tcPr>
            <w:tcW w:w="1423" w:type="dxa"/>
            <w:noWrap/>
            <w:hideMark/>
          </w:tcPr>
          <w:p w14:paraId="75EDFA79" w14:textId="77777777" w:rsidR="00E65DBE" w:rsidRPr="00804B30" w:rsidRDefault="00E65DBE" w:rsidP="00AF0D4C">
            <w:pPr>
              <w:spacing w:after="0"/>
              <w:jc w:val="center"/>
              <w:rPr>
                <w:ins w:id="1380" w:author="China Telecom" w:date="2020-11-20T19:17:00Z"/>
              </w:rPr>
            </w:pPr>
            <w:ins w:id="1381" w:author="China Telecom" w:date="2020-11-20T19:17:00Z">
              <w:r w:rsidRPr="00804B30">
                <w:t>20.83</w:t>
              </w:r>
            </w:ins>
          </w:p>
        </w:tc>
      </w:tr>
    </w:tbl>
    <w:p w14:paraId="6415F7D9" w14:textId="77777777" w:rsidR="00E65DBE" w:rsidRDefault="00E65DBE" w:rsidP="00E65DBE">
      <w:pPr>
        <w:rPr>
          <w:ins w:id="1382" w:author="China Telecom" w:date="2020-11-20T19:17:00Z"/>
        </w:rPr>
      </w:pPr>
    </w:p>
    <w:p w14:paraId="39D235C5" w14:textId="77777777" w:rsidR="00E65DBE" w:rsidRDefault="00E65DBE" w:rsidP="00E65DBE">
      <w:pPr>
        <w:pStyle w:val="TH"/>
        <w:rPr>
          <w:ins w:id="1383" w:author="China Telecom" w:date="2020-11-20T19:17:00Z"/>
        </w:rPr>
      </w:pPr>
      <w:ins w:id="1384" w:author="China Telecom" w:date="2020-11-20T19:17:00Z">
        <w:r>
          <w:t xml:space="preserve">Table </w:t>
        </w:r>
        <w:r>
          <w:rPr>
            <w:lang w:eastAsia="zh-CN"/>
          </w:rPr>
          <w:t>5.1.1.1</w:t>
        </w:r>
        <w:r w:rsidRPr="007368F9">
          <w:t>-</w:t>
        </w:r>
        <w:r>
          <w:rPr>
            <w:rFonts w:hint="eastAsia"/>
            <w:lang w:eastAsia="ja-JP"/>
          </w:rPr>
          <w:t>3</w:t>
        </w:r>
        <w:r w:rsidRPr="007368F9">
          <w:rPr>
            <w:rFonts w:hint="eastAsia"/>
          </w:rPr>
          <w:t>:</w:t>
        </w:r>
        <w:r>
          <w:rPr>
            <w:rFonts w:hint="eastAsia"/>
          </w:rPr>
          <w:t xml:space="preserve"> Representative values </w:t>
        </w:r>
        <w:r>
          <w:t xml:space="preserve">of MPL for Urban </w:t>
        </w:r>
        <w:r w:rsidRPr="00DE78FE">
          <w:t>4GHz</w:t>
        </w:r>
        <w:r>
          <w:t xml:space="preserve"> TDD scenario with </w:t>
        </w:r>
        <w:r w:rsidRPr="00DE78FE">
          <w:t>BS Tx powe</w:t>
        </w:r>
        <w:r>
          <w:t>r of 33 dBm/MHz</w:t>
        </w:r>
      </w:ins>
    </w:p>
    <w:tbl>
      <w:tblPr>
        <w:tblStyle w:val="a7"/>
        <w:tblW w:w="0" w:type="auto"/>
        <w:tblLook w:val="04A0" w:firstRow="1" w:lastRow="0" w:firstColumn="1" w:lastColumn="0" w:noHBand="0" w:noVBand="1"/>
      </w:tblPr>
      <w:tblGrid>
        <w:gridCol w:w="3353"/>
        <w:gridCol w:w="1216"/>
        <w:gridCol w:w="1216"/>
        <w:gridCol w:w="1216"/>
        <w:gridCol w:w="1428"/>
        <w:gridCol w:w="1428"/>
      </w:tblGrid>
      <w:tr w:rsidR="00E65DBE" w:rsidRPr="00804B30" w14:paraId="440EAAAE" w14:textId="77777777" w:rsidTr="00AF0D4C">
        <w:trPr>
          <w:ins w:id="1385" w:author="China Telecom" w:date="2020-11-20T19:17:00Z"/>
        </w:trPr>
        <w:tc>
          <w:tcPr>
            <w:tcW w:w="6440" w:type="dxa"/>
            <w:shd w:val="clear" w:color="auto" w:fill="E7E6E6" w:themeFill="background2"/>
            <w:noWrap/>
            <w:hideMark/>
          </w:tcPr>
          <w:p w14:paraId="50659CA9" w14:textId="77777777" w:rsidR="00E65DBE" w:rsidRPr="009C135A" w:rsidRDefault="00E65DBE" w:rsidP="00AF0D4C">
            <w:pPr>
              <w:spacing w:after="0"/>
              <w:jc w:val="center"/>
              <w:rPr>
                <w:ins w:id="1386" w:author="China Telecom" w:date="2020-11-20T19:17:00Z"/>
              </w:rPr>
            </w:pPr>
            <w:ins w:id="1387" w:author="China Telecom" w:date="2020-11-20T19:17:00Z">
              <w:r w:rsidRPr="00F9020F">
                <w:rPr>
                  <w:b/>
                </w:rPr>
                <w:t>Channels (and Frame format)</w:t>
              </w:r>
            </w:ins>
          </w:p>
        </w:tc>
        <w:tc>
          <w:tcPr>
            <w:tcW w:w="2200" w:type="dxa"/>
            <w:shd w:val="clear" w:color="auto" w:fill="E7E6E6" w:themeFill="background2"/>
            <w:hideMark/>
          </w:tcPr>
          <w:p w14:paraId="6537CDEB" w14:textId="77777777" w:rsidR="00E65DBE" w:rsidRPr="009C135A" w:rsidRDefault="00E65DBE" w:rsidP="00AF0D4C">
            <w:pPr>
              <w:spacing w:after="0"/>
              <w:jc w:val="center"/>
              <w:rPr>
                <w:ins w:id="1388" w:author="China Telecom" w:date="2020-11-20T19:17:00Z"/>
              </w:rPr>
            </w:pPr>
            <w:ins w:id="1389" w:author="China Telecom" w:date="2020-11-20T19:17:00Z">
              <w:r w:rsidRPr="00F9020F">
                <w:rPr>
                  <w:b/>
                </w:rPr>
                <w:t>Number of Samples</w:t>
              </w:r>
            </w:ins>
          </w:p>
        </w:tc>
        <w:tc>
          <w:tcPr>
            <w:tcW w:w="2200" w:type="dxa"/>
            <w:shd w:val="clear" w:color="auto" w:fill="E7E6E6" w:themeFill="background2"/>
            <w:hideMark/>
          </w:tcPr>
          <w:p w14:paraId="28E39800" w14:textId="77777777" w:rsidR="00E65DBE" w:rsidRPr="009C135A" w:rsidRDefault="00E65DBE" w:rsidP="00AF0D4C">
            <w:pPr>
              <w:spacing w:after="0"/>
              <w:jc w:val="center"/>
              <w:rPr>
                <w:ins w:id="1390" w:author="China Telecom" w:date="2020-11-20T19:17:00Z"/>
              </w:rPr>
            </w:pPr>
            <w:ins w:id="1391" w:author="China Telecom" w:date="2020-11-20T19:17:00Z">
              <w:r w:rsidRPr="00F9020F">
                <w:rPr>
                  <w:b/>
                </w:rPr>
                <w:t>Representative value</w:t>
              </w:r>
            </w:ins>
          </w:p>
        </w:tc>
        <w:tc>
          <w:tcPr>
            <w:tcW w:w="2200" w:type="dxa"/>
            <w:shd w:val="clear" w:color="auto" w:fill="E7E6E6" w:themeFill="background2"/>
            <w:hideMark/>
          </w:tcPr>
          <w:p w14:paraId="3E4AF37E" w14:textId="77777777" w:rsidR="00E65DBE" w:rsidRPr="009C135A" w:rsidRDefault="00E65DBE" w:rsidP="00AF0D4C">
            <w:pPr>
              <w:spacing w:after="0"/>
              <w:jc w:val="center"/>
              <w:rPr>
                <w:ins w:id="1392" w:author="China Telecom" w:date="2020-11-20T19:17:00Z"/>
              </w:rPr>
            </w:pPr>
            <w:ins w:id="1393" w:author="China Telecom" w:date="2020-11-20T19:17:00Z">
              <w:r w:rsidRPr="00F9020F">
                <w:rPr>
                  <w:b/>
                </w:rPr>
                <w:t xml:space="preserve">Standard Deviation </w:t>
              </w:r>
              <w:r w:rsidRPr="00F9020F">
                <w:rPr>
                  <w:b/>
                </w:rPr>
                <w:lastRenderedPageBreak/>
                <w:t>(w/o outlier)</w:t>
              </w:r>
            </w:ins>
          </w:p>
        </w:tc>
        <w:tc>
          <w:tcPr>
            <w:tcW w:w="2620" w:type="dxa"/>
            <w:shd w:val="clear" w:color="auto" w:fill="E7E6E6" w:themeFill="background2"/>
            <w:hideMark/>
          </w:tcPr>
          <w:p w14:paraId="5C6C0B27" w14:textId="77777777" w:rsidR="00E65DBE" w:rsidRPr="009C135A" w:rsidRDefault="00E65DBE" w:rsidP="00AF0D4C">
            <w:pPr>
              <w:spacing w:after="0"/>
              <w:jc w:val="center"/>
              <w:rPr>
                <w:ins w:id="1394" w:author="China Telecom" w:date="2020-11-20T19:17:00Z"/>
              </w:rPr>
            </w:pPr>
            <w:ins w:id="1395" w:author="China Telecom" w:date="2020-11-20T19:17:00Z">
              <w:r w:rsidRPr="00F9020F">
                <w:rPr>
                  <w:b/>
                </w:rPr>
                <w:lastRenderedPageBreak/>
                <w:t xml:space="preserve">Gap from Deployment </w:t>
              </w:r>
              <w:r w:rsidRPr="00F9020F">
                <w:rPr>
                  <w:b/>
                </w:rPr>
                <w:lastRenderedPageBreak/>
                <w:t>dependent target</w:t>
              </w:r>
              <w:r w:rsidRPr="00F9020F">
                <w:rPr>
                  <w:b/>
                </w:rPr>
                <w:br/>
                <w:t>400m ISD=118.0dB</w:t>
              </w:r>
            </w:ins>
          </w:p>
        </w:tc>
        <w:tc>
          <w:tcPr>
            <w:tcW w:w="2620" w:type="dxa"/>
            <w:shd w:val="clear" w:color="auto" w:fill="E7E6E6" w:themeFill="background2"/>
            <w:hideMark/>
          </w:tcPr>
          <w:p w14:paraId="37F4C3F7" w14:textId="77777777" w:rsidR="00E65DBE" w:rsidRPr="009C135A" w:rsidRDefault="00E65DBE" w:rsidP="00AF0D4C">
            <w:pPr>
              <w:spacing w:after="0"/>
              <w:jc w:val="center"/>
              <w:rPr>
                <w:ins w:id="1396" w:author="China Telecom" w:date="2020-11-20T19:17:00Z"/>
              </w:rPr>
            </w:pPr>
            <w:ins w:id="1397" w:author="China Telecom" w:date="2020-11-20T19:17:00Z">
              <w:r w:rsidRPr="00F9020F">
                <w:rPr>
                  <w:b/>
                </w:rPr>
                <w:lastRenderedPageBreak/>
                <w:t xml:space="preserve">Gap from Deployment </w:t>
              </w:r>
              <w:r w:rsidRPr="00F9020F">
                <w:rPr>
                  <w:b/>
                </w:rPr>
                <w:lastRenderedPageBreak/>
                <w:t>dependent target</w:t>
              </w:r>
              <w:r w:rsidRPr="00F9020F">
                <w:rPr>
                  <w:b/>
                </w:rPr>
                <w:br/>
                <w:t>500m ISD=121.8dB</w:t>
              </w:r>
            </w:ins>
          </w:p>
        </w:tc>
      </w:tr>
      <w:tr w:rsidR="00E65DBE" w:rsidRPr="00804B30" w14:paraId="644D0FC8" w14:textId="77777777" w:rsidTr="00AF0D4C">
        <w:trPr>
          <w:ins w:id="1398" w:author="China Telecom" w:date="2020-11-20T19:17:00Z"/>
        </w:trPr>
        <w:tc>
          <w:tcPr>
            <w:tcW w:w="6440" w:type="dxa"/>
            <w:noWrap/>
            <w:hideMark/>
          </w:tcPr>
          <w:p w14:paraId="01B6A7C9" w14:textId="77777777" w:rsidR="00E65DBE" w:rsidRPr="00804B30" w:rsidRDefault="00E65DBE" w:rsidP="00AF0D4C">
            <w:pPr>
              <w:spacing w:after="0"/>
              <w:rPr>
                <w:ins w:id="1399" w:author="China Telecom" w:date="2020-11-20T19:17:00Z"/>
              </w:rPr>
            </w:pPr>
            <w:ins w:id="1400" w:author="China Telecom" w:date="2020-11-20T19:17:00Z">
              <w:r w:rsidRPr="00804B30">
                <w:lastRenderedPageBreak/>
                <w:t>PUSCH for eMBB DDDSU</w:t>
              </w:r>
            </w:ins>
          </w:p>
        </w:tc>
        <w:tc>
          <w:tcPr>
            <w:tcW w:w="2200" w:type="dxa"/>
            <w:noWrap/>
            <w:hideMark/>
          </w:tcPr>
          <w:p w14:paraId="574F83F0" w14:textId="77777777" w:rsidR="00E65DBE" w:rsidRPr="00804B30" w:rsidRDefault="00E65DBE" w:rsidP="00AF0D4C">
            <w:pPr>
              <w:spacing w:after="0"/>
              <w:jc w:val="center"/>
              <w:rPr>
                <w:ins w:id="1401" w:author="China Telecom" w:date="2020-11-20T19:17:00Z"/>
              </w:rPr>
            </w:pPr>
            <w:ins w:id="1402" w:author="China Telecom" w:date="2020-11-20T19:17:00Z">
              <w:r w:rsidRPr="00804B30">
                <w:t>16</w:t>
              </w:r>
            </w:ins>
          </w:p>
        </w:tc>
        <w:tc>
          <w:tcPr>
            <w:tcW w:w="2200" w:type="dxa"/>
            <w:noWrap/>
            <w:hideMark/>
          </w:tcPr>
          <w:p w14:paraId="208577B1" w14:textId="77777777" w:rsidR="00E65DBE" w:rsidRPr="00804B30" w:rsidRDefault="00E65DBE" w:rsidP="00AF0D4C">
            <w:pPr>
              <w:spacing w:after="0"/>
              <w:jc w:val="center"/>
              <w:rPr>
                <w:ins w:id="1403" w:author="China Telecom" w:date="2020-11-20T19:17:00Z"/>
              </w:rPr>
            </w:pPr>
            <w:ins w:id="1404" w:author="China Telecom" w:date="2020-11-20T19:17:00Z">
              <w:r w:rsidRPr="00804B30">
                <w:t>109.84</w:t>
              </w:r>
            </w:ins>
          </w:p>
        </w:tc>
        <w:tc>
          <w:tcPr>
            <w:tcW w:w="2200" w:type="dxa"/>
            <w:noWrap/>
            <w:hideMark/>
          </w:tcPr>
          <w:p w14:paraId="3B4D8230" w14:textId="77777777" w:rsidR="00E65DBE" w:rsidRPr="00804B30" w:rsidRDefault="00E65DBE" w:rsidP="00AF0D4C">
            <w:pPr>
              <w:spacing w:after="0"/>
              <w:jc w:val="center"/>
              <w:rPr>
                <w:ins w:id="1405" w:author="China Telecom" w:date="2020-11-20T19:17:00Z"/>
              </w:rPr>
            </w:pPr>
            <w:ins w:id="1406" w:author="China Telecom" w:date="2020-11-20T19:17:00Z">
              <w:r w:rsidRPr="00804B30">
                <w:t>2.52</w:t>
              </w:r>
            </w:ins>
          </w:p>
        </w:tc>
        <w:tc>
          <w:tcPr>
            <w:tcW w:w="2620" w:type="dxa"/>
            <w:noWrap/>
            <w:hideMark/>
          </w:tcPr>
          <w:p w14:paraId="278850D1" w14:textId="77777777" w:rsidR="00E65DBE" w:rsidRPr="00804B30" w:rsidRDefault="00E65DBE" w:rsidP="00AF0D4C">
            <w:pPr>
              <w:spacing w:after="0"/>
              <w:jc w:val="center"/>
              <w:rPr>
                <w:ins w:id="1407" w:author="China Telecom" w:date="2020-11-20T19:17:00Z"/>
              </w:rPr>
            </w:pPr>
            <w:ins w:id="1408" w:author="China Telecom" w:date="2020-11-20T19:17:00Z">
              <w:r w:rsidRPr="00804B30">
                <w:t>-8.12</w:t>
              </w:r>
            </w:ins>
          </w:p>
        </w:tc>
        <w:tc>
          <w:tcPr>
            <w:tcW w:w="2620" w:type="dxa"/>
            <w:noWrap/>
            <w:hideMark/>
          </w:tcPr>
          <w:p w14:paraId="3391328D" w14:textId="77777777" w:rsidR="00E65DBE" w:rsidRPr="00804B30" w:rsidRDefault="00E65DBE" w:rsidP="00AF0D4C">
            <w:pPr>
              <w:spacing w:after="0"/>
              <w:jc w:val="center"/>
              <w:rPr>
                <w:ins w:id="1409" w:author="China Telecom" w:date="2020-11-20T19:17:00Z"/>
              </w:rPr>
            </w:pPr>
            <w:ins w:id="1410" w:author="China Telecom" w:date="2020-11-20T19:17:00Z">
              <w:r w:rsidRPr="00804B30">
                <w:t>-11.91</w:t>
              </w:r>
            </w:ins>
          </w:p>
        </w:tc>
      </w:tr>
      <w:tr w:rsidR="00E65DBE" w:rsidRPr="00804B30" w14:paraId="3BF128ED" w14:textId="77777777" w:rsidTr="00AF0D4C">
        <w:trPr>
          <w:ins w:id="1411" w:author="China Telecom" w:date="2020-11-20T19:17:00Z"/>
        </w:trPr>
        <w:tc>
          <w:tcPr>
            <w:tcW w:w="6440" w:type="dxa"/>
            <w:noWrap/>
            <w:hideMark/>
          </w:tcPr>
          <w:p w14:paraId="7B634D36" w14:textId="77777777" w:rsidR="00E65DBE" w:rsidRPr="00804B30" w:rsidRDefault="00E65DBE" w:rsidP="00AF0D4C">
            <w:pPr>
              <w:spacing w:after="0"/>
              <w:rPr>
                <w:ins w:id="1412" w:author="China Telecom" w:date="2020-11-20T19:17:00Z"/>
              </w:rPr>
            </w:pPr>
            <w:ins w:id="1413" w:author="China Telecom" w:date="2020-11-20T19:17:00Z">
              <w:r w:rsidRPr="00804B30">
                <w:t>PUSCH for eMBB DDDSUDDSUU</w:t>
              </w:r>
            </w:ins>
          </w:p>
        </w:tc>
        <w:tc>
          <w:tcPr>
            <w:tcW w:w="2200" w:type="dxa"/>
            <w:noWrap/>
            <w:hideMark/>
          </w:tcPr>
          <w:p w14:paraId="2B95FD7D" w14:textId="77777777" w:rsidR="00E65DBE" w:rsidRPr="00804B30" w:rsidRDefault="00E65DBE" w:rsidP="00AF0D4C">
            <w:pPr>
              <w:spacing w:after="0"/>
              <w:jc w:val="center"/>
              <w:rPr>
                <w:ins w:id="1414" w:author="China Telecom" w:date="2020-11-20T19:17:00Z"/>
              </w:rPr>
            </w:pPr>
            <w:ins w:id="1415" w:author="China Telecom" w:date="2020-11-20T19:17:00Z">
              <w:r w:rsidRPr="00804B30">
                <w:t>14</w:t>
              </w:r>
            </w:ins>
          </w:p>
        </w:tc>
        <w:tc>
          <w:tcPr>
            <w:tcW w:w="2200" w:type="dxa"/>
            <w:noWrap/>
            <w:hideMark/>
          </w:tcPr>
          <w:p w14:paraId="342A7B67" w14:textId="77777777" w:rsidR="00E65DBE" w:rsidRPr="00804B30" w:rsidRDefault="00E65DBE" w:rsidP="00AF0D4C">
            <w:pPr>
              <w:spacing w:after="0"/>
              <w:jc w:val="center"/>
              <w:rPr>
                <w:ins w:id="1416" w:author="China Telecom" w:date="2020-11-20T19:17:00Z"/>
              </w:rPr>
            </w:pPr>
            <w:ins w:id="1417" w:author="China Telecom" w:date="2020-11-20T19:17:00Z">
              <w:r w:rsidRPr="00804B30">
                <w:t>110.87</w:t>
              </w:r>
            </w:ins>
          </w:p>
        </w:tc>
        <w:tc>
          <w:tcPr>
            <w:tcW w:w="2200" w:type="dxa"/>
            <w:noWrap/>
            <w:hideMark/>
          </w:tcPr>
          <w:p w14:paraId="5CCCF3D6" w14:textId="77777777" w:rsidR="00E65DBE" w:rsidRPr="00804B30" w:rsidRDefault="00E65DBE" w:rsidP="00AF0D4C">
            <w:pPr>
              <w:spacing w:after="0"/>
              <w:jc w:val="center"/>
              <w:rPr>
                <w:ins w:id="1418" w:author="China Telecom" w:date="2020-11-20T19:17:00Z"/>
              </w:rPr>
            </w:pPr>
            <w:ins w:id="1419" w:author="China Telecom" w:date="2020-11-20T19:17:00Z">
              <w:r w:rsidRPr="00804B30">
                <w:t>1.84</w:t>
              </w:r>
            </w:ins>
          </w:p>
        </w:tc>
        <w:tc>
          <w:tcPr>
            <w:tcW w:w="2620" w:type="dxa"/>
            <w:noWrap/>
            <w:hideMark/>
          </w:tcPr>
          <w:p w14:paraId="3DB33547" w14:textId="77777777" w:rsidR="00E65DBE" w:rsidRPr="00804B30" w:rsidRDefault="00E65DBE" w:rsidP="00AF0D4C">
            <w:pPr>
              <w:spacing w:after="0"/>
              <w:jc w:val="center"/>
              <w:rPr>
                <w:ins w:id="1420" w:author="China Telecom" w:date="2020-11-20T19:17:00Z"/>
              </w:rPr>
            </w:pPr>
            <w:ins w:id="1421" w:author="China Telecom" w:date="2020-11-20T19:17:00Z">
              <w:r w:rsidRPr="00804B30">
                <w:t>-7.09</w:t>
              </w:r>
            </w:ins>
          </w:p>
        </w:tc>
        <w:tc>
          <w:tcPr>
            <w:tcW w:w="2620" w:type="dxa"/>
            <w:noWrap/>
            <w:hideMark/>
          </w:tcPr>
          <w:p w14:paraId="1F0FCB26" w14:textId="77777777" w:rsidR="00E65DBE" w:rsidRPr="00804B30" w:rsidRDefault="00E65DBE" w:rsidP="00AF0D4C">
            <w:pPr>
              <w:spacing w:after="0"/>
              <w:jc w:val="center"/>
              <w:rPr>
                <w:ins w:id="1422" w:author="China Telecom" w:date="2020-11-20T19:17:00Z"/>
              </w:rPr>
            </w:pPr>
            <w:ins w:id="1423" w:author="China Telecom" w:date="2020-11-20T19:17:00Z">
              <w:r w:rsidRPr="00804B30">
                <w:t>-10.88</w:t>
              </w:r>
            </w:ins>
          </w:p>
        </w:tc>
      </w:tr>
      <w:tr w:rsidR="00E65DBE" w:rsidRPr="00804B30" w14:paraId="76FCAA6F" w14:textId="77777777" w:rsidTr="00AF0D4C">
        <w:trPr>
          <w:ins w:id="1424" w:author="China Telecom" w:date="2020-11-20T19:17:00Z"/>
        </w:trPr>
        <w:tc>
          <w:tcPr>
            <w:tcW w:w="6440" w:type="dxa"/>
            <w:noWrap/>
            <w:hideMark/>
          </w:tcPr>
          <w:p w14:paraId="2DBBE7D0" w14:textId="77777777" w:rsidR="00E65DBE" w:rsidRPr="00804B30" w:rsidRDefault="00E65DBE" w:rsidP="00AF0D4C">
            <w:pPr>
              <w:spacing w:after="0"/>
              <w:rPr>
                <w:ins w:id="1425" w:author="China Telecom" w:date="2020-11-20T19:17:00Z"/>
              </w:rPr>
            </w:pPr>
            <w:ins w:id="1426" w:author="China Telecom" w:date="2020-11-20T19:17:00Z">
              <w:r w:rsidRPr="00804B30">
                <w:t>PUSCH for VoIP DDDSU</w:t>
              </w:r>
            </w:ins>
          </w:p>
        </w:tc>
        <w:tc>
          <w:tcPr>
            <w:tcW w:w="2200" w:type="dxa"/>
            <w:noWrap/>
            <w:hideMark/>
          </w:tcPr>
          <w:p w14:paraId="1CB8D6A1" w14:textId="77777777" w:rsidR="00E65DBE" w:rsidRPr="00804B30" w:rsidRDefault="00E65DBE" w:rsidP="00AF0D4C">
            <w:pPr>
              <w:spacing w:after="0"/>
              <w:jc w:val="center"/>
              <w:rPr>
                <w:ins w:id="1427" w:author="China Telecom" w:date="2020-11-20T19:17:00Z"/>
              </w:rPr>
            </w:pPr>
            <w:ins w:id="1428" w:author="China Telecom" w:date="2020-11-20T19:17:00Z">
              <w:r w:rsidRPr="00804B30">
                <w:t>11</w:t>
              </w:r>
            </w:ins>
          </w:p>
        </w:tc>
        <w:tc>
          <w:tcPr>
            <w:tcW w:w="2200" w:type="dxa"/>
            <w:noWrap/>
            <w:hideMark/>
          </w:tcPr>
          <w:p w14:paraId="7A0E9D93" w14:textId="77777777" w:rsidR="00E65DBE" w:rsidRPr="00804B30" w:rsidRDefault="00E65DBE" w:rsidP="00AF0D4C">
            <w:pPr>
              <w:spacing w:after="0"/>
              <w:jc w:val="center"/>
              <w:rPr>
                <w:ins w:id="1429" w:author="China Telecom" w:date="2020-11-20T19:17:00Z"/>
              </w:rPr>
            </w:pPr>
            <w:ins w:id="1430" w:author="China Telecom" w:date="2020-11-20T19:17:00Z">
              <w:r w:rsidRPr="00804B30">
                <w:t>121.78</w:t>
              </w:r>
            </w:ins>
          </w:p>
        </w:tc>
        <w:tc>
          <w:tcPr>
            <w:tcW w:w="2200" w:type="dxa"/>
            <w:noWrap/>
            <w:hideMark/>
          </w:tcPr>
          <w:p w14:paraId="1DC00E5C" w14:textId="77777777" w:rsidR="00E65DBE" w:rsidRPr="00804B30" w:rsidRDefault="00E65DBE" w:rsidP="00AF0D4C">
            <w:pPr>
              <w:spacing w:after="0"/>
              <w:jc w:val="center"/>
              <w:rPr>
                <w:ins w:id="1431" w:author="China Telecom" w:date="2020-11-20T19:17:00Z"/>
              </w:rPr>
            </w:pPr>
            <w:ins w:id="1432" w:author="China Telecom" w:date="2020-11-20T19:17:00Z">
              <w:r w:rsidRPr="00804B30">
                <w:t>3.37</w:t>
              </w:r>
            </w:ins>
          </w:p>
        </w:tc>
        <w:tc>
          <w:tcPr>
            <w:tcW w:w="2620" w:type="dxa"/>
            <w:noWrap/>
            <w:hideMark/>
          </w:tcPr>
          <w:p w14:paraId="6BF39FEF" w14:textId="77777777" w:rsidR="00E65DBE" w:rsidRPr="00804B30" w:rsidRDefault="00E65DBE" w:rsidP="00AF0D4C">
            <w:pPr>
              <w:spacing w:after="0"/>
              <w:jc w:val="center"/>
              <w:rPr>
                <w:ins w:id="1433" w:author="China Telecom" w:date="2020-11-20T19:17:00Z"/>
              </w:rPr>
            </w:pPr>
            <w:ins w:id="1434" w:author="China Telecom" w:date="2020-11-20T19:17:00Z">
              <w:r w:rsidRPr="00804B30">
                <w:t>3.82</w:t>
              </w:r>
            </w:ins>
          </w:p>
        </w:tc>
        <w:tc>
          <w:tcPr>
            <w:tcW w:w="2620" w:type="dxa"/>
            <w:noWrap/>
            <w:hideMark/>
          </w:tcPr>
          <w:p w14:paraId="7C4B7CB8" w14:textId="77777777" w:rsidR="00E65DBE" w:rsidRPr="00804B30" w:rsidRDefault="00E65DBE" w:rsidP="00AF0D4C">
            <w:pPr>
              <w:spacing w:after="0"/>
              <w:jc w:val="center"/>
              <w:rPr>
                <w:ins w:id="1435" w:author="China Telecom" w:date="2020-11-20T19:17:00Z"/>
              </w:rPr>
            </w:pPr>
            <w:ins w:id="1436" w:author="China Telecom" w:date="2020-11-20T19:17:00Z">
              <w:r w:rsidRPr="00804B30">
                <w:t>0.03</w:t>
              </w:r>
            </w:ins>
          </w:p>
        </w:tc>
      </w:tr>
      <w:tr w:rsidR="00E65DBE" w:rsidRPr="00804B30" w14:paraId="58879CC3" w14:textId="77777777" w:rsidTr="00AF0D4C">
        <w:trPr>
          <w:ins w:id="1437" w:author="China Telecom" w:date="2020-11-20T19:17:00Z"/>
        </w:trPr>
        <w:tc>
          <w:tcPr>
            <w:tcW w:w="6440" w:type="dxa"/>
            <w:noWrap/>
            <w:hideMark/>
          </w:tcPr>
          <w:p w14:paraId="56234D73" w14:textId="77777777" w:rsidR="00E65DBE" w:rsidRPr="00804B30" w:rsidRDefault="00E65DBE" w:rsidP="00AF0D4C">
            <w:pPr>
              <w:spacing w:after="0"/>
              <w:rPr>
                <w:ins w:id="1438" w:author="China Telecom" w:date="2020-11-20T19:17:00Z"/>
              </w:rPr>
            </w:pPr>
            <w:ins w:id="1439" w:author="China Telecom" w:date="2020-11-20T19:17:00Z">
              <w:r w:rsidRPr="00804B30">
                <w:t>PUSCH for VoIP DDDSUDDSUU</w:t>
              </w:r>
            </w:ins>
          </w:p>
        </w:tc>
        <w:tc>
          <w:tcPr>
            <w:tcW w:w="2200" w:type="dxa"/>
            <w:noWrap/>
            <w:hideMark/>
          </w:tcPr>
          <w:p w14:paraId="235F08A0" w14:textId="77777777" w:rsidR="00E65DBE" w:rsidRPr="00804B30" w:rsidRDefault="00E65DBE" w:rsidP="00AF0D4C">
            <w:pPr>
              <w:spacing w:after="0"/>
              <w:jc w:val="center"/>
              <w:rPr>
                <w:ins w:id="1440" w:author="China Telecom" w:date="2020-11-20T19:17:00Z"/>
              </w:rPr>
            </w:pPr>
            <w:ins w:id="1441" w:author="China Telecom" w:date="2020-11-20T19:17:00Z">
              <w:r w:rsidRPr="00804B30">
                <w:t>15</w:t>
              </w:r>
            </w:ins>
          </w:p>
        </w:tc>
        <w:tc>
          <w:tcPr>
            <w:tcW w:w="2200" w:type="dxa"/>
            <w:noWrap/>
            <w:hideMark/>
          </w:tcPr>
          <w:p w14:paraId="0FDA9F6B" w14:textId="77777777" w:rsidR="00E65DBE" w:rsidRPr="00804B30" w:rsidRDefault="00E65DBE" w:rsidP="00AF0D4C">
            <w:pPr>
              <w:spacing w:after="0"/>
              <w:jc w:val="center"/>
              <w:rPr>
                <w:ins w:id="1442" w:author="China Telecom" w:date="2020-11-20T19:17:00Z"/>
              </w:rPr>
            </w:pPr>
            <w:ins w:id="1443" w:author="China Telecom" w:date="2020-11-20T19:17:00Z">
              <w:r w:rsidRPr="00804B30">
                <w:t>120.90</w:t>
              </w:r>
            </w:ins>
          </w:p>
        </w:tc>
        <w:tc>
          <w:tcPr>
            <w:tcW w:w="2200" w:type="dxa"/>
            <w:noWrap/>
            <w:hideMark/>
          </w:tcPr>
          <w:p w14:paraId="512295AD" w14:textId="77777777" w:rsidR="00E65DBE" w:rsidRPr="00804B30" w:rsidRDefault="00E65DBE" w:rsidP="00AF0D4C">
            <w:pPr>
              <w:spacing w:after="0"/>
              <w:jc w:val="center"/>
              <w:rPr>
                <w:ins w:id="1444" w:author="China Telecom" w:date="2020-11-20T19:17:00Z"/>
              </w:rPr>
            </w:pPr>
            <w:ins w:id="1445" w:author="China Telecom" w:date="2020-11-20T19:17:00Z">
              <w:r w:rsidRPr="00804B30">
                <w:t>2.82</w:t>
              </w:r>
            </w:ins>
          </w:p>
        </w:tc>
        <w:tc>
          <w:tcPr>
            <w:tcW w:w="2620" w:type="dxa"/>
            <w:noWrap/>
            <w:hideMark/>
          </w:tcPr>
          <w:p w14:paraId="36D4E477" w14:textId="77777777" w:rsidR="00E65DBE" w:rsidRPr="00804B30" w:rsidRDefault="00E65DBE" w:rsidP="00AF0D4C">
            <w:pPr>
              <w:spacing w:after="0"/>
              <w:jc w:val="center"/>
              <w:rPr>
                <w:ins w:id="1446" w:author="China Telecom" w:date="2020-11-20T19:17:00Z"/>
              </w:rPr>
            </w:pPr>
            <w:ins w:id="1447" w:author="China Telecom" w:date="2020-11-20T19:17:00Z">
              <w:r w:rsidRPr="00804B30">
                <w:t>2.93</w:t>
              </w:r>
            </w:ins>
          </w:p>
        </w:tc>
        <w:tc>
          <w:tcPr>
            <w:tcW w:w="2620" w:type="dxa"/>
            <w:noWrap/>
            <w:hideMark/>
          </w:tcPr>
          <w:p w14:paraId="204D822C" w14:textId="77777777" w:rsidR="00E65DBE" w:rsidRPr="00804B30" w:rsidRDefault="00E65DBE" w:rsidP="00AF0D4C">
            <w:pPr>
              <w:spacing w:after="0"/>
              <w:jc w:val="center"/>
              <w:rPr>
                <w:ins w:id="1448" w:author="China Telecom" w:date="2020-11-20T19:17:00Z"/>
              </w:rPr>
            </w:pPr>
            <w:ins w:id="1449" w:author="China Telecom" w:date="2020-11-20T19:17:00Z">
              <w:r w:rsidRPr="00804B30">
                <w:t>-0.86</w:t>
              </w:r>
            </w:ins>
          </w:p>
        </w:tc>
      </w:tr>
      <w:tr w:rsidR="00E65DBE" w:rsidRPr="00804B30" w14:paraId="1CD850E6" w14:textId="77777777" w:rsidTr="00AF0D4C">
        <w:trPr>
          <w:ins w:id="1450" w:author="China Telecom" w:date="2020-11-20T19:17:00Z"/>
        </w:trPr>
        <w:tc>
          <w:tcPr>
            <w:tcW w:w="6440" w:type="dxa"/>
            <w:noWrap/>
            <w:hideMark/>
          </w:tcPr>
          <w:p w14:paraId="6595C951" w14:textId="77777777" w:rsidR="00E65DBE" w:rsidRPr="00804B30" w:rsidRDefault="00E65DBE" w:rsidP="00AF0D4C">
            <w:pPr>
              <w:spacing w:after="0"/>
              <w:rPr>
                <w:ins w:id="1451" w:author="China Telecom" w:date="2020-11-20T19:17:00Z"/>
              </w:rPr>
            </w:pPr>
            <w:ins w:id="1452" w:author="China Telecom" w:date="2020-11-20T19:17:00Z">
              <w:r w:rsidRPr="00804B30">
                <w:t>PUSCH with SIP invite DDDSU</w:t>
              </w:r>
            </w:ins>
          </w:p>
        </w:tc>
        <w:tc>
          <w:tcPr>
            <w:tcW w:w="2200" w:type="dxa"/>
            <w:noWrap/>
            <w:hideMark/>
          </w:tcPr>
          <w:p w14:paraId="3E591885" w14:textId="77777777" w:rsidR="00E65DBE" w:rsidRPr="00804B30" w:rsidRDefault="00E65DBE" w:rsidP="00AF0D4C">
            <w:pPr>
              <w:spacing w:after="0"/>
              <w:jc w:val="center"/>
              <w:rPr>
                <w:ins w:id="1453" w:author="China Telecom" w:date="2020-11-20T19:17:00Z"/>
              </w:rPr>
            </w:pPr>
            <w:ins w:id="1454" w:author="China Telecom" w:date="2020-11-20T19:17:00Z">
              <w:r w:rsidRPr="00804B30">
                <w:t>1</w:t>
              </w:r>
            </w:ins>
          </w:p>
        </w:tc>
        <w:tc>
          <w:tcPr>
            <w:tcW w:w="2200" w:type="dxa"/>
            <w:noWrap/>
            <w:hideMark/>
          </w:tcPr>
          <w:p w14:paraId="7B0E75F6" w14:textId="77777777" w:rsidR="00E65DBE" w:rsidRPr="00804B30" w:rsidRDefault="00E65DBE" w:rsidP="00AF0D4C">
            <w:pPr>
              <w:spacing w:after="0"/>
              <w:jc w:val="center"/>
              <w:rPr>
                <w:ins w:id="1455" w:author="China Telecom" w:date="2020-11-20T19:17:00Z"/>
              </w:rPr>
            </w:pPr>
            <w:ins w:id="1456" w:author="China Telecom" w:date="2020-11-20T19:17:00Z">
              <w:r w:rsidRPr="00804B30">
                <w:t>129.30</w:t>
              </w:r>
            </w:ins>
          </w:p>
        </w:tc>
        <w:tc>
          <w:tcPr>
            <w:tcW w:w="2200" w:type="dxa"/>
            <w:noWrap/>
            <w:hideMark/>
          </w:tcPr>
          <w:p w14:paraId="74D061CA" w14:textId="77777777" w:rsidR="00E65DBE" w:rsidRPr="00804B30" w:rsidRDefault="00E65DBE" w:rsidP="00AF0D4C">
            <w:pPr>
              <w:spacing w:after="0"/>
              <w:jc w:val="center"/>
              <w:rPr>
                <w:ins w:id="1457" w:author="China Telecom" w:date="2020-11-20T19:17:00Z"/>
              </w:rPr>
            </w:pPr>
            <w:ins w:id="1458" w:author="China Telecom" w:date="2020-11-20T19:17:00Z">
              <w:r w:rsidRPr="00804B30">
                <w:t>0.00</w:t>
              </w:r>
            </w:ins>
          </w:p>
        </w:tc>
        <w:tc>
          <w:tcPr>
            <w:tcW w:w="2620" w:type="dxa"/>
            <w:noWrap/>
            <w:hideMark/>
          </w:tcPr>
          <w:p w14:paraId="7944734C" w14:textId="77777777" w:rsidR="00E65DBE" w:rsidRPr="00804B30" w:rsidRDefault="00E65DBE" w:rsidP="00AF0D4C">
            <w:pPr>
              <w:spacing w:after="0"/>
              <w:jc w:val="center"/>
              <w:rPr>
                <w:ins w:id="1459" w:author="China Telecom" w:date="2020-11-20T19:17:00Z"/>
              </w:rPr>
            </w:pPr>
            <w:ins w:id="1460" w:author="China Telecom" w:date="2020-11-20T19:17:00Z">
              <w:r w:rsidRPr="00804B30">
                <w:t>11.33</w:t>
              </w:r>
            </w:ins>
          </w:p>
        </w:tc>
        <w:tc>
          <w:tcPr>
            <w:tcW w:w="2620" w:type="dxa"/>
            <w:noWrap/>
            <w:hideMark/>
          </w:tcPr>
          <w:p w14:paraId="5208209F" w14:textId="77777777" w:rsidR="00E65DBE" w:rsidRPr="00804B30" w:rsidRDefault="00E65DBE" w:rsidP="00AF0D4C">
            <w:pPr>
              <w:spacing w:after="0"/>
              <w:jc w:val="center"/>
              <w:rPr>
                <w:ins w:id="1461" w:author="China Telecom" w:date="2020-11-20T19:17:00Z"/>
              </w:rPr>
            </w:pPr>
            <w:ins w:id="1462" w:author="China Telecom" w:date="2020-11-20T19:17:00Z">
              <w:r w:rsidRPr="00804B30">
                <w:t>7.55</w:t>
              </w:r>
            </w:ins>
          </w:p>
        </w:tc>
      </w:tr>
      <w:tr w:rsidR="00E65DBE" w:rsidRPr="00804B30" w14:paraId="5552C9A7" w14:textId="77777777" w:rsidTr="00AF0D4C">
        <w:trPr>
          <w:ins w:id="1463" w:author="China Telecom" w:date="2020-11-20T19:17:00Z"/>
        </w:trPr>
        <w:tc>
          <w:tcPr>
            <w:tcW w:w="6440" w:type="dxa"/>
            <w:noWrap/>
            <w:hideMark/>
          </w:tcPr>
          <w:p w14:paraId="31A458EE" w14:textId="77777777" w:rsidR="00E65DBE" w:rsidRPr="00804B30" w:rsidRDefault="00E65DBE" w:rsidP="00AF0D4C">
            <w:pPr>
              <w:spacing w:after="0"/>
              <w:rPr>
                <w:ins w:id="1464" w:author="China Telecom" w:date="2020-11-20T19:17:00Z"/>
              </w:rPr>
            </w:pPr>
            <w:ins w:id="1465" w:author="China Telecom" w:date="2020-11-20T19:17:00Z">
              <w:r w:rsidRPr="00804B30">
                <w:t>PUSCH with SIP invite DDDSUDDSUU</w:t>
              </w:r>
            </w:ins>
          </w:p>
        </w:tc>
        <w:tc>
          <w:tcPr>
            <w:tcW w:w="2200" w:type="dxa"/>
            <w:noWrap/>
            <w:hideMark/>
          </w:tcPr>
          <w:p w14:paraId="08F45FFB" w14:textId="77777777" w:rsidR="00E65DBE" w:rsidRPr="00804B30" w:rsidRDefault="00E65DBE" w:rsidP="00AF0D4C">
            <w:pPr>
              <w:spacing w:after="0"/>
              <w:jc w:val="center"/>
              <w:rPr>
                <w:ins w:id="1466" w:author="China Telecom" w:date="2020-11-20T19:17:00Z"/>
              </w:rPr>
            </w:pPr>
            <w:ins w:id="1467" w:author="China Telecom" w:date="2020-11-20T19:17:00Z">
              <w:r w:rsidRPr="00804B30">
                <w:t>0</w:t>
              </w:r>
            </w:ins>
          </w:p>
        </w:tc>
        <w:tc>
          <w:tcPr>
            <w:tcW w:w="2200" w:type="dxa"/>
            <w:noWrap/>
            <w:hideMark/>
          </w:tcPr>
          <w:p w14:paraId="2212D888" w14:textId="77777777" w:rsidR="00E65DBE" w:rsidRPr="00804B30" w:rsidRDefault="00E65DBE" w:rsidP="00AF0D4C">
            <w:pPr>
              <w:spacing w:after="0"/>
              <w:jc w:val="center"/>
              <w:rPr>
                <w:ins w:id="1468" w:author="China Telecom" w:date="2020-11-20T19:17:00Z"/>
                <w:noProof/>
              </w:rPr>
            </w:pPr>
          </w:p>
        </w:tc>
        <w:tc>
          <w:tcPr>
            <w:tcW w:w="2200" w:type="dxa"/>
            <w:noWrap/>
            <w:hideMark/>
          </w:tcPr>
          <w:p w14:paraId="4809A3A9" w14:textId="77777777" w:rsidR="00E65DBE" w:rsidRPr="00804B30" w:rsidRDefault="00E65DBE" w:rsidP="00AF0D4C">
            <w:pPr>
              <w:spacing w:after="0"/>
              <w:jc w:val="center"/>
              <w:rPr>
                <w:ins w:id="1469" w:author="China Telecom" w:date="2020-11-20T19:17:00Z"/>
                <w:noProof/>
              </w:rPr>
            </w:pPr>
          </w:p>
        </w:tc>
        <w:tc>
          <w:tcPr>
            <w:tcW w:w="2620" w:type="dxa"/>
            <w:noWrap/>
            <w:hideMark/>
          </w:tcPr>
          <w:p w14:paraId="34D86476" w14:textId="77777777" w:rsidR="00E65DBE" w:rsidRPr="00804B30" w:rsidRDefault="00E65DBE" w:rsidP="00AF0D4C">
            <w:pPr>
              <w:spacing w:after="0"/>
              <w:jc w:val="center"/>
              <w:rPr>
                <w:ins w:id="1470" w:author="China Telecom" w:date="2020-11-20T19:17:00Z"/>
                <w:noProof/>
              </w:rPr>
            </w:pPr>
          </w:p>
        </w:tc>
        <w:tc>
          <w:tcPr>
            <w:tcW w:w="2620" w:type="dxa"/>
            <w:noWrap/>
            <w:hideMark/>
          </w:tcPr>
          <w:p w14:paraId="6C92C314" w14:textId="77777777" w:rsidR="00E65DBE" w:rsidRPr="00804B30" w:rsidRDefault="00E65DBE" w:rsidP="00AF0D4C">
            <w:pPr>
              <w:spacing w:after="0"/>
              <w:jc w:val="center"/>
              <w:rPr>
                <w:ins w:id="1471" w:author="China Telecom" w:date="2020-11-20T19:17:00Z"/>
                <w:noProof/>
              </w:rPr>
            </w:pPr>
          </w:p>
        </w:tc>
      </w:tr>
      <w:tr w:rsidR="00E65DBE" w:rsidRPr="00804B30" w14:paraId="3A752B45" w14:textId="77777777" w:rsidTr="00AF0D4C">
        <w:trPr>
          <w:ins w:id="1472" w:author="China Telecom" w:date="2020-11-20T19:17:00Z"/>
        </w:trPr>
        <w:tc>
          <w:tcPr>
            <w:tcW w:w="6440" w:type="dxa"/>
            <w:noWrap/>
            <w:hideMark/>
          </w:tcPr>
          <w:p w14:paraId="640F0161" w14:textId="77777777" w:rsidR="00E65DBE" w:rsidRPr="00804B30" w:rsidRDefault="00E65DBE" w:rsidP="00AF0D4C">
            <w:pPr>
              <w:spacing w:after="0"/>
              <w:rPr>
                <w:ins w:id="1473" w:author="China Telecom" w:date="2020-11-20T19:17:00Z"/>
              </w:rPr>
            </w:pPr>
            <w:ins w:id="1474" w:author="China Telecom" w:date="2020-11-20T19:17:00Z">
              <w:r>
                <w:t>PUSCH for CSI 11bit DDDSU</w:t>
              </w:r>
            </w:ins>
          </w:p>
        </w:tc>
        <w:tc>
          <w:tcPr>
            <w:tcW w:w="2200" w:type="dxa"/>
            <w:noWrap/>
            <w:hideMark/>
          </w:tcPr>
          <w:p w14:paraId="2EB4CDCA" w14:textId="77777777" w:rsidR="00E65DBE" w:rsidRPr="00804B30" w:rsidRDefault="00E65DBE" w:rsidP="00AF0D4C">
            <w:pPr>
              <w:spacing w:after="0"/>
              <w:jc w:val="center"/>
              <w:rPr>
                <w:ins w:id="1475" w:author="China Telecom" w:date="2020-11-20T19:17:00Z"/>
              </w:rPr>
            </w:pPr>
            <w:ins w:id="1476" w:author="China Telecom" w:date="2020-11-20T19:17:00Z">
              <w:r w:rsidRPr="00804B30">
                <w:t>2</w:t>
              </w:r>
            </w:ins>
          </w:p>
        </w:tc>
        <w:tc>
          <w:tcPr>
            <w:tcW w:w="2200" w:type="dxa"/>
            <w:noWrap/>
            <w:hideMark/>
          </w:tcPr>
          <w:p w14:paraId="69479945" w14:textId="77777777" w:rsidR="00E65DBE" w:rsidRPr="00804B30" w:rsidRDefault="00E65DBE" w:rsidP="00AF0D4C">
            <w:pPr>
              <w:spacing w:after="0"/>
              <w:jc w:val="center"/>
              <w:rPr>
                <w:ins w:id="1477" w:author="China Telecom" w:date="2020-11-20T19:17:00Z"/>
              </w:rPr>
            </w:pPr>
            <w:ins w:id="1478" w:author="China Telecom" w:date="2020-11-20T19:17:00Z">
              <w:r w:rsidRPr="00804B30">
                <w:t>130.25</w:t>
              </w:r>
            </w:ins>
          </w:p>
        </w:tc>
        <w:tc>
          <w:tcPr>
            <w:tcW w:w="2200" w:type="dxa"/>
            <w:noWrap/>
            <w:hideMark/>
          </w:tcPr>
          <w:p w14:paraId="7ACFD291" w14:textId="77777777" w:rsidR="00E65DBE" w:rsidRPr="00804B30" w:rsidRDefault="00E65DBE" w:rsidP="00AF0D4C">
            <w:pPr>
              <w:spacing w:after="0"/>
              <w:jc w:val="center"/>
              <w:rPr>
                <w:ins w:id="1479" w:author="China Telecom" w:date="2020-11-20T19:17:00Z"/>
              </w:rPr>
            </w:pPr>
            <w:ins w:id="1480" w:author="China Telecom" w:date="2020-11-20T19:17:00Z">
              <w:r w:rsidRPr="00804B30">
                <w:t>1.95</w:t>
              </w:r>
            </w:ins>
          </w:p>
        </w:tc>
        <w:tc>
          <w:tcPr>
            <w:tcW w:w="2620" w:type="dxa"/>
            <w:noWrap/>
            <w:hideMark/>
          </w:tcPr>
          <w:p w14:paraId="11CDF11A" w14:textId="77777777" w:rsidR="00E65DBE" w:rsidRPr="00804B30" w:rsidRDefault="00E65DBE" w:rsidP="00AF0D4C">
            <w:pPr>
              <w:spacing w:after="0"/>
              <w:jc w:val="center"/>
              <w:rPr>
                <w:ins w:id="1481" w:author="China Telecom" w:date="2020-11-20T19:17:00Z"/>
              </w:rPr>
            </w:pPr>
            <w:ins w:id="1482" w:author="China Telecom" w:date="2020-11-20T19:17:00Z">
              <w:r w:rsidRPr="00804B30">
                <w:t>12.28</w:t>
              </w:r>
            </w:ins>
          </w:p>
        </w:tc>
        <w:tc>
          <w:tcPr>
            <w:tcW w:w="2620" w:type="dxa"/>
            <w:noWrap/>
            <w:hideMark/>
          </w:tcPr>
          <w:p w14:paraId="24A71FA1" w14:textId="77777777" w:rsidR="00E65DBE" w:rsidRPr="00804B30" w:rsidRDefault="00E65DBE" w:rsidP="00AF0D4C">
            <w:pPr>
              <w:spacing w:after="0"/>
              <w:jc w:val="center"/>
              <w:rPr>
                <w:ins w:id="1483" w:author="China Telecom" w:date="2020-11-20T19:17:00Z"/>
              </w:rPr>
            </w:pPr>
            <w:ins w:id="1484" w:author="China Telecom" w:date="2020-11-20T19:17:00Z">
              <w:r w:rsidRPr="00804B30">
                <w:t>8.50</w:t>
              </w:r>
            </w:ins>
          </w:p>
        </w:tc>
      </w:tr>
      <w:tr w:rsidR="00E65DBE" w:rsidRPr="00804B30" w14:paraId="24490A8F" w14:textId="77777777" w:rsidTr="00AF0D4C">
        <w:trPr>
          <w:ins w:id="1485" w:author="China Telecom" w:date="2020-11-20T19:17:00Z"/>
        </w:trPr>
        <w:tc>
          <w:tcPr>
            <w:tcW w:w="6440" w:type="dxa"/>
            <w:noWrap/>
            <w:hideMark/>
          </w:tcPr>
          <w:p w14:paraId="3C09D05B" w14:textId="77777777" w:rsidR="00E65DBE" w:rsidRPr="00804B30" w:rsidRDefault="00E65DBE" w:rsidP="00AF0D4C">
            <w:pPr>
              <w:spacing w:after="0"/>
              <w:rPr>
                <w:ins w:id="1486" w:author="China Telecom" w:date="2020-11-20T19:17:00Z"/>
              </w:rPr>
            </w:pPr>
            <w:ins w:id="1487" w:author="China Telecom" w:date="2020-11-20T19:17:00Z">
              <w:r>
                <w:t>PUSCH for CSI 22bit DDDSU</w:t>
              </w:r>
            </w:ins>
          </w:p>
        </w:tc>
        <w:tc>
          <w:tcPr>
            <w:tcW w:w="2200" w:type="dxa"/>
            <w:noWrap/>
            <w:hideMark/>
          </w:tcPr>
          <w:p w14:paraId="5F8B082D" w14:textId="77777777" w:rsidR="00E65DBE" w:rsidRPr="00804B30" w:rsidRDefault="00E65DBE" w:rsidP="00AF0D4C">
            <w:pPr>
              <w:spacing w:after="0"/>
              <w:jc w:val="center"/>
              <w:rPr>
                <w:ins w:id="1488" w:author="China Telecom" w:date="2020-11-20T19:17:00Z"/>
              </w:rPr>
            </w:pPr>
            <w:ins w:id="1489" w:author="China Telecom" w:date="2020-11-20T19:17:00Z">
              <w:r w:rsidRPr="00804B30">
                <w:t>2</w:t>
              </w:r>
            </w:ins>
          </w:p>
        </w:tc>
        <w:tc>
          <w:tcPr>
            <w:tcW w:w="2200" w:type="dxa"/>
            <w:noWrap/>
            <w:hideMark/>
          </w:tcPr>
          <w:p w14:paraId="73C58D5F" w14:textId="77777777" w:rsidR="00E65DBE" w:rsidRPr="00804B30" w:rsidRDefault="00E65DBE" w:rsidP="00AF0D4C">
            <w:pPr>
              <w:spacing w:after="0"/>
              <w:jc w:val="center"/>
              <w:rPr>
                <w:ins w:id="1490" w:author="China Telecom" w:date="2020-11-20T19:17:00Z"/>
              </w:rPr>
            </w:pPr>
            <w:ins w:id="1491" w:author="China Telecom" w:date="2020-11-20T19:17:00Z">
              <w:r w:rsidRPr="00804B30">
                <w:t>129.10</w:t>
              </w:r>
            </w:ins>
          </w:p>
        </w:tc>
        <w:tc>
          <w:tcPr>
            <w:tcW w:w="2200" w:type="dxa"/>
            <w:noWrap/>
            <w:hideMark/>
          </w:tcPr>
          <w:p w14:paraId="7CCD6C58" w14:textId="77777777" w:rsidR="00E65DBE" w:rsidRPr="00804B30" w:rsidRDefault="00E65DBE" w:rsidP="00AF0D4C">
            <w:pPr>
              <w:spacing w:after="0"/>
              <w:jc w:val="center"/>
              <w:rPr>
                <w:ins w:id="1492" w:author="China Telecom" w:date="2020-11-20T19:17:00Z"/>
              </w:rPr>
            </w:pPr>
            <w:ins w:id="1493" w:author="China Telecom" w:date="2020-11-20T19:17:00Z">
              <w:r w:rsidRPr="00804B30">
                <w:t>2.00</w:t>
              </w:r>
            </w:ins>
          </w:p>
        </w:tc>
        <w:tc>
          <w:tcPr>
            <w:tcW w:w="2620" w:type="dxa"/>
            <w:noWrap/>
            <w:hideMark/>
          </w:tcPr>
          <w:p w14:paraId="6FC26F77" w14:textId="77777777" w:rsidR="00E65DBE" w:rsidRPr="00804B30" w:rsidRDefault="00E65DBE" w:rsidP="00AF0D4C">
            <w:pPr>
              <w:spacing w:after="0"/>
              <w:jc w:val="center"/>
              <w:rPr>
                <w:ins w:id="1494" w:author="China Telecom" w:date="2020-11-20T19:17:00Z"/>
              </w:rPr>
            </w:pPr>
            <w:ins w:id="1495" w:author="China Telecom" w:date="2020-11-20T19:17:00Z">
              <w:r w:rsidRPr="00804B30">
                <w:t>11.13</w:t>
              </w:r>
            </w:ins>
          </w:p>
        </w:tc>
        <w:tc>
          <w:tcPr>
            <w:tcW w:w="2620" w:type="dxa"/>
            <w:noWrap/>
            <w:hideMark/>
          </w:tcPr>
          <w:p w14:paraId="113B200B" w14:textId="77777777" w:rsidR="00E65DBE" w:rsidRPr="00804B30" w:rsidRDefault="00E65DBE" w:rsidP="00AF0D4C">
            <w:pPr>
              <w:spacing w:after="0"/>
              <w:jc w:val="center"/>
              <w:rPr>
                <w:ins w:id="1496" w:author="China Telecom" w:date="2020-11-20T19:17:00Z"/>
              </w:rPr>
            </w:pPr>
            <w:ins w:id="1497" w:author="China Telecom" w:date="2020-11-20T19:17:00Z">
              <w:r w:rsidRPr="00804B30">
                <w:t>7.35</w:t>
              </w:r>
            </w:ins>
          </w:p>
        </w:tc>
      </w:tr>
      <w:tr w:rsidR="00E65DBE" w:rsidRPr="00804B30" w14:paraId="505EFDCC" w14:textId="77777777" w:rsidTr="00AF0D4C">
        <w:trPr>
          <w:ins w:id="1498" w:author="China Telecom" w:date="2020-11-20T19:17:00Z"/>
        </w:trPr>
        <w:tc>
          <w:tcPr>
            <w:tcW w:w="6440" w:type="dxa"/>
            <w:noWrap/>
            <w:hideMark/>
          </w:tcPr>
          <w:p w14:paraId="2126CB25" w14:textId="77777777" w:rsidR="00E65DBE" w:rsidRPr="00804B30" w:rsidRDefault="00E65DBE" w:rsidP="00AF0D4C">
            <w:pPr>
              <w:spacing w:after="0"/>
              <w:rPr>
                <w:ins w:id="1499" w:author="China Telecom" w:date="2020-11-20T19:17:00Z"/>
              </w:rPr>
            </w:pPr>
            <w:ins w:id="1500" w:author="China Telecom" w:date="2020-11-20T19:17:00Z">
              <w:r w:rsidRPr="00804B30">
                <w:t>PUCCH Format 1</w:t>
              </w:r>
            </w:ins>
          </w:p>
        </w:tc>
        <w:tc>
          <w:tcPr>
            <w:tcW w:w="2200" w:type="dxa"/>
            <w:noWrap/>
            <w:hideMark/>
          </w:tcPr>
          <w:p w14:paraId="684C10F2" w14:textId="77777777" w:rsidR="00E65DBE" w:rsidRPr="00804B30" w:rsidRDefault="00E65DBE" w:rsidP="00AF0D4C">
            <w:pPr>
              <w:spacing w:after="0"/>
              <w:jc w:val="center"/>
              <w:rPr>
                <w:ins w:id="1501" w:author="China Telecom" w:date="2020-11-20T19:17:00Z"/>
              </w:rPr>
            </w:pPr>
            <w:ins w:id="1502" w:author="China Telecom" w:date="2020-11-20T19:17:00Z">
              <w:r w:rsidRPr="00804B30">
                <w:t>13</w:t>
              </w:r>
            </w:ins>
          </w:p>
        </w:tc>
        <w:tc>
          <w:tcPr>
            <w:tcW w:w="2200" w:type="dxa"/>
            <w:noWrap/>
            <w:hideMark/>
          </w:tcPr>
          <w:p w14:paraId="49331132" w14:textId="77777777" w:rsidR="00E65DBE" w:rsidRPr="00804B30" w:rsidRDefault="00E65DBE" w:rsidP="00AF0D4C">
            <w:pPr>
              <w:spacing w:after="0"/>
              <w:jc w:val="center"/>
              <w:rPr>
                <w:ins w:id="1503" w:author="China Telecom" w:date="2020-11-20T19:17:00Z"/>
              </w:rPr>
            </w:pPr>
            <w:ins w:id="1504" w:author="China Telecom" w:date="2020-11-20T19:17:00Z">
              <w:r w:rsidRPr="00804B30">
                <w:t>123.83</w:t>
              </w:r>
            </w:ins>
          </w:p>
        </w:tc>
        <w:tc>
          <w:tcPr>
            <w:tcW w:w="2200" w:type="dxa"/>
            <w:noWrap/>
            <w:hideMark/>
          </w:tcPr>
          <w:p w14:paraId="4727799D" w14:textId="77777777" w:rsidR="00E65DBE" w:rsidRPr="00804B30" w:rsidRDefault="00E65DBE" w:rsidP="00AF0D4C">
            <w:pPr>
              <w:spacing w:after="0"/>
              <w:jc w:val="center"/>
              <w:rPr>
                <w:ins w:id="1505" w:author="China Telecom" w:date="2020-11-20T19:17:00Z"/>
              </w:rPr>
            </w:pPr>
            <w:ins w:id="1506" w:author="China Telecom" w:date="2020-11-20T19:17:00Z">
              <w:r w:rsidRPr="00804B30">
                <w:t>2.13</w:t>
              </w:r>
            </w:ins>
          </w:p>
        </w:tc>
        <w:tc>
          <w:tcPr>
            <w:tcW w:w="2620" w:type="dxa"/>
            <w:noWrap/>
            <w:hideMark/>
          </w:tcPr>
          <w:p w14:paraId="50715CB1" w14:textId="77777777" w:rsidR="00E65DBE" w:rsidRPr="00804B30" w:rsidRDefault="00E65DBE" w:rsidP="00AF0D4C">
            <w:pPr>
              <w:spacing w:after="0"/>
              <w:jc w:val="center"/>
              <w:rPr>
                <w:ins w:id="1507" w:author="China Telecom" w:date="2020-11-20T19:17:00Z"/>
              </w:rPr>
            </w:pPr>
            <w:ins w:id="1508" w:author="China Telecom" w:date="2020-11-20T19:17:00Z">
              <w:r w:rsidRPr="00804B30">
                <w:t>5.86</w:t>
              </w:r>
            </w:ins>
          </w:p>
        </w:tc>
        <w:tc>
          <w:tcPr>
            <w:tcW w:w="2620" w:type="dxa"/>
            <w:noWrap/>
            <w:hideMark/>
          </w:tcPr>
          <w:p w14:paraId="27FDD848" w14:textId="77777777" w:rsidR="00E65DBE" w:rsidRPr="00804B30" w:rsidRDefault="00E65DBE" w:rsidP="00AF0D4C">
            <w:pPr>
              <w:spacing w:after="0"/>
              <w:jc w:val="center"/>
              <w:rPr>
                <w:ins w:id="1509" w:author="China Telecom" w:date="2020-11-20T19:17:00Z"/>
              </w:rPr>
            </w:pPr>
            <w:ins w:id="1510" w:author="China Telecom" w:date="2020-11-20T19:17:00Z">
              <w:r w:rsidRPr="00804B30">
                <w:t>2.07</w:t>
              </w:r>
            </w:ins>
          </w:p>
        </w:tc>
      </w:tr>
      <w:tr w:rsidR="00E65DBE" w:rsidRPr="00804B30" w14:paraId="7B804296" w14:textId="77777777" w:rsidTr="00AF0D4C">
        <w:trPr>
          <w:ins w:id="1511" w:author="China Telecom" w:date="2020-11-20T19:17:00Z"/>
        </w:trPr>
        <w:tc>
          <w:tcPr>
            <w:tcW w:w="6440" w:type="dxa"/>
            <w:noWrap/>
            <w:hideMark/>
          </w:tcPr>
          <w:p w14:paraId="673B6B6D" w14:textId="77777777" w:rsidR="00E65DBE" w:rsidRPr="00804B30" w:rsidRDefault="00E65DBE" w:rsidP="00AF0D4C">
            <w:pPr>
              <w:spacing w:after="0"/>
              <w:rPr>
                <w:ins w:id="1512" w:author="China Telecom" w:date="2020-11-20T19:17:00Z"/>
              </w:rPr>
            </w:pPr>
            <w:ins w:id="1513" w:author="China Telecom" w:date="2020-11-20T19:17:00Z">
              <w:r w:rsidRPr="00804B30">
                <w:t>PUCCH Format 3 11bits</w:t>
              </w:r>
            </w:ins>
          </w:p>
        </w:tc>
        <w:tc>
          <w:tcPr>
            <w:tcW w:w="2200" w:type="dxa"/>
            <w:noWrap/>
            <w:hideMark/>
          </w:tcPr>
          <w:p w14:paraId="6D951926" w14:textId="77777777" w:rsidR="00E65DBE" w:rsidRPr="00804B30" w:rsidRDefault="00E65DBE" w:rsidP="00AF0D4C">
            <w:pPr>
              <w:spacing w:after="0"/>
              <w:jc w:val="center"/>
              <w:rPr>
                <w:ins w:id="1514" w:author="China Telecom" w:date="2020-11-20T19:17:00Z"/>
              </w:rPr>
            </w:pPr>
            <w:ins w:id="1515" w:author="China Telecom" w:date="2020-11-20T19:17:00Z">
              <w:r w:rsidRPr="00804B30">
                <w:t>12</w:t>
              </w:r>
            </w:ins>
          </w:p>
        </w:tc>
        <w:tc>
          <w:tcPr>
            <w:tcW w:w="2200" w:type="dxa"/>
            <w:noWrap/>
            <w:hideMark/>
          </w:tcPr>
          <w:p w14:paraId="0BF2BDDF" w14:textId="77777777" w:rsidR="00E65DBE" w:rsidRPr="00804B30" w:rsidRDefault="00E65DBE" w:rsidP="00AF0D4C">
            <w:pPr>
              <w:spacing w:after="0"/>
              <w:jc w:val="center"/>
              <w:rPr>
                <w:ins w:id="1516" w:author="China Telecom" w:date="2020-11-20T19:17:00Z"/>
              </w:rPr>
            </w:pPr>
            <w:ins w:id="1517" w:author="China Telecom" w:date="2020-11-20T19:17:00Z">
              <w:r w:rsidRPr="00804B30">
                <w:t>122.29</w:t>
              </w:r>
            </w:ins>
          </w:p>
        </w:tc>
        <w:tc>
          <w:tcPr>
            <w:tcW w:w="2200" w:type="dxa"/>
            <w:noWrap/>
            <w:hideMark/>
          </w:tcPr>
          <w:p w14:paraId="7A6AB93F" w14:textId="77777777" w:rsidR="00E65DBE" w:rsidRPr="00804B30" w:rsidRDefault="00E65DBE" w:rsidP="00AF0D4C">
            <w:pPr>
              <w:spacing w:after="0"/>
              <w:jc w:val="center"/>
              <w:rPr>
                <w:ins w:id="1518" w:author="China Telecom" w:date="2020-11-20T19:17:00Z"/>
              </w:rPr>
            </w:pPr>
            <w:ins w:id="1519" w:author="China Telecom" w:date="2020-11-20T19:17:00Z">
              <w:r w:rsidRPr="00804B30">
                <w:t>3.68</w:t>
              </w:r>
            </w:ins>
          </w:p>
        </w:tc>
        <w:tc>
          <w:tcPr>
            <w:tcW w:w="2620" w:type="dxa"/>
            <w:noWrap/>
            <w:hideMark/>
          </w:tcPr>
          <w:p w14:paraId="6B51B0A7" w14:textId="77777777" w:rsidR="00E65DBE" w:rsidRPr="00804B30" w:rsidRDefault="00E65DBE" w:rsidP="00AF0D4C">
            <w:pPr>
              <w:spacing w:after="0"/>
              <w:jc w:val="center"/>
              <w:rPr>
                <w:ins w:id="1520" w:author="China Telecom" w:date="2020-11-20T19:17:00Z"/>
              </w:rPr>
            </w:pPr>
            <w:ins w:id="1521" w:author="China Telecom" w:date="2020-11-20T19:17:00Z">
              <w:r w:rsidRPr="00804B30">
                <w:t>4.32</w:t>
              </w:r>
            </w:ins>
          </w:p>
        </w:tc>
        <w:tc>
          <w:tcPr>
            <w:tcW w:w="2620" w:type="dxa"/>
            <w:noWrap/>
            <w:hideMark/>
          </w:tcPr>
          <w:p w14:paraId="37F2DFCB" w14:textId="77777777" w:rsidR="00E65DBE" w:rsidRPr="00804B30" w:rsidRDefault="00E65DBE" w:rsidP="00AF0D4C">
            <w:pPr>
              <w:spacing w:after="0"/>
              <w:jc w:val="center"/>
              <w:rPr>
                <w:ins w:id="1522" w:author="China Telecom" w:date="2020-11-20T19:17:00Z"/>
              </w:rPr>
            </w:pPr>
            <w:ins w:id="1523" w:author="China Telecom" w:date="2020-11-20T19:17:00Z">
              <w:r w:rsidRPr="00804B30">
                <w:t>0.53</w:t>
              </w:r>
            </w:ins>
          </w:p>
        </w:tc>
      </w:tr>
      <w:tr w:rsidR="00E65DBE" w:rsidRPr="00804B30" w14:paraId="734715EC" w14:textId="77777777" w:rsidTr="00AF0D4C">
        <w:trPr>
          <w:ins w:id="1524" w:author="China Telecom" w:date="2020-11-20T19:17:00Z"/>
        </w:trPr>
        <w:tc>
          <w:tcPr>
            <w:tcW w:w="6440" w:type="dxa"/>
            <w:noWrap/>
            <w:hideMark/>
          </w:tcPr>
          <w:p w14:paraId="02877E84" w14:textId="77777777" w:rsidR="00E65DBE" w:rsidRPr="00804B30" w:rsidRDefault="00E65DBE" w:rsidP="00AF0D4C">
            <w:pPr>
              <w:spacing w:after="0"/>
              <w:rPr>
                <w:ins w:id="1525" w:author="China Telecom" w:date="2020-11-20T19:17:00Z"/>
              </w:rPr>
            </w:pPr>
            <w:ins w:id="1526" w:author="China Telecom" w:date="2020-11-20T19:17:00Z">
              <w:r w:rsidRPr="00804B30">
                <w:t>PUCCH Format 3 22bit</w:t>
              </w:r>
            </w:ins>
          </w:p>
        </w:tc>
        <w:tc>
          <w:tcPr>
            <w:tcW w:w="2200" w:type="dxa"/>
            <w:noWrap/>
            <w:hideMark/>
          </w:tcPr>
          <w:p w14:paraId="230D318C" w14:textId="77777777" w:rsidR="00E65DBE" w:rsidRPr="00804B30" w:rsidRDefault="00E65DBE" w:rsidP="00AF0D4C">
            <w:pPr>
              <w:spacing w:after="0"/>
              <w:jc w:val="center"/>
              <w:rPr>
                <w:ins w:id="1527" w:author="China Telecom" w:date="2020-11-20T19:17:00Z"/>
              </w:rPr>
            </w:pPr>
            <w:ins w:id="1528" w:author="China Telecom" w:date="2020-11-20T19:17:00Z">
              <w:r w:rsidRPr="00804B30">
                <w:t>14</w:t>
              </w:r>
            </w:ins>
          </w:p>
        </w:tc>
        <w:tc>
          <w:tcPr>
            <w:tcW w:w="2200" w:type="dxa"/>
            <w:noWrap/>
            <w:hideMark/>
          </w:tcPr>
          <w:p w14:paraId="4C32860D" w14:textId="77777777" w:rsidR="00E65DBE" w:rsidRPr="00804B30" w:rsidRDefault="00E65DBE" w:rsidP="00AF0D4C">
            <w:pPr>
              <w:spacing w:after="0"/>
              <w:jc w:val="center"/>
              <w:rPr>
                <w:ins w:id="1529" w:author="China Telecom" w:date="2020-11-20T19:17:00Z"/>
              </w:rPr>
            </w:pPr>
            <w:ins w:id="1530" w:author="China Telecom" w:date="2020-11-20T19:17:00Z">
              <w:r w:rsidRPr="00804B30">
                <w:t>119.14</w:t>
              </w:r>
            </w:ins>
          </w:p>
        </w:tc>
        <w:tc>
          <w:tcPr>
            <w:tcW w:w="2200" w:type="dxa"/>
            <w:noWrap/>
            <w:hideMark/>
          </w:tcPr>
          <w:p w14:paraId="494D886C" w14:textId="77777777" w:rsidR="00E65DBE" w:rsidRPr="00804B30" w:rsidRDefault="00E65DBE" w:rsidP="00AF0D4C">
            <w:pPr>
              <w:spacing w:after="0"/>
              <w:jc w:val="center"/>
              <w:rPr>
                <w:ins w:id="1531" w:author="China Telecom" w:date="2020-11-20T19:17:00Z"/>
              </w:rPr>
            </w:pPr>
            <w:ins w:id="1532" w:author="China Telecom" w:date="2020-11-20T19:17:00Z">
              <w:r w:rsidRPr="00804B30">
                <w:t>3.31</w:t>
              </w:r>
            </w:ins>
          </w:p>
        </w:tc>
        <w:tc>
          <w:tcPr>
            <w:tcW w:w="2620" w:type="dxa"/>
            <w:noWrap/>
            <w:hideMark/>
          </w:tcPr>
          <w:p w14:paraId="3E77800F" w14:textId="77777777" w:rsidR="00E65DBE" w:rsidRPr="00804B30" w:rsidRDefault="00E65DBE" w:rsidP="00AF0D4C">
            <w:pPr>
              <w:spacing w:after="0"/>
              <w:jc w:val="center"/>
              <w:rPr>
                <w:ins w:id="1533" w:author="China Telecom" w:date="2020-11-20T19:17:00Z"/>
              </w:rPr>
            </w:pPr>
            <w:ins w:id="1534" w:author="China Telecom" w:date="2020-11-20T19:17:00Z">
              <w:r w:rsidRPr="00804B30">
                <w:t>1.17</w:t>
              </w:r>
            </w:ins>
          </w:p>
        </w:tc>
        <w:tc>
          <w:tcPr>
            <w:tcW w:w="2620" w:type="dxa"/>
            <w:noWrap/>
            <w:hideMark/>
          </w:tcPr>
          <w:p w14:paraId="09789DB6" w14:textId="77777777" w:rsidR="00E65DBE" w:rsidRPr="00804B30" w:rsidRDefault="00E65DBE" w:rsidP="00AF0D4C">
            <w:pPr>
              <w:spacing w:after="0"/>
              <w:jc w:val="center"/>
              <w:rPr>
                <w:ins w:id="1535" w:author="China Telecom" w:date="2020-11-20T19:17:00Z"/>
              </w:rPr>
            </w:pPr>
            <w:ins w:id="1536" w:author="China Telecom" w:date="2020-11-20T19:17:00Z">
              <w:r w:rsidRPr="00804B30">
                <w:t>-2.62</w:t>
              </w:r>
            </w:ins>
          </w:p>
        </w:tc>
      </w:tr>
      <w:tr w:rsidR="00E65DBE" w:rsidRPr="00804B30" w14:paraId="025C920A" w14:textId="77777777" w:rsidTr="00AF0D4C">
        <w:trPr>
          <w:ins w:id="1537" w:author="China Telecom" w:date="2020-11-20T19:17:00Z"/>
        </w:trPr>
        <w:tc>
          <w:tcPr>
            <w:tcW w:w="6440" w:type="dxa"/>
            <w:noWrap/>
            <w:hideMark/>
          </w:tcPr>
          <w:p w14:paraId="0920F187" w14:textId="77777777" w:rsidR="00E65DBE" w:rsidRPr="00804B30" w:rsidRDefault="00E65DBE" w:rsidP="00AF0D4C">
            <w:pPr>
              <w:spacing w:after="0"/>
              <w:rPr>
                <w:ins w:id="1538" w:author="China Telecom" w:date="2020-11-20T19:17:00Z"/>
              </w:rPr>
            </w:pPr>
            <w:ins w:id="1539" w:author="China Telecom" w:date="2020-11-20T19:17:00Z">
              <w:r w:rsidRPr="00804B30">
                <w:t xml:space="preserve">SSB </w:t>
              </w:r>
            </w:ins>
          </w:p>
        </w:tc>
        <w:tc>
          <w:tcPr>
            <w:tcW w:w="2200" w:type="dxa"/>
            <w:noWrap/>
            <w:hideMark/>
          </w:tcPr>
          <w:p w14:paraId="4FDE8602" w14:textId="77777777" w:rsidR="00E65DBE" w:rsidRPr="00804B30" w:rsidRDefault="00E65DBE" w:rsidP="00AF0D4C">
            <w:pPr>
              <w:spacing w:after="0"/>
              <w:jc w:val="center"/>
              <w:rPr>
                <w:ins w:id="1540" w:author="China Telecom" w:date="2020-11-20T19:17:00Z"/>
              </w:rPr>
            </w:pPr>
            <w:ins w:id="1541" w:author="China Telecom" w:date="2020-11-20T19:17:00Z">
              <w:r w:rsidRPr="00804B30">
                <w:t>9</w:t>
              </w:r>
            </w:ins>
          </w:p>
        </w:tc>
        <w:tc>
          <w:tcPr>
            <w:tcW w:w="2200" w:type="dxa"/>
            <w:noWrap/>
            <w:hideMark/>
          </w:tcPr>
          <w:p w14:paraId="26C7DCE2" w14:textId="77777777" w:rsidR="00E65DBE" w:rsidRPr="00804B30" w:rsidRDefault="00E65DBE" w:rsidP="00AF0D4C">
            <w:pPr>
              <w:spacing w:after="0"/>
              <w:jc w:val="center"/>
              <w:rPr>
                <w:ins w:id="1542" w:author="China Telecom" w:date="2020-11-20T19:17:00Z"/>
              </w:rPr>
            </w:pPr>
            <w:ins w:id="1543" w:author="China Telecom" w:date="2020-11-20T19:17:00Z">
              <w:r w:rsidRPr="00804B30">
                <w:t>127.90</w:t>
              </w:r>
            </w:ins>
          </w:p>
        </w:tc>
        <w:tc>
          <w:tcPr>
            <w:tcW w:w="2200" w:type="dxa"/>
            <w:noWrap/>
            <w:hideMark/>
          </w:tcPr>
          <w:p w14:paraId="5C71A1FE" w14:textId="77777777" w:rsidR="00E65DBE" w:rsidRPr="00804B30" w:rsidRDefault="00E65DBE" w:rsidP="00AF0D4C">
            <w:pPr>
              <w:spacing w:after="0"/>
              <w:jc w:val="center"/>
              <w:rPr>
                <w:ins w:id="1544" w:author="China Telecom" w:date="2020-11-20T19:17:00Z"/>
              </w:rPr>
            </w:pPr>
            <w:ins w:id="1545" w:author="China Telecom" w:date="2020-11-20T19:17:00Z">
              <w:r w:rsidRPr="00804B30">
                <w:t>2.96</w:t>
              </w:r>
            </w:ins>
          </w:p>
        </w:tc>
        <w:tc>
          <w:tcPr>
            <w:tcW w:w="2620" w:type="dxa"/>
            <w:noWrap/>
            <w:hideMark/>
          </w:tcPr>
          <w:p w14:paraId="0E606997" w14:textId="77777777" w:rsidR="00E65DBE" w:rsidRPr="00804B30" w:rsidRDefault="00E65DBE" w:rsidP="00AF0D4C">
            <w:pPr>
              <w:spacing w:after="0"/>
              <w:jc w:val="center"/>
              <w:rPr>
                <w:ins w:id="1546" w:author="China Telecom" w:date="2020-11-20T19:17:00Z"/>
              </w:rPr>
            </w:pPr>
            <w:ins w:id="1547" w:author="China Telecom" w:date="2020-11-20T19:17:00Z">
              <w:r w:rsidRPr="00804B30">
                <w:t>9.93</w:t>
              </w:r>
            </w:ins>
          </w:p>
        </w:tc>
        <w:tc>
          <w:tcPr>
            <w:tcW w:w="2620" w:type="dxa"/>
            <w:noWrap/>
            <w:hideMark/>
          </w:tcPr>
          <w:p w14:paraId="23BF70F1" w14:textId="77777777" w:rsidR="00E65DBE" w:rsidRPr="00804B30" w:rsidRDefault="00E65DBE" w:rsidP="00AF0D4C">
            <w:pPr>
              <w:spacing w:after="0"/>
              <w:jc w:val="center"/>
              <w:rPr>
                <w:ins w:id="1548" w:author="China Telecom" w:date="2020-11-20T19:17:00Z"/>
              </w:rPr>
            </w:pPr>
            <w:ins w:id="1549" w:author="China Telecom" w:date="2020-11-20T19:17:00Z">
              <w:r w:rsidRPr="00804B30">
                <w:t>6.15</w:t>
              </w:r>
            </w:ins>
          </w:p>
        </w:tc>
      </w:tr>
      <w:tr w:rsidR="00E65DBE" w:rsidRPr="00804B30" w14:paraId="3BA087CF" w14:textId="77777777" w:rsidTr="00AF0D4C">
        <w:trPr>
          <w:ins w:id="1550" w:author="China Telecom" w:date="2020-11-20T19:17:00Z"/>
        </w:trPr>
        <w:tc>
          <w:tcPr>
            <w:tcW w:w="6440" w:type="dxa"/>
            <w:noWrap/>
            <w:hideMark/>
          </w:tcPr>
          <w:p w14:paraId="345B3DDC" w14:textId="77777777" w:rsidR="00E65DBE" w:rsidRPr="00804B30" w:rsidRDefault="00E65DBE" w:rsidP="00AF0D4C">
            <w:pPr>
              <w:spacing w:after="0"/>
              <w:rPr>
                <w:ins w:id="1551" w:author="China Telecom" w:date="2020-11-20T19:17:00Z"/>
              </w:rPr>
            </w:pPr>
            <w:ins w:id="1552" w:author="China Telecom" w:date="2020-11-20T19:17:00Z">
              <w:r w:rsidRPr="00804B30">
                <w:t>PRACH Format 0</w:t>
              </w:r>
            </w:ins>
          </w:p>
        </w:tc>
        <w:tc>
          <w:tcPr>
            <w:tcW w:w="2200" w:type="dxa"/>
            <w:noWrap/>
            <w:hideMark/>
          </w:tcPr>
          <w:p w14:paraId="2B60EB8E" w14:textId="77777777" w:rsidR="00E65DBE" w:rsidRPr="00804B30" w:rsidRDefault="00E65DBE" w:rsidP="00AF0D4C">
            <w:pPr>
              <w:spacing w:after="0"/>
              <w:jc w:val="center"/>
              <w:rPr>
                <w:ins w:id="1553" w:author="China Telecom" w:date="2020-11-20T19:17:00Z"/>
              </w:rPr>
            </w:pPr>
            <w:ins w:id="1554" w:author="China Telecom" w:date="2020-11-20T19:17:00Z">
              <w:r w:rsidRPr="00804B30">
                <w:t>2</w:t>
              </w:r>
            </w:ins>
          </w:p>
        </w:tc>
        <w:tc>
          <w:tcPr>
            <w:tcW w:w="2200" w:type="dxa"/>
            <w:noWrap/>
            <w:hideMark/>
          </w:tcPr>
          <w:p w14:paraId="40396DC5" w14:textId="77777777" w:rsidR="00E65DBE" w:rsidRPr="00804B30" w:rsidRDefault="00E65DBE" w:rsidP="00AF0D4C">
            <w:pPr>
              <w:spacing w:after="0"/>
              <w:jc w:val="center"/>
              <w:rPr>
                <w:ins w:id="1555" w:author="China Telecom" w:date="2020-11-20T19:17:00Z"/>
              </w:rPr>
            </w:pPr>
            <w:ins w:id="1556" w:author="China Telecom" w:date="2020-11-20T19:17:00Z">
              <w:r w:rsidRPr="00804B30">
                <w:t>119.81</w:t>
              </w:r>
            </w:ins>
          </w:p>
        </w:tc>
        <w:tc>
          <w:tcPr>
            <w:tcW w:w="2200" w:type="dxa"/>
            <w:noWrap/>
            <w:hideMark/>
          </w:tcPr>
          <w:p w14:paraId="7634E778" w14:textId="77777777" w:rsidR="00E65DBE" w:rsidRPr="00804B30" w:rsidRDefault="00E65DBE" w:rsidP="00AF0D4C">
            <w:pPr>
              <w:spacing w:after="0"/>
              <w:jc w:val="center"/>
              <w:rPr>
                <w:ins w:id="1557" w:author="China Telecom" w:date="2020-11-20T19:17:00Z"/>
              </w:rPr>
            </w:pPr>
            <w:ins w:id="1558" w:author="China Telecom" w:date="2020-11-20T19:17:00Z">
              <w:r w:rsidRPr="00804B30">
                <w:t>0.02</w:t>
              </w:r>
            </w:ins>
          </w:p>
        </w:tc>
        <w:tc>
          <w:tcPr>
            <w:tcW w:w="2620" w:type="dxa"/>
            <w:noWrap/>
            <w:hideMark/>
          </w:tcPr>
          <w:p w14:paraId="66A0DCAE" w14:textId="77777777" w:rsidR="00E65DBE" w:rsidRPr="00804B30" w:rsidRDefault="00E65DBE" w:rsidP="00AF0D4C">
            <w:pPr>
              <w:spacing w:after="0"/>
              <w:jc w:val="center"/>
              <w:rPr>
                <w:ins w:id="1559" w:author="China Telecom" w:date="2020-11-20T19:17:00Z"/>
              </w:rPr>
            </w:pPr>
            <w:ins w:id="1560" w:author="China Telecom" w:date="2020-11-20T19:17:00Z">
              <w:r w:rsidRPr="00804B30">
                <w:t>1.84</w:t>
              </w:r>
            </w:ins>
          </w:p>
        </w:tc>
        <w:tc>
          <w:tcPr>
            <w:tcW w:w="2620" w:type="dxa"/>
            <w:noWrap/>
            <w:hideMark/>
          </w:tcPr>
          <w:p w14:paraId="443EE33E" w14:textId="77777777" w:rsidR="00E65DBE" w:rsidRPr="00804B30" w:rsidRDefault="00E65DBE" w:rsidP="00AF0D4C">
            <w:pPr>
              <w:spacing w:after="0"/>
              <w:jc w:val="center"/>
              <w:rPr>
                <w:ins w:id="1561" w:author="China Telecom" w:date="2020-11-20T19:17:00Z"/>
              </w:rPr>
            </w:pPr>
            <w:ins w:id="1562" w:author="China Telecom" w:date="2020-11-20T19:17:00Z">
              <w:r w:rsidRPr="00804B30">
                <w:t>-1.94</w:t>
              </w:r>
            </w:ins>
          </w:p>
        </w:tc>
      </w:tr>
      <w:tr w:rsidR="00E65DBE" w:rsidRPr="00804B30" w14:paraId="5A9631F9" w14:textId="77777777" w:rsidTr="00AF0D4C">
        <w:trPr>
          <w:ins w:id="1563" w:author="China Telecom" w:date="2020-11-20T19:17:00Z"/>
        </w:trPr>
        <w:tc>
          <w:tcPr>
            <w:tcW w:w="6440" w:type="dxa"/>
            <w:noWrap/>
            <w:hideMark/>
          </w:tcPr>
          <w:p w14:paraId="1886D237" w14:textId="77777777" w:rsidR="00E65DBE" w:rsidRPr="00804B30" w:rsidRDefault="00E65DBE" w:rsidP="00AF0D4C">
            <w:pPr>
              <w:spacing w:after="0"/>
              <w:rPr>
                <w:ins w:id="1564" w:author="China Telecom" w:date="2020-11-20T19:17:00Z"/>
              </w:rPr>
            </w:pPr>
            <w:ins w:id="1565" w:author="China Telecom" w:date="2020-11-20T19:17:00Z">
              <w:r w:rsidRPr="00804B30">
                <w:t>PRACH Format B4</w:t>
              </w:r>
            </w:ins>
          </w:p>
        </w:tc>
        <w:tc>
          <w:tcPr>
            <w:tcW w:w="2200" w:type="dxa"/>
            <w:noWrap/>
            <w:hideMark/>
          </w:tcPr>
          <w:p w14:paraId="073B3C6F" w14:textId="77777777" w:rsidR="00E65DBE" w:rsidRPr="00804B30" w:rsidRDefault="00E65DBE" w:rsidP="00AF0D4C">
            <w:pPr>
              <w:spacing w:after="0"/>
              <w:jc w:val="center"/>
              <w:rPr>
                <w:ins w:id="1566" w:author="China Telecom" w:date="2020-11-20T19:17:00Z"/>
              </w:rPr>
            </w:pPr>
            <w:ins w:id="1567" w:author="China Telecom" w:date="2020-11-20T19:17:00Z">
              <w:r w:rsidRPr="00804B30">
                <w:t>8</w:t>
              </w:r>
            </w:ins>
          </w:p>
        </w:tc>
        <w:tc>
          <w:tcPr>
            <w:tcW w:w="2200" w:type="dxa"/>
            <w:noWrap/>
            <w:hideMark/>
          </w:tcPr>
          <w:p w14:paraId="068A2780" w14:textId="77777777" w:rsidR="00E65DBE" w:rsidRPr="00804B30" w:rsidRDefault="00E65DBE" w:rsidP="00AF0D4C">
            <w:pPr>
              <w:spacing w:after="0"/>
              <w:jc w:val="center"/>
              <w:rPr>
                <w:ins w:id="1568" w:author="China Telecom" w:date="2020-11-20T19:17:00Z"/>
              </w:rPr>
            </w:pPr>
            <w:ins w:id="1569" w:author="China Telecom" w:date="2020-11-20T19:17:00Z">
              <w:r w:rsidRPr="00804B30">
                <w:t>121.27</w:t>
              </w:r>
            </w:ins>
          </w:p>
        </w:tc>
        <w:tc>
          <w:tcPr>
            <w:tcW w:w="2200" w:type="dxa"/>
            <w:noWrap/>
            <w:hideMark/>
          </w:tcPr>
          <w:p w14:paraId="7D19FD50" w14:textId="77777777" w:rsidR="00E65DBE" w:rsidRPr="00804B30" w:rsidRDefault="00E65DBE" w:rsidP="00AF0D4C">
            <w:pPr>
              <w:spacing w:after="0"/>
              <w:jc w:val="center"/>
              <w:rPr>
                <w:ins w:id="1570" w:author="China Telecom" w:date="2020-11-20T19:17:00Z"/>
              </w:rPr>
            </w:pPr>
            <w:ins w:id="1571" w:author="China Telecom" w:date="2020-11-20T19:17:00Z">
              <w:r w:rsidRPr="00804B30">
                <w:t>7.35</w:t>
              </w:r>
            </w:ins>
          </w:p>
        </w:tc>
        <w:tc>
          <w:tcPr>
            <w:tcW w:w="2620" w:type="dxa"/>
            <w:noWrap/>
            <w:hideMark/>
          </w:tcPr>
          <w:p w14:paraId="6917DF85" w14:textId="77777777" w:rsidR="00E65DBE" w:rsidRPr="00804B30" w:rsidRDefault="00E65DBE" w:rsidP="00AF0D4C">
            <w:pPr>
              <w:spacing w:after="0"/>
              <w:jc w:val="center"/>
              <w:rPr>
                <w:ins w:id="1572" w:author="China Telecom" w:date="2020-11-20T19:17:00Z"/>
              </w:rPr>
            </w:pPr>
            <w:ins w:id="1573" w:author="China Telecom" w:date="2020-11-20T19:17:00Z">
              <w:r w:rsidRPr="00804B30">
                <w:t>3.31</w:t>
              </w:r>
            </w:ins>
          </w:p>
        </w:tc>
        <w:tc>
          <w:tcPr>
            <w:tcW w:w="2620" w:type="dxa"/>
            <w:noWrap/>
            <w:hideMark/>
          </w:tcPr>
          <w:p w14:paraId="53E6DC17" w14:textId="77777777" w:rsidR="00E65DBE" w:rsidRPr="00804B30" w:rsidRDefault="00E65DBE" w:rsidP="00AF0D4C">
            <w:pPr>
              <w:spacing w:after="0"/>
              <w:jc w:val="center"/>
              <w:rPr>
                <w:ins w:id="1574" w:author="China Telecom" w:date="2020-11-20T19:17:00Z"/>
              </w:rPr>
            </w:pPr>
            <w:ins w:id="1575" w:author="China Telecom" w:date="2020-11-20T19:17:00Z">
              <w:r w:rsidRPr="00804B30">
                <w:t>-0.48</w:t>
              </w:r>
            </w:ins>
          </w:p>
        </w:tc>
      </w:tr>
      <w:tr w:rsidR="00E65DBE" w:rsidRPr="00804B30" w14:paraId="6885270A" w14:textId="77777777" w:rsidTr="00AF0D4C">
        <w:trPr>
          <w:ins w:id="1576" w:author="China Telecom" w:date="2020-11-20T19:17:00Z"/>
        </w:trPr>
        <w:tc>
          <w:tcPr>
            <w:tcW w:w="6440" w:type="dxa"/>
            <w:noWrap/>
            <w:hideMark/>
          </w:tcPr>
          <w:p w14:paraId="4F081292" w14:textId="77777777" w:rsidR="00E65DBE" w:rsidRPr="00804B30" w:rsidRDefault="00E65DBE" w:rsidP="00AF0D4C">
            <w:pPr>
              <w:spacing w:after="0"/>
              <w:rPr>
                <w:ins w:id="1577" w:author="China Telecom" w:date="2020-11-20T19:17:00Z"/>
              </w:rPr>
            </w:pPr>
            <w:ins w:id="1578" w:author="China Telecom" w:date="2020-11-20T19:17:00Z">
              <w:r w:rsidRPr="00804B30">
                <w:t>PRACH Format C2</w:t>
              </w:r>
            </w:ins>
          </w:p>
        </w:tc>
        <w:tc>
          <w:tcPr>
            <w:tcW w:w="2200" w:type="dxa"/>
            <w:noWrap/>
            <w:hideMark/>
          </w:tcPr>
          <w:p w14:paraId="03BD4136" w14:textId="77777777" w:rsidR="00E65DBE" w:rsidRPr="00804B30" w:rsidRDefault="00E65DBE" w:rsidP="00AF0D4C">
            <w:pPr>
              <w:spacing w:after="0"/>
              <w:jc w:val="center"/>
              <w:rPr>
                <w:ins w:id="1579" w:author="China Telecom" w:date="2020-11-20T19:17:00Z"/>
              </w:rPr>
            </w:pPr>
            <w:ins w:id="1580" w:author="China Telecom" w:date="2020-11-20T19:17:00Z">
              <w:r w:rsidRPr="00804B30">
                <w:t>0</w:t>
              </w:r>
            </w:ins>
          </w:p>
        </w:tc>
        <w:tc>
          <w:tcPr>
            <w:tcW w:w="2200" w:type="dxa"/>
            <w:noWrap/>
            <w:hideMark/>
          </w:tcPr>
          <w:p w14:paraId="0E7B63C0" w14:textId="77777777" w:rsidR="00E65DBE" w:rsidRPr="00804B30" w:rsidRDefault="00E65DBE" w:rsidP="00AF0D4C">
            <w:pPr>
              <w:spacing w:after="0"/>
              <w:jc w:val="center"/>
              <w:rPr>
                <w:ins w:id="1581" w:author="China Telecom" w:date="2020-11-20T19:17:00Z"/>
                <w:noProof/>
              </w:rPr>
            </w:pPr>
          </w:p>
        </w:tc>
        <w:tc>
          <w:tcPr>
            <w:tcW w:w="2200" w:type="dxa"/>
            <w:noWrap/>
            <w:hideMark/>
          </w:tcPr>
          <w:p w14:paraId="2EAE79E5" w14:textId="77777777" w:rsidR="00E65DBE" w:rsidRPr="00804B30" w:rsidRDefault="00E65DBE" w:rsidP="00AF0D4C">
            <w:pPr>
              <w:spacing w:after="0"/>
              <w:jc w:val="center"/>
              <w:rPr>
                <w:ins w:id="1582" w:author="China Telecom" w:date="2020-11-20T19:17:00Z"/>
                <w:noProof/>
              </w:rPr>
            </w:pPr>
          </w:p>
        </w:tc>
        <w:tc>
          <w:tcPr>
            <w:tcW w:w="2620" w:type="dxa"/>
            <w:noWrap/>
            <w:hideMark/>
          </w:tcPr>
          <w:p w14:paraId="7687020E" w14:textId="77777777" w:rsidR="00E65DBE" w:rsidRPr="00804B30" w:rsidRDefault="00E65DBE" w:rsidP="00AF0D4C">
            <w:pPr>
              <w:spacing w:after="0"/>
              <w:jc w:val="center"/>
              <w:rPr>
                <w:ins w:id="1583" w:author="China Telecom" w:date="2020-11-20T19:17:00Z"/>
                <w:noProof/>
              </w:rPr>
            </w:pPr>
          </w:p>
        </w:tc>
        <w:tc>
          <w:tcPr>
            <w:tcW w:w="2620" w:type="dxa"/>
            <w:noWrap/>
            <w:hideMark/>
          </w:tcPr>
          <w:p w14:paraId="3466D84F" w14:textId="77777777" w:rsidR="00E65DBE" w:rsidRPr="00804B30" w:rsidRDefault="00E65DBE" w:rsidP="00AF0D4C">
            <w:pPr>
              <w:spacing w:after="0"/>
              <w:jc w:val="center"/>
              <w:rPr>
                <w:ins w:id="1584" w:author="China Telecom" w:date="2020-11-20T19:17:00Z"/>
                <w:noProof/>
              </w:rPr>
            </w:pPr>
          </w:p>
        </w:tc>
      </w:tr>
      <w:tr w:rsidR="00E65DBE" w:rsidRPr="00804B30" w14:paraId="06259445" w14:textId="77777777" w:rsidTr="00AF0D4C">
        <w:trPr>
          <w:ins w:id="1585" w:author="China Telecom" w:date="2020-11-20T19:17:00Z"/>
        </w:trPr>
        <w:tc>
          <w:tcPr>
            <w:tcW w:w="6440" w:type="dxa"/>
            <w:noWrap/>
            <w:hideMark/>
          </w:tcPr>
          <w:p w14:paraId="57378A64" w14:textId="77777777" w:rsidR="00E65DBE" w:rsidRPr="00804B30" w:rsidRDefault="00E65DBE" w:rsidP="00AF0D4C">
            <w:pPr>
              <w:spacing w:after="0"/>
              <w:rPr>
                <w:ins w:id="1586" w:author="China Telecom" w:date="2020-11-20T19:17:00Z"/>
              </w:rPr>
            </w:pPr>
            <w:ins w:id="1587" w:author="China Telecom" w:date="2020-11-20T19:17:00Z">
              <w:r w:rsidRPr="00804B30">
                <w:t xml:space="preserve">Broadcast PDCCH(PDCCH of Msg.2) </w:t>
              </w:r>
            </w:ins>
          </w:p>
        </w:tc>
        <w:tc>
          <w:tcPr>
            <w:tcW w:w="2200" w:type="dxa"/>
            <w:noWrap/>
            <w:hideMark/>
          </w:tcPr>
          <w:p w14:paraId="08C4FD6A" w14:textId="77777777" w:rsidR="00E65DBE" w:rsidRPr="00804B30" w:rsidRDefault="00E65DBE" w:rsidP="00AF0D4C">
            <w:pPr>
              <w:spacing w:after="0"/>
              <w:jc w:val="center"/>
              <w:rPr>
                <w:ins w:id="1588" w:author="China Telecom" w:date="2020-11-20T19:17:00Z"/>
              </w:rPr>
            </w:pPr>
            <w:ins w:id="1589" w:author="China Telecom" w:date="2020-11-20T19:17:00Z">
              <w:r w:rsidRPr="00804B30">
                <w:t>7</w:t>
              </w:r>
            </w:ins>
          </w:p>
        </w:tc>
        <w:tc>
          <w:tcPr>
            <w:tcW w:w="2200" w:type="dxa"/>
            <w:noWrap/>
            <w:hideMark/>
          </w:tcPr>
          <w:p w14:paraId="083A923E" w14:textId="77777777" w:rsidR="00E65DBE" w:rsidRPr="00804B30" w:rsidRDefault="00E65DBE" w:rsidP="00AF0D4C">
            <w:pPr>
              <w:spacing w:after="0"/>
              <w:jc w:val="center"/>
              <w:rPr>
                <w:ins w:id="1590" w:author="China Telecom" w:date="2020-11-20T19:17:00Z"/>
              </w:rPr>
            </w:pPr>
            <w:ins w:id="1591" w:author="China Telecom" w:date="2020-11-20T19:17:00Z">
              <w:r w:rsidRPr="00804B30">
                <w:t>124.80</w:t>
              </w:r>
            </w:ins>
          </w:p>
        </w:tc>
        <w:tc>
          <w:tcPr>
            <w:tcW w:w="2200" w:type="dxa"/>
            <w:noWrap/>
            <w:hideMark/>
          </w:tcPr>
          <w:p w14:paraId="4A0919FB" w14:textId="77777777" w:rsidR="00E65DBE" w:rsidRPr="00804B30" w:rsidRDefault="00E65DBE" w:rsidP="00AF0D4C">
            <w:pPr>
              <w:spacing w:after="0"/>
              <w:jc w:val="center"/>
              <w:rPr>
                <w:ins w:id="1592" w:author="China Telecom" w:date="2020-11-20T19:17:00Z"/>
              </w:rPr>
            </w:pPr>
            <w:ins w:id="1593" w:author="China Telecom" w:date="2020-11-20T19:17:00Z">
              <w:r w:rsidRPr="00804B30">
                <w:t>2.43</w:t>
              </w:r>
            </w:ins>
          </w:p>
        </w:tc>
        <w:tc>
          <w:tcPr>
            <w:tcW w:w="2620" w:type="dxa"/>
            <w:noWrap/>
            <w:hideMark/>
          </w:tcPr>
          <w:p w14:paraId="5A369AA2" w14:textId="77777777" w:rsidR="00E65DBE" w:rsidRPr="00804B30" w:rsidRDefault="00E65DBE" w:rsidP="00AF0D4C">
            <w:pPr>
              <w:spacing w:after="0"/>
              <w:jc w:val="center"/>
              <w:rPr>
                <w:ins w:id="1594" w:author="China Telecom" w:date="2020-11-20T19:17:00Z"/>
              </w:rPr>
            </w:pPr>
            <w:ins w:id="1595" w:author="China Telecom" w:date="2020-11-20T19:17:00Z">
              <w:r w:rsidRPr="00804B30">
                <w:t>6.83</w:t>
              </w:r>
            </w:ins>
          </w:p>
        </w:tc>
        <w:tc>
          <w:tcPr>
            <w:tcW w:w="2620" w:type="dxa"/>
            <w:noWrap/>
            <w:hideMark/>
          </w:tcPr>
          <w:p w14:paraId="7BD71AA1" w14:textId="77777777" w:rsidR="00E65DBE" w:rsidRPr="00804B30" w:rsidRDefault="00E65DBE" w:rsidP="00AF0D4C">
            <w:pPr>
              <w:spacing w:after="0"/>
              <w:jc w:val="center"/>
              <w:rPr>
                <w:ins w:id="1596" w:author="China Telecom" w:date="2020-11-20T19:17:00Z"/>
              </w:rPr>
            </w:pPr>
            <w:ins w:id="1597" w:author="China Telecom" w:date="2020-11-20T19:17:00Z">
              <w:r w:rsidRPr="00804B30">
                <w:t>3.05</w:t>
              </w:r>
            </w:ins>
          </w:p>
        </w:tc>
      </w:tr>
      <w:tr w:rsidR="00E65DBE" w:rsidRPr="00804B30" w14:paraId="4D13044F" w14:textId="77777777" w:rsidTr="00AF0D4C">
        <w:trPr>
          <w:ins w:id="1598" w:author="China Telecom" w:date="2020-11-20T19:17:00Z"/>
        </w:trPr>
        <w:tc>
          <w:tcPr>
            <w:tcW w:w="6440" w:type="dxa"/>
            <w:noWrap/>
            <w:hideMark/>
          </w:tcPr>
          <w:p w14:paraId="6AB5BF41" w14:textId="77777777" w:rsidR="00E65DBE" w:rsidRPr="00804B30" w:rsidRDefault="00E65DBE" w:rsidP="00AF0D4C">
            <w:pPr>
              <w:spacing w:after="0"/>
              <w:rPr>
                <w:ins w:id="1599" w:author="China Telecom" w:date="2020-11-20T19:17:00Z"/>
              </w:rPr>
            </w:pPr>
            <w:ins w:id="1600" w:author="China Telecom" w:date="2020-11-20T19:17:00Z">
              <w:r w:rsidRPr="00804B30">
                <w:t xml:space="preserve">PDSCH for Msg.2 </w:t>
              </w:r>
            </w:ins>
          </w:p>
        </w:tc>
        <w:tc>
          <w:tcPr>
            <w:tcW w:w="2200" w:type="dxa"/>
            <w:noWrap/>
            <w:hideMark/>
          </w:tcPr>
          <w:p w14:paraId="5977168D" w14:textId="77777777" w:rsidR="00E65DBE" w:rsidRPr="00804B30" w:rsidRDefault="00E65DBE" w:rsidP="00AF0D4C">
            <w:pPr>
              <w:spacing w:after="0"/>
              <w:jc w:val="center"/>
              <w:rPr>
                <w:ins w:id="1601" w:author="China Telecom" w:date="2020-11-20T19:17:00Z"/>
              </w:rPr>
            </w:pPr>
            <w:ins w:id="1602" w:author="China Telecom" w:date="2020-11-20T19:17:00Z">
              <w:r w:rsidRPr="00804B30">
                <w:t>8</w:t>
              </w:r>
            </w:ins>
          </w:p>
        </w:tc>
        <w:tc>
          <w:tcPr>
            <w:tcW w:w="2200" w:type="dxa"/>
            <w:noWrap/>
            <w:hideMark/>
          </w:tcPr>
          <w:p w14:paraId="48A8F551" w14:textId="77777777" w:rsidR="00E65DBE" w:rsidRPr="00804B30" w:rsidRDefault="00E65DBE" w:rsidP="00AF0D4C">
            <w:pPr>
              <w:spacing w:after="0"/>
              <w:jc w:val="center"/>
              <w:rPr>
                <w:ins w:id="1603" w:author="China Telecom" w:date="2020-11-20T19:17:00Z"/>
              </w:rPr>
            </w:pPr>
            <w:ins w:id="1604" w:author="China Telecom" w:date="2020-11-20T19:17:00Z">
              <w:r w:rsidRPr="00804B30">
                <w:t>129.65</w:t>
              </w:r>
            </w:ins>
          </w:p>
        </w:tc>
        <w:tc>
          <w:tcPr>
            <w:tcW w:w="2200" w:type="dxa"/>
            <w:noWrap/>
            <w:hideMark/>
          </w:tcPr>
          <w:p w14:paraId="14D7F2F4" w14:textId="77777777" w:rsidR="00E65DBE" w:rsidRPr="00804B30" w:rsidRDefault="00E65DBE" w:rsidP="00AF0D4C">
            <w:pPr>
              <w:spacing w:after="0"/>
              <w:jc w:val="center"/>
              <w:rPr>
                <w:ins w:id="1605" w:author="China Telecom" w:date="2020-11-20T19:17:00Z"/>
              </w:rPr>
            </w:pPr>
            <w:ins w:id="1606" w:author="China Telecom" w:date="2020-11-20T19:17:00Z">
              <w:r w:rsidRPr="00804B30">
                <w:t>4.29</w:t>
              </w:r>
            </w:ins>
          </w:p>
        </w:tc>
        <w:tc>
          <w:tcPr>
            <w:tcW w:w="2620" w:type="dxa"/>
            <w:noWrap/>
            <w:hideMark/>
          </w:tcPr>
          <w:p w14:paraId="3B903BE7" w14:textId="77777777" w:rsidR="00E65DBE" w:rsidRPr="00804B30" w:rsidRDefault="00E65DBE" w:rsidP="00AF0D4C">
            <w:pPr>
              <w:spacing w:after="0"/>
              <w:jc w:val="center"/>
              <w:rPr>
                <w:ins w:id="1607" w:author="China Telecom" w:date="2020-11-20T19:17:00Z"/>
              </w:rPr>
            </w:pPr>
            <w:ins w:id="1608" w:author="China Telecom" w:date="2020-11-20T19:17:00Z">
              <w:r w:rsidRPr="00804B30">
                <w:t>11.68</w:t>
              </w:r>
            </w:ins>
          </w:p>
        </w:tc>
        <w:tc>
          <w:tcPr>
            <w:tcW w:w="2620" w:type="dxa"/>
            <w:noWrap/>
            <w:hideMark/>
          </w:tcPr>
          <w:p w14:paraId="2756EEC7" w14:textId="77777777" w:rsidR="00E65DBE" w:rsidRPr="00804B30" w:rsidRDefault="00E65DBE" w:rsidP="00AF0D4C">
            <w:pPr>
              <w:spacing w:after="0"/>
              <w:jc w:val="center"/>
              <w:rPr>
                <w:ins w:id="1609" w:author="China Telecom" w:date="2020-11-20T19:17:00Z"/>
              </w:rPr>
            </w:pPr>
            <w:ins w:id="1610" w:author="China Telecom" w:date="2020-11-20T19:17:00Z">
              <w:r w:rsidRPr="00804B30">
                <w:t>7.89</w:t>
              </w:r>
            </w:ins>
          </w:p>
        </w:tc>
      </w:tr>
      <w:tr w:rsidR="00E65DBE" w:rsidRPr="00804B30" w14:paraId="6B4F581D" w14:textId="77777777" w:rsidTr="00AF0D4C">
        <w:trPr>
          <w:ins w:id="1611" w:author="China Telecom" w:date="2020-11-20T19:17:00Z"/>
        </w:trPr>
        <w:tc>
          <w:tcPr>
            <w:tcW w:w="6440" w:type="dxa"/>
            <w:noWrap/>
            <w:hideMark/>
          </w:tcPr>
          <w:p w14:paraId="6D99377E" w14:textId="77777777" w:rsidR="00E65DBE" w:rsidRPr="00804B30" w:rsidRDefault="00E65DBE" w:rsidP="00AF0D4C">
            <w:pPr>
              <w:spacing w:after="0"/>
              <w:rPr>
                <w:ins w:id="1612" w:author="China Telecom" w:date="2020-11-20T19:17:00Z"/>
              </w:rPr>
            </w:pPr>
            <w:ins w:id="1613" w:author="China Telecom" w:date="2020-11-20T19:17:00Z">
              <w:r w:rsidRPr="00804B30">
                <w:t xml:space="preserve">PUSCH of Msg.3 </w:t>
              </w:r>
            </w:ins>
          </w:p>
        </w:tc>
        <w:tc>
          <w:tcPr>
            <w:tcW w:w="2200" w:type="dxa"/>
            <w:noWrap/>
            <w:hideMark/>
          </w:tcPr>
          <w:p w14:paraId="29F2D316" w14:textId="77777777" w:rsidR="00E65DBE" w:rsidRPr="00804B30" w:rsidRDefault="00E65DBE" w:rsidP="00AF0D4C">
            <w:pPr>
              <w:spacing w:after="0"/>
              <w:jc w:val="center"/>
              <w:rPr>
                <w:ins w:id="1614" w:author="China Telecom" w:date="2020-11-20T19:17:00Z"/>
              </w:rPr>
            </w:pPr>
            <w:ins w:id="1615" w:author="China Telecom" w:date="2020-11-20T19:17:00Z">
              <w:r w:rsidRPr="00804B30">
                <w:t>12</w:t>
              </w:r>
            </w:ins>
          </w:p>
        </w:tc>
        <w:tc>
          <w:tcPr>
            <w:tcW w:w="2200" w:type="dxa"/>
            <w:noWrap/>
            <w:hideMark/>
          </w:tcPr>
          <w:p w14:paraId="6398C5A3" w14:textId="77777777" w:rsidR="00E65DBE" w:rsidRPr="00804B30" w:rsidRDefault="00E65DBE" w:rsidP="00AF0D4C">
            <w:pPr>
              <w:spacing w:after="0"/>
              <w:jc w:val="center"/>
              <w:rPr>
                <w:ins w:id="1616" w:author="China Telecom" w:date="2020-11-20T19:17:00Z"/>
              </w:rPr>
            </w:pPr>
            <w:ins w:id="1617" w:author="China Telecom" w:date="2020-11-20T19:17:00Z">
              <w:r w:rsidRPr="00804B30">
                <w:t>123.01</w:t>
              </w:r>
            </w:ins>
          </w:p>
        </w:tc>
        <w:tc>
          <w:tcPr>
            <w:tcW w:w="2200" w:type="dxa"/>
            <w:noWrap/>
            <w:hideMark/>
          </w:tcPr>
          <w:p w14:paraId="76E2E577" w14:textId="77777777" w:rsidR="00E65DBE" w:rsidRPr="00804B30" w:rsidRDefault="00E65DBE" w:rsidP="00AF0D4C">
            <w:pPr>
              <w:spacing w:after="0"/>
              <w:jc w:val="center"/>
              <w:rPr>
                <w:ins w:id="1618" w:author="China Telecom" w:date="2020-11-20T19:17:00Z"/>
              </w:rPr>
            </w:pPr>
            <w:ins w:id="1619" w:author="China Telecom" w:date="2020-11-20T19:17:00Z">
              <w:r w:rsidRPr="00804B30">
                <w:t>2.34</w:t>
              </w:r>
            </w:ins>
          </w:p>
        </w:tc>
        <w:tc>
          <w:tcPr>
            <w:tcW w:w="2620" w:type="dxa"/>
            <w:noWrap/>
            <w:hideMark/>
          </w:tcPr>
          <w:p w14:paraId="7989EB9B" w14:textId="77777777" w:rsidR="00E65DBE" w:rsidRPr="00804B30" w:rsidRDefault="00E65DBE" w:rsidP="00AF0D4C">
            <w:pPr>
              <w:spacing w:after="0"/>
              <w:jc w:val="center"/>
              <w:rPr>
                <w:ins w:id="1620" w:author="China Telecom" w:date="2020-11-20T19:17:00Z"/>
              </w:rPr>
            </w:pPr>
            <w:ins w:id="1621" w:author="China Telecom" w:date="2020-11-20T19:17:00Z">
              <w:r w:rsidRPr="00804B30">
                <w:t>5.04</w:t>
              </w:r>
            </w:ins>
          </w:p>
        </w:tc>
        <w:tc>
          <w:tcPr>
            <w:tcW w:w="2620" w:type="dxa"/>
            <w:noWrap/>
            <w:hideMark/>
          </w:tcPr>
          <w:p w14:paraId="3B20905F" w14:textId="77777777" w:rsidR="00E65DBE" w:rsidRPr="00804B30" w:rsidRDefault="00E65DBE" w:rsidP="00AF0D4C">
            <w:pPr>
              <w:spacing w:after="0"/>
              <w:jc w:val="center"/>
              <w:rPr>
                <w:ins w:id="1622" w:author="China Telecom" w:date="2020-11-20T19:17:00Z"/>
              </w:rPr>
            </w:pPr>
            <w:ins w:id="1623" w:author="China Telecom" w:date="2020-11-20T19:17:00Z">
              <w:r w:rsidRPr="00804B30">
                <w:t>1.26</w:t>
              </w:r>
            </w:ins>
          </w:p>
        </w:tc>
      </w:tr>
      <w:tr w:rsidR="00E65DBE" w:rsidRPr="00804B30" w14:paraId="0FFFA1CF" w14:textId="77777777" w:rsidTr="00AF0D4C">
        <w:trPr>
          <w:ins w:id="1624" w:author="China Telecom" w:date="2020-11-20T19:17:00Z"/>
        </w:trPr>
        <w:tc>
          <w:tcPr>
            <w:tcW w:w="6440" w:type="dxa"/>
            <w:noWrap/>
            <w:hideMark/>
          </w:tcPr>
          <w:p w14:paraId="5DF434F0" w14:textId="77777777" w:rsidR="00E65DBE" w:rsidRPr="00804B30" w:rsidRDefault="00E65DBE" w:rsidP="00AF0D4C">
            <w:pPr>
              <w:spacing w:after="0"/>
              <w:rPr>
                <w:ins w:id="1625" w:author="China Telecom" w:date="2020-11-20T19:17:00Z"/>
              </w:rPr>
            </w:pPr>
            <w:ins w:id="1626" w:author="China Telecom" w:date="2020-11-20T19:17:00Z">
              <w:r w:rsidRPr="00804B30">
                <w:t xml:space="preserve">PDSCH of Msg.4 </w:t>
              </w:r>
            </w:ins>
          </w:p>
        </w:tc>
        <w:tc>
          <w:tcPr>
            <w:tcW w:w="2200" w:type="dxa"/>
            <w:noWrap/>
            <w:hideMark/>
          </w:tcPr>
          <w:p w14:paraId="7C9FC44F" w14:textId="77777777" w:rsidR="00E65DBE" w:rsidRPr="00804B30" w:rsidRDefault="00E65DBE" w:rsidP="00AF0D4C">
            <w:pPr>
              <w:spacing w:after="0"/>
              <w:jc w:val="center"/>
              <w:rPr>
                <w:ins w:id="1627" w:author="China Telecom" w:date="2020-11-20T19:17:00Z"/>
              </w:rPr>
            </w:pPr>
            <w:ins w:id="1628" w:author="China Telecom" w:date="2020-11-20T19:17:00Z">
              <w:r w:rsidRPr="00804B30">
                <w:t>7</w:t>
              </w:r>
            </w:ins>
          </w:p>
        </w:tc>
        <w:tc>
          <w:tcPr>
            <w:tcW w:w="2200" w:type="dxa"/>
            <w:noWrap/>
            <w:hideMark/>
          </w:tcPr>
          <w:p w14:paraId="183B04D6" w14:textId="77777777" w:rsidR="00E65DBE" w:rsidRPr="00804B30" w:rsidRDefault="00E65DBE" w:rsidP="00AF0D4C">
            <w:pPr>
              <w:spacing w:after="0"/>
              <w:jc w:val="center"/>
              <w:rPr>
                <w:ins w:id="1629" w:author="China Telecom" w:date="2020-11-20T19:17:00Z"/>
              </w:rPr>
            </w:pPr>
            <w:ins w:id="1630" w:author="China Telecom" w:date="2020-11-20T19:17:00Z">
              <w:r w:rsidRPr="00804B30">
                <w:t>127.44</w:t>
              </w:r>
            </w:ins>
          </w:p>
        </w:tc>
        <w:tc>
          <w:tcPr>
            <w:tcW w:w="2200" w:type="dxa"/>
            <w:noWrap/>
            <w:hideMark/>
          </w:tcPr>
          <w:p w14:paraId="2B353C37" w14:textId="77777777" w:rsidR="00E65DBE" w:rsidRPr="00804B30" w:rsidRDefault="00E65DBE" w:rsidP="00AF0D4C">
            <w:pPr>
              <w:spacing w:after="0"/>
              <w:jc w:val="center"/>
              <w:rPr>
                <w:ins w:id="1631" w:author="China Telecom" w:date="2020-11-20T19:17:00Z"/>
              </w:rPr>
            </w:pPr>
            <w:ins w:id="1632" w:author="China Telecom" w:date="2020-11-20T19:17:00Z">
              <w:r w:rsidRPr="00804B30">
                <w:t>2.39</w:t>
              </w:r>
            </w:ins>
          </w:p>
        </w:tc>
        <w:tc>
          <w:tcPr>
            <w:tcW w:w="2620" w:type="dxa"/>
            <w:noWrap/>
            <w:hideMark/>
          </w:tcPr>
          <w:p w14:paraId="3453E5D8" w14:textId="77777777" w:rsidR="00E65DBE" w:rsidRPr="00804B30" w:rsidRDefault="00E65DBE" w:rsidP="00AF0D4C">
            <w:pPr>
              <w:spacing w:after="0"/>
              <w:jc w:val="center"/>
              <w:rPr>
                <w:ins w:id="1633" w:author="China Telecom" w:date="2020-11-20T19:17:00Z"/>
              </w:rPr>
            </w:pPr>
            <w:ins w:id="1634" w:author="China Telecom" w:date="2020-11-20T19:17:00Z">
              <w:r w:rsidRPr="00804B30">
                <w:t>9.47</w:t>
              </w:r>
            </w:ins>
          </w:p>
        </w:tc>
        <w:tc>
          <w:tcPr>
            <w:tcW w:w="2620" w:type="dxa"/>
            <w:noWrap/>
            <w:hideMark/>
          </w:tcPr>
          <w:p w14:paraId="11A55D79" w14:textId="77777777" w:rsidR="00E65DBE" w:rsidRPr="00804B30" w:rsidRDefault="00E65DBE" w:rsidP="00AF0D4C">
            <w:pPr>
              <w:spacing w:after="0"/>
              <w:jc w:val="center"/>
              <w:rPr>
                <w:ins w:id="1635" w:author="China Telecom" w:date="2020-11-20T19:17:00Z"/>
              </w:rPr>
            </w:pPr>
            <w:ins w:id="1636" w:author="China Telecom" w:date="2020-11-20T19:17:00Z">
              <w:r w:rsidRPr="00804B30">
                <w:t>5.68</w:t>
              </w:r>
            </w:ins>
          </w:p>
        </w:tc>
      </w:tr>
      <w:tr w:rsidR="00E65DBE" w:rsidRPr="00804B30" w14:paraId="3C0DD334" w14:textId="77777777" w:rsidTr="00AF0D4C">
        <w:trPr>
          <w:ins w:id="1637" w:author="China Telecom" w:date="2020-11-20T19:17:00Z"/>
        </w:trPr>
        <w:tc>
          <w:tcPr>
            <w:tcW w:w="6440" w:type="dxa"/>
            <w:noWrap/>
            <w:hideMark/>
          </w:tcPr>
          <w:p w14:paraId="5CEF342D" w14:textId="77777777" w:rsidR="00E65DBE" w:rsidRPr="00804B30" w:rsidRDefault="00E65DBE" w:rsidP="00AF0D4C">
            <w:pPr>
              <w:spacing w:after="0"/>
              <w:rPr>
                <w:ins w:id="1638" w:author="China Telecom" w:date="2020-11-20T19:17:00Z"/>
              </w:rPr>
            </w:pPr>
            <w:ins w:id="1639" w:author="China Telecom" w:date="2020-11-20T19:17:00Z">
              <w:r w:rsidRPr="00804B30">
                <w:t xml:space="preserve">PUCCH w/ HARQ-ACK for Msg.4 </w:t>
              </w:r>
            </w:ins>
          </w:p>
        </w:tc>
        <w:tc>
          <w:tcPr>
            <w:tcW w:w="2200" w:type="dxa"/>
            <w:noWrap/>
            <w:hideMark/>
          </w:tcPr>
          <w:p w14:paraId="5FB1821B" w14:textId="77777777" w:rsidR="00E65DBE" w:rsidRPr="00804B30" w:rsidRDefault="00E65DBE" w:rsidP="00AF0D4C">
            <w:pPr>
              <w:spacing w:after="0"/>
              <w:jc w:val="center"/>
              <w:rPr>
                <w:ins w:id="1640" w:author="China Telecom" w:date="2020-11-20T19:17:00Z"/>
              </w:rPr>
            </w:pPr>
            <w:ins w:id="1641" w:author="China Telecom" w:date="2020-11-20T19:17:00Z">
              <w:r w:rsidRPr="00804B30">
                <w:t>3</w:t>
              </w:r>
            </w:ins>
          </w:p>
        </w:tc>
        <w:tc>
          <w:tcPr>
            <w:tcW w:w="2200" w:type="dxa"/>
            <w:noWrap/>
            <w:hideMark/>
          </w:tcPr>
          <w:p w14:paraId="37D924E5" w14:textId="77777777" w:rsidR="00E65DBE" w:rsidRPr="00804B30" w:rsidRDefault="00E65DBE" w:rsidP="00AF0D4C">
            <w:pPr>
              <w:spacing w:after="0"/>
              <w:jc w:val="center"/>
              <w:rPr>
                <w:ins w:id="1642" w:author="China Telecom" w:date="2020-11-20T19:17:00Z"/>
              </w:rPr>
            </w:pPr>
            <w:ins w:id="1643" w:author="China Telecom" w:date="2020-11-20T19:17:00Z">
              <w:r w:rsidRPr="00804B30">
                <w:t>122.43</w:t>
              </w:r>
            </w:ins>
          </w:p>
        </w:tc>
        <w:tc>
          <w:tcPr>
            <w:tcW w:w="2200" w:type="dxa"/>
            <w:noWrap/>
            <w:hideMark/>
          </w:tcPr>
          <w:p w14:paraId="20692BED" w14:textId="77777777" w:rsidR="00E65DBE" w:rsidRPr="00804B30" w:rsidRDefault="00E65DBE" w:rsidP="00AF0D4C">
            <w:pPr>
              <w:spacing w:after="0"/>
              <w:jc w:val="center"/>
              <w:rPr>
                <w:ins w:id="1644" w:author="China Telecom" w:date="2020-11-20T19:17:00Z"/>
              </w:rPr>
            </w:pPr>
            <w:ins w:id="1645" w:author="China Telecom" w:date="2020-11-20T19:17:00Z">
              <w:r w:rsidRPr="00804B30">
                <w:t>2.17</w:t>
              </w:r>
            </w:ins>
          </w:p>
        </w:tc>
        <w:tc>
          <w:tcPr>
            <w:tcW w:w="2620" w:type="dxa"/>
            <w:noWrap/>
            <w:hideMark/>
          </w:tcPr>
          <w:p w14:paraId="7DC6E88E" w14:textId="77777777" w:rsidR="00E65DBE" w:rsidRPr="00804B30" w:rsidRDefault="00E65DBE" w:rsidP="00AF0D4C">
            <w:pPr>
              <w:spacing w:after="0"/>
              <w:jc w:val="center"/>
              <w:rPr>
                <w:ins w:id="1646" w:author="China Telecom" w:date="2020-11-20T19:17:00Z"/>
              </w:rPr>
            </w:pPr>
            <w:ins w:id="1647" w:author="China Telecom" w:date="2020-11-20T19:17:00Z">
              <w:r w:rsidRPr="00804B30">
                <w:t>4.46</w:t>
              </w:r>
            </w:ins>
          </w:p>
        </w:tc>
        <w:tc>
          <w:tcPr>
            <w:tcW w:w="2620" w:type="dxa"/>
            <w:noWrap/>
            <w:hideMark/>
          </w:tcPr>
          <w:p w14:paraId="52D47809" w14:textId="77777777" w:rsidR="00E65DBE" w:rsidRPr="00804B30" w:rsidRDefault="00E65DBE" w:rsidP="00AF0D4C">
            <w:pPr>
              <w:spacing w:after="0"/>
              <w:jc w:val="center"/>
              <w:rPr>
                <w:ins w:id="1648" w:author="China Telecom" w:date="2020-11-20T19:17:00Z"/>
              </w:rPr>
            </w:pPr>
            <w:ins w:id="1649" w:author="China Telecom" w:date="2020-11-20T19:17:00Z">
              <w:r w:rsidRPr="00804B30">
                <w:t>0.67</w:t>
              </w:r>
            </w:ins>
          </w:p>
        </w:tc>
      </w:tr>
      <w:tr w:rsidR="00E65DBE" w:rsidRPr="00804B30" w14:paraId="43FD45C4" w14:textId="77777777" w:rsidTr="00AF0D4C">
        <w:trPr>
          <w:ins w:id="1650" w:author="China Telecom" w:date="2020-11-20T19:17:00Z"/>
        </w:trPr>
        <w:tc>
          <w:tcPr>
            <w:tcW w:w="6440" w:type="dxa"/>
            <w:noWrap/>
            <w:hideMark/>
          </w:tcPr>
          <w:p w14:paraId="796C34E0" w14:textId="77777777" w:rsidR="00E65DBE" w:rsidRPr="00804B30" w:rsidRDefault="00E65DBE" w:rsidP="00AF0D4C">
            <w:pPr>
              <w:spacing w:after="0"/>
              <w:rPr>
                <w:ins w:id="1651" w:author="China Telecom" w:date="2020-11-20T19:17:00Z"/>
              </w:rPr>
            </w:pPr>
            <w:ins w:id="1652" w:author="China Telecom" w:date="2020-11-20T19:17:00Z">
              <w:r w:rsidRPr="00804B30">
                <w:t xml:space="preserve">Unicast PDCCH </w:t>
              </w:r>
            </w:ins>
          </w:p>
        </w:tc>
        <w:tc>
          <w:tcPr>
            <w:tcW w:w="2200" w:type="dxa"/>
            <w:noWrap/>
            <w:hideMark/>
          </w:tcPr>
          <w:p w14:paraId="47355E0D" w14:textId="77777777" w:rsidR="00E65DBE" w:rsidRPr="00804B30" w:rsidRDefault="00E65DBE" w:rsidP="00AF0D4C">
            <w:pPr>
              <w:spacing w:after="0"/>
              <w:jc w:val="center"/>
              <w:rPr>
                <w:ins w:id="1653" w:author="China Telecom" w:date="2020-11-20T19:17:00Z"/>
              </w:rPr>
            </w:pPr>
            <w:ins w:id="1654" w:author="China Telecom" w:date="2020-11-20T19:17:00Z">
              <w:r w:rsidRPr="00804B30">
                <w:t>14</w:t>
              </w:r>
            </w:ins>
          </w:p>
        </w:tc>
        <w:tc>
          <w:tcPr>
            <w:tcW w:w="2200" w:type="dxa"/>
            <w:noWrap/>
            <w:hideMark/>
          </w:tcPr>
          <w:p w14:paraId="6565E91E" w14:textId="77777777" w:rsidR="00E65DBE" w:rsidRPr="00804B30" w:rsidRDefault="00E65DBE" w:rsidP="00AF0D4C">
            <w:pPr>
              <w:spacing w:after="0"/>
              <w:jc w:val="center"/>
              <w:rPr>
                <w:ins w:id="1655" w:author="China Telecom" w:date="2020-11-20T19:17:00Z"/>
              </w:rPr>
            </w:pPr>
            <w:ins w:id="1656" w:author="China Telecom" w:date="2020-11-20T19:17:00Z">
              <w:r w:rsidRPr="00804B30">
                <w:t>131.72</w:t>
              </w:r>
            </w:ins>
          </w:p>
        </w:tc>
        <w:tc>
          <w:tcPr>
            <w:tcW w:w="2200" w:type="dxa"/>
            <w:noWrap/>
            <w:hideMark/>
          </w:tcPr>
          <w:p w14:paraId="11AD2048" w14:textId="77777777" w:rsidR="00E65DBE" w:rsidRPr="00804B30" w:rsidRDefault="00E65DBE" w:rsidP="00AF0D4C">
            <w:pPr>
              <w:spacing w:after="0"/>
              <w:jc w:val="center"/>
              <w:rPr>
                <w:ins w:id="1657" w:author="China Telecom" w:date="2020-11-20T19:17:00Z"/>
              </w:rPr>
            </w:pPr>
            <w:ins w:id="1658" w:author="China Telecom" w:date="2020-11-20T19:17:00Z">
              <w:r w:rsidRPr="00804B30">
                <w:t>4.38</w:t>
              </w:r>
            </w:ins>
          </w:p>
        </w:tc>
        <w:tc>
          <w:tcPr>
            <w:tcW w:w="2620" w:type="dxa"/>
            <w:noWrap/>
            <w:hideMark/>
          </w:tcPr>
          <w:p w14:paraId="39BC31B7" w14:textId="77777777" w:rsidR="00E65DBE" w:rsidRPr="00804B30" w:rsidRDefault="00E65DBE" w:rsidP="00AF0D4C">
            <w:pPr>
              <w:spacing w:after="0"/>
              <w:jc w:val="center"/>
              <w:rPr>
                <w:ins w:id="1659" w:author="China Telecom" w:date="2020-11-20T19:17:00Z"/>
              </w:rPr>
            </w:pPr>
            <w:ins w:id="1660" w:author="China Telecom" w:date="2020-11-20T19:17:00Z">
              <w:r w:rsidRPr="00804B30">
                <w:t>13.75</w:t>
              </w:r>
            </w:ins>
          </w:p>
        </w:tc>
        <w:tc>
          <w:tcPr>
            <w:tcW w:w="2620" w:type="dxa"/>
            <w:noWrap/>
            <w:hideMark/>
          </w:tcPr>
          <w:p w14:paraId="03CBFEDE" w14:textId="77777777" w:rsidR="00E65DBE" w:rsidRPr="00804B30" w:rsidRDefault="00E65DBE" w:rsidP="00AF0D4C">
            <w:pPr>
              <w:spacing w:after="0"/>
              <w:jc w:val="center"/>
              <w:rPr>
                <w:ins w:id="1661" w:author="China Telecom" w:date="2020-11-20T19:17:00Z"/>
              </w:rPr>
            </w:pPr>
            <w:ins w:id="1662" w:author="China Telecom" w:date="2020-11-20T19:17:00Z">
              <w:r w:rsidRPr="00804B30">
                <w:t>9.96</w:t>
              </w:r>
            </w:ins>
          </w:p>
        </w:tc>
      </w:tr>
      <w:tr w:rsidR="00E65DBE" w:rsidRPr="00804B30" w14:paraId="2C210C44" w14:textId="77777777" w:rsidTr="00AF0D4C">
        <w:trPr>
          <w:ins w:id="1663" w:author="China Telecom" w:date="2020-11-20T19:17:00Z"/>
        </w:trPr>
        <w:tc>
          <w:tcPr>
            <w:tcW w:w="6440" w:type="dxa"/>
            <w:noWrap/>
            <w:hideMark/>
          </w:tcPr>
          <w:p w14:paraId="666A561B" w14:textId="77777777" w:rsidR="00E65DBE" w:rsidRPr="00804B30" w:rsidRDefault="00E65DBE" w:rsidP="00AF0D4C">
            <w:pPr>
              <w:spacing w:after="0"/>
              <w:rPr>
                <w:ins w:id="1664" w:author="China Telecom" w:date="2020-11-20T19:17:00Z"/>
              </w:rPr>
            </w:pPr>
            <w:ins w:id="1665" w:author="China Telecom" w:date="2020-11-20T19:17:00Z">
              <w:r w:rsidRPr="00804B30">
                <w:t>PDSCH for eMBB DDDSU</w:t>
              </w:r>
            </w:ins>
          </w:p>
        </w:tc>
        <w:tc>
          <w:tcPr>
            <w:tcW w:w="2200" w:type="dxa"/>
            <w:noWrap/>
            <w:hideMark/>
          </w:tcPr>
          <w:p w14:paraId="187624D9" w14:textId="77777777" w:rsidR="00E65DBE" w:rsidRPr="00804B30" w:rsidRDefault="00E65DBE" w:rsidP="00AF0D4C">
            <w:pPr>
              <w:spacing w:after="0"/>
              <w:jc w:val="center"/>
              <w:rPr>
                <w:ins w:id="1666" w:author="China Telecom" w:date="2020-11-20T19:17:00Z"/>
              </w:rPr>
            </w:pPr>
            <w:ins w:id="1667" w:author="China Telecom" w:date="2020-11-20T19:17:00Z">
              <w:r w:rsidRPr="00804B30">
                <w:t>12</w:t>
              </w:r>
            </w:ins>
          </w:p>
        </w:tc>
        <w:tc>
          <w:tcPr>
            <w:tcW w:w="2200" w:type="dxa"/>
            <w:noWrap/>
            <w:hideMark/>
          </w:tcPr>
          <w:p w14:paraId="077066E9" w14:textId="77777777" w:rsidR="00E65DBE" w:rsidRPr="00804B30" w:rsidRDefault="00E65DBE" w:rsidP="00AF0D4C">
            <w:pPr>
              <w:spacing w:after="0"/>
              <w:jc w:val="center"/>
              <w:rPr>
                <w:ins w:id="1668" w:author="China Telecom" w:date="2020-11-20T19:17:00Z"/>
              </w:rPr>
            </w:pPr>
            <w:ins w:id="1669" w:author="China Telecom" w:date="2020-11-20T19:17:00Z">
              <w:r w:rsidRPr="00804B30">
                <w:t>130.77</w:t>
              </w:r>
            </w:ins>
          </w:p>
        </w:tc>
        <w:tc>
          <w:tcPr>
            <w:tcW w:w="2200" w:type="dxa"/>
            <w:noWrap/>
            <w:hideMark/>
          </w:tcPr>
          <w:p w14:paraId="7E28B675" w14:textId="77777777" w:rsidR="00E65DBE" w:rsidRPr="00804B30" w:rsidRDefault="00E65DBE" w:rsidP="00AF0D4C">
            <w:pPr>
              <w:spacing w:after="0"/>
              <w:jc w:val="center"/>
              <w:rPr>
                <w:ins w:id="1670" w:author="China Telecom" w:date="2020-11-20T19:17:00Z"/>
              </w:rPr>
            </w:pPr>
            <w:ins w:id="1671" w:author="China Telecom" w:date="2020-11-20T19:17:00Z">
              <w:r w:rsidRPr="00804B30">
                <w:t>5.58</w:t>
              </w:r>
            </w:ins>
          </w:p>
        </w:tc>
        <w:tc>
          <w:tcPr>
            <w:tcW w:w="2620" w:type="dxa"/>
            <w:noWrap/>
            <w:hideMark/>
          </w:tcPr>
          <w:p w14:paraId="7AECA115" w14:textId="77777777" w:rsidR="00E65DBE" w:rsidRPr="00804B30" w:rsidRDefault="00E65DBE" w:rsidP="00AF0D4C">
            <w:pPr>
              <w:spacing w:after="0"/>
              <w:jc w:val="center"/>
              <w:rPr>
                <w:ins w:id="1672" w:author="China Telecom" w:date="2020-11-20T19:17:00Z"/>
              </w:rPr>
            </w:pPr>
            <w:ins w:id="1673" w:author="China Telecom" w:date="2020-11-20T19:17:00Z">
              <w:r w:rsidRPr="00804B30">
                <w:t>12.80</w:t>
              </w:r>
            </w:ins>
          </w:p>
        </w:tc>
        <w:tc>
          <w:tcPr>
            <w:tcW w:w="2620" w:type="dxa"/>
            <w:noWrap/>
            <w:hideMark/>
          </w:tcPr>
          <w:p w14:paraId="62ECA920" w14:textId="77777777" w:rsidR="00E65DBE" w:rsidRPr="00804B30" w:rsidRDefault="00E65DBE" w:rsidP="00AF0D4C">
            <w:pPr>
              <w:spacing w:after="0"/>
              <w:jc w:val="center"/>
              <w:rPr>
                <w:ins w:id="1674" w:author="China Telecom" w:date="2020-11-20T19:17:00Z"/>
              </w:rPr>
            </w:pPr>
            <w:ins w:id="1675" w:author="China Telecom" w:date="2020-11-20T19:17:00Z">
              <w:r w:rsidRPr="00804B30">
                <w:t>9.01</w:t>
              </w:r>
            </w:ins>
          </w:p>
        </w:tc>
      </w:tr>
      <w:tr w:rsidR="00E65DBE" w:rsidRPr="00804B30" w14:paraId="7ED8F852" w14:textId="77777777" w:rsidTr="00AF0D4C">
        <w:trPr>
          <w:ins w:id="1676" w:author="China Telecom" w:date="2020-11-20T19:17:00Z"/>
        </w:trPr>
        <w:tc>
          <w:tcPr>
            <w:tcW w:w="6440" w:type="dxa"/>
            <w:noWrap/>
            <w:hideMark/>
          </w:tcPr>
          <w:p w14:paraId="0AE045CD" w14:textId="77777777" w:rsidR="00E65DBE" w:rsidRPr="00804B30" w:rsidRDefault="00E65DBE" w:rsidP="00AF0D4C">
            <w:pPr>
              <w:spacing w:after="0"/>
              <w:rPr>
                <w:ins w:id="1677" w:author="China Telecom" w:date="2020-11-20T19:17:00Z"/>
              </w:rPr>
            </w:pPr>
            <w:ins w:id="1678" w:author="China Telecom" w:date="2020-11-20T19:17:00Z">
              <w:r w:rsidRPr="00804B30">
                <w:t>PDSCH for eMBB DDDSUDDSUU</w:t>
              </w:r>
            </w:ins>
          </w:p>
        </w:tc>
        <w:tc>
          <w:tcPr>
            <w:tcW w:w="2200" w:type="dxa"/>
            <w:noWrap/>
            <w:hideMark/>
          </w:tcPr>
          <w:p w14:paraId="58E28CAF" w14:textId="77777777" w:rsidR="00E65DBE" w:rsidRPr="00804B30" w:rsidRDefault="00E65DBE" w:rsidP="00AF0D4C">
            <w:pPr>
              <w:spacing w:after="0"/>
              <w:jc w:val="center"/>
              <w:rPr>
                <w:ins w:id="1679" w:author="China Telecom" w:date="2020-11-20T19:17:00Z"/>
              </w:rPr>
            </w:pPr>
            <w:ins w:id="1680" w:author="China Telecom" w:date="2020-11-20T19:17:00Z">
              <w:r w:rsidRPr="00804B30">
                <w:t>10</w:t>
              </w:r>
            </w:ins>
          </w:p>
        </w:tc>
        <w:tc>
          <w:tcPr>
            <w:tcW w:w="2200" w:type="dxa"/>
            <w:noWrap/>
            <w:hideMark/>
          </w:tcPr>
          <w:p w14:paraId="063BECCB" w14:textId="77777777" w:rsidR="00E65DBE" w:rsidRPr="00804B30" w:rsidRDefault="00E65DBE" w:rsidP="00AF0D4C">
            <w:pPr>
              <w:spacing w:after="0"/>
              <w:jc w:val="center"/>
              <w:rPr>
                <w:ins w:id="1681" w:author="China Telecom" w:date="2020-11-20T19:17:00Z"/>
              </w:rPr>
            </w:pPr>
            <w:ins w:id="1682" w:author="China Telecom" w:date="2020-11-20T19:17:00Z">
              <w:r w:rsidRPr="00804B30">
                <w:t>129.67</w:t>
              </w:r>
            </w:ins>
          </w:p>
        </w:tc>
        <w:tc>
          <w:tcPr>
            <w:tcW w:w="2200" w:type="dxa"/>
            <w:noWrap/>
            <w:hideMark/>
          </w:tcPr>
          <w:p w14:paraId="43F7EBB5" w14:textId="77777777" w:rsidR="00E65DBE" w:rsidRPr="00804B30" w:rsidRDefault="00E65DBE" w:rsidP="00AF0D4C">
            <w:pPr>
              <w:spacing w:after="0"/>
              <w:jc w:val="center"/>
              <w:rPr>
                <w:ins w:id="1683" w:author="China Telecom" w:date="2020-11-20T19:17:00Z"/>
              </w:rPr>
            </w:pPr>
            <w:ins w:id="1684" w:author="China Telecom" w:date="2020-11-20T19:17:00Z">
              <w:r w:rsidRPr="00804B30">
                <w:t>3.93</w:t>
              </w:r>
            </w:ins>
          </w:p>
        </w:tc>
        <w:tc>
          <w:tcPr>
            <w:tcW w:w="2620" w:type="dxa"/>
            <w:noWrap/>
            <w:hideMark/>
          </w:tcPr>
          <w:p w14:paraId="191A4EEE" w14:textId="77777777" w:rsidR="00E65DBE" w:rsidRPr="00804B30" w:rsidRDefault="00E65DBE" w:rsidP="00AF0D4C">
            <w:pPr>
              <w:spacing w:after="0"/>
              <w:jc w:val="center"/>
              <w:rPr>
                <w:ins w:id="1685" w:author="China Telecom" w:date="2020-11-20T19:17:00Z"/>
              </w:rPr>
            </w:pPr>
            <w:ins w:id="1686" w:author="China Telecom" w:date="2020-11-20T19:17:00Z">
              <w:r w:rsidRPr="00804B30">
                <w:t>11.70</w:t>
              </w:r>
            </w:ins>
          </w:p>
        </w:tc>
        <w:tc>
          <w:tcPr>
            <w:tcW w:w="2620" w:type="dxa"/>
            <w:noWrap/>
            <w:hideMark/>
          </w:tcPr>
          <w:p w14:paraId="2152C193" w14:textId="77777777" w:rsidR="00E65DBE" w:rsidRPr="00804B30" w:rsidRDefault="00E65DBE" w:rsidP="00AF0D4C">
            <w:pPr>
              <w:spacing w:after="0"/>
              <w:jc w:val="center"/>
              <w:rPr>
                <w:ins w:id="1687" w:author="China Telecom" w:date="2020-11-20T19:17:00Z"/>
              </w:rPr>
            </w:pPr>
            <w:ins w:id="1688" w:author="China Telecom" w:date="2020-11-20T19:17:00Z">
              <w:r w:rsidRPr="00804B30">
                <w:t>7.91</w:t>
              </w:r>
            </w:ins>
          </w:p>
        </w:tc>
      </w:tr>
    </w:tbl>
    <w:p w14:paraId="64BB4C69" w14:textId="77777777" w:rsidR="00E65DBE" w:rsidRDefault="00E65DBE" w:rsidP="00E65DBE">
      <w:pPr>
        <w:rPr>
          <w:ins w:id="1689" w:author="China Telecom" w:date="2020-11-20T19:17:00Z"/>
        </w:rPr>
      </w:pPr>
    </w:p>
    <w:p w14:paraId="006F4445" w14:textId="77777777" w:rsidR="00E65DBE" w:rsidRDefault="00E65DBE" w:rsidP="00E65DBE">
      <w:pPr>
        <w:pStyle w:val="TH"/>
        <w:rPr>
          <w:ins w:id="1690" w:author="China Telecom" w:date="2020-11-20T19:17:00Z"/>
        </w:rPr>
      </w:pPr>
      <w:ins w:id="1691" w:author="China Telecom" w:date="2020-11-20T19:17:00Z">
        <w:r>
          <w:t xml:space="preserve">Table </w:t>
        </w:r>
        <w:r>
          <w:rPr>
            <w:lang w:eastAsia="zh-CN"/>
          </w:rPr>
          <w:t>5.1.1.1</w:t>
        </w:r>
        <w:r w:rsidRPr="007368F9">
          <w:t>-</w:t>
        </w:r>
        <w:r>
          <w:rPr>
            <w:rFonts w:hint="eastAsia"/>
            <w:lang w:eastAsia="ja-JP"/>
          </w:rPr>
          <w:t>4</w:t>
        </w:r>
        <w:r w:rsidRPr="007368F9">
          <w:rPr>
            <w:rFonts w:hint="eastAsia"/>
          </w:rPr>
          <w:t>:</w:t>
        </w:r>
        <w:r>
          <w:rPr>
            <w:rFonts w:hint="eastAsia"/>
          </w:rPr>
          <w:t xml:space="preserve"> Representative values</w:t>
        </w:r>
        <w:r>
          <w:t xml:space="preserve"> of MCL</w:t>
        </w:r>
        <w:r>
          <w:rPr>
            <w:rFonts w:hint="eastAsia"/>
          </w:rPr>
          <w:t xml:space="preserve"> </w:t>
        </w:r>
        <w:r>
          <w:t xml:space="preserve">for Urban </w:t>
        </w:r>
        <w:r w:rsidRPr="00DE78FE">
          <w:t>4GHz</w:t>
        </w:r>
        <w:r>
          <w:t xml:space="preserve"> TDD scenario with </w:t>
        </w:r>
        <w:r w:rsidRPr="00DE78FE">
          <w:t xml:space="preserve">BS </w:t>
        </w:r>
        <w:r>
          <w:t xml:space="preserve">Tx power of 24 </w:t>
        </w:r>
        <w:r w:rsidRPr="00DE78FE">
          <w:t>dBm/</w:t>
        </w:r>
        <w:r>
          <w:rPr>
            <w:lang w:val="en-US" w:eastAsia="ja-JP"/>
          </w:rPr>
          <w:t>M</w:t>
        </w:r>
        <w:r w:rsidRPr="00DE78FE">
          <w:t xml:space="preserve">Hz </w:t>
        </w:r>
      </w:ins>
    </w:p>
    <w:tbl>
      <w:tblPr>
        <w:tblStyle w:val="a7"/>
        <w:tblW w:w="0" w:type="auto"/>
        <w:tblLook w:val="04A0" w:firstRow="1" w:lastRow="0" w:firstColumn="1" w:lastColumn="0" w:noHBand="0" w:noVBand="1"/>
      </w:tblPr>
      <w:tblGrid>
        <w:gridCol w:w="4814"/>
        <w:gridCol w:w="1681"/>
        <w:gridCol w:w="1681"/>
        <w:gridCol w:w="1681"/>
      </w:tblGrid>
      <w:tr w:rsidR="00E65DBE" w:rsidRPr="00804B30" w14:paraId="4BD759BE" w14:textId="77777777" w:rsidTr="00AF0D4C">
        <w:trPr>
          <w:ins w:id="1692" w:author="China Telecom" w:date="2020-11-20T19:17:00Z"/>
        </w:trPr>
        <w:tc>
          <w:tcPr>
            <w:tcW w:w="6440" w:type="dxa"/>
            <w:shd w:val="clear" w:color="auto" w:fill="E7E6E6" w:themeFill="background2"/>
            <w:noWrap/>
            <w:hideMark/>
          </w:tcPr>
          <w:p w14:paraId="479AC2AA" w14:textId="77777777" w:rsidR="00E65DBE" w:rsidRPr="009C135A" w:rsidRDefault="00E65DBE" w:rsidP="00AF0D4C">
            <w:pPr>
              <w:spacing w:after="0"/>
              <w:jc w:val="center"/>
              <w:rPr>
                <w:ins w:id="1693" w:author="China Telecom" w:date="2020-11-20T19:17:00Z"/>
              </w:rPr>
            </w:pPr>
            <w:ins w:id="1694" w:author="China Telecom" w:date="2020-11-20T19:17:00Z">
              <w:r w:rsidRPr="00F9020F">
                <w:rPr>
                  <w:b/>
                </w:rPr>
                <w:t>Channels (and Frame format)</w:t>
              </w:r>
            </w:ins>
          </w:p>
        </w:tc>
        <w:tc>
          <w:tcPr>
            <w:tcW w:w="2200" w:type="dxa"/>
            <w:shd w:val="clear" w:color="auto" w:fill="E7E6E6" w:themeFill="background2"/>
            <w:hideMark/>
          </w:tcPr>
          <w:p w14:paraId="172AC50F" w14:textId="77777777" w:rsidR="00E65DBE" w:rsidRPr="009C135A" w:rsidRDefault="00E65DBE" w:rsidP="00AF0D4C">
            <w:pPr>
              <w:spacing w:after="0"/>
              <w:jc w:val="center"/>
              <w:rPr>
                <w:ins w:id="1695" w:author="China Telecom" w:date="2020-11-20T19:17:00Z"/>
              </w:rPr>
            </w:pPr>
            <w:ins w:id="1696" w:author="China Telecom" w:date="2020-11-20T19:17:00Z">
              <w:r w:rsidRPr="00F9020F">
                <w:rPr>
                  <w:b/>
                </w:rPr>
                <w:t>Number of Samples</w:t>
              </w:r>
            </w:ins>
          </w:p>
        </w:tc>
        <w:tc>
          <w:tcPr>
            <w:tcW w:w="2200" w:type="dxa"/>
            <w:shd w:val="clear" w:color="auto" w:fill="E7E6E6" w:themeFill="background2"/>
            <w:hideMark/>
          </w:tcPr>
          <w:p w14:paraId="5ED69276" w14:textId="77777777" w:rsidR="00E65DBE" w:rsidRPr="009C135A" w:rsidRDefault="00E65DBE" w:rsidP="00AF0D4C">
            <w:pPr>
              <w:spacing w:after="0"/>
              <w:jc w:val="center"/>
              <w:rPr>
                <w:ins w:id="1697" w:author="China Telecom" w:date="2020-11-20T19:17:00Z"/>
              </w:rPr>
            </w:pPr>
            <w:ins w:id="1698" w:author="China Telecom" w:date="2020-11-20T19:17:00Z">
              <w:r w:rsidRPr="00F9020F">
                <w:rPr>
                  <w:b/>
                </w:rPr>
                <w:t>Representative value</w:t>
              </w:r>
            </w:ins>
          </w:p>
        </w:tc>
        <w:tc>
          <w:tcPr>
            <w:tcW w:w="2200" w:type="dxa"/>
            <w:shd w:val="clear" w:color="auto" w:fill="E7E6E6" w:themeFill="background2"/>
            <w:hideMark/>
          </w:tcPr>
          <w:p w14:paraId="68BD93AE" w14:textId="77777777" w:rsidR="00E65DBE" w:rsidRPr="009C135A" w:rsidRDefault="00E65DBE" w:rsidP="00AF0D4C">
            <w:pPr>
              <w:spacing w:after="0"/>
              <w:jc w:val="center"/>
              <w:rPr>
                <w:ins w:id="1699" w:author="China Telecom" w:date="2020-11-20T19:17:00Z"/>
              </w:rPr>
            </w:pPr>
            <w:ins w:id="1700" w:author="China Telecom" w:date="2020-11-20T19:17:00Z">
              <w:r w:rsidRPr="00F9020F">
                <w:rPr>
                  <w:b/>
                </w:rPr>
                <w:t>Standard Deviation (w/o outlier)</w:t>
              </w:r>
            </w:ins>
          </w:p>
        </w:tc>
      </w:tr>
      <w:tr w:rsidR="00E65DBE" w:rsidRPr="00804B30" w14:paraId="21A02DEE" w14:textId="77777777" w:rsidTr="00AF0D4C">
        <w:trPr>
          <w:ins w:id="1701" w:author="China Telecom" w:date="2020-11-20T19:17:00Z"/>
        </w:trPr>
        <w:tc>
          <w:tcPr>
            <w:tcW w:w="6440" w:type="dxa"/>
            <w:noWrap/>
            <w:hideMark/>
          </w:tcPr>
          <w:p w14:paraId="1F9ABE91" w14:textId="77777777" w:rsidR="00E65DBE" w:rsidRPr="00804B30" w:rsidRDefault="00E65DBE" w:rsidP="00AF0D4C">
            <w:pPr>
              <w:spacing w:after="0"/>
              <w:rPr>
                <w:ins w:id="1702" w:author="China Telecom" w:date="2020-11-20T19:17:00Z"/>
              </w:rPr>
            </w:pPr>
            <w:ins w:id="1703" w:author="China Telecom" w:date="2020-11-20T19:17:00Z">
              <w:r w:rsidRPr="00804B30">
                <w:t>PUSCH for eMBB DDDSU</w:t>
              </w:r>
            </w:ins>
          </w:p>
        </w:tc>
        <w:tc>
          <w:tcPr>
            <w:tcW w:w="2200" w:type="dxa"/>
            <w:noWrap/>
            <w:hideMark/>
          </w:tcPr>
          <w:p w14:paraId="0E8D93C6" w14:textId="77777777" w:rsidR="00E65DBE" w:rsidRPr="00804B30" w:rsidRDefault="00E65DBE" w:rsidP="00AF0D4C">
            <w:pPr>
              <w:spacing w:after="0"/>
              <w:jc w:val="center"/>
              <w:rPr>
                <w:ins w:id="1704" w:author="China Telecom" w:date="2020-11-20T19:17:00Z"/>
              </w:rPr>
            </w:pPr>
            <w:ins w:id="1705" w:author="China Telecom" w:date="2020-11-20T19:17:00Z">
              <w:r w:rsidRPr="00804B30">
                <w:t>14</w:t>
              </w:r>
            </w:ins>
          </w:p>
        </w:tc>
        <w:tc>
          <w:tcPr>
            <w:tcW w:w="2200" w:type="dxa"/>
            <w:noWrap/>
            <w:hideMark/>
          </w:tcPr>
          <w:p w14:paraId="686AD743" w14:textId="77777777" w:rsidR="00E65DBE" w:rsidRPr="00804B30" w:rsidRDefault="00E65DBE" w:rsidP="00AF0D4C">
            <w:pPr>
              <w:spacing w:after="0"/>
              <w:jc w:val="center"/>
              <w:rPr>
                <w:ins w:id="1706" w:author="China Telecom" w:date="2020-11-20T19:17:00Z"/>
              </w:rPr>
            </w:pPr>
            <w:ins w:id="1707" w:author="China Telecom" w:date="2020-11-20T19:17:00Z">
              <w:r w:rsidRPr="00804B30">
                <w:t>130.76</w:t>
              </w:r>
            </w:ins>
          </w:p>
        </w:tc>
        <w:tc>
          <w:tcPr>
            <w:tcW w:w="2200" w:type="dxa"/>
            <w:noWrap/>
            <w:hideMark/>
          </w:tcPr>
          <w:p w14:paraId="65D1185A" w14:textId="77777777" w:rsidR="00E65DBE" w:rsidRPr="00804B30" w:rsidRDefault="00E65DBE" w:rsidP="00AF0D4C">
            <w:pPr>
              <w:spacing w:after="0"/>
              <w:jc w:val="center"/>
              <w:rPr>
                <w:ins w:id="1708" w:author="China Telecom" w:date="2020-11-20T19:17:00Z"/>
              </w:rPr>
            </w:pPr>
            <w:ins w:id="1709" w:author="China Telecom" w:date="2020-11-20T19:17:00Z">
              <w:r w:rsidRPr="00804B30">
                <w:t>0.99</w:t>
              </w:r>
            </w:ins>
          </w:p>
        </w:tc>
      </w:tr>
      <w:tr w:rsidR="00E65DBE" w:rsidRPr="00804B30" w14:paraId="32B387A3" w14:textId="77777777" w:rsidTr="00AF0D4C">
        <w:trPr>
          <w:ins w:id="1710" w:author="China Telecom" w:date="2020-11-20T19:17:00Z"/>
        </w:trPr>
        <w:tc>
          <w:tcPr>
            <w:tcW w:w="6440" w:type="dxa"/>
            <w:noWrap/>
            <w:hideMark/>
          </w:tcPr>
          <w:p w14:paraId="190ED942" w14:textId="77777777" w:rsidR="00E65DBE" w:rsidRPr="00804B30" w:rsidRDefault="00E65DBE" w:rsidP="00AF0D4C">
            <w:pPr>
              <w:spacing w:after="0"/>
              <w:rPr>
                <w:ins w:id="1711" w:author="China Telecom" w:date="2020-11-20T19:17:00Z"/>
              </w:rPr>
            </w:pPr>
            <w:ins w:id="1712" w:author="China Telecom" w:date="2020-11-20T19:17:00Z">
              <w:r w:rsidRPr="00804B30">
                <w:t>PUSCH for eMBB DDDSUDDSUU</w:t>
              </w:r>
            </w:ins>
          </w:p>
        </w:tc>
        <w:tc>
          <w:tcPr>
            <w:tcW w:w="2200" w:type="dxa"/>
            <w:noWrap/>
            <w:hideMark/>
          </w:tcPr>
          <w:p w14:paraId="69B16BA0" w14:textId="77777777" w:rsidR="00E65DBE" w:rsidRPr="00804B30" w:rsidRDefault="00E65DBE" w:rsidP="00AF0D4C">
            <w:pPr>
              <w:spacing w:after="0"/>
              <w:jc w:val="center"/>
              <w:rPr>
                <w:ins w:id="1713" w:author="China Telecom" w:date="2020-11-20T19:17:00Z"/>
              </w:rPr>
            </w:pPr>
            <w:ins w:id="1714" w:author="China Telecom" w:date="2020-11-20T19:17:00Z">
              <w:r w:rsidRPr="00804B30">
                <w:t>11</w:t>
              </w:r>
            </w:ins>
          </w:p>
        </w:tc>
        <w:tc>
          <w:tcPr>
            <w:tcW w:w="2200" w:type="dxa"/>
            <w:noWrap/>
            <w:hideMark/>
          </w:tcPr>
          <w:p w14:paraId="567AD13C" w14:textId="77777777" w:rsidR="00E65DBE" w:rsidRPr="00804B30" w:rsidRDefault="00E65DBE" w:rsidP="00AF0D4C">
            <w:pPr>
              <w:spacing w:after="0"/>
              <w:jc w:val="center"/>
              <w:rPr>
                <w:ins w:id="1715" w:author="China Telecom" w:date="2020-11-20T19:17:00Z"/>
              </w:rPr>
            </w:pPr>
            <w:ins w:id="1716" w:author="China Telecom" w:date="2020-11-20T19:17:00Z">
              <w:r w:rsidRPr="00804B30">
                <w:t>132.37</w:t>
              </w:r>
            </w:ins>
          </w:p>
        </w:tc>
        <w:tc>
          <w:tcPr>
            <w:tcW w:w="2200" w:type="dxa"/>
            <w:noWrap/>
            <w:hideMark/>
          </w:tcPr>
          <w:p w14:paraId="40B9CB28" w14:textId="77777777" w:rsidR="00E65DBE" w:rsidRPr="00804B30" w:rsidRDefault="00E65DBE" w:rsidP="00AF0D4C">
            <w:pPr>
              <w:spacing w:after="0"/>
              <w:jc w:val="center"/>
              <w:rPr>
                <w:ins w:id="1717" w:author="China Telecom" w:date="2020-11-20T19:17:00Z"/>
              </w:rPr>
            </w:pPr>
            <w:ins w:id="1718" w:author="China Telecom" w:date="2020-11-20T19:17:00Z">
              <w:r w:rsidRPr="00804B30">
                <w:t>0.86</w:t>
              </w:r>
            </w:ins>
          </w:p>
        </w:tc>
      </w:tr>
      <w:tr w:rsidR="00E65DBE" w:rsidRPr="00804B30" w14:paraId="4E77F99A" w14:textId="77777777" w:rsidTr="00AF0D4C">
        <w:trPr>
          <w:ins w:id="1719" w:author="China Telecom" w:date="2020-11-20T19:17:00Z"/>
        </w:trPr>
        <w:tc>
          <w:tcPr>
            <w:tcW w:w="6440" w:type="dxa"/>
            <w:noWrap/>
            <w:hideMark/>
          </w:tcPr>
          <w:p w14:paraId="2C674458" w14:textId="77777777" w:rsidR="00E65DBE" w:rsidRPr="00804B30" w:rsidRDefault="00E65DBE" w:rsidP="00AF0D4C">
            <w:pPr>
              <w:spacing w:after="0"/>
              <w:rPr>
                <w:ins w:id="1720" w:author="China Telecom" w:date="2020-11-20T19:17:00Z"/>
              </w:rPr>
            </w:pPr>
            <w:ins w:id="1721" w:author="China Telecom" w:date="2020-11-20T19:17:00Z">
              <w:r w:rsidRPr="00804B30">
                <w:t>PUSCH for VoIP DDDSU</w:t>
              </w:r>
            </w:ins>
          </w:p>
        </w:tc>
        <w:tc>
          <w:tcPr>
            <w:tcW w:w="2200" w:type="dxa"/>
            <w:noWrap/>
            <w:hideMark/>
          </w:tcPr>
          <w:p w14:paraId="10B5AC6D" w14:textId="77777777" w:rsidR="00E65DBE" w:rsidRPr="00804B30" w:rsidRDefault="00E65DBE" w:rsidP="00AF0D4C">
            <w:pPr>
              <w:spacing w:after="0"/>
              <w:jc w:val="center"/>
              <w:rPr>
                <w:ins w:id="1722" w:author="China Telecom" w:date="2020-11-20T19:17:00Z"/>
              </w:rPr>
            </w:pPr>
            <w:ins w:id="1723" w:author="China Telecom" w:date="2020-11-20T19:17:00Z">
              <w:r w:rsidRPr="00804B30">
                <w:t>11</w:t>
              </w:r>
            </w:ins>
          </w:p>
        </w:tc>
        <w:tc>
          <w:tcPr>
            <w:tcW w:w="2200" w:type="dxa"/>
            <w:noWrap/>
            <w:hideMark/>
          </w:tcPr>
          <w:p w14:paraId="24A49DE0" w14:textId="77777777" w:rsidR="00E65DBE" w:rsidRPr="00804B30" w:rsidRDefault="00E65DBE" w:rsidP="00AF0D4C">
            <w:pPr>
              <w:spacing w:after="0"/>
              <w:jc w:val="center"/>
              <w:rPr>
                <w:ins w:id="1724" w:author="China Telecom" w:date="2020-11-20T19:17:00Z"/>
              </w:rPr>
            </w:pPr>
            <w:ins w:id="1725" w:author="China Telecom" w:date="2020-11-20T19:17:00Z">
              <w:r w:rsidRPr="00804B30">
                <w:t>142.78</w:t>
              </w:r>
            </w:ins>
          </w:p>
        </w:tc>
        <w:tc>
          <w:tcPr>
            <w:tcW w:w="2200" w:type="dxa"/>
            <w:noWrap/>
            <w:hideMark/>
          </w:tcPr>
          <w:p w14:paraId="5A4970C4" w14:textId="77777777" w:rsidR="00E65DBE" w:rsidRPr="00804B30" w:rsidRDefault="00E65DBE" w:rsidP="00AF0D4C">
            <w:pPr>
              <w:spacing w:after="0"/>
              <w:jc w:val="center"/>
              <w:rPr>
                <w:ins w:id="1726" w:author="China Telecom" w:date="2020-11-20T19:17:00Z"/>
              </w:rPr>
            </w:pPr>
            <w:ins w:id="1727" w:author="China Telecom" w:date="2020-11-20T19:17:00Z">
              <w:r w:rsidRPr="00804B30">
                <w:t>2.40</w:t>
              </w:r>
            </w:ins>
          </w:p>
        </w:tc>
      </w:tr>
      <w:tr w:rsidR="00E65DBE" w:rsidRPr="00804B30" w14:paraId="1ED15E72" w14:textId="77777777" w:rsidTr="00AF0D4C">
        <w:trPr>
          <w:ins w:id="1728" w:author="China Telecom" w:date="2020-11-20T19:17:00Z"/>
        </w:trPr>
        <w:tc>
          <w:tcPr>
            <w:tcW w:w="6440" w:type="dxa"/>
            <w:noWrap/>
            <w:hideMark/>
          </w:tcPr>
          <w:p w14:paraId="6BAF6016" w14:textId="77777777" w:rsidR="00E65DBE" w:rsidRPr="00804B30" w:rsidRDefault="00E65DBE" w:rsidP="00AF0D4C">
            <w:pPr>
              <w:spacing w:after="0"/>
              <w:rPr>
                <w:ins w:id="1729" w:author="China Telecom" w:date="2020-11-20T19:17:00Z"/>
              </w:rPr>
            </w:pPr>
            <w:ins w:id="1730" w:author="China Telecom" w:date="2020-11-20T19:17:00Z">
              <w:r w:rsidRPr="00804B30">
                <w:t>PUSCH for VoIP DDDSUDDSUU</w:t>
              </w:r>
            </w:ins>
          </w:p>
        </w:tc>
        <w:tc>
          <w:tcPr>
            <w:tcW w:w="2200" w:type="dxa"/>
            <w:noWrap/>
            <w:hideMark/>
          </w:tcPr>
          <w:p w14:paraId="42060F59" w14:textId="77777777" w:rsidR="00E65DBE" w:rsidRPr="00804B30" w:rsidRDefault="00E65DBE" w:rsidP="00AF0D4C">
            <w:pPr>
              <w:spacing w:after="0"/>
              <w:jc w:val="center"/>
              <w:rPr>
                <w:ins w:id="1731" w:author="China Telecom" w:date="2020-11-20T19:17:00Z"/>
              </w:rPr>
            </w:pPr>
            <w:ins w:id="1732" w:author="China Telecom" w:date="2020-11-20T19:17:00Z">
              <w:r w:rsidRPr="00804B30">
                <w:t>12</w:t>
              </w:r>
            </w:ins>
          </w:p>
        </w:tc>
        <w:tc>
          <w:tcPr>
            <w:tcW w:w="2200" w:type="dxa"/>
            <w:noWrap/>
            <w:hideMark/>
          </w:tcPr>
          <w:p w14:paraId="7D879DC6" w14:textId="77777777" w:rsidR="00E65DBE" w:rsidRPr="00804B30" w:rsidRDefault="00E65DBE" w:rsidP="00AF0D4C">
            <w:pPr>
              <w:spacing w:after="0"/>
              <w:jc w:val="center"/>
              <w:rPr>
                <w:ins w:id="1733" w:author="China Telecom" w:date="2020-11-20T19:17:00Z"/>
              </w:rPr>
            </w:pPr>
            <w:ins w:id="1734" w:author="China Telecom" w:date="2020-11-20T19:17:00Z">
              <w:r w:rsidRPr="00804B30">
                <w:t>141.08</w:t>
              </w:r>
            </w:ins>
          </w:p>
        </w:tc>
        <w:tc>
          <w:tcPr>
            <w:tcW w:w="2200" w:type="dxa"/>
            <w:noWrap/>
            <w:hideMark/>
          </w:tcPr>
          <w:p w14:paraId="56BCA9F7" w14:textId="77777777" w:rsidR="00E65DBE" w:rsidRPr="00804B30" w:rsidRDefault="00E65DBE" w:rsidP="00AF0D4C">
            <w:pPr>
              <w:spacing w:after="0"/>
              <w:jc w:val="center"/>
              <w:rPr>
                <w:ins w:id="1735" w:author="China Telecom" w:date="2020-11-20T19:17:00Z"/>
              </w:rPr>
            </w:pPr>
            <w:ins w:id="1736" w:author="China Telecom" w:date="2020-11-20T19:17:00Z">
              <w:r w:rsidRPr="00804B30">
                <w:t>5.06</w:t>
              </w:r>
            </w:ins>
          </w:p>
        </w:tc>
      </w:tr>
      <w:tr w:rsidR="00E65DBE" w:rsidRPr="00804B30" w14:paraId="17CF0771" w14:textId="77777777" w:rsidTr="00AF0D4C">
        <w:trPr>
          <w:ins w:id="1737" w:author="China Telecom" w:date="2020-11-20T19:17:00Z"/>
        </w:trPr>
        <w:tc>
          <w:tcPr>
            <w:tcW w:w="6440" w:type="dxa"/>
            <w:noWrap/>
            <w:hideMark/>
          </w:tcPr>
          <w:p w14:paraId="6120FC9A" w14:textId="77777777" w:rsidR="00E65DBE" w:rsidRPr="00804B30" w:rsidRDefault="00E65DBE" w:rsidP="00AF0D4C">
            <w:pPr>
              <w:spacing w:after="0"/>
              <w:rPr>
                <w:ins w:id="1738" w:author="China Telecom" w:date="2020-11-20T19:17:00Z"/>
              </w:rPr>
            </w:pPr>
            <w:ins w:id="1739" w:author="China Telecom" w:date="2020-11-20T19:17:00Z">
              <w:r w:rsidRPr="00804B30">
                <w:t>PUSCH with SIP invite DDDSU</w:t>
              </w:r>
            </w:ins>
          </w:p>
        </w:tc>
        <w:tc>
          <w:tcPr>
            <w:tcW w:w="2200" w:type="dxa"/>
            <w:noWrap/>
            <w:hideMark/>
          </w:tcPr>
          <w:p w14:paraId="49877AD5" w14:textId="77777777" w:rsidR="00E65DBE" w:rsidRPr="00804B30" w:rsidRDefault="00E65DBE" w:rsidP="00AF0D4C">
            <w:pPr>
              <w:spacing w:after="0"/>
              <w:jc w:val="center"/>
              <w:rPr>
                <w:ins w:id="1740" w:author="China Telecom" w:date="2020-11-20T19:17:00Z"/>
              </w:rPr>
            </w:pPr>
            <w:ins w:id="1741" w:author="China Telecom" w:date="2020-11-20T19:17:00Z">
              <w:r w:rsidRPr="00804B30">
                <w:t>1</w:t>
              </w:r>
            </w:ins>
          </w:p>
        </w:tc>
        <w:tc>
          <w:tcPr>
            <w:tcW w:w="2200" w:type="dxa"/>
            <w:noWrap/>
            <w:hideMark/>
          </w:tcPr>
          <w:p w14:paraId="6D8023E1" w14:textId="77777777" w:rsidR="00E65DBE" w:rsidRPr="00804B30" w:rsidRDefault="00E65DBE" w:rsidP="00AF0D4C">
            <w:pPr>
              <w:spacing w:after="0"/>
              <w:jc w:val="center"/>
              <w:rPr>
                <w:ins w:id="1742" w:author="China Telecom" w:date="2020-11-20T19:17:00Z"/>
              </w:rPr>
            </w:pPr>
            <w:ins w:id="1743" w:author="China Telecom" w:date="2020-11-20T19:17:00Z">
              <w:r w:rsidRPr="00804B30">
                <w:t>144.80</w:t>
              </w:r>
            </w:ins>
          </w:p>
        </w:tc>
        <w:tc>
          <w:tcPr>
            <w:tcW w:w="2200" w:type="dxa"/>
            <w:noWrap/>
            <w:hideMark/>
          </w:tcPr>
          <w:p w14:paraId="67ED5B28" w14:textId="77777777" w:rsidR="00E65DBE" w:rsidRPr="00804B30" w:rsidRDefault="00E65DBE" w:rsidP="00AF0D4C">
            <w:pPr>
              <w:spacing w:after="0"/>
              <w:jc w:val="center"/>
              <w:rPr>
                <w:ins w:id="1744" w:author="China Telecom" w:date="2020-11-20T19:17:00Z"/>
              </w:rPr>
            </w:pPr>
            <w:ins w:id="1745" w:author="China Telecom" w:date="2020-11-20T19:17:00Z">
              <w:r w:rsidRPr="00804B30">
                <w:t>0.00</w:t>
              </w:r>
            </w:ins>
          </w:p>
        </w:tc>
      </w:tr>
      <w:tr w:rsidR="00E65DBE" w:rsidRPr="00804B30" w14:paraId="34A231CD" w14:textId="77777777" w:rsidTr="00AF0D4C">
        <w:trPr>
          <w:ins w:id="1746" w:author="China Telecom" w:date="2020-11-20T19:17:00Z"/>
        </w:trPr>
        <w:tc>
          <w:tcPr>
            <w:tcW w:w="6440" w:type="dxa"/>
            <w:noWrap/>
            <w:hideMark/>
          </w:tcPr>
          <w:p w14:paraId="7C5D41D4" w14:textId="77777777" w:rsidR="00E65DBE" w:rsidRPr="00804B30" w:rsidRDefault="00E65DBE" w:rsidP="00AF0D4C">
            <w:pPr>
              <w:spacing w:after="0"/>
              <w:rPr>
                <w:ins w:id="1747" w:author="China Telecom" w:date="2020-11-20T19:17:00Z"/>
              </w:rPr>
            </w:pPr>
            <w:ins w:id="1748" w:author="China Telecom" w:date="2020-11-20T19:17:00Z">
              <w:r w:rsidRPr="00804B30">
                <w:t>PUSCH with SIP invite DDDSUDDSUU</w:t>
              </w:r>
            </w:ins>
          </w:p>
        </w:tc>
        <w:tc>
          <w:tcPr>
            <w:tcW w:w="2200" w:type="dxa"/>
            <w:noWrap/>
            <w:hideMark/>
          </w:tcPr>
          <w:p w14:paraId="20B362AB" w14:textId="77777777" w:rsidR="00E65DBE" w:rsidRPr="00804B30" w:rsidRDefault="00E65DBE" w:rsidP="00AF0D4C">
            <w:pPr>
              <w:spacing w:after="0"/>
              <w:jc w:val="center"/>
              <w:rPr>
                <w:ins w:id="1749" w:author="China Telecom" w:date="2020-11-20T19:17:00Z"/>
              </w:rPr>
            </w:pPr>
            <w:ins w:id="1750" w:author="China Telecom" w:date="2020-11-20T19:17:00Z">
              <w:r w:rsidRPr="00804B30">
                <w:t>0</w:t>
              </w:r>
            </w:ins>
          </w:p>
        </w:tc>
        <w:tc>
          <w:tcPr>
            <w:tcW w:w="2200" w:type="dxa"/>
            <w:noWrap/>
            <w:hideMark/>
          </w:tcPr>
          <w:p w14:paraId="1CDD0F51" w14:textId="77777777" w:rsidR="00E65DBE" w:rsidRPr="00804B30" w:rsidRDefault="00E65DBE" w:rsidP="00AF0D4C">
            <w:pPr>
              <w:spacing w:after="0"/>
              <w:jc w:val="center"/>
              <w:rPr>
                <w:ins w:id="1751" w:author="China Telecom" w:date="2020-11-20T19:17:00Z"/>
                <w:noProof/>
              </w:rPr>
            </w:pPr>
          </w:p>
        </w:tc>
        <w:tc>
          <w:tcPr>
            <w:tcW w:w="2200" w:type="dxa"/>
            <w:noWrap/>
            <w:hideMark/>
          </w:tcPr>
          <w:p w14:paraId="67A15E0E" w14:textId="77777777" w:rsidR="00E65DBE" w:rsidRPr="00804B30" w:rsidRDefault="00E65DBE" w:rsidP="00AF0D4C">
            <w:pPr>
              <w:spacing w:after="0"/>
              <w:jc w:val="center"/>
              <w:rPr>
                <w:ins w:id="1752" w:author="China Telecom" w:date="2020-11-20T19:17:00Z"/>
                <w:noProof/>
              </w:rPr>
            </w:pPr>
          </w:p>
        </w:tc>
      </w:tr>
      <w:tr w:rsidR="00E65DBE" w:rsidRPr="00804B30" w14:paraId="246FD96E" w14:textId="77777777" w:rsidTr="00AF0D4C">
        <w:trPr>
          <w:ins w:id="1753" w:author="China Telecom" w:date="2020-11-20T19:17:00Z"/>
        </w:trPr>
        <w:tc>
          <w:tcPr>
            <w:tcW w:w="6440" w:type="dxa"/>
            <w:noWrap/>
            <w:hideMark/>
          </w:tcPr>
          <w:p w14:paraId="4D5D62D5" w14:textId="77777777" w:rsidR="00E65DBE" w:rsidRPr="00804B30" w:rsidRDefault="00E65DBE" w:rsidP="00AF0D4C">
            <w:pPr>
              <w:spacing w:after="0"/>
              <w:rPr>
                <w:ins w:id="1754" w:author="China Telecom" w:date="2020-11-20T19:17:00Z"/>
              </w:rPr>
            </w:pPr>
            <w:ins w:id="1755" w:author="China Telecom" w:date="2020-11-20T19:17:00Z">
              <w:r>
                <w:t>PUSCH for CSI 11bit DDDSU</w:t>
              </w:r>
            </w:ins>
          </w:p>
        </w:tc>
        <w:tc>
          <w:tcPr>
            <w:tcW w:w="2200" w:type="dxa"/>
            <w:noWrap/>
            <w:hideMark/>
          </w:tcPr>
          <w:p w14:paraId="12A56BA9" w14:textId="77777777" w:rsidR="00E65DBE" w:rsidRPr="00804B30" w:rsidRDefault="00E65DBE" w:rsidP="00AF0D4C">
            <w:pPr>
              <w:spacing w:after="0"/>
              <w:jc w:val="center"/>
              <w:rPr>
                <w:ins w:id="1756" w:author="China Telecom" w:date="2020-11-20T19:17:00Z"/>
              </w:rPr>
            </w:pPr>
            <w:ins w:id="1757" w:author="China Telecom" w:date="2020-11-20T19:17:00Z">
              <w:r w:rsidRPr="00804B30">
                <w:t>2</w:t>
              </w:r>
            </w:ins>
          </w:p>
        </w:tc>
        <w:tc>
          <w:tcPr>
            <w:tcW w:w="2200" w:type="dxa"/>
            <w:noWrap/>
            <w:hideMark/>
          </w:tcPr>
          <w:p w14:paraId="6F1FE38C" w14:textId="77777777" w:rsidR="00E65DBE" w:rsidRPr="00804B30" w:rsidRDefault="00E65DBE" w:rsidP="00AF0D4C">
            <w:pPr>
              <w:spacing w:after="0"/>
              <w:jc w:val="center"/>
              <w:rPr>
                <w:ins w:id="1758" w:author="China Telecom" w:date="2020-11-20T19:17:00Z"/>
              </w:rPr>
            </w:pPr>
            <w:ins w:id="1759" w:author="China Telecom" w:date="2020-11-20T19:17:00Z">
              <w:r w:rsidRPr="00804B30">
                <w:t>146.00</w:t>
              </w:r>
            </w:ins>
          </w:p>
        </w:tc>
        <w:tc>
          <w:tcPr>
            <w:tcW w:w="2200" w:type="dxa"/>
            <w:noWrap/>
            <w:hideMark/>
          </w:tcPr>
          <w:p w14:paraId="356951B2" w14:textId="77777777" w:rsidR="00E65DBE" w:rsidRPr="00804B30" w:rsidRDefault="00E65DBE" w:rsidP="00AF0D4C">
            <w:pPr>
              <w:spacing w:after="0"/>
              <w:jc w:val="center"/>
              <w:rPr>
                <w:ins w:id="1760" w:author="China Telecom" w:date="2020-11-20T19:17:00Z"/>
              </w:rPr>
            </w:pPr>
            <w:ins w:id="1761" w:author="China Telecom" w:date="2020-11-20T19:17:00Z">
              <w:r w:rsidRPr="00804B30">
                <w:t>2.00</w:t>
              </w:r>
            </w:ins>
          </w:p>
        </w:tc>
      </w:tr>
      <w:tr w:rsidR="00E65DBE" w:rsidRPr="00804B30" w14:paraId="15C495E2" w14:textId="77777777" w:rsidTr="00AF0D4C">
        <w:trPr>
          <w:ins w:id="1762" w:author="China Telecom" w:date="2020-11-20T19:17:00Z"/>
        </w:trPr>
        <w:tc>
          <w:tcPr>
            <w:tcW w:w="6440" w:type="dxa"/>
            <w:noWrap/>
            <w:hideMark/>
          </w:tcPr>
          <w:p w14:paraId="71F51A8A" w14:textId="77777777" w:rsidR="00E65DBE" w:rsidRPr="00804B30" w:rsidRDefault="00E65DBE" w:rsidP="00AF0D4C">
            <w:pPr>
              <w:spacing w:after="0"/>
              <w:rPr>
                <w:ins w:id="1763" w:author="China Telecom" w:date="2020-11-20T19:17:00Z"/>
              </w:rPr>
            </w:pPr>
            <w:ins w:id="1764" w:author="China Telecom" w:date="2020-11-20T19:17:00Z">
              <w:r>
                <w:t>PUSCH for CSI 22bit DDDSU</w:t>
              </w:r>
            </w:ins>
          </w:p>
        </w:tc>
        <w:tc>
          <w:tcPr>
            <w:tcW w:w="2200" w:type="dxa"/>
            <w:noWrap/>
            <w:hideMark/>
          </w:tcPr>
          <w:p w14:paraId="63080835" w14:textId="77777777" w:rsidR="00E65DBE" w:rsidRPr="00804B30" w:rsidRDefault="00E65DBE" w:rsidP="00AF0D4C">
            <w:pPr>
              <w:spacing w:after="0"/>
              <w:jc w:val="center"/>
              <w:rPr>
                <w:ins w:id="1765" w:author="China Telecom" w:date="2020-11-20T19:17:00Z"/>
              </w:rPr>
            </w:pPr>
            <w:ins w:id="1766" w:author="China Telecom" w:date="2020-11-20T19:17:00Z">
              <w:r w:rsidRPr="00804B30">
                <w:t>2</w:t>
              </w:r>
            </w:ins>
          </w:p>
        </w:tc>
        <w:tc>
          <w:tcPr>
            <w:tcW w:w="2200" w:type="dxa"/>
            <w:noWrap/>
            <w:hideMark/>
          </w:tcPr>
          <w:p w14:paraId="462FBEA2" w14:textId="77777777" w:rsidR="00E65DBE" w:rsidRPr="00804B30" w:rsidRDefault="00E65DBE" w:rsidP="00AF0D4C">
            <w:pPr>
              <w:spacing w:after="0"/>
              <w:jc w:val="center"/>
              <w:rPr>
                <w:ins w:id="1767" w:author="China Telecom" w:date="2020-11-20T19:17:00Z"/>
              </w:rPr>
            </w:pPr>
            <w:ins w:id="1768" w:author="China Telecom" w:date="2020-11-20T19:17:00Z">
              <w:r w:rsidRPr="00804B30">
                <w:t>144.80</w:t>
              </w:r>
            </w:ins>
          </w:p>
        </w:tc>
        <w:tc>
          <w:tcPr>
            <w:tcW w:w="2200" w:type="dxa"/>
            <w:noWrap/>
            <w:hideMark/>
          </w:tcPr>
          <w:p w14:paraId="30B11D7A" w14:textId="77777777" w:rsidR="00E65DBE" w:rsidRPr="00804B30" w:rsidRDefault="00E65DBE" w:rsidP="00AF0D4C">
            <w:pPr>
              <w:spacing w:after="0"/>
              <w:jc w:val="center"/>
              <w:rPr>
                <w:ins w:id="1769" w:author="China Telecom" w:date="2020-11-20T19:17:00Z"/>
              </w:rPr>
            </w:pPr>
            <w:ins w:id="1770" w:author="China Telecom" w:date="2020-11-20T19:17:00Z">
              <w:r w:rsidRPr="00804B30">
                <w:t>2.00</w:t>
              </w:r>
            </w:ins>
          </w:p>
        </w:tc>
      </w:tr>
      <w:tr w:rsidR="00E65DBE" w:rsidRPr="00804B30" w14:paraId="5F8C4C88" w14:textId="77777777" w:rsidTr="00AF0D4C">
        <w:trPr>
          <w:ins w:id="1771" w:author="China Telecom" w:date="2020-11-20T19:17:00Z"/>
        </w:trPr>
        <w:tc>
          <w:tcPr>
            <w:tcW w:w="6440" w:type="dxa"/>
            <w:noWrap/>
            <w:hideMark/>
          </w:tcPr>
          <w:p w14:paraId="31B6BA4C" w14:textId="77777777" w:rsidR="00E65DBE" w:rsidRPr="00804B30" w:rsidRDefault="00E65DBE" w:rsidP="00AF0D4C">
            <w:pPr>
              <w:spacing w:after="0"/>
              <w:rPr>
                <w:ins w:id="1772" w:author="China Telecom" w:date="2020-11-20T19:17:00Z"/>
              </w:rPr>
            </w:pPr>
            <w:ins w:id="1773" w:author="China Telecom" w:date="2020-11-20T19:17:00Z">
              <w:r w:rsidRPr="00804B30">
                <w:t>PUCCH Format 1</w:t>
              </w:r>
            </w:ins>
          </w:p>
        </w:tc>
        <w:tc>
          <w:tcPr>
            <w:tcW w:w="2200" w:type="dxa"/>
            <w:noWrap/>
            <w:hideMark/>
          </w:tcPr>
          <w:p w14:paraId="4A15BC1E" w14:textId="77777777" w:rsidR="00E65DBE" w:rsidRPr="00804B30" w:rsidRDefault="00E65DBE" w:rsidP="00AF0D4C">
            <w:pPr>
              <w:spacing w:after="0"/>
              <w:jc w:val="center"/>
              <w:rPr>
                <w:ins w:id="1774" w:author="China Telecom" w:date="2020-11-20T19:17:00Z"/>
              </w:rPr>
            </w:pPr>
            <w:ins w:id="1775" w:author="China Telecom" w:date="2020-11-20T19:17:00Z">
              <w:r w:rsidRPr="00804B30">
                <w:t>12</w:t>
              </w:r>
            </w:ins>
          </w:p>
        </w:tc>
        <w:tc>
          <w:tcPr>
            <w:tcW w:w="2200" w:type="dxa"/>
            <w:noWrap/>
            <w:hideMark/>
          </w:tcPr>
          <w:p w14:paraId="3EDEA1D1" w14:textId="77777777" w:rsidR="00E65DBE" w:rsidRPr="00804B30" w:rsidRDefault="00E65DBE" w:rsidP="00AF0D4C">
            <w:pPr>
              <w:spacing w:after="0"/>
              <w:jc w:val="center"/>
              <w:rPr>
                <w:ins w:id="1776" w:author="China Telecom" w:date="2020-11-20T19:17:00Z"/>
              </w:rPr>
            </w:pPr>
            <w:ins w:id="1777" w:author="China Telecom" w:date="2020-11-20T19:17:00Z">
              <w:r w:rsidRPr="00804B30">
                <w:t>146.90</w:t>
              </w:r>
            </w:ins>
          </w:p>
        </w:tc>
        <w:tc>
          <w:tcPr>
            <w:tcW w:w="2200" w:type="dxa"/>
            <w:noWrap/>
            <w:hideMark/>
          </w:tcPr>
          <w:p w14:paraId="7DF29D5F" w14:textId="77777777" w:rsidR="00E65DBE" w:rsidRPr="00804B30" w:rsidRDefault="00E65DBE" w:rsidP="00AF0D4C">
            <w:pPr>
              <w:spacing w:after="0"/>
              <w:jc w:val="center"/>
              <w:rPr>
                <w:ins w:id="1778" w:author="China Telecom" w:date="2020-11-20T19:17:00Z"/>
              </w:rPr>
            </w:pPr>
            <w:ins w:id="1779" w:author="China Telecom" w:date="2020-11-20T19:17:00Z">
              <w:r w:rsidRPr="00804B30">
                <w:t>2.20</w:t>
              </w:r>
            </w:ins>
          </w:p>
        </w:tc>
      </w:tr>
      <w:tr w:rsidR="00E65DBE" w:rsidRPr="00804B30" w14:paraId="78685AA5" w14:textId="77777777" w:rsidTr="00AF0D4C">
        <w:trPr>
          <w:ins w:id="1780" w:author="China Telecom" w:date="2020-11-20T19:17:00Z"/>
        </w:trPr>
        <w:tc>
          <w:tcPr>
            <w:tcW w:w="6440" w:type="dxa"/>
            <w:noWrap/>
            <w:hideMark/>
          </w:tcPr>
          <w:p w14:paraId="2460E389" w14:textId="77777777" w:rsidR="00E65DBE" w:rsidRPr="00804B30" w:rsidRDefault="00E65DBE" w:rsidP="00AF0D4C">
            <w:pPr>
              <w:spacing w:after="0"/>
              <w:rPr>
                <w:ins w:id="1781" w:author="China Telecom" w:date="2020-11-20T19:17:00Z"/>
              </w:rPr>
            </w:pPr>
            <w:ins w:id="1782" w:author="China Telecom" w:date="2020-11-20T19:17:00Z">
              <w:r w:rsidRPr="00804B30">
                <w:t>PUCCH Format 3 11bits</w:t>
              </w:r>
            </w:ins>
          </w:p>
        </w:tc>
        <w:tc>
          <w:tcPr>
            <w:tcW w:w="2200" w:type="dxa"/>
            <w:noWrap/>
            <w:hideMark/>
          </w:tcPr>
          <w:p w14:paraId="3405C85A" w14:textId="77777777" w:rsidR="00E65DBE" w:rsidRPr="00804B30" w:rsidRDefault="00E65DBE" w:rsidP="00AF0D4C">
            <w:pPr>
              <w:spacing w:after="0"/>
              <w:jc w:val="center"/>
              <w:rPr>
                <w:ins w:id="1783" w:author="China Telecom" w:date="2020-11-20T19:17:00Z"/>
              </w:rPr>
            </w:pPr>
            <w:ins w:id="1784" w:author="China Telecom" w:date="2020-11-20T19:17:00Z">
              <w:r w:rsidRPr="00804B30">
                <w:t>10</w:t>
              </w:r>
            </w:ins>
          </w:p>
        </w:tc>
        <w:tc>
          <w:tcPr>
            <w:tcW w:w="2200" w:type="dxa"/>
            <w:noWrap/>
            <w:hideMark/>
          </w:tcPr>
          <w:p w14:paraId="5CE3E668" w14:textId="77777777" w:rsidR="00E65DBE" w:rsidRPr="00804B30" w:rsidRDefault="00E65DBE" w:rsidP="00AF0D4C">
            <w:pPr>
              <w:spacing w:after="0"/>
              <w:jc w:val="center"/>
              <w:rPr>
                <w:ins w:id="1785" w:author="China Telecom" w:date="2020-11-20T19:17:00Z"/>
              </w:rPr>
            </w:pPr>
            <w:ins w:id="1786" w:author="China Telecom" w:date="2020-11-20T19:17:00Z">
              <w:r w:rsidRPr="00804B30">
                <w:t>146.10</w:t>
              </w:r>
            </w:ins>
          </w:p>
        </w:tc>
        <w:tc>
          <w:tcPr>
            <w:tcW w:w="2200" w:type="dxa"/>
            <w:noWrap/>
            <w:hideMark/>
          </w:tcPr>
          <w:p w14:paraId="2E0B0916" w14:textId="77777777" w:rsidR="00E65DBE" w:rsidRPr="00804B30" w:rsidRDefault="00E65DBE" w:rsidP="00AF0D4C">
            <w:pPr>
              <w:spacing w:after="0"/>
              <w:jc w:val="center"/>
              <w:rPr>
                <w:ins w:id="1787" w:author="China Telecom" w:date="2020-11-20T19:17:00Z"/>
              </w:rPr>
            </w:pPr>
            <w:ins w:id="1788" w:author="China Telecom" w:date="2020-11-20T19:17:00Z">
              <w:r w:rsidRPr="00804B30">
                <w:t>1.36</w:t>
              </w:r>
            </w:ins>
          </w:p>
        </w:tc>
      </w:tr>
      <w:tr w:rsidR="00E65DBE" w:rsidRPr="00804B30" w14:paraId="269174D0" w14:textId="77777777" w:rsidTr="00AF0D4C">
        <w:trPr>
          <w:ins w:id="1789" w:author="China Telecom" w:date="2020-11-20T19:17:00Z"/>
        </w:trPr>
        <w:tc>
          <w:tcPr>
            <w:tcW w:w="6440" w:type="dxa"/>
            <w:noWrap/>
            <w:hideMark/>
          </w:tcPr>
          <w:p w14:paraId="566A5AFC" w14:textId="77777777" w:rsidR="00E65DBE" w:rsidRPr="00804B30" w:rsidRDefault="00E65DBE" w:rsidP="00AF0D4C">
            <w:pPr>
              <w:spacing w:after="0"/>
              <w:rPr>
                <w:ins w:id="1790" w:author="China Telecom" w:date="2020-11-20T19:17:00Z"/>
              </w:rPr>
            </w:pPr>
            <w:ins w:id="1791" w:author="China Telecom" w:date="2020-11-20T19:17:00Z">
              <w:r w:rsidRPr="00804B30">
                <w:t>PUCCH Format 3 22bit</w:t>
              </w:r>
            </w:ins>
          </w:p>
        </w:tc>
        <w:tc>
          <w:tcPr>
            <w:tcW w:w="2200" w:type="dxa"/>
            <w:noWrap/>
            <w:hideMark/>
          </w:tcPr>
          <w:p w14:paraId="493156E1" w14:textId="77777777" w:rsidR="00E65DBE" w:rsidRPr="00804B30" w:rsidRDefault="00E65DBE" w:rsidP="00AF0D4C">
            <w:pPr>
              <w:spacing w:after="0"/>
              <w:jc w:val="center"/>
              <w:rPr>
                <w:ins w:id="1792" w:author="China Telecom" w:date="2020-11-20T19:17:00Z"/>
              </w:rPr>
            </w:pPr>
            <w:ins w:id="1793" w:author="China Telecom" w:date="2020-11-20T19:17:00Z">
              <w:r w:rsidRPr="00804B30">
                <w:t>12</w:t>
              </w:r>
            </w:ins>
          </w:p>
        </w:tc>
        <w:tc>
          <w:tcPr>
            <w:tcW w:w="2200" w:type="dxa"/>
            <w:noWrap/>
            <w:hideMark/>
          </w:tcPr>
          <w:p w14:paraId="04DECDB5" w14:textId="77777777" w:rsidR="00E65DBE" w:rsidRPr="00804B30" w:rsidRDefault="00E65DBE" w:rsidP="00AF0D4C">
            <w:pPr>
              <w:spacing w:after="0"/>
              <w:jc w:val="center"/>
              <w:rPr>
                <w:ins w:id="1794" w:author="China Telecom" w:date="2020-11-20T19:17:00Z"/>
              </w:rPr>
            </w:pPr>
            <w:ins w:id="1795" w:author="China Telecom" w:date="2020-11-20T19:17:00Z">
              <w:r w:rsidRPr="00804B30">
                <w:t>143.08</w:t>
              </w:r>
            </w:ins>
          </w:p>
        </w:tc>
        <w:tc>
          <w:tcPr>
            <w:tcW w:w="2200" w:type="dxa"/>
            <w:noWrap/>
            <w:hideMark/>
          </w:tcPr>
          <w:p w14:paraId="728655AB" w14:textId="77777777" w:rsidR="00E65DBE" w:rsidRPr="00804B30" w:rsidRDefault="00E65DBE" w:rsidP="00AF0D4C">
            <w:pPr>
              <w:spacing w:after="0"/>
              <w:jc w:val="center"/>
              <w:rPr>
                <w:ins w:id="1796" w:author="China Telecom" w:date="2020-11-20T19:17:00Z"/>
              </w:rPr>
            </w:pPr>
            <w:ins w:id="1797" w:author="China Telecom" w:date="2020-11-20T19:17:00Z">
              <w:r w:rsidRPr="00804B30">
                <w:t>1.53</w:t>
              </w:r>
            </w:ins>
          </w:p>
        </w:tc>
      </w:tr>
      <w:tr w:rsidR="00E65DBE" w:rsidRPr="00804B30" w14:paraId="2BBDFD78" w14:textId="77777777" w:rsidTr="00AF0D4C">
        <w:trPr>
          <w:ins w:id="1798" w:author="China Telecom" w:date="2020-11-20T19:17:00Z"/>
        </w:trPr>
        <w:tc>
          <w:tcPr>
            <w:tcW w:w="6440" w:type="dxa"/>
            <w:noWrap/>
            <w:hideMark/>
          </w:tcPr>
          <w:p w14:paraId="353B146C" w14:textId="77777777" w:rsidR="00E65DBE" w:rsidRPr="00804B30" w:rsidRDefault="00E65DBE" w:rsidP="00AF0D4C">
            <w:pPr>
              <w:spacing w:after="0"/>
              <w:rPr>
                <w:ins w:id="1799" w:author="China Telecom" w:date="2020-11-20T19:17:00Z"/>
              </w:rPr>
            </w:pPr>
            <w:ins w:id="1800" w:author="China Telecom" w:date="2020-11-20T19:17:00Z">
              <w:r w:rsidRPr="00804B30">
                <w:t xml:space="preserve">SSB </w:t>
              </w:r>
            </w:ins>
          </w:p>
        </w:tc>
        <w:tc>
          <w:tcPr>
            <w:tcW w:w="2200" w:type="dxa"/>
            <w:noWrap/>
            <w:hideMark/>
          </w:tcPr>
          <w:p w14:paraId="368B4A4D" w14:textId="77777777" w:rsidR="00E65DBE" w:rsidRPr="00804B30" w:rsidRDefault="00E65DBE" w:rsidP="00AF0D4C">
            <w:pPr>
              <w:spacing w:after="0"/>
              <w:jc w:val="center"/>
              <w:rPr>
                <w:ins w:id="1801" w:author="China Telecom" w:date="2020-11-20T19:17:00Z"/>
              </w:rPr>
            </w:pPr>
            <w:ins w:id="1802" w:author="China Telecom" w:date="2020-11-20T19:17:00Z">
              <w:r w:rsidRPr="00804B30">
                <w:t>9</w:t>
              </w:r>
            </w:ins>
          </w:p>
        </w:tc>
        <w:tc>
          <w:tcPr>
            <w:tcW w:w="2200" w:type="dxa"/>
            <w:noWrap/>
            <w:hideMark/>
          </w:tcPr>
          <w:p w14:paraId="18AE485D" w14:textId="77777777" w:rsidR="00E65DBE" w:rsidRPr="00804B30" w:rsidRDefault="00E65DBE" w:rsidP="00AF0D4C">
            <w:pPr>
              <w:spacing w:after="0"/>
              <w:jc w:val="center"/>
              <w:rPr>
                <w:ins w:id="1803" w:author="China Telecom" w:date="2020-11-20T19:17:00Z"/>
              </w:rPr>
            </w:pPr>
            <w:ins w:id="1804" w:author="China Telecom" w:date="2020-11-20T19:17:00Z">
              <w:r w:rsidRPr="00804B30">
                <w:t>144.71</w:t>
              </w:r>
            </w:ins>
          </w:p>
        </w:tc>
        <w:tc>
          <w:tcPr>
            <w:tcW w:w="2200" w:type="dxa"/>
            <w:noWrap/>
            <w:hideMark/>
          </w:tcPr>
          <w:p w14:paraId="711AC9D6" w14:textId="77777777" w:rsidR="00E65DBE" w:rsidRPr="00804B30" w:rsidRDefault="00E65DBE" w:rsidP="00AF0D4C">
            <w:pPr>
              <w:spacing w:after="0"/>
              <w:jc w:val="center"/>
              <w:rPr>
                <w:ins w:id="1805" w:author="China Telecom" w:date="2020-11-20T19:17:00Z"/>
              </w:rPr>
            </w:pPr>
            <w:ins w:id="1806" w:author="China Telecom" w:date="2020-11-20T19:17:00Z">
              <w:r w:rsidRPr="00804B30">
                <w:t>3.65</w:t>
              </w:r>
            </w:ins>
          </w:p>
        </w:tc>
      </w:tr>
      <w:tr w:rsidR="00E65DBE" w:rsidRPr="00804B30" w14:paraId="5E7CE639" w14:textId="77777777" w:rsidTr="00AF0D4C">
        <w:trPr>
          <w:ins w:id="1807" w:author="China Telecom" w:date="2020-11-20T19:17:00Z"/>
        </w:trPr>
        <w:tc>
          <w:tcPr>
            <w:tcW w:w="6440" w:type="dxa"/>
            <w:noWrap/>
            <w:hideMark/>
          </w:tcPr>
          <w:p w14:paraId="32B1BFA2" w14:textId="77777777" w:rsidR="00E65DBE" w:rsidRPr="00804B30" w:rsidRDefault="00E65DBE" w:rsidP="00AF0D4C">
            <w:pPr>
              <w:spacing w:after="0"/>
              <w:rPr>
                <w:ins w:id="1808" w:author="China Telecom" w:date="2020-11-20T19:17:00Z"/>
              </w:rPr>
            </w:pPr>
            <w:ins w:id="1809" w:author="China Telecom" w:date="2020-11-20T19:17:00Z">
              <w:r w:rsidRPr="00804B30">
                <w:t>PRACH Format 0</w:t>
              </w:r>
            </w:ins>
          </w:p>
        </w:tc>
        <w:tc>
          <w:tcPr>
            <w:tcW w:w="2200" w:type="dxa"/>
            <w:noWrap/>
            <w:hideMark/>
          </w:tcPr>
          <w:p w14:paraId="681177ED" w14:textId="77777777" w:rsidR="00E65DBE" w:rsidRPr="00804B30" w:rsidRDefault="00E65DBE" w:rsidP="00AF0D4C">
            <w:pPr>
              <w:spacing w:after="0"/>
              <w:jc w:val="center"/>
              <w:rPr>
                <w:ins w:id="1810" w:author="China Telecom" w:date="2020-11-20T19:17:00Z"/>
              </w:rPr>
            </w:pPr>
            <w:ins w:id="1811" w:author="China Telecom" w:date="2020-11-20T19:17:00Z">
              <w:r w:rsidRPr="00804B30">
                <w:t>2</w:t>
              </w:r>
            </w:ins>
          </w:p>
        </w:tc>
        <w:tc>
          <w:tcPr>
            <w:tcW w:w="2200" w:type="dxa"/>
            <w:noWrap/>
            <w:hideMark/>
          </w:tcPr>
          <w:p w14:paraId="0132A348" w14:textId="77777777" w:rsidR="00E65DBE" w:rsidRPr="00804B30" w:rsidRDefault="00E65DBE" w:rsidP="00AF0D4C">
            <w:pPr>
              <w:spacing w:after="0"/>
              <w:jc w:val="center"/>
              <w:rPr>
                <w:ins w:id="1812" w:author="China Telecom" w:date="2020-11-20T19:17:00Z"/>
              </w:rPr>
            </w:pPr>
            <w:ins w:id="1813" w:author="China Telecom" w:date="2020-11-20T19:17:00Z">
              <w:r w:rsidRPr="00804B30">
                <w:t>144.85</w:t>
              </w:r>
            </w:ins>
          </w:p>
        </w:tc>
        <w:tc>
          <w:tcPr>
            <w:tcW w:w="2200" w:type="dxa"/>
            <w:noWrap/>
            <w:hideMark/>
          </w:tcPr>
          <w:p w14:paraId="0EAEAF04" w14:textId="77777777" w:rsidR="00E65DBE" w:rsidRPr="00804B30" w:rsidRDefault="00E65DBE" w:rsidP="00AF0D4C">
            <w:pPr>
              <w:spacing w:after="0"/>
              <w:jc w:val="center"/>
              <w:rPr>
                <w:ins w:id="1814" w:author="China Telecom" w:date="2020-11-20T19:17:00Z"/>
                <w:noProof/>
              </w:rPr>
            </w:pPr>
            <w:ins w:id="1815" w:author="China Telecom" w:date="2020-11-20T19:17:00Z">
              <w:r>
                <w:rPr>
                  <w:noProof/>
                </w:rPr>
                <w:t>0.02</w:t>
              </w:r>
            </w:ins>
          </w:p>
        </w:tc>
      </w:tr>
      <w:tr w:rsidR="00E65DBE" w:rsidRPr="00804B30" w14:paraId="2686FB86" w14:textId="77777777" w:rsidTr="00AF0D4C">
        <w:trPr>
          <w:ins w:id="1816" w:author="China Telecom" w:date="2020-11-20T19:17:00Z"/>
        </w:trPr>
        <w:tc>
          <w:tcPr>
            <w:tcW w:w="6440" w:type="dxa"/>
            <w:noWrap/>
            <w:hideMark/>
          </w:tcPr>
          <w:p w14:paraId="7898FFC5" w14:textId="77777777" w:rsidR="00E65DBE" w:rsidRPr="00804B30" w:rsidRDefault="00E65DBE" w:rsidP="00AF0D4C">
            <w:pPr>
              <w:spacing w:after="0"/>
              <w:rPr>
                <w:ins w:id="1817" w:author="China Telecom" w:date="2020-11-20T19:17:00Z"/>
              </w:rPr>
            </w:pPr>
            <w:ins w:id="1818" w:author="China Telecom" w:date="2020-11-20T19:17:00Z">
              <w:r w:rsidRPr="00804B30">
                <w:t>PRACH Format B4</w:t>
              </w:r>
            </w:ins>
          </w:p>
        </w:tc>
        <w:tc>
          <w:tcPr>
            <w:tcW w:w="2200" w:type="dxa"/>
            <w:noWrap/>
            <w:hideMark/>
          </w:tcPr>
          <w:p w14:paraId="20990FAC" w14:textId="77777777" w:rsidR="00E65DBE" w:rsidRPr="00804B30" w:rsidRDefault="00E65DBE" w:rsidP="00AF0D4C">
            <w:pPr>
              <w:spacing w:after="0"/>
              <w:jc w:val="center"/>
              <w:rPr>
                <w:ins w:id="1819" w:author="China Telecom" w:date="2020-11-20T19:17:00Z"/>
              </w:rPr>
            </w:pPr>
            <w:ins w:id="1820" w:author="China Telecom" w:date="2020-11-20T19:17:00Z">
              <w:r w:rsidRPr="00804B30">
                <w:t>8</w:t>
              </w:r>
            </w:ins>
          </w:p>
        </w:tc>
        <w:tc>
          <w:tcPr>
            <w:tcW w:w="2200" w:type="dxa"/>
            <w:noWrap/>
            <w:hideMark/>
          </w:tcPr>
          <w:p w14:paraId="2AFAEA90" w14:textId="77777777" w:rsidR="00E65DBE" w:rsidRPr="00804B30" w:rsidRDefault="00E65DBE" w:rsidP="00AF0D4C">
            <w:pPr>
              <w:spacing w:after="0"/>
              <w:jc w:val="center"/>
              <w:rPr>
                <w:ins w:id="1821" w:author="China Telecom" w:date="2020-11-20T19:17:00Z"/>
              </w:rPr>
            </w:pPr>
            <w:ins w:id="1822" w:author="China Telecom" w:date="2020-11-20T19:17:00Z">
              <w:r w:rsidRPr="00804B30">
                <w:t>145.27</w:t>
              </w:r>
            </w:ins>
          </w:p>
        </w:tc>
        <w:tc>
          <w:tcPr>
            <w:tcW w:w="2200" w:type="dxa"/>
            <w:noWrap/>
            <w:hideMark/>
          </w:tcPr>
          <w:p w14:paraId="77056F2D" w14:textId="77777777" w:rsidR="00E65DBE" w:rsidRPr="00804B30" w:rsidRDefault="00E65DBE" w:rsidP="00AF0D4C">
            <w:pPr>
              <w:spacing w:after="0"/>
              <w:jc w:val="center"/>
              <w:rPr>
                <w:ins w:id="1823" w:author="China Telecom" w:date="2020-11-20T19:17:00Z"/>
              </w:rPr>
            </w:pPr>
            <w:ins w:id="1824" w:author="China Telecom" w:date="2020-11-20T19:17:00Z">
              <w:r w:rsidRPr="00804B30">
                <w:t>3.09</w:t>
              </w:r>
            </w:ins>
          </w:p>
        </w:tc>
      </w:tr>
      <w:tr w:rsidR="00E65DBE" w:rsidRPr="00804B30" w14:paraId="5550D86B" w14:textId="77777777" w:rsidTr="00AF0D4C">
        <w:trPr>
          <w:ins w:id="1825" w:author="China Telecom" w:date="2020-11-20T19:17:00Z"/>
        </w:trPr>
        <w:tc>
          <w:tcPr>
            <w:tcW w:w="6440" w:type="dxa"/>
            <w:noWrap/>
            <w:hideMark/>
          </w:tcPr>
          <w:p w14:paraId="236C05FE" w14:textId="77777777" w:rsidR="00E65DBE" w:rsidRPr="00804B30" w:rsidRDefault="00E65DBE" w:rsidP="00AF0D4C">
            <w:pPr>
              <w:spacing w:after="0"/>
              <w:rPr>
                <w:ins w:id="1826" w:author="China Telecom" w:date="2020-11-20T19:17:00Z"/>
              </w:rPr>
            </w:pPr>
            <w:ins w:id="1827" w:author="China Telecom" w:date="2020-11-20T19:17:00Z">
              <w:r w:rsidRPr="00804B30">
                <w:t>PRACH Format C2</w:t>
              </w:r>
            </w:ins>
          </w:p>
        </w:tc>
        <w:tc>
          <w:tcPr>
            <w:tcW w:w="2200" w:type="dxa"/>
            <w:noWrap/>
            <w:hideMark/>
          </w:tcPr>
          <w:p w14:paraId="022EB19A" w14:textId="77777777" w:rsidR="00E65DBE" w:rsidRPr="00804B30" w:rsidRDefault="00E65DBE" w:rsidP="00AF0D4C">
            <w:pPr>
              <w:spacing w:after="0"/>
              <w:jc w:val="center"/>
              <w:rPr>
                <w:ins w:id="1828" w:author="China Telecom" w:date="2020-11-20T19:17:00Z"/>
              </w:rPr>
            </w:pPr>
            <w:ins w:id="1829" w:author="China Telecom" w:date="2020-11-20T19:17:00Z">
              <w:r w:rsidRPr="00804B30">
                <w:t>0</w:t>
              </w:r>
            </w:ins>
          </w:p>
        </w:tc>
        <w:tc>
          <w:tcPr>
            <w:tcW w:w="2200" w:type="dxa"/>
            <w:noWrap/>
            <w:hideMark/>
          </w:tcPr>
          <w:p w14:paraId="546009A1" w14:textId="77777777" w:rsidR="00E65DBE" w:rsidRPr="00804B30" w:rsidRDefault="00E65DBE" w:rsidP="00AF0D4C">
            <w:pPr>
              <w:spacing w:after="0"/>
              <w:jc w:val="center"/>
              <w:rPr>
                <w:ins w:id="1830" w:author="China Telecom" w:date="2020-11-20T19:17:00Z"/>
                <w:noProof/>
              </w:rPr>
            </w:pPr>
          </w:p>
        </w:tc>
        <w:tc>
          <w:tcPr>
            <w:tcW w:w="2200" w:type="dxa"/>
            <w:noWrap/>
            <w:hideMark/>
          </w:tcPr>
          <w:p w14:paraId="035E5789" w14:textId="77777777" w:rsidR="00E65DBE" w:rsidRPr="00804B30" w:rsidRDefault="00E65DBE" w:rsidP="00AF0D4C">
            <w:pPr>
              <w:spacing w:after="0"/>
              <w:jc w:val="center"/>
              <w:rPr>
                <w:ins w:id="1831" w:author="China Telecom" w:date="2020-11-20T19:17:00Z"/>
                <w:noProof/>
              </w:rPr>
            </w:pPr>
          </w:p>
        </w:tc>
      </w:tr>
      <w:tr w:rsidR="00E65DBE" w:rsidRPr="00804B30" w14:paraId="07F0259F" w14:textId="77777777" w:rsidTr="00AF0D4C">
        <w:trPr>
          <w:ins w:id="1832" w:author="China Telecom" w:date="2020-11-20T19:17:00Z"/>
        </w:trPr>
        <w:tc>
          <w:tcPr>
            <w:tcW w:w="6440" w:type="dxa"/>
            <w:noWrap/>
            <w:hideMark/>
          </w:tcPr>
          <w:p w14:paraId="198B5CD0" w14:textId="77777777" w:rsidR="00E65DBE" w:rsidRPr="00804B30" w:rsidRDefault="00E65DBE" w:rsidP="00AF0D4C">
            <w:pPr>
              <w:spacing w:after="0"/>
              <w:rPr>
                <w:ins w:id="1833" w:author="China Telecom" w:date="2020-11-20T19:17:00Z"/>
              </w:rPr>
            </w:pPr>
            <w:ins w:id="1834" w:author="China Telecom" w:date="2020-11-20T19:17:00Z">
              <w:r w:rsidRPr="00804B30">
                <w:t xml:space="preserve">Broadcast PDCCH(PDCCH of Msg.2) </w:t>
              </w:r>
            </w:ins>
          </w:p>
        </w:tc>
        <w:tc>
          <w:tcPr>
            <w:tcW w:w="2200" w:type="dxa"/>
            <w:noWrap/>
            <w:hideMark/>
          </w:tcPr>
          <w:p w14:paraId="1274462C" w14:textId="77777777" w:rsidR="00E65DBE" w:rsidRPr="00804B30" w:rsidRDefault="00E65DBE" w:rsidP="00AF0D4C">
            <w:pPr>
              <w:spacing w:after="0"/>
              <w:jc w:val="center"/>
              <w:rPr>
                <w:ins w:id="1835" w:author="China Telecom" w:date="2020-11-20T19:17:00Z"/>
              </w:rPr>
            </w:pPr>
            <w:ins w:id="1836" w:author="China Telecom" w:date="2020-11-20T19:17:00Z">
              <w:r w:rsidRPr="00804B30">
                <w:t>7</w:t>
              </w:r>
            </w:ins>
          </w:p>
        </w:tc>
        <w:tc>
          <w:tcPr>
            <w:tcW w:w="2200" w:type="dxa"/>
            <w:noWrap/>
            <w:hideMark/>
          </w:tcPr>
          <w:p w14:paraId="11B4B8B7" w14:textId="77777777" w:rsidR="00E65DBE" w:rsidRPr="00804B30" w:rsidRDefault="00E65DBE" w:rsidP="00AF0D4C">
            <w:pPr>
              <w:spacing w:after="0"/>
              <w:jc w:val="center"/>
              <w:rPr>
                <w:ins w:id="1837" w:author="China Telecom" w:date="2020-11-20T19:17:00Z"/>
              </w:rPr>
            </w:pPr>
            <w:ins w:id="1838" w:author="China Telecom" w:date="2020-11-20T19:17:00Z">
              <w:r w:rsidRPr="00804B30">
                <w:t>141.19</w:t>
              </w:r>
            </w:ins>
          </w:p>
        </w:tc>
        <w:tc>
          <w:tcPr>
            <w:tcW w:w="2200" w:type="dxa"/>
            <w:noWrap/>
            <w:hideMark/>
          </w:tcPr>
          <w:p w14:paraId="5D1EF6D5" w14:textId="77777777" w:rsidR="00E65DBE" w:rsidRPr="00804B30" w:rsidRDefault="00E65DBE" w:rsidP="00AF0D4C">
            <w:pPr>
              <w:spacing w:after="0"/>
              <w:jc w:val="center"/>
              <w:rPr>
                <w:ins w:id="1839" w:author="China Telecom" w:date="2020-11-20T19:17:00Z"/>
              </w:rPr>
            </w:pPr>
            <w:ins w:id="1840" w:author="China Telecom" w:date="2020-11-20T19:17:00Z">
              <w:r w:rsidRPr="00804B30">
                <w:t>1.66</w:t>
              </w:r>
            </w:ins>
          </w:p>
        </w:tc>
      </w:tr>
      <w:tr w:rsidR="00E65DBE" w:rsidRPr="00804B30" w14:paraId="456223DC" w14:textId="77777777" w:rsidTr="00AF0D4C">
        <w:trPr>
          <w:ins w:id="1841" w:author="China Telecom" w:date="2020-11-20T19:17:00Z"/>
        </w:trPr>
        <w:tc>
          <w:tcPr>
            <w:tcW w:w="6440" w:type="dxa"/>
            <w:noWrap/>
            <w:hideMark/>
          </w:tcPr>
          <w:p w14:paraId="22DFE8E1" w14:textId="77777777" w:rsidR="00E65DBE" w:rsidRPr="00804B30" w:rsidRDefault="00E65DBE" w:rsidP="00AF0D4C">
            <w:pPr>
              <w:spacing w:after="0"/>
              <w:rPr>
                <w:ins w:id="1842" w:author="China Telecom" w:date="2020-11-20T19:17:00Z"/>
              </w:rPr>
            </w:pPr>
            <w:ins w:id="1843" w:author="China Telecom" w:date="2020-11-20T19:17:00Z">
              <w:r w:rsidRPr="00804B30">
                <w:t xml:space="preserve">PDSCH for Msg.2 </w:t>
              </w:r>
            </w:ins>
          </w:p>
        </w:tc>
        <w:tc>
          <w:tcPr>
            <w:tcW w:w="2200" w:type="dxa"/>
            <w:noWrap/>
            <w:hideMark/>
          </w:tcPr>
          <w:p w14:paraId="02F5C859" w14:textId="77777777" w:rsidR="00E65DBE" w:rsidRPr="00804B30" w:rsidRDefault="00E65DBE" w:rsidP="00AF0D4C">
            <w:pPr>
              <w:spacing w:after="0"/>
              <w:jc w:val="center"/>
              <w:rPr>
                <w:ins w:id="1844" w:author="China Telecom" w:date="2020-11-20T19:17:00Z"/>
              </w:rPr>
            </w:pPr>
            <w:ins w:id="1845" w:author="China Telecom" w:date="2020-11-20T19:17:00Z">
              <w:r w:rsidRPr="00804B30">
                <w:t>8</w:t>
              </w:r>
            </w:ins>
          </w:p>
        </w:tc>
        <w:tc>
          <w:tcPr>
            <w:tcW w:w="2200" w:type="dxa"/>
            <w:noWrap/>
            <w:hideMark/>
          </w:tcPr>
          <w:p w14:paraId="2A13B22F" w14:textId="77777777" w:rsidR="00E65DBE" w:rsidRPr="00804B30" w:rsidRDefault="00E65DBE" w:rsidP="00AF0D4C">
            <w:pPr>
              <w:spacing w:after="0"/>
              <w:jc w:val="center"/>
              <w:rPr>
                <w:ins w:id="1846" w:author="China Telecom" w:date="2020-11-20T19:17:00Z"/>
              </w:rPr>
            </w:pPr>
            <w:ins w:id="1847" w:author="China Telecom" w:date="2020-11-20T19:17:00Z">
              <w:r w:rsidRPr="00804B30">
                <w:t>142.33</w:t>
              </w:r>
            </w:ins>
          </w:p>
        </w:tc>
        <w:tc>
          <w:tcPr>
            <w:tcW w:w="2200" w:type="dxa"/>
            <w:noWrap/>
            <w:hideMark/>
          </w:tcPr>
          <w:p w14:paraId="50A7833A" w14:textId="77777777" w:rsidR="00E65DBE" w:rsidRPr="00804B30" w:rsidRDefault="00E65DBE" w:rsidP="00AF0D4C">
            <w:pPr>
              <w:spacing w:after="0"/>
              <w:jc w:val="center"/>
              <w:rPr>
                <w:ins w:id="1848" w:author="China Telecom" w:date="2020-11-20T19:17:00Z"/>
              </w:rPr>
            </w:pPr>
            <w:ins w:id="1849" w:author="China Telecom" w:date="2020-11-20T19:17:00Z">
              <w:r w:rsidRPr="00804B30">
                <w:t>3.72</w:t>
              </w:r>
            </w:ins>
          </w:p>
        </w:tc>
      </w:tr>
      <w:tr w:rsidR="00E65DBE" w:rsidRPr="00804B30" w14:paraId="39DD4148" w14:textId="77777777" w:rsidTr="00AF0D4C">
        <w:trPr>
          <w:ins w:id="1850" w:author="China Telecom" w:date="2020-11-20T19:17:00Z"/>
        </w:trPr>
        <w:tc>
          <w:tcPr>
            <w:tcW w:w="6440" w:type="dxa"/>
            <w:noWrap/>
            <w:hideMark/>
          </w:tcPr>
          <w:p w14:paraId="610675F4" w14:textId="77777777" w:rsidR="00E65DBE" w:rsidRPr="00804B30" w:rsidRDefault="00E65DBE" w:rsidP="00AF0D4C">
            <w:pPr>
              <w:spacing w:after="0"/>
              <w:rPr>
                <w:ins w:id="1851" w:author="China Telecom" w:date="2020-11-20T19:17:00Z"/>
              </w:rPr>
            </w:pPr>
            <w:ins w:id="1852" w:author="China Telecom" w:date="2020-11-20T19:17:00Z">
              <w:r w:rsidRPr="00804B30">
                <w:t xml:space="preserve">PUSCH of Msg.3 </w:t>
              </w:r>
            </w:ins>
          </w:p>
        </w:tc>
        <w:tc>
          <w:tcPr>
            <w:tcW w:w="2200" w:type="dxa"/>
            <w:noWrap/>
            <w:hideMark/>
          </w:tcPr>
          <w:p w14:paraId="4FE7F2F9" w14:textId="77777777" w:rsidR="00E65DBE" w:rsidRPr="00804B30" w:rsidRDefault="00E65DBE" w:rsidP="00AF0D4C">
            <w:pPr>
              <w:spacing w:after="0"/>
              <w:jc w:val="center"/>
              <w:rPr>
                <w:ins w:id="1853" w:author="China Telecom" w:date="2020-11-20T19:17:00Z"/>
              </w:rPr>
            </w:pPr>
            <w:ins w:id="1854" w:author="China Telecom" w:date="2020-11-20T19:17:00Z">
              <w:r w:rsidRPr="00804B30">
                <w:t>10</w:t>
              </w:r>
            </w:ins>
          </w:p>
        </w:tc>
        <w:tc>
          <w:tcPr>
            <w:tcW w:w="2200" w:type="dxa"/>
            <w:noWrap/>
            <w:hideMark/>
          </w:tcPr>
          <w:p w14:paraId="1061126D" w14:textId="77777777" w:rsidR="00E65DBE" w:rsidRPr="00804B30" w:rsidRDefault="00E65DBE" w:rsidP="00AF0D4C">
            <w:pPr>
              <w:spacing w:after="0"/>
              <w:jc w:val="center"/>
              <w:rPr>
                <w:ins w:id="1855" w:author="China Telecom" w:date="2020-11-20T19:17:00Z"/>
              </w:rPr>
            </w:pPr>
            <w:ins w:id="1856" w:author="China Telecom" w:date="2020-11-20T19:17:00Z">
              <w:r w:rsidRPr="00804B30">
                <w:t>143.93</w:t>
              </w:r>
            </w:ins>
          </w:p>
        </w:tc>
        <w:tc>
          <w:tcPr>
            <w:tcW w:w="2200" w:type="dxa"/>
            <w:noWrap/>
            <w:hideMark/>
          </w:tcPr>
          <w:p w14:paraId="770C9C83" w14:textId="77777777" w:rsidR="00E65DBE" w:rsidRPr="00804B30" w:rsidRDefault="00E65DBE" w:rsidP="00AF0D4C">
            <w:pPr>
              <w:spacing w:after="0"/>
              <w:jc w:val="center"/>
              <w:rPr>
                <w:ins w:id="1857" w:author="China Telecom" w:date="2020-11-20T19:17:00Z"/>
              </w:rPr>
            </w:pPr>
            <w:ins w:id="1858" w:author="China Telecom" w:date="2020-11-20T19:17:00Z">
              <w:r w:rsidRPr="00804B30">
                <w:t>1.11</w:t>
              </w:r>
            </w:ins>
          </w:p>
        </w:tc>
      </w:tr>
      <w:tr w:rsidR="00E65DBE" w:rsidRPr="00804B30" w14:paraId="012F3C59" w14:textId="77777777" w:rsidTr="00AF0D4C">
        <w:trPr>
          <w:ins w:id="1859" w:author="China Telecom" w:date="2020-11-20T19:17:00Z"/>
        </w:trPr>
        <w:tc>
          <w:tcPr>
            <w:tcW w:w="6440" w:type="dxa"/>
            <w:noWrap/>
            <w:hideMark/>
          </w:tcPr>
          <w:p w14:paraId="781E2C03" w14:textId="77777777" w:rsidR="00E65DBE" w:rsidRPr="00804B30" w:rsidRDefault="00E65DBE" w:rsidP="00AF0D4C">
            <w:pPr>
              <w:spacing w:after="0"/>
              <w:rPr>
                <w:ins w:id="1860" w:author="China Telecom" w:date="2020-11-20T19:17:00Z"/>
              </w:rPr>
            </w:pPr>
            <w:ins w:id="1861" w:author="China Telecom" w:date="2020-11-20T19:17:00Z">
              <w:r w:rsidRPr="00804B30">
                <w:t xml:space="preserve">PDSCH of Msg.4 </w:t>
              </w:r>
            </w:ins>
          </w:p>
        </w:tc>
        <w:tc>
          <w:tcPr>
            <w:tcW w:w="2200" w:type="dxa"/>
            <w:noWrap/>
            <w:hideMark/>
          </w:tcPr>
          <w:p w14:paraId="388B6C85" w14:textId="77777777" w:rsidR="00E65DBE" w:rsidRPr="00804B30" w:rsidRDefault="00E65DBE" w:rsidP="00AF0D4C">
            <w:pPr>
              <w:spacing w:after="0"/>
              <w:jc w:val="center"/>
              <w:rPr>
                <w:ins w:id="1862" w:author="China Telecom" w:date="2020-11-20T19:17:00Z"/>
              </w:rPr>
            </w:pPr>
            <w:ins w:id="1863" w:author="China Telecom" w:date="2020-11-20T19:17:00Z">
              <w:r w:rsidRPr="00804B30">
                <w:t>7</w:t>
              </w:r>
            </w:ins>
          </w:p>
        </w:tc>
        <w:tc>
          <w:tcPr>
            <w:tcW w:w="2200" w:type="dxa"/>
            <w:noWrap/>
            <w:hideMark/>
          </w:tcPr>
          <w:p w14:paraId="57CF06DA" w14:textId="77777777" w:rsidR="00E65DBE" w:rsidRPr="00804B30" w:rsidRDefault="00E65DBE" w:rsidP="00AF0D4C">
            <w:pPr>
              <w:spacing w:after="0"/>
              <w:jc w:val="center"/>
              <w:rPr>
                <w:ins w:id="1864" w:author="China Telecom" w:date="2020-11-20T19:17:00Z"/>
              </w:rPr>
            </w:pPr>
            <w:ins w:id="1865" w:author="China Telecom" w:date="2020-11-20T19:17:00Z">
              <w:r w:rsidRPr="00804B30">
                <w:t>141.42</w:t>
              </w:r>
            </w:ins>
          </w:p>
        </w:tc>
        <w:tc>
          <w:tcPr>
            <w:tcW w:w="2200" w:type="dxa"/>
            <w:noWrap/>
            <w:hideMark/>
          </w:tcPr>
          <w:p w14:paraId="3C46BF8C" w14:textId="77777777" w:rsidR="00E65DBE" w:rsidRPr="00804B30" w:rsidRDefault="00E65DBE" w:rsidP="00AF0D4C">
            <w:pPr>
              <w:spacing w:after="0"/>
              <w:jc w:val="center"/>
              <w:rPr>
                <w:ins w:id="1866" w:author="China Telecom" w:date="2020-11-20T19:17:00Z"/>
              </w:rPr>
            </w:pPr>
            <w:ins w:id="1867" w:author="China Telecom" w:date="2020-11-20T19:17:00Z">
              <w:r w:rsidRPr="00804B30">
                <w:t>4.23</w:t>
              </w:r>
            </w:ins>
          </w:p>
        </w:tc>
      </w:tr>
      <w:tr w:rsidR="00E65DBE" w:rsidRPr="00804B30" w14:paraId="199F3C34" w14:textId="77777777" w:rsidTr="00AF0D4C">
        <w:trPr>
          <w:ins w:id="1868" w:author="China Telecom" w:date="2020-11-20T19:17:00Z"/>
        </w:trPr>
        <w:tc>
          <w:tcPr>
            <w:tcW w:w="6440" w:type="dxa"/>
            <w:noWrap/>
            <w:hideMark/>
          </w:tcPr>
          <w:p w14:paraId="0C2AD7AF" w14:textId="77777777" w:rsidR="00E65DBE" w:rsidRPr="00804B30" w:rsidRDefault="00E65DBE" w:rsidP="00AF0D4C">
            <w:pPr>
              <w:spacing w:after="0"/>
              <w:rPr>
                <w:ins w:id="1869" w:author="China Telecom" w:date="2020-11-20T19:17:00Z"/>
              </w:rPr>
            </w:pPr>
            <w:ins w:id="1870" w:author="China Telecom" w:date="2020-11-20T19:17:00Z">
              <w:r w:rsidRPr="00804B30">
                <w:t xml:space="preserve">PUCCH w/ HARQ-ACK for Msg.4 </w:t>
              </w:r>
            </w:ins>
          </w:p>
        </w:tc>
        <w:tc>
          <w:tcPr>
            <w:tcW w:w="2200" w:type="dxa"/>
            <w:noWrap/>
            <w:hideMark/>
          </w:tcPr>
          <w:p w14:paraId="62A114A3" w14:textId="77777777" w:rsidR="00E65DBE" w:rsidRPr="00804B30" w:rsidRDefault="00E65DBE" w:rsidP="00AF0D4C">
            <w:pPr>
              <w:spacing w:after="0"/>
              <w:jc w:val="center"/>
              <w:rPr>
                <w:ins w:id="1871" w:author="China Telecom" w:date="2020-11-20T19:17:00Z"/>
              </w:rPr>
            </w:pPr>
            <w:ins w:id="1872" w:author="China Telecom" w:date="2020-11-20T19:17:00Z">
              <w:r w:rsidRPr="00804B30">
                <w:t>3</w:t>
              </w:r>
            </w:ins>
          </w:p>
        </w:tc>
        <w:tc>
          <w:tcPr>
            <w:tcW w:w="2200" w:type="dxa"/>
            <w:noWrap/>
            <w:hideMark/>
          </w:tcPr>
          <w:p w14:paraId="58A1A22B" w14:textId="77777777" w:rsidR="00E65DBE" w:rsidRPr="00804B30" w:rsidRDefault="00E65DBE" w:rsidP="00AF0D4C">
            <w:pPr>
              <w:spacing w:after="0"/>
              <w:jc w:val="center"/>
              <w:rPr>
                <w:ins w:id="1873" w:author="China Telecom" w:date="2020-11-20T19:17:00Z"/>
              </w:rPr>
            </w:pPr>
            <w:ins w:id="1874" w:author="China Telecom" w:date="2020-11-20T19:17:00Z">
              <w:r w:rsidRPr="00804B30">
                <w:t>148.59</w:t>
              </w:r>
            </w:ins>
          </w:p>
        </w:tc>
        <w:tc>
          <w:tcPr>
            <w:tcW w:w="2200" w:type="dxa"/>
            <w:noWrap/>
            <w:hideMark/>
          </w:tcPr>
          <w:p w14:paraId="4BD731D3" w14:textId="77777777" w:rsidR="00E65DBE" w:rsidRPr="00804B30" w:rsidRDefault="00E65DBE" w:rsidP="00AF0D4C">
            <w:pPr>
              <w:spacing w:after="0"/>
              <w:jc w:val="center"/>
              <w:rPr>
                <w:ins w:id="1875" w:author="China Telecom" w:date="2020-11-20T19:17:00Z"/>
                <w:noProof/>
              </w:rPr>
            </w:pPr>
          </w:p>
        </w:tc>
      </w:tr>
      <w:tr w:rsidR="00E65DBE" w:rsidRPr="00804B30" w14:paraId="34F36A41" w14:textId="77777777" w:rsidTr="00AF0D4C">
        <w:trPr>
          <w:ins w:id="1876" w:author="China Telecom" w:date="2020-11-20T19:17:00Z"/>
        </w:trPr>
        <w:tc>
          <w:tcPr>
            <w:tcW w:w="6440" w:type="dxa"/>
            <w:noWrap/>
            <w:hideMark/>
          </w:tcPr>
          <w:p w14:paraId="0CD5547C" w14:textId="77777777" w:rsidR="00E65DBE" w:rsidRPr="00804B30" w:rsidRDefault="00E65DBE" w:rsidP="00AF0D4C">
            <w:pPr>
              <w:spacing w:after="0"/>
              <w:rPr>
                <w:ins w:id="1877" w:author="China Telecom" w:date="2020-11-20T19:17:00Z"/>
              </w:rPr>
            </w:pPr>
            <w:ins w:id="1878" w:author="China Telecom" w:date="2020-11-20T19:17:00Z">
              <w:r w:rsidRPr="00804B30">
                <w:t xml:space="preserve">Unicast PDCCH </w:t>
              </w:r>
            </w:ins>
          </w:p>
        </w:tc>
        <w:tc>
          <w:tcPr>
            <w:tcW w:w="2200" w:type="dxa"/>
            <w:noWrap/>
            <w:hideMark/>
          </w:tcPr>
          <w:p w14:paraId="6F16D85C" w14:textId="77777777" w:rsidR="00E65DBE" w:rsidRPr="00804B30" w:rsidRDefault="00E65DBE" w:rsidP="00AF0D4C">
            <w:pPr>
              <w:spacing w:after="0"/>
              <w:jc w:val="center"/>
              <w:rPr>
                <w:ins w:id="1879" w:author="China Telecom" w:date="2020-11-20T19:17:00Z"/>
              </w:rPr>
            </w:pPr>
            <w:ins w:id="1880" w:author="China Telecom" w:date="2020-11-20T19:17:00Z">
              <w:r w:rsidRPr="00804B30">
                <w:t>13</w:t>
              </w:r>
            </w:ins>
          </w:p>
        </w:tc>
        <w:tc>
          <w:tcPr>
            <w:tcW w:w="2200" w:type="dxa"/>
            <w:noWrap/>
            <w:hideMark/>
          </w:tcPr>
          <w:p w14:paraId="5A772DEB" w14:textId="77777777" w:rsidR="00E65DBE" w:rsidRPr="00804B30" w:rsidRDefault="00E65DBE" w:rsidP="00AF0D4C">
            <w:pPr>
              <w:spacing w:after="0"/>
              <w:jc w:val="center"/>
              <w:rPr>
                <w:ins w:id="1881" w:author="China Telecom" w:date="2020-11-20T19:17:00Z"/>
              </w:rPr>
            </w:pPr>
            <w:ins w:id="1882" w:author="China Telecom" w:date="2020-11-20T19:17:00Z">
              <w:r w:rsidRPr="00804B30">
                <w:t>147.83</w:t>
              </w:r>
            </w:ins>
          </w:p>
        </w:tc>
        <w:tc>
          <w:tcPr>
            <w:tcW w:w="2200" w:type="dxa"/>
            <w:noWrap/>
            <w:hideMark/>
          </w:tcPr>
          <w:p w14:paraId="29296AD0" w14:textId="77777777" w:rsidR="00E65DBE" w:rsidRPr="00804B30" w:rsidRDefault="00E65DBE" w:rsidP="00AF0D4C">
            <w:pPr>
              <w:spacing w:after="0"/>
              <w:jc w:val="center"/>
              <w:rPr>
                <w:ins w:id="1883" w:author="China Telecom" w:date="2020-11-20T19:17:00Z"/>
              </w:rPr>
            </w:pPr>
            <w:ins w:id="1884" w:author="China Telecom" w:date="2020-11-20T19:17:00Z">
              <w:r w:rsidRPr="00804B30">
                <w:t>3.91</w:t>
              </w:r>
            </w:ins>
          </w:p>
        </w:tc>
      </w:tr>
      <w:tr w:rsidR="00E65DBE" w:rsidRPr="00804B30" w14:paraId="65DE48C1" w14:textId="77777777" w:rsidTr="00AF0D4C">
        <w:trPr>
          <w:ins w:id="1885" w:author="China Telecom" w:date="2020-11-20T19:17:00Z"/>
        </w:trPr>
        <w:tc>
          <w:tcPr>
            <w:tcW w:w="6440" w:type="dxa"/>
            <w:noWrap/>
            <w:hideMark/>
          </w:tcPr>
          <w:p w14:paraId="79401E65" w14:textId="77777777" w:rsidR="00E65DBE" w:rsidRPr="00804B30" w:rsidRDefault="00E65DBE" w:rsidP="00AF0D4C">
            <w:pPr>
              <w:spacing w:after="0"/>
              <w:rPr>
                <w:ins w:id="1886" w:author="China Telecom" w:date="2020-11-20T19:17:00Z"/>
              </w:rPr>
            </w:pPr>
            <w:ins w:id="1887" w:author="China Telecom" w:date="2020-11-20T19:17:00Z">
              <w:r w:rsidRPr="00804B30">
                <w:t>PDSCH for eMBB DDDSU</w:t>
              </w:r>
            </w:ins>
          </w:p>
        </w:tc>
        <w:tc>
          <w:tcPr>
            <w:tcW w:w="2200" w:type="dxa"/>
            <w:noWrap/>
            <w:hideMark/>
          </w:tcPr>
          <w:p w14:paraId="2BDB0047" w14:textId="77777777" w:rsidR="00E65DBE" w:rsidRPr="00804B30" w:rsidRDefault="00E65DBE" w:rsidP="00AF0D4C">
            <w:pPr>
              <w:spacing w:after="0"/>
              <w:jc w:val="center"/>
              <w:rPr>
                <w:ins w:id="1888" w:author="China Telecom" w:date="2020-11-20T19:17:00Z"/>
              </w:rPr>
            </w:pPr>
            <w:ins w:id="1889" w:author="China Telecom" w:date="2020-11-20T19:17:00Z">
              <w:r w:rsidRPr="00804B30">
                <w:t>12</w:t>
              </w:r>
            </w:ins>
          </w:p>
        </w:tc>
        <w:tc>
          <w:tcPr>
            <w:tcW w:w="2200" w:type="dxa"/>
            <w:noWrap/>
            <w:hideMark/>
          </w:tcPr>
          <w:p w14:paraId="0BA679BD" w14:textId="77777777" w:rsidR="00E65DBE" w:rsidRPr="00804B30" w:rsidRDefault="00E65DBE" w:rsidP="00AF0D4C">
            <w:pPr>
              <w:spacing w:after="0"/>
              <w:jc w:val="center"/>
              <w:rPr>
                <w:ins w:id="1890" w:author="China Telecom" w:date="2020-11-20T19:17:00Z"/>
              </w:rPr>
            </w:pPr>
            <w:ins w:id="1891" w:author="China Telecom" w:date="2020-11-20T19:17:00Z">
              <w:r w:rsidRPr="00804B30">
                <w:t>144.24</w:t>
              </w:r>
            </w:ins>
          </w:p>
        </w:tc>
        <w:tc>
          <w:tcPr>
            <w:tcW w:w="2200" w:type="dxa"/>
            <w:noWrap/>
            <w:hideMark/>
          </w:tcPr>
          <w:p w14:paraId="0C990840" w14:textId="77777777" w:rsidR="00E65DBE" w:rsidRPr="00804B30" w:rsidRDefault="00E65DBE" w:rsidP="00AF0D4C">
            <w:pPr>
              <w:spacing w:after="0"/>
              <w:jc w:val="center"/>
              <w:rPr>
                <w:ins w:id="1892" w:author="China Telecom" w:date="2020-11-20T19:17:00Z"/>
              </w:rPr>
            </w:pPr>
            <w:ins w:id="1893" w:author="China Telecom" w:date="2020-11-20T19:17:00Z">
              <w:r w:rsidRPr="00804B30">
                <w:t>4.59</w:t>
              </w:r>
            </w:ins>
          </w:p>
        </w:tc>
      </w:tr>
      <w:tr w:rsidR="00E65DBE" w:rsidRPr="00804B30" w14:paraId="33341970" w14:textId="77777777" w:rsidTr="00AF0D4C">
        <w:trPr>
          <w:ins w:id="1894" w:author="China Telecom" w:date="2020-11-20T19:17:00Z"/>
        </w:trPr>
        <w:tc>
          <w:tcPr>
            <w:tcW w:w="6440" w:type="dxa"/>
            <w:noWrap/>
            <w:hideMark/>
          </w:tcPr>
          <w:p w14:paraId="1B99F539" w14:textId="77777777" w:rsidR="00E65DBE" w:rsidRPr="00804B30" w:rsidRDefault="00E65DBE" w:rsidP="00AF0D4C">
            <w:pPr>
              <w:spacing w:after="0"/>
              <w:rPr>
                <w:ins w:id="1895" w:author="China Telecom" w:date="2020-11-20T19:17:00Z"/>
              </w:rPr>
            </w:pPr>
            <w:ins w:id="1896" w:author="China Telecom" w:date="2020-11-20T19:17:00Z">
              <w:r w:rsidRPr="00804B30">
                <w:t>PDSCH for eMBB DDDSUDDSUU</w:t>
              </w:r>
            </w:ins>
          </w:p>
        </w:tc>
        <w:tc>
          <w:tcPr>
            <w:tcW w:w="2200" w:type="dxa"/>
            <w:noWrap/>
            <w:hideMark/>
          </w:tcPr>
          <w:p w14:paraId="7C614EC4" w14:textId="77777777" w:rsidR="00E65DBE" w:rsidRPr="00804B30" w:rsidRDefault="00E65DBE" w:rsidP="00AF0D4C">
            <w:pPr>
              <w:spacing w:after="0"/>
              <w:jc w:val="center"/>
              <w:rPr>
                <w:ins w:id="1897" w:author="China Telecom" w:date="2020-11-20T19:17:00Z"/>
              </w:rPr>
            </w:pPr>
            <w:ins w:id="1898" w:author="China Telecom" w:date="2020-11-20T19:17:00Z">
              <w:r w:rsidRPr="00804B30">
                <w:t>9</w:t>
              </w:r>
            </w:ins>
          </w:p>
        </w:tc>
        <w:tc>
          <w:tcPr>
            <w:tcW w:w="2200" w:type="dxa"/>
            <w:noWrap/>
            <w:hideMark/>
          </w:tcPr>
          <w:p w14:paraId="3C17A4D9" w14:textId="77777777" w:rsidR="00E65DBE" w:rsidRPr="00804B30" w:rsidRDefault="00E65DBE" w:rsidP="00AF0D4C">
            <w:pPr>
              <w:spacing w:after="0"/>
              <w:jc w:val="center"/>
              <w:rPr>
                <w:ins w:id="1899" w:author="China Telecom" w:date="2020-11-20T19:17:00Z"/>
              </w:rPr>
            </w:pPr>
            <w:ins w:id="1900" w:author="China Telecom" w:date="2020-11-20T19:17:00Z">
              <w:r w:rsidRPr="00804B30">
                <w:t>142.97</w:t>
              </w:r>
            </w:ins>
          </w:p>
        </w:tc>
        <w:tc>
          <w:tcPr>
            <w:tcW w:w="2200" w:type="dxa"/>
            <w:noWrap/>
            <w:hideMark/>
          </w:tcPr>
          <w:p w14:paraId="721BE52E" w14:textId="77777777" w:rsidR="00E65DBE" w:rsidRPr="00804B30" w:rsidRDefault="00E65DBE" w:rsidP="00AF0D4C">
            <w:pPr>
              <w:spacing w:after="0"/>
              <w:jc w:val="center"/>
              <w:rPr>
                <w:ins w:id="1901" w:author="China Telecom" w:date="2020-11-20T19:17:00Z"/>
              </w:rPr>
            </w:pPr>
            <w:ins w:id="1902" w:author="China Telecom" w:date="2020-11-20T19:17:00Z">
              <w:r w:rsidRPr="00804B30">
                <w:t>5.52</w:t>
              </w:r>
            </w:ins>
          </w:p>
        </w:tc>
      </w:tr>
    </w:tbl>
    <w:p w14:paraId="70C09DC0" w14:textId="77777777" w:rsidR="00E65DBE" w:rsidRDefault="00E65DBE" w:rsidP="00E65DBE">
      <w:pPr>
        <w:pStyle w:val="TH"/>
        <w:rPr>
          <w:ins w:id="1903" w:author="China Telecom" w:date="2020-11-20T19:17:00Z"/>
        </w:rPr>
      </w:pPr>
    </w:p>
    <w:p w14:paraId="2870B434" w14:textId="77777777" w:rsidR="00E65DBE" w:rsidRDefault="00E65DBE" w:rsidP="00E65DBE">
      <w:pPr>
        <w:pStyle w:val="TH"/>
        <w:rPr>
          <w:ins w:id="1904" w:author="China Telecom" w:date="2020-11-20T19:17:00Z"/>
        </w:rPr>
      </w:pPr>
      <w:ins w:id="1905" w:author="China Telecom" w:date="2020-11-20T19:17:00Z">
        <w:r>
          <w:t xml:space="preserve">Table </w:t>
        </w:r>
        <w:r>
          <w:rPr>
            <w:lang w:eastAsia="zh-CN"/>
          </w:rPr>
          <w:t>5.1.1.1</w:t>
        </w:r>
        <w:r w:rsidRPr="007368F9">
          <w:t>-</w:t>
        </w:r>
        <w:r>
          <w:rPr>
            <w:lang w:eastAsia="ja-JP"/>
          </w:rPr>
          <w:t>5</w:t>
        </w:r>
        <w:r w:rsidRPr="007368F9">
          <w:rPr>
            <w:rFonts w:hint="eastAsia"/>
          </w:rPr>
          <w:t>:</w:t>
        </w:r>
        <w:r>
          <w:rPr>
            <w:rFonts w:hint="eastAsia"/>
          </w:rPr>
          <w:t xml:space="preserve"> Representative values </w:t>
        </w:r>
        <w:r>
          <w:t xml:space="preserve">of MIL for Urban </w:t>
        </w:r>
        <w:r w:rsidRPr="00DE78FE">
          <w:t>4GHz</w:t>
        </w:r>
        <w:r>
          <w:t xml:space="preserve"> TDD scenario with </w:t>
        </w:r>
        <w:r w:rsidRPr="00DE78FE">
          <w:t>BS Tx powe</w:t>
        </w:r>
        <w:r>
          <w:t>r of 24 dBm/MHz</w:t>
        </w:r>
      </w:ins>
    </w:p>
    <w:tbl>
      <w:tblPr>
        <w:tblStyle w:val="a7"/>
        <w:tblW w:w="0" w:type="auto"/>
        <w:tblLook w:val="04A0" w:firstRow="1" w:lastRow="0" w:firstColumn="1" w:lastColumn="0" w:noHBand="0" w:noVBand="1"/>
      </w:tblPr>
      <w:tblGrid>
        <w:gridCol w:w="4073"/>
        <w:gridCol w:w="1446"/>
        <w:gridCol w:w="1446"/>
        <w:gridCol w:w="1446"/>
        <w:gridCol w:w="1446"/>
      </w:tblGrid>
      <w:tr w:rsidR="00E65DBE" w:rsidRPr="00804B30" w14:paraId="289E0CBF" w14:textId="77777777" w:rsidTr="00AF0D4C">
        <w:trPr>
          <w:trHeight w:val="20"/>
          <w:ins w:id="1906" w:author="China Telecom" w:date="2020-11-20T19:17:00Z"/>
        </w:trPr>
        <w:tc>
          <w:tcPr>
            <w:tcW w:w="6440" w:type="dxa"/>
            <w:shd w:val="clear" w:color="auto" w:fill="E7E6E6" w:themeFill="background2"/>
            <w:noWrap/>
            <w:hideMark/>
          </w:tcPr>
          <w:p w14:paraId="06BE06A3" w14:textId="77777777" w:rsidR="00E65DBE" w:rsidRPr="009C135A" w:rsidRDefault="00E65DBE" w:rsidP="00AF0D4C">
            <w:pPr>
              <w:spacing w:after="0"/>
              <w:jc w:val="center"/>
              <w:rPr>
                <w:ins w:id="1907" w:author="China Telecom" w:date="2020-11-20T19:17:00Z"/>
              </w:rPr>
            </w:pPr>
            <w:ins w:id="1908" w:author="China Telecom" w:date="2020-11-20T19:17:00Z">
              <w:r w:rsidRPr="00F9020F">
                <w:rPr>
                  <w:b/>
                </w:rPr>
                <w:t>Channels (and Frame format)</w:t>
              </w:r>
            </w:ins>
          </w:p>
        </w:tc>
        <w:tc>
          <w:tcPr>
            <w:tcW w:w="2200" w:type="dxa"/>
            <w:shd w:val="clear" w:color="auto" w:fill="E7E6E6" w:themeFill="background2"/>
            <w:hideMark/>
          </w:tcPr>
          <w:p w14:paraId="4311433A" w14:textId="77777777" w:rsidR="00E65DBE" w:rsidRPr="009C135A" w:rsidRDefault="00E65DBE" w:rsidP="00AF0D4C">
            <w:pPr>
              <w:spacing w:after="0"/>
              <w:jc w:val="center"/>
              <w:rPr>
                <w:ins w:id="1909" w:author="China Telecom" w:date="2020-11-20T19:17:00Z"/>
              </w:rPr>
            </w:pPr>
            <w:ins w:id="1910" w:author="China Telecom" w:date="2020-11-20T19:17:00Z">
              <w:r w:rsidRPr="00F9020F">
                <w:rPr>
                  <w:b/>
                </w:rPr>
                <w:t>Number of Samples</w:t>
              </w:r>
            </w:ins>
          </w:p>
        </w:tc>
        <w:tc>
          <w:tcPr>
            <w:tcW w:w="2200" w:type="dxa"/>
            <w:shd w:val="clear" w:color="auto" w:fill="E7E6E6" w:themeFill="background2"/>
            <w:hideMark/>
          </w:tcPr>
          <w:p w14:paraId="084CE1C3" w14:textId="77777777" w:rsidR="00E65DBE" w:rsidRPr="009C135A" w:rsidRDefault="00E65DBE" w:rsidP="00AF0D4C">
            <w:pPr>
              <w:spacing w:after="0"/>
              <w:jc w:val="center"/>
              <w:rPr>
                <w:ins w:id="1911" w:author="China Telecom" w:date="2020-11-20T19:17:00Z"/>
              </w:rPr>
            </w:pPr>
            <w:ins w:id="1912" w:author="China Telecom" w:date="2020-11-20T19:17:00Z">
              <w:r w:rsidRPr="00F9020F">
                <w:rPr>
                  <w:b/>
                </w:rPr>
                <w:t>Representative value</w:t>
              </w:r>
            </w:ins>
          </w:p>
        </w:tc>
        <w:tc>
          <w:tcPr>
            <w:tcW w:w="2200" w:type="dxa"/>
            <w:shd w:val="clear" w:color="auto" w:fill="E7E6E6" w:themeFill="background2"/>
            <w:hideMark/>
          </w:tcPr>
          <w:p w14:paraId="087DB994" w14:textId="77777777" w:rsidR="00E65DBE" w:rsidRPr="009C135A" w:rsidRDefault="00E65DBE" w:rsidP="00AF0D4C">
            <w:pPr>
              <w:spacing w:after="0"/>
              <w:jc w:val="center"/>
              <w:rPr>
                <w:ins w:id="1913" w:author="China Telecom" w:date="2020-11-20T19:17:00Z"/>
              </w:rPr>
            </w:pPr>
            <w:ins w:id="1914" w:author="China Telecom" w:date="2020-11-20T19:17:00Z">
              <w:r w:rsidRPr="00F9020F">
                <w:rPr>
                  <w:b/>
                </w:rPr>
                <w:t>Standard Deviation (w/o outlier)</w:t>
              </w:r>
            </w:ins>
          </w:p>
        </w:tc>
        <w:tc>
          <w:tcPr>
            <w:tcW w:w="2200" w:type="dxa"/>
            <w:shd w:val="clear" w:color="auto" w:fill="E7E6E6" w:themeFill="background2"/>
            <w:hideMark/>
          </w:tcPr>
          <w:p w14:paraId="5A451E08" w14:textId="77777777" w:rsidR="00E65DBE" w:rsidRPr="009C135A" w:rsidRDefault="00E65DBE" w:rsidP="00AF0D4C">
            <w:pPr>
              <w:spacing w:after="0"/>
              <w:jc w:val="center"/>
              <w:rPr>
                <w:ins w:id="1915" w:author="China Telecom" w:date="2020-11-20T19:17:00Z"/>
              </w:rPr>
            </w:pPr>
            <w:ins w:id="1916" w:author="China Telecom" w:date="2020-11-20T19:17:00Z">
              <w:r w:rsidRPr="00F9020F">
                <w:rPr>
                  <w:b/>
                </w:rPr>
                <w:t>Relative difference between channels</w:t>
              </w:r>
            </w:ins>
          </w:p>
        </w:tc>
      </w:tr>
      <w:tr w:rsidR="00E65DBE" w:rsidRPr="00804B30" w14:paraId="1ED66292" w14:textId="77777777" w:rsidTr="00AF0D4C">
        <w:trPr>
          <w:trHeight w:val="20"/>
          <w:ins w:id="1917" w:author="China Telecom" w:date="2020-11-20T19:17:00Z"/>
        </w:trPr>
        <w:tc>
          <w:tcPr>
            <w:tcW w:w="6440" w:type="dxa"/>
            <w:noWrap/>
            <w:hideMark/>
          </w:tcPr>
          <w:p w14:paraId="525BCE2F" w14:textId="77777777" w:rsidR="00E65DBE" w:rsidRPr="00804B30" w:rsidRDefault="00E65DBE" w:rsidP="00AF0D4C">
            <w:pPr>
              <w:spacing w:after="0"/>
              <w:rPr>
                <w:ins w:id="1918" w:author="China Telecom" w:date="2020-11-20T19:17:00Z"/>
                <w:noProof/>
                <w:sz w:val="22"/>
              </w:rPr>
            </w:pPr>
            <w:ins w:id="1919" w:author="China Telecom" w:date="2020-11-20T19:17:00Z">
              <w:r w:rsidRPr="00804B30">
                <w:t>PUSCH for eMBB DDDSU</w:t>
              </w:r>
            </w:ins>
          </w:p>
        </w:tc>
        <w:tc>
          <w:tcPr>
            <w:tcW w:w="2200" w:type="dxa"/>
            <w:noWrap/>
            <w:hideMark/>
          </w:tcPr>
          <w:p w14:paraId="2701AFE7" w14:textId="77777777" w:rsidR="00E65DBE" w:rsidRPr="00804B30" w:rsidRDefault="00E65DBE" w:rsidP="00AF0D4C">
            <w:pPr>
              <w:spacing w:after="0"/>
              <w:jc w:val="center"/>
              <w:rPr>
                <w:ins w:id="1920" w:author="China Telecom" w:date="2020-11-20T19:17:00Z"/>
                <w:noProof/>
                <w:sz w:val="22"/>
              </w:rPr>
            </w:pPr>
            <w:ins w:id="1921" w:author="China Telecom" w:date="2020-11-20T19:17:00Z">
              <w:r w:rsidRPr="00804B30">
                <w:t>14</w:t>
              </w:r>
            </w:ins>
          </w:p>
        </w:tc>
        <w:tc>
          <w:tcPr>
            <w:tcW w:w="2200" w:type="dxa"/>
            <w:noWrap/>
            <w:hideMark/>
          </w:tcPr>
          <w:p w14:paraId="06C5E7B2" w14:textId="77777777" w:rsidR="00E65DBE" w:rsidRPr="00804B30" w:rsidRDefault="00E65DBE" w:rsidP="00AF0D4C">
            <w:pPr>
              <w:spacing w:after="0"/>
              <w:jc w:val="center"/>
              <w:rPr>
                <w:ins w:id="1922" w:author="China Telecom" w:date="2020-11-20T19:17:00Z"/>
                <w:noProof/>
                <w:sz w:val="22"/>
              </w:rPr>
            </w:pPr>
            <w:ins w:id="1923" w:author="China Telecom" w:date="2020-11-20T19:17:00Z">
              <w:r w:rsidRPr="00804B30">
                <w:t>139.01</w:t>
              </w:r>
            </w:ins>
          </w:p>
        </w:tc>
        <w:tc>
          <w:tcPr>
            <w:tcW w:w="2200" w:type="dxa"/>
            <w:noWrap/>
            <w:hideMark/>
          </w:tcPr>
          <w:p w14:paraId="715642AC" w14:textId="77777777" w:rsidR="00E65DBE" w:rsidRPr="00804B30" w:rsidRDefault="00E65DBE" w:rsidP="00AF0D4C">
            <w:pPr>
              <w:spacing w:after="0"/>
              <w:jc w:val="center"/>
              <w:rPr>
                <w:ins w:id="1924" w:author="China Telecom" w:date="2020-11-20T19:17:00Z"/>
                <w:noProof/>
                <w:sz w:val="22"/>
              </w:rPr>
            </w:pPr>
            <w:ins w:id="1925" w:author="China Telecom" w:date="2020-11-20T19:17:00Z">
              <w:r w:rsidRPr="00804B30">
                <w:t>0.97</w:t>
              </w:r>
            </w:ins>
          </w:p>
        </w:tc>
        <w:tc>
          <w:tcPr>
            <w:tcW w:w="2200" w:type="dxa"/>
            <w:noWrap/>
            <w:hideMark/>
          </w:tcPr>
          <w:p w14:paraId="1548A45E" w14:textId="77777777" w:rsidR="00E65DBE" w:rsidRPr="00804B30" w:rsidRDefault="00E65DBE" w:rsidP="00AF0D4C">
            <w:pPr>
              <w:spacing w:after="0"/>
              <w:jc w:val="center"/>
              <w:rPr>
                <w:ins w:id="1926" w:author="China Telecom" w:date="2020-11-20T19:17:00Z"/>
                <w:noProof/>
                <w:sz w:val="22"/>
              </w:rPr>
            </w:pPr>
            <w:ins w:id="1927" w:author="China Telecom" w:date="2020-11-20T19:17:00Z">
              <w:r w:rsidRPr="00804B30">
                <w:t>0.00</w:t>
              </w:r>
            </w:ins>
          </w:p>
        </w:tc>
      </w:tr>
      <w:tr w:rsidR="00E65DBE" w:rsidRPr="00804B30" w14:paraId="3A5096F0" w14:textId="77777777" w:rsidTr="00AF0D4C">
        <w:trPr>
          <w:trHeight w:val="20"/>
          <w:ins w:id="1928" w:author="China Telecom" w:date="2020-11-20T19:17:00Z"/>
        </w:trPr>
        <w:tc>
          <w:tcPr>
            <w:tcW w:w="6440" w:type="dxa"/>
            <w:noWrap/>
            <w:hideMark/>
          </w:tcPr>
          <w:p w14:paraId="21904C43" w14:textId="77777777" w:rsidR="00E65DBE" w:rsidRPr="00804B30" w:rsidRDefault="00E65DBE" w:rsidP="00AF0D4C">
            <w:pPr>
              <w:spacing w:after="0"/>
              <w:rPr>
                <w:ins w:id="1929" w:author="China Telecom" w:date="2020-11-20T19:17:00Z"/>
                <w:noProof/>
                <w:sz w:val="22"/>
              </w:rPr>
            </w:pPr>
            <w:ins w:id="1930" w:author="China Telecom" w:date="2020-11-20T19:17:00Z">
              <w:r w:rsidRPr="00804B30">
                <w:t>PUSCH for eMBB DDDSUDDSUU</w:t>
              </w:r>
            </w:ins>
          </w:p>
        </w:tc>
        <w:tc>
          <w:tcPr>
            <w:tcW w:w="2200" w:type="dxa"/>
            <w:noWrap/>
            <w:hideMark/>
          </w:tcPr>
          <w:p w14:paraId="37CA7C49" w14:textId="77777777" w:rsidR="00E65DBE" w:rsidRPr="00804B30" w:rsidRDefault="00E65DBE" w:rsidP="00AF0D4C">
            <w:pPr>
              <w:spacing w:after="0"/>
              <w:jc w:val="center"/>
              <w:rPr>
                <w:ins w:id="1931" w:author="China Telecom" w:date="2020-11-20T19:17:00Z"/>
                <w:noProof/>
                <w:sz w:val="22"/>
              </w:rPr>
            </w:pPr>
            <w:ins w:id="1932" w:author="China Telecom" w:date="2020-11-20T19:17:00Z">
              <w:r w:rsidRPr="00804B30">
                <w:t>12</w:t>
              </w:r>
            </w:ins>
          </w:p>
        </w:tc>
        <w:tc>
          <w:tcPr>
            <w:tcW w:w="2200" w:type="dxa"/>
            <w:noWrap/>
            <w:hideMark/>
          </w:tcPr>
          <w:p w14:paraId="6E0EBD1B" w14:textId="77777777" w:rsidR="00E65DBE" w:rsidRPr="00804B30" w:rsidRDefault="00E65DBE" w:rsidP="00AF0D4C">
            <w:pPr>
              <w:spacing w:after="0"/>
              <w:jc w:val="center"/>
              <w:rPr>
                <w:ins w:id="1933" w:author="China Telecom" w:date="2020-11-20T19:17:00Z"/>
                <w:noProof/>
                <w:sz w:val="22"/>
              </w:rPr>
            </w:pPr>
            <w:ins w:id="1934" w:author="China Telecom" w:date="2020-11-20T19:17:00Z">
              <w:r w:rsidRPr="00804B30">
                <w:t>140.33</w:t>
              </w:r>
            </w:ins>
          </w:p>
        </w:tc>
        <w:tc>
          <w:tcPr>
            <w:tcW w:w="2200" w:type="dxa"/>
            <w:noWrap/>
            <w:hideMark/>
          </w:tcPr>
          <w:p w14:paraId="4679A4AD" w14:textId="77777777" w:rsidR="00E65DBE" w:rsidRPr="00804B30" w:rsidRDefault="00E65DBE" w:rsidP="00AF0D4C">
            <w:pPr>
              <w:spacing w:after="0"/>
              <w:jc w:val="center"/>
              <w:rPr>
                <w:ins w:id="1935" w:author="China Telecom" w:date="2020-11-20T19:17:00Z"/>
                <w:noProof/>
                <w:sz w:val="22"/>
              </w:rPr>
            </w:pPr>
            <w:ins w:id="1936" w:author="China Telecom" w:date="2020-11-20T19:17:00Z">
              <w:r w:rsidRPr="00804B30">
                <w:t>0.95</w:t>
              </w:r>
            </w:ins>
          </w:p>
        </w:tc>
        <w:tc>
          <w:tcPr>
            <w:tcW w:w="2200" w:type="dxa"/>
            <w:noWrap/>
            <w:hideMark/>
          </w:tcPr>
          <w:p w14:paraId="43AF6208" w14:textId="77777777" w:rsidR="00E65DBE" w:rsidRPr="00804B30" w:rsidRDefault="00E65DBE" w:rsidP="00AF0D4C">
            <w:pPr>
              <w:spacing w:after="0"/>
              <w:jc w:val="center"/>
              <w:rPr>
                <w:ins w:id="1937" w:author="China Telecom" w:date="2020-11-20T19:17:00Z"/>
                <w:noProof/>
                <w:sz w:val="22"/>
              </w:rPr>
            </w:pPr>
            <w:ins w:id="1938" w:author="China Telecom" w:date="2020-11-20T19:17:00Z">
              <w:r w:rsidRPr="00804B30">
                <w:t>1.32</w:t>
              </w:r>
            </w:ins>
          </w:p>
        </w:tc>
      </w:tr>
      <w:tr w:rsidR="00E65DBE" w:rsidRPr="00804B30" w14:paraId="484F204F" w14:textId="77777777" w:rsidTr="00AF0D4C">
        <w:trPr>
          <w:trHeight w:val="20"/>
          <w:ins w:id="1939" w:author="China Telecom" w:date="2020-11-20T19:17:00Z"/>
        </w:trPr>
        <w:tc>
          <w:tcPr>
            <w:tcW w:w="6440" w:type="dxa"/>
            <w:noWrap/>
            <w:hideMark/>
          </w:tcPr>
          <w:p w14:paraId="40BB3A59" w14:textId="77777777" w:rsidR="00E65DBE" w:rsidRPr="00804B30" w:rsidRDefault="00E65DBE" w:rsidP="00AF0D4C">
            <w:pPr>
              <w:spacing w:after="0"/>
              <w:rPr>
                <w:ins w:id="1940" w:author="China Telecom" w:date="2020-11-20T19:17:00Z"/>
                <w:noProof/>
                <w:sz w:val="22"/>
              </w:rPr>
            </w:pPr>
            <w:ins w:id="1941" w:author="China Telecom" w:date="2020-11-20T19:17:00Z">
              <w:r w:rsidRPr="00804B30">
                <w:t>PUSCH for VoIP DDDSU</w:t>
              </w:r>
            </w:ins>
          </w:p>
        </w:tc>
        <w:tc>
          <w:tcPr>
            <w:tcW w:w="2200" w:type="dxa"/>
            <w:noWrap/>
            <w:hideMark/>
          </w:tcPr>
          <w:p w14:paraId="69BA34E8" w14:textId="77777777" w:rsidR="00E65DBE" w:rsidRPr="00804B30" w:rsidRDefault="00E65DBE" w:rsidP="00AF0D4C">
            <w:pPr>
              <w:spacing w:after="0"/>
              <w:jc w:val="center"/>
              <w:rPr>
                <w:ins w:id="1942" w:author="China Telecom" w:date="2020-11-20T19:17:00Z"/>
                <w:noProof/>
                <w:sz w:val="22"/>
              </w:rPr>
            </w:pPr>
            <w:ins w:id="1943" w:author="China Telecom" w:date="2020-11-20T19:17:00Z">
              <w:r w:rsidRPr="00804B30">
                <w:t>11</w:t>
              </w:r>
            </w:ins>
          </w:p>
        </w:tc>
        <w:tc>
          <w:tcPr>
            <w:tcW w:w="2200" w:type="dxa"/>
            <w:noWrap/>
            <w:hideMark/>
          </w:tcPr>
          <w:p w14:paraId="278C9A8C" w14:textId="77777777" w:rsidR="00E65DBE" w:rsidRPr="00804B30" w:rsidRDefault="00E65DBE" w:rsidP="00AF0D4C">
            <w:pPr>
              <w:spacing w:after="0"/>
              <w:jc w:val="center"/>
              <w:rPr>
                <w:ins w:id="1944" w:author="China Telecom" w:date="2020-11-20T19:17:00Z"/>
                <w:noProof/>
                <w:sz w:val="22"/>
              </w:rPr>
            </w:pPr>
            <w:ins w:id="1945" w:author="China Telecom" w:date="2020-11-20T19:17:00Z">
              <w:r w:rsidRPr="00804B30">
                <w:t>152.00</w:t>
              </w:r>
            </w:ins>
          </w:p>
        </w:tc>
        <w:tc>
          <w:tcPr>
            <w:tcW w:w="2200" w:type="dxa"/>
            <w:noWrap/>
            <w:hideMark/>
          </w:tcPr>
          <w:p w14:paraId="5811C6C6" w14:textId="77777777" w:rsidR="00E65DBE" w:rsidRPr="00804B30" w:rsidRDefault="00E65DBE" w:rsidP="00AF0D4C">
            <w:pPr>
              <w:spacing w:after="0"/>
              <w:jc w:val="center"/>
              <w:rPr>
                <w:ins w:id="1946" w:author="China Telecom" w:date="2020-11-20T19:17:00Z"/>
                <w:noProof/>
                <w:sz w:val="22"/>
              </w:rPr>
            </w:pPr>
            <w:ins w:id="1947" w:author="China Telecom" w:date="2020-11-20T19:17:00Z">
              <w:r w:rsidRPr="00804B30">
                <w:t>2.51</w:t>
              </w:r>
            </w:ins>
          </w:p>
        </w:tc>
        <w:tc>
          <w:tcPr>
            <w:tcW w:w="2200" w:type="dxa"/>
            <w:noWrap/>
            <w:hideMark/>
          </w:tcPr>
          <w:p w14:paraId="3D037292" w14:textId="77777777" w:rsidR="00E65DBE" w:rsidRPr="00804B30" w:rsidRDefault="00E65DBE" w:rsidP="00AF0D4C">
            <w:pPr>
              <w:spacing w:after="0"/>
              <w:jc w:val="center"/>
              <w:rPr>
                <w:ins w:id="1948" w:author="China Telecom" w:date="2020-11-20T19:17:00Z"/>
              </w:rPr>
            </w:pPr>
            <w:ins w:id="1949" w:author="China Telecom" w:date="2020-11-20T19:17:00Z">
              <w:r w:rsidRPr="00804B30">
                <w:t>12.99</w:t>
              </w:r>
            </w:ins>
          </w:p>
        </w:tc>
      </w:tr>
      <w:tr w:rsidR="00E65DBE" w:rsidRPr="00804B30" w14:paraId="2A77A8CC" w14:textId="77777777" w:rsidTr="00AF0D4C">
        <w:trPr>
          <w:trHeight w:val="20"/>
          <w:ins w:id="1950" w:author="China Telecom" w:date="2020-11-20T19:17:00Z"/>
        </w:trPr>
        <w:tc>
          <w:tcPr>
            <w:tcW w:w="6440" w:type="dxa"/>
            <w:noWrap/>
            <w:hideMark/>
          </w:tcPr>
          <w:p w14:paraId="1E97454D" w14:textId="77777777" w:rsidR="00E65DBE" w:rsidRPr="00804B30" w:rsidRDefault="00E65DBE" w:rsidP="00AF0D4C">
            <w:pPr>
              <w:spacing w:after="0"/>
              <w:rPr>
                <w:ins w:id="1951" w:author="China Telecom" w:date="2020-11-20T19:17:00Z"/>
              </w:rPr>
            </w:pPr>
            <w:ins w:id="1952" w:author="China Telecom" w:date="2020-11-20T19:17:00Z">
              <w:r w:rsidRPr="00804B30">
                <w:t>PUSCH for VoIP DDDSUDDSUU</w:t>
              </w:r>
            </w:ins>
          </w:p>
        </w:tc>
        <w:tc>
          <w:tcPr>
            <w:tcW w:w="2200" w:type="dxa"/>
            <w:noWrap/>
            <w:hideMark/>
          </w:tcPr>
          <w:p w14:paraId="2C4A6334" w14:textId="77777777" w:rsidR="00E65DBE" w:rsidRPr="00804B30" w:rsidRDefault="00E65DBE" w:rsidP="00AF0D4C">
            <w:pPr>
              <w:spacing w:after="0"/>
              <w:jc w:val="center"/>
              <w:rPr>
                <w:ins w:id="1953" w:author="China Telecom" w:date="2020-11-20T19:17:00Z"/>
              </w:rPr>
            </w:pPr>
            <w:ins w:id="1954" w:author="China Telecom" w:date="2020-11-20T19:17:00Z">
              <w:r w:rsidRPr="00804B30">
                <w:t>15</w:t>
              </w:r>
            </w:ins>
          </w:p>
        </w:tc>
        <w:tc>
          <w:tcPr>
            <w:tcW w:w="2200" w:type="dxa"/>
            <w:noWrap/>
            <w:hideMark/>
          </w:tcPr>
          <w:p w14:paraId="3CCC9FA0" w14:textId="77777777" w:rsidR="00E65DBE" w:rsidRPr="00804B30" w:rsidRDefault="00E65DBE" w:rsidP="00AF0D4C">
            <w:pPr>
              <w:spacing w:after="0"/>
              <w:jc w:val="center"/>
              <w:rPr>
                <w:ins w:id="1955" w:author="China Telecom" w:date="2020-11-20T19:17:00Z"/>
              </w:rPr>
            </w:pPr>
            <w:ins w:id="1956" w:author="China Telecom" w:date="2020-11-20T19:17:00Z">
              <w:r w:rsidRPr="00804B30">
                <w:t>151.23</w:t>
              </w:r>
            </w:ins>
          </w:p>
        </w:tc>
        <w:tc>
          <w:tcPr>
            <w:tcW w:w="2200" w:type="dxa"/>
            <w:noWrap/>
            <w:hideMark/>
          </w:tcPr>
          <w:p w14:paraId="11149FE2" w14:textId="77777777" w:rsidR="00E65DBE" w:rsidRPr="00804B30" w:rsidRDefault="00E65DBE" w:rsidP="00AF0D4C">
            <w:pPr>
              <w:spacing w:after="0"/>
              <w:jc w:val="center"/>
              <w:rPr>
                <w:ins w:id="1957" w:author="China Telecom" w:date="2020-11-20T19:17:00Z"/>
              </w:rPr>
            </w:pPr>
            <w:ins w:id="1958" w:author="China Telecom" w:date="2020-11-20T19:17:00Z">
              <w:r w:rsidRPr="00804B30">
                <w:t>2.48</w:t>
              </w:r>
            </w:ins>
          </w:p>
        </w:tc>
        <w:tc>
          <w:tcPr>
            <w:tcW w:w="2200" w:type="dxa"/>
            <w:noWrap/>
            <w:hideMark/>
          </w:tcPr>
          <w:p w14:paraId="5F466403" w14:textId="77777777" w:rsidR="00E65DBE" w:rsidRPr="00804B30" w:rsidRDefault="00E65DBE" w:rsidP="00AF0D4C">
            <w:pPr>
              <w:spacing w:after="0"/>
              <w:jc w:val="center"/>
              <w:rPr>
                <w:ins w:id="1959" w:author="China Telecom" w:date="2020-11-20T19:17:00Z"/>
              </w:rPr>
            </w:pPr>
            <w:ins w:id="1960" w:author="China Telecom" w:date="2020-11-20T19:17:00Z">
              <w:r w:rsidRPr="00804B30">
                <w:t>12.22</w:t>
              </w:r>
            </w:ins>
          </w:p>
        </w:tc>
      </w:tr>
      <w:tr w:rsidR="00E65DBE" w:rsidRPr="00804B30" w14:paraId="31B25999" w14:textId="77777777" w:rsidTr="00AF0D4C">
        <w:trPr>
          <w:trHeight w:val="20"/>
          <w:ins w:id="1961" w:author="China Telecom" w:date="2020-11-20T19:17:00Z"/>
        </w:trPr>
        <w:tc>
          <w:tcPr>
            <w:tcW w:w="6440" w:type="dxa"/>
            <w:noWrap/>
            <w:hideMark/>
          </w:tcPr>
          <w:p w14:paraId="4B936E8E" w14:textId="77777777" w:rsidR="00E65DBE" w:rsidRPr="00804B30" w:rsidRDefault="00E65DBE" w:rsidP="00AF0D4C">
            <w:pPr>
              <w:spacing w:after="0"/>
              <w:rPr>
                <w:ins w:id="1962" w:author="China Telecom" w:date="2020-11-20T19:17:00Z"/>
              </w:rPr>
            </w:pPr>
            <w:ins w:id="1963" w:author="China Telecom" w:date="2020-11-20T19:17:00Z">
              <w:r w:rsidRPr="00804B30">
                <w:t>PUSCH with SIP invite DDDSU</w:t>
              </w:r>
            </w:ins>
          </w:p>
        </w:tc>
        <w:tc>
          <w:tcPr>
            <w:tcW w:w="2200" w:type="dxa"/>
            <w:noWrap/>
            <w:hideMark/>
          </w:tcPr>
          <w:p w14:paraId="72050C42" w14:textId="77777777" w:rsidR="00E65DBE" w:rsidRPr="00804B30" w:rsidRDefault="00E65DBE" w:rsidP="00AF0D4C">
            <w:pPr>
              <w:spacing w:after="0"/>
              <w:jc w:val="center"/>
              <w:rPr>
                <w:ins w:id="1964" w:author="China Telecom" w:date="2020-11-20T19:17:00Z"/>
              </w:rPr>
            </w:pPr>
            <w:ins w:id="1965" w:author="China Telecom" w:date="2020-11-20T19:17:00Z">
              <w:r w:rsidRPr="00804B30">
                <w:t>1</w:t>
              </w:r>
            </w:ins>
          </w:p>
        </w:tc>
        <w:tc>
          <w:tcPr>
            <w:tcW w:w="2200" w:type="dxa"/>
            <w:noWrap/>
            <w:hideMark/>
          </w:tcPr>
          <w:p w14:paraId="46B4358A" w14:textId="77777777" w:rsidR="00E65DBE" w:rsidRPr="00804B30" w:rsidRDefault="00E65DBE" w:rsidP="00AF0D4C">
            <w:pPr>
              <w:spacing w:after="0"/>
              <w:jc w:val="center"/>
              <w:rPr>
                <w:ins w:id="1966" w:author="China Telecom" w:date="2020-11-20T19:17:00Z"/>
              </w:rPr>
            </w:pPr>
            <w:ins w:id="1967" w:author="China Telecom" w:date="2020-11-20T19:17:00Z">
              <w:r w:rsidRPr="00804B30">
                <w:t>154.40</w:t>
              </w:r>
            </w:ins>
          </w:p>
        </w:tc>
        <w:tc>
          <w:tcPr>
            <w:tcW w:w="2200" w:type="dxa"/>
            <w:noWrap/>
            <w:hideMark/>
          </w:tcPr>
          <w:p w14:paraId="0A76C8D3" w14:textId="77777777" w:rsidR="00E65DBE" w:rsidRPr="00804B30" w:rsidRDefault="00E65DBE" w:rsidP="00AF0D4C">
            <w:pPr>
              <w:spacing w:after="0"/>
              <w:jc w:val="center"/>
              <w:rPr>
                <w:ins w:id="1968" w:author="China Telecom" w:date="2020-11-20T19:17:00Z"/>
              </w:rPr>
            </w:pPr>
            <w:ins w:id="1969" w:author="China Telecom" w:date="2020-11-20T19:17:00Z">
              <w:r w:rsidRPr="00804B30">
                <w:t>0.00</w:t>
              </w:r>
            </w:ins>
          </w:p>
        </w:tc>
        <w:tc>
          <w:tcPr>
            <w:tcW w:w="2200" w:type="dxa"/>
            <w:noWrap/>
            <w:hideMark/>
          </w:tcPr>
          <w:p w14:paraId="0A030A64" w14:textId="77777777" w:rsidR="00E65DBE" w:rsidRPr="00804B30" w:rsidRDefault="00E65DBE" w:rsidP="00AF0D4C">
            <w:pPr>
              <w:spacing w:after="0"/>
              <w:jc w:val="center"/>
              <w:rPr>
                <w:ins w:id="1970" w:author="China Telecom" w:date="2020-11-20T19:17:00Z"/>
              </w:rPr>
            </w:pPr>
            <w:ins w:id="1971" w:author="China Telecom" w:date="2020-11-20T19:17:00Z">
              <w:r w:rsidRPr="00804B30">
                <w:t>15.39</w:t>
              </w:r>
            </w:ins>
          </w:p>
        </w:tc>
      </w:tr>
      <w:tr w:rsidR="00E65DBE" w:rsidRPr="00804B30" w14:paraId="1128756E" w14:textId="77777777" w:rsidTr="00AF0D4C">
        <w:trPr>
          <w:trHeight w:val="20"/>
          <w:ins w:id="1972" w:author="China Telecom" w:date="2020-11-20T19:17:00Z"/>
        </w:trPr>
        <w:tc>
          <w:tcPr>
            <w:tcW w:w="6440" w:type="dxa"/>
            <w:noWrap/>
            <w:hideMark/>
          </w:tcPr>
          <w:p w14:paraId="2224100F" w14:textId="77777777" w:rsidR="00E65DBE" w:rsidRPr="00804B30" w:rsidRDefault="00E65DBE" w:rsidP="00AF0D4C">
            <w:pPr>
              <w:spacing w:after="0"/>
              <w:rPr>
                <w:ins w:id="1973" w:author="China Telecom" w:date="2020-11-20T19:17:00Z"/>
              </w:rPr>
            </w:pPr>
            <w:ins w:id="1974" w:author="China Telecom" w:date="2020-11-20T19:17:00Z">
              <w:r w:rsidRPr="00804B30">
                <w:t>PUSCH with SIP invite DDDSUDDSUU</w:t>
              </w:r>
            </w:ins>
          </w:p>
        </w:tc>
        <w:tc>
          <w:tcPr>
            <w:tcW w:w="2200" w:type="dxa"/>
            <w:noWrap/>
            <w:hideMark/>
          </w:tcPr>
          <w:p w14:paraId="5C88E23E" w14:textId="77777777" w:rsidR="00E65DBE" w:rsidRPr="00804B30" w:rsidRDefault="00E65DBE" w:rsidP="00AF0D4C">
            <w:pPr>
              <w:spacing w:after="0"/>
              <w:jc w:val="center"/>
              <w:rPr>
                <w:ins w:id="1975" w:author="China Telecom" w:date="2020-11-20T19:17:00Z"/>
              </w:rPr>
            </w:pPr>
            <w:ins w:id="1976" w:author="China Telecom" w:date="2020-11-20T19:17:00Z">
              <w:r w:rsidRPr="00804B30">
                <w:t>0</w:t>
              </w:r>
            </w:ins>
          </w:p>
        </w:tc>
        <w:tc>
          <w:tcPr>
            <w:tcW w:w="2200" w:type="dxa"/>
            <w:noWrap/>
            <w:hideMark/>
          </w:tcPr>
          <w:p w14:paraId="0A5C59B7" w14:textId="77777777" w:rsidR="00E65DBE" w:rsidRPr="00804B30" w:rsidRDefault="00E65DBE" w:rsidP="00AF0D4C">
            <w:pPr>
              <w:spacing w:after="0"/>
              <w:jc w:val="center"/>
              <w:rPr>
                <w:ins w:id="1977" w:author="China Telecom" w:date="2020-11-20T19:17:00Z"/>
                <w:noProof/>
              </w:rPr>
            </w:pPr>
          </w:p>
        </w:tc>
        <w:tc>
          <w:tcPr>
            <w:tcW w:w="2200" w:type="dxa"/>
            <w:noWrap/>
            <w:hideMark/>
          </w:tcPr>
          <w:p w14:paraId="13EA7842" w14:textId="77777777" w:rsidR="00E65DBE" w:rsidRPr="00804B30" w:rsidRDefault="00E65DBE" w:rsidP="00AF0D4C">
            <w:pPr>
              <w:spacing w:after="0"/>
              <w:jc w:val="center"/>
              <w:rPr>
                <w:ins w:id="1978" w:author="China Telecom" w:date="2020-11-20T19:17:00Z"/>
                <w:noProof/>
              </w:rPr>
            </w:pPr>
          </w:p>
        </w:tc>
        <w:tc>
          <w:tcPr>
            <w:tcW w:w="2200" w:type="dxa"/>
            <w:noWrap/>
            <w:hideMark/>
          </w:tcPr>
          <w:p w14:paraId="251426FD" w14:textId="77777777" w:rsidR="00E65DBE" w:rsidRPr="00804B30" w:rsidRDefault="00E65DBE" w:rsidP="00AF0D4C">
            <w:pPr>
              <w:spacing w:after="0"/>
              <w:jc w:val="center"/>
              <w:rPr>
                <w:ins w:id="1979" w:author="China Telecom" w:date="2020-11-20T19:17:00Z"/>
                <w:noProof/>
              </w:rPr>
            </w:pPr>
          </w:p>
        </w:tc>
      </w:tr>
      <w:tr w:rsidR="00E65DBE" w:rsidRPr="00804B30" w14:paraId="27DE5D65" w14:textId="77777777" w:rsidTr="00AF0D4C">
        <w:trPr>
          <w:trHeight w:val="20"/>
          <w:ins w:id="1980" w:author="China Telecom" w:date="2020-11-20T19:17:00Z"/>
        </w:trPr>
        <w:tc>
          <w:tcPr>
            <w:tcW w:w="6440" w:type="dxa"/>
            <w:noWrap/>
            <w:hideMark/>
          </w:tcPr>
          <w:p w14:paraId="582DB54E" w14:textId="77777777" w:rsidR="00E65DBE" w:rsidRPr="00804B30" w:rsidRDefault="00E65DBE" w:rsidP="00AF0D4C">
            <w:pPr>
              <w:spacing w:after="0"/>
              <w:rPr>
                <w:ins w:id="1981" w:author="China Telecom" w:date="2020-11-20T19:17:00Z"/>
              </w:rPr>
            </w:pPr>
            <w:ins w:id="1982" w:author="China Telecom" w:date="2020-11-20T19:17:00Z">
              <w:r>
                <w:t>PUSCH for CSI 11bit DDDSU</w:t>
              </w:r>
            </w:ins>
          </w:p>
        </w:tc>
        <w:tc>
          <w:tcPr>
            <w:tcW w:w="2200" w:type="dxa"/>
            <w:noWrap/>
            <w:hideMark/>
          </w:tcPr>
          <w:p w14:paraId="6C9161F3" w14:textId="77777777" w:rsidR="00E65DBE" w:rsidRPr="00804B30" w:rsidRDefault="00E65DBE" w:rsidP="00AF0D4C">
            <w:pPr>
              <w:spacing w:after="0"/>
              <w:jc w:val="center"/>
              <w:rPr>
                <w:ins w:id="1983" w:author="China Telecom" w:date="2020-11-20T19:17:00Z"/>
              </w:rPr>
            </w:pPr>
            <w:ins w:id="1984" w:author="China Telecom" w:date="2020-11-20T19:17:00Z">
              <w:r w:rsidRPr="00804B30">
                <w:t>2</w:t>
              </w:r>
            </w:ins>
          </w:p>
        </w:tc>
        <w:tc>
          <w:tcPr>
            <w:tcW w:w="2200" w:type="dxa"/>
            <w:noWrap/>
            <w:hideMark/>
          </w:tcPr>
          <w:p w14:paraId="2067A7B5" w14:textId="77777777" w:rsidR="00E65DBE" w:rsidRPr="00804B30" w:rsidRDefault="00E65DBE" w:rsidP="00AF0D4C">
            <w:pPr>
              <w:spacing w:after="0"/>
              <w:jc w:val="center"/>
              <w:rPr>
                <w:ins w:id="1985" w:author="China Telecom" w:date="2020-11-20T19:17:00Z"/>
              </w:rPr>
            </w:pPr>
            <w:ins w:id="1986" w:author="China Telecom" w:date="2020-11-20T19:17:00Z">
              <w:r w:rsidRPr="00804B30">
                <w:t>155.40</w:t>
              </w:r>
            </w:ins>
          </w:p>
        </w:tc>
        <w:tc>
          <w:tcPr>
            <w:tcW w:w="2200" w:type="dxa"/>
            <w:noWrap/>
            <w:hideMark/>
          </w:tcPr>
          <w:p w14:paraId="43998B1E" w14:textId="77777777" w:rsidR="00E65DBE" w:rsidRPr="00804B30" w:rsidRDefault="00E65DBE" w:rsidP="00AF0D4C">
            <w:pPr>
              <w:spacing w:after="0"/>
              <w:jc w:val="center"/>
              <w:rPr>
                <w:ins w:id="1987" w:author="China Telecom" w:date="2020-11-20T19:17:00Z"/>
              </w:rPr>
            </w:pPr>
            <w:ins w:id="1988" w:author="China Telecom" w:date="2020-11-20T19:17:00Z">
              <w:r w:rsidRPr="00804B30">
                <w:t>2.00</w:t>
              </w:r>
            </w:ins>
          </w:p>
        </w:tc>
        <w:tc>
          <w:tcPr>
            <w:tcW w:w="2200" w:type="dxa"/>
            <w:noWrap/>
            <w:hideMark/>
          </w:tcPr>
          <w:p w14:paraId="747AD8DC" w14:textId="77777777" w:rsidR="00E65DBE" w:rsidRPr="00804B30" w:rsidRDefault="00E65DBE" w:rsidP="00AF0D4C">
            <w:pPr>
              <w:spacing w:after="0"/>
              <w:jc w:val="center"/>
              <w:rPr>
                <w:ins w:id="1989" w:author="China Telecom" w:date="2020-11-20T19:17:00Z"/>
              </w:rPr>
            </w:pPr>
            <w:ins w:id="1990" w:author="China Telecom" w:date="2020-11-20T19:17:00Z">
              <w:r w:rsidRPr="00804B30">
                <w:t>16.39</w:t>
              </w:r>
            </w:ins>
          </w:p>
        </w:tc>
      </w:tr>
      <w:tr w:rsidR="00E65DBE" w:rsidRPr="00804B30" w14:paraId="10AF018E" w14:textId="77777777" w:rsidTr="00AF0D4C">
        <w:trPr>
          <w:trHeight w:val="20"/>
          <w:ins w:id="1991" w:author="China Telecom" w:date="2020-11-20T19:17:00Z"/>
        </w:trPr>
        <w:tc>
          <w:tcPr>
            <w:tcW w:w="6440" w:type="dxa"/>
            <w:noWrap/>
            <w:hideMark/>
          </w:tcPr>
          <w:p w14:paraId="18B1ADB5" w14:textId="77777777" w:rsidR="00E65DBE" w:rsidRPr="00804B30" w:rsidRDefault="00E65DBE" w:rsidP="00AF0D4C">
            <w:pPr>
              <w:spacing w:after="0"/>
              <w:rPr>
                <w:ins w:id="1992" w:author="China Telecom" w:date="2020-11-20T19:17:00Z"/>
              </w:rPr>
            </w:pPr>
            <w:ins w:id="1993" w:author="China Telecom" w:date="2020-11-20T19:17:00Z">
              <w:r>
                <w:t>PUSCH for CSI 22bit DDDSU</w:t>
              </w:r>
            </w:ins>
          </w:p>
        </w:tc>
        <w:tc>
          <w:tcPr>
            <w:tcW w:w="2200" w:type="dxa"/>
            <w:noWrap/>
            <w:hideMark/>
          </w:tcPr>
          <w:p w14:paraId="7361AD33" w14:textId="77777777" w:rsidR="00E65DBE" w:rsidRPr="00804B30" w:rsidRDefault="00E65DBE" w:rsidP="00AF0D4C">
            <w:pPr>
              <w:spacing w:after="0"/>
              <w:jc w:val="center"/>
              <w:rPr>
                <w:ins w:id="1994" w:author="China Telecom" w:date="2020-11-20T19:17:00Z"/>
              </w:rPr>
            </w:pPr>
            <w:ins w:id="1995" w:author="China Telecom" w:date="2020-11-20T19:17:00Z">
              <w:r w:rsidRPr="00804B30">
                <w:t>2</w:t>
              </w:r>
            </w:ins>
          </w:p>
        </w:tc>
        <w:tc>
          <w:tcPr>
            <w:tcW w:w="2200" w:type="dxa"/>
            <w:noWrap/>
            <w:hideMark/>
          </w:tcPr>
          <w:p w14:paraId="053E836E" w14:textId="77777777" w:rsidR="00E65DBE" w:rsidRPr="00804B30" w:rsidRDefault="00E65DBE" w:rsidP="00AF0D4C">
            <w:pPr>
              <w:spacing w:after="0"/>
              <w:jc w:val="center"/>
              <w:rPr>
                <w:ins w:id="1996" w:author="China Telecom" w:date="2020-11-20T19:17:00Z"/>
              </w:rPr>
            </w:pPr>
            <w:ins w:id="1997" w:author="China Telecom" w:date="2020-11-20T19:17:00Z">
              <w:r w:rsidRPr="00804B30">
                <w:t>154.25</w:t>
              </w:r>
            </w:ins>
          </w:p>
        </w:tc>
        <w:tc>
          <w:tcPr>
            <w:tcW w:w="2200" w:type="dxa"/>
            <w:noWrap/>
            <w:hideMark/>
          </w:tcPr>
          <w:p w14:paraId="4A44B6DA" w14:textId="77777777" w:rsidR="00E65DBE" w:rsidRPr="00804B30" w:rsidRDefault="00E65DBE" w:rsidP="00AF0D4C">
            <w:pPr>
              <w:spacing w:after="0"/>
              <w:jc w:val="center"/>
              <w:rPr>
                <w:ins w:id="1998" w:author="China Telecom" w:date="2020-11-20T19:17:00Z"/>
              </w:rPr>
            </w:pPr>
            <w:ins w:id="1999" w:author="China Telecom" w:date="2020-11-20T19:17:00Z">
              <w:r w:rsidRPr="00804B30">
                <w:t>2.05</w:t>
              </w:r>
            </w:ins>
          </w:p>
        </w:tc>
        <w:tc>
          <w:tcPr>
            <w:tcW w:w="2200" w:type="dxa"/>
            <w:noWrap/>
            <w:hideMark/>
          </w:tcPr>
          <w:p w14:paraId="4927A342" w14:textId="77777777" w:rsidR="00E65DBE" w:rsidRPr="00804B30" w:rsidRDefault="00E65DBE" w:rsidP="00AF0D4C">
            <w:pPr>
              <w:spacing w:after="0"/>
              <w:jc w:val="center"/>
              <w:rPr>
                <w:ins w:id="2000" w:author="China Telecom" w:date="2020-11-20T19:17:00Z"/>
              </w:rPr>
            </w:pPr>
            <w:ins w:id="2001" w:author="China Telecom" w:date="2020-11-20T19:17:00Z">
              <w:r w:rsidRPr="00804B30">
                <w:t>15.24</w:t>
              </w:r>
            </w:ins>
          </w:p>
        </w:tc>
      </w:tr>
      <w:tr w:rsidR="00E65DBE" w:rsidRPr="00804B30" w14:paraId="6C2F5AE9" w14:textId="77777777" w:rsidTr="00AF0D4C">
        <w:trPr>
          <w:trHeight w:val="20"/>
          <w:ins w:id="2002" w:author="China Telecom" w:date="2020-11-20T19:17:00Z"/>
        </w:trPr>
        <w:tc>
          <w:tcPr>
            <w:tcW w:w="6440" w:type="dxa"/>
            <w:noWrap/>
            <w:hideMark/>
          </w:tcPr>
          <w:p w14:paraId="24DB719D" w14:textId="77777777" w:rsidR="00E65DBE" w:rsidRPr="00804B30" w:rsidRDefault="00E65DBE" w:rsidP="00AF0D4C">
            <w:pPr>
              <w:spacing w:after="0"/>
              <w:rPr>
                <w:ins w:id="2003" w:author="China Telecom" w:date="2020-11-20T19:17:00Z"/>
              </w:rPr>
            </w:pPr>
            <w:ins w:id="2004" w:author="China Telecom" w:date="2020-11-20T19:17:00Z">
              <w:r w:rsidRPr="00804B30">
                <w:t>PUCCH Format 1</w:t>
              </w:r>
            </w:ins>
          </w:p>
        </w:tc>
        <w:tc>
          <w:tcPr>
            <w:tcW w:w="2200" w:type="dxa"/>
            <w:noWrap/>
            <w:hideMark/>
          </w:tcPr>
          <w:p w14:paraId="11A26363" w14:textId="77777777" w:rsidR="00E65DBE" w:rsidRPr="00804B30" w:rsidRDefault="00E65DBE" w:rsidP="00AF0D4C">
            <w:pPr>
              <w:spacing w:after="0"/>
              <w:jc w:val="center"/>
              <w:rPr>
                <w:ins w:id="2005" w:author="China Telecom" w:date="2020-11-20T19:17:00Z"/>
              </w:rPr>
            </w:pPr>
            <w:ins w:id="2006" w:author="China Telecom" w:date="2020-11-20T19:17:00Z">
              <w:r w:rsidRPr="00804B30">
                <w:t>13</w:t>
              </w:r>
            </w:ins>
          </w:p>
        </w:tc>
        <w:tc>
          <w:tcPr>
            <w:tcW w:w="2200" w:type="dxa"/>
            <w:noWrap/>
            <w:hideMark/>
          </w:tcPr>
          <w:p w14:paraId="1DCB8E28" w14:textId="77777777" w:rsidR="00E65DBE" w:rsidRPr="00804B30" w:rsidRDefault="00E65DBE" w:rsidP="00AF0D4C">
            <w:pPr>
              <w:spacing w:after="0"/>
              <w:jc w:val="center"/>
              <w:rPr>
                <w:ins w:id="2007" w:author="China Telecom" w:date="2020-11-20T19:17:00Z"/>
              </w:rPr>
            </w:pPr>
            <w:ins w:id="2008" w:author="China Telecom" w:date="2020-11-20T19:17:00Z">
              <w:r w:rsidRPr="00804B30">
                <w:t>156.20</w:t>
              </w:r>
            </w:ins>
          </w:p>
        </w:tc>
        <w:tc>
          <w:tcPr>
            <w:tcW w:w="2200" w:type="dxa"/>
            <w:noWrap/>
            <w:hideMark/>
          </w:tcPr>
          <w:p w14:paraId="2519490F" w14:textId="77777777" w:rsidR="00E65DBE" w:rsidRPr="00804B30" w:rsidRDefault="00E65DBE" w:rsidP="00AF0D4C">
            <w:pPr>
              <w:spacing w:after="0"/>
              <w:jc w:val="center"/>
              <w:rPr>
                <w:ins w:id="2009" w:author="China Telecom" w:date="2020-11-20T19:17:00Z"/>
              </w:rPr>
            </w:pPr>
            <w:ins w:id="2010" w:author="China Telecom" w:date="2020-11-20T19:17:00Z">
              <w:r w:rsidRPr="00804B30">
                <w:t>3.57</w:t>
              </w:r>
            </w:ins>
          </w:p>
        </w:tc>
        <w:tc>
          <w:tcPr>
            <w:tcW w:w="2200" w:type="dxa"/>
            <w:noWrap/>
            <w:hideMark/>
          </w:tcPr>
          <w:p w14:paraId="56148496" w14:textId="77777777" w:rsidR="00E65DBE" w:rsidRPr="00804B30" w:rsidRDefault="00E65DBE" w:rsidP="00AF0D4C">
            <w:pPr>
              <w:spacing w:after="0"/>
              <w:jc w:val="center"/>
              <w:rPr>
                <w:ins w:id="2011" w:author="China Telecom" w:date="2020-11-20T19:17:00Z"/>
              </w:rPr>
            </w:pPr>
            <w:ins w:id="2012" w:author="China Telecom" w:date="2020-11-20T19:17:00Z">
              <w:r w:rsidRPr="00804B30">
                <w:t>17.19</w:t>
              </w:r>
            </w:ins>
          </w:p>
        </w:tc>
      </w:tr>
      <w:tr w:rsidR="00E65DBE" w:rsidRPr="00804B30" w14:paraId="44074DDE" w14:textId="77777777" w:rsidTr="00AF0D4C">
        <w:trPr>
          <w:trHeight w:val="20"/>
          <w:ins w:id="2013" w:author="China Telecom" w:date="2020-11-20T19:17:00Z"/>
        </w:trPr>
        <w:tc>
          <w:tcPr>
            <w:tcW w:w="6440" w:type="dxa"/>
            <w:noWrap/>
            <w:hideMark/>
          </w:tcPr>
          <w:p w14:paraId="6FBF967A" w14:textId="77777777" w:rsidR="00E65DBE" w:rsidRPr="00804B30" w:rsidRDefault="00E65DBE" w:rsidP="00AF0D4C">
            <w:pPr>
              <w:spacing w:after="0"/>
              <w:rPr>
                <w:ins w:id="2014" w:author="China Telecom" w:date="2020-11-20T19:17:00Z"/>
              </w:rPr>
            </w:pPr>
            <w:ins w:id="2015" w:author="China Telecom" w:date="2020-11-20T19:17:00Z">
              <w:r w:rsidRPr="00804B30">
                <w:t>PUCCH Format 3 11bits</w:t>
              </w:r>
            </w:ins>
          </w:p>
        </w:tc>
        <w:tc>
          <w:tcPr>
            <w:tcW w:w="2200" w:type="dxa"/>
            <w:noWrap/>
            <w:hideMark/>
          </w:tcPr>
          <w:p w14:paraId="23FCADA6" w14:textId="77777777" w:rsidR="00E65DBE" w:rsidRPr="00804B30" w:rsidRDefault="00E65DBE" w:rsidP="00AF0D4C">
            <w:pPr>
              <w:spacing w:after="0"/>
              <w:jc w:val="center"/>
              <w:rPr>
                <w:ins w:id="2016" w:author="China Telecom" w:date="2020-11-20T19:17:00Z"/>
              </w:rPr>
            </w:pPr>
            <w:ins w:id="2017" w:author="China Telecom" w:date="2020-11-20T19:17:00Z">
              <w:r w:rsidRPr="00804B30">
                <w:t>11</w:t>
              </w:r>
            </w:ins>
          </w:p>
        </w:tc>
        <w:tc>
          <w:tcPr>
            <w:tcW w:w="2200" w:type="dxa"/>
            <w:noWrap/>
            <w:hideMark/>
          </w:tcPr>
          <w:p w14:paraId="2F9E7F5D" w14:textId="77777777" w:rsidR="00E65DBE" w:rsidRPr="00804B30" w:rsidRDefault="00E65DBE" w:rsidP="00AF0D4C">
            <w:pPr>
              <w:spacing w:after="0"/>
              <w:jc w:val="center"/>
              <w:rPr>
                <w:ins w:id="2018" w:author="China Telecom" w:date="2020-11-20T19:17:00Z"/>
              </w:rPr>
            </w:pPr>
            <w:ins w:id="2019" w:author="China Telecom" w:date="2020-11-20T19:17:00Z">
              <w:r w:rsidRPr="00804B30">
                <w:t>155.55</w:t>
              </w:r>
            </w:ins>
          </w:p>
        </w:tc>
        <w:tc>
          <w:tcPr>
            <w:tcW w:w="2200" w:type="dxa"/>
            <w:noWrap/>
            <w:hideMark/>
          </w:tcPr>
          <w:p w14:paraId="6E88E641" w14:textId="77777777" w:rsidR="00E65DBE" w:rsidRPr="00804B30" w:rsidRDefault="00E65DBE" w:rsidP="00AF0D4C">
            <w:pPr>
              <w:spacing w:after="0"/>
              <w:jc w:val="center"/>
              <w:rPr>
                <w:ins w:id="2020" w:author="China Telecom" w:date="2020-11-20T19:17:00Z"/>
              </w:rPr>
            </w:pPr>
            <w:ins w:id="2021" w:author="China Telecom" w:date="2020-11-20T19:17:00Z">
              <w:r w:rsidRPr="00804B30">
                <w:t>1.52</w:t>
              </w:r>
            </w:ins>
          </w:p>
        </w:tc>
        <w:tc>
          <w:tcPr>
            <w:tcW w:w="2200" w:type="dxa"/>
            <w:noWrap/>
            <w:hideMark/>
          </w:tcPr>
          <w:p w14:paraId="14F632CB" w14:textId="77777777" w:rsidR="00E65DBE" w:rsidRPr="00804B30" w:rsidRDefault="00E65DBE" w:rsidP="00AF0D4C">
            <w:pPr>
              <w:spacing w:after="0"/>
              <w:jc w:val="center"/>
              <w:rPr>
                <w:ins w:id="2022" w:author="China Telecom" w:date="2020-11-20T19:17:00Z"/>
              </w:rPr>
            </w:pPr>
            <w:ins w:id="2023" w:author="China Telecom" w:date="2020-11-20T19:17:00Z">
              <w:r w:rsidRPr="00804B30">
                <w:t>16.54</w:t>
              </w:r>
            </w:ins>
          </w:p>
        </w:tc>
      </w:tr>
      <w:tr w:rsidR="00E65DBE" w:rsidRPr="00804B30" w14:paraId="01AB0864" w14:textId="77777777" w:rsidTr="00AF0D4C">
        <w:trPr>
          <w:trHeight w:val="20"/>
          <w:ins w:id="2024" w:author="China Telecom" w:date="2020-11-20T19:17:00Z"/>
        </w:trPr>
        <w:tc>
          <w:tcPr>
            <w:tcW w:w="6440" w:type="dxa"/>
            <w:noWrap/>
            <w:hideMark/>
          </w:tcPr>
          <w:p w14:paraId="6743195C" w14:textId="77777777" w:rsidR="00E65DBE" w:rsidRPr="00804B30" w:rsidRDefault="00E65DBE" w:rsidP="00AF0D4C">
            <w:pPr>
              <w:spacing w:after="0"/>
              <w:rPr>
                <w:ins w:id="2025" w:author="China Telecom" w:date="2020-11-20T19:17:00Z"/>
              </w:rPr>
            </w:pPr>
            <w:ins w:id="2026" w:author="China Telecom" w:date="2020-11-20T19:17:00Z">
              <w:r w:rsidRPr="00804B30">
                <w:t>PUCCH Format 3 22bit</w:t>
              </w:r>
            </w:ins>
          </w:p>
        </w:tc>
        <w:tc>
          <w:tcPr>
            <w:tcW w:w="2200" w:type="dxa"/>
            <w:noWrap/>
            <w:hideMark/>
          </w:tcPr>
          <w:p w14:paraId="1430C4DA" w14:textId="77777777" w:rsidR="00E65DBE" w:rsidRPr="00804B30" w:rsidRDefault="00E65DBE" w:rsidP="00AF0D4C">
            <w:pPr>
              <w:spacing w:after="0"/>
              <w:jc w:val="center"/>
              <w:rPr>
                <w:ins w:id="2027" w:author="China Telecom" w:date="2020-11-20T19:17:00Z"/>
              </w:rPr>
            </w:pPr>
            <w:ins w:id="2028" w:author="China Telecom" w:date="2020-11-20T19:17:00Z">
              <w:r w:rsidRPr="00804B30">
                <w:t>13</w:t>
              </w:r>
            </w:ins>
          </w:p>
        </w:tc>
        <w:tc>
          <w:tcPr>
            <w:tcW w:w="2200" w:type="dxa"/>
            <w:noWrap/>
            <w:hideMark/>
          </w:tcPr>
          <w:p w14:paraId="2DFC9E49" w14:textId="77777777" w:rsidR="00E65DBE" w:rsidRPr="00804B30" w:rsidRDefault="00E65DBE" w:rsidP="00AF0D4C">
            <w:pPr>
              <w:spacing w:after="0"/>
              <w:jc w:val="center"/>
              <w:rPr>
                <w:ins w:id="2029" w:author="China Telecom" w:date="2020-11-20T19:17:00Z"/>
              </w:rPr>
            </w:pPr>
            <w:ins w:id="2030" w:author="China Telecom" w:date="2020-11-20T19:17:00Z">
              <w:r w:rsidRPr="00804B30">
                <w:t>151.85</w:t>
              </w:r>
            </w:ins>
          </w:p>
        </w:tc>
        <w:tc>
          <w:tcPr>
            <w:tcW w:w="2200" w:type="dxa"/>
            <w:noWrap/>
            <w:hideMark/>
          </w:tcPr>
          <w:p w14:paraId="4F512E1C" w14:textId="77777777" w:rsidR="00E65DBE" w:rsidRPr="00804B30" w:rsidRDefault="00E65DBE" w:rsidP="00AF0D4C">
            <w:pPr>
              <w:spacing w:after="0"/>
              <w:jc w:val="center"/>
              <w:rPr>
                <w:ins w:id="2031" w:author="China Telecom" w:date="2020-11-20T19:17:00Z"/>
              </w:rPr>
            </w:pPr>
            <w:ins w:id="2032" w:author="China Telecom" w:date="2020-11-20T19:17:00Z">
              <w:r w:rsidRPr="00804B30">
                <w:t>2.99</w:t>
              </w:r>
            </w:ins>
          </w:p>
        </w:tc>
        <w:tc>
          <w:tcPr>
            <w:tcW w:w="2200" w:type="dxa"/>
            <w:noWrap/>
            <w:hideMark/>
          </w:tcPr>
          <w:p w14:paraId="7862CEF8" w14:textId="77777777" w:rsidR="00E65DBE" w:rsidRPr="00804B30" w:rsidRDefault="00E65DBE" w:rsidP="00AF0D4C">
            <w:pPr>
              <w:spacing w:after="0"/>
              <w:jc w:val="center"/>
              <w:rPr>
                <w:ins w:id="2033" w:author="China Telecom" w:date="2020-11-20T19:17:00Z"/>
              </w:rPr>
            </w:pPr>
            <w:ins w:id="2034" w:author="China Telecom" w:date="2020-11-20T19:17:00Z">
              <w:r w:rsidRPr="00804B30">
                <w:t>12.84</w:t>
              </w:r>
            </w:ins>
          </w:p>
        </w:tc>
      </w:tr>
      <w:tr w:rsidR="00E65DBE" w:rsidRPr="00804B30" w14:paraId="26EB51A8" w14:textId="77777777" w:rsidTr="00AF0D4C">
        <w:trPr>
          <w:trHeight w:val="20"/>
          <w:ins w:id="2035" w:author="China Telecom" w:date="2020-11-20T19:17:00Z"/>
        </w:trPr>
        <w:tc>
          <w:tcPr>
            <w:tcW w:w="6440" w:type="dxa"/>
            <w:noWrap/>
            <w:hideMark/>
          </w:tcPr>
          <w:p w14:paraId="196DA764" w14:textId="77777777" w:rsidR="00E65DBE" w:rsidRPr="00804B30" w:rsidRDefault="00E65DBE" w:rsidP="00AF0D4C">
            <w:pPr>
              <w:spacing w:after="0"/>
              <w:rPr>
                <w:ins w:id="2036" w:author="China Telecom" w:date="2020-11-20T19:17:00Z"/>
              </w:rPr>
            </w:pPr>
            <w:ins w:id="2037" w:author="China Telecom" w:date="2020-11-20T19:17:00Z">
              <w:r w:rsidRPr="00804B30">
                <w:t xml:space="preserve">SSB </w:t>
              </w:r>
            </w:ins>
          </w:p>
        </w:tc>
        <w:tc>
          <w:tcPr>
            <w:tcW w:w="2200" w:type="dxa"/>
            <w:noWrap/>
            <w:hideMark/>
          </w:tcPr>
          <w:p w14:paraId="1EBB709D" w14:textId="77777777" w:rsidR="00E65DBE" w:rsidRPr="00804B30" w:rsidRDefault="00E65DBE" w:rsidP="00AF0D4C">
            <w:pPr>
              <w:spacing w:after="0"/>
              <w:jc w:val="center"/>
              <w:rPr>
                <w:ins w:id="2038" w:author="China Telecom" w:date="2020-11-20T19:17:00Z"/>
              </w:rPr>
            </w:pPr>
            <w:ins w:id="2039" w:author="China Telecom" w:date="2020-11-20T19:17:00Z">
              <w:r w:rsidRPr="00804B30">
                <w:t>9</w:t>
              </w:r>
            </w:ins>
          </w:p>
        </w:tc>
        <w:tc>
          <w:tcPr>
            <w:tcW w:w="2200" w:type="dxa"/>
            <w:noWrap/>
            <w:hideMark/>
          </w:tcPr>
          <w:p w14:paraId="17DBF3E1" w14:textId="77777777" w:rsidR="00E65DBE" w:rsidRPr="00804B30" w:rsidRDefault="00E65DBE" w:rsidP="00AF0D4C">
            <w:pPr>
              <w:spacing w:after="0"/>
              <w:jc w:val="center"/>
              <w:rPr>
                <w:ins w:id="2040" w:author="China Telecom" w:date="2020-11-20T19:17:00Z"/>
              </w:rPr>
            </w:pPr>
            <w:ins w:id="2041" w:author="China Telecom" w:date="2020-11-20T19:17:00Z">
              <w:r w:rsidRPr="00804B30">
                <w:t>151.89</w:t>
              </w:r>
            </w:ins>
          </w:p>
        </w:tc>
        <w:tc>
          <w:tcPr>
            <w:tcW w:w="2200" w:type="dxa"/>
            <w:noWrap/>
            <w:hideMark/>
          </w:tcPr>
          <w:p w14:paraId="6C27C518" w14:textId="77777777" w:rsidR="00E65DBE" w:rsidRPr="00804B30" w:rsidRDefault="00E65DBE" w:rsidP="00AF0D4C">
            <w:pPr>
              <w:spacing w:after="0"/>
              <w:jc w:val="center"/>
              <w:rPr>
                <w:ins w:id="2042" w:author="China Telecom" w:date="2020-11-20T19:17:00Z"/>
              </w:rPr>
            </w:pPr>
            <w:ins w:id="2043" w:author="China Telecom" w:date="2020-11-20T19:17:00Z">
              <w:r w:rsidRPr="00804B30">
                <w:t>2.99</w:t>
              </w:r>
            </w:ins>
          </w:p>
        </w:tc>
        <w:tc>
          <w:tcPr>
            <w:tcW w:w="2200" w:type="dxa"/>
            <w:noWrap/>
            <w:hideMark/>
          </w:tcPr>
          <w:p w14:paraId="4CC11910" w14:textId="77777777" w:rsidR="00E65DBE" w:rsidRPr="00804B30" w:rsidRDefault="00E65DBE" w:rsidP="00AF0D4C">
            <w:pPr>
              <w:spacing w:after="0"/>
              <w:jc w:val="center"/>
              <w:rPr>
                <w:ins w:id="2044" w:author="China Telecom" w:date="2020-11-20T19:17:00Z"/>
              </w:rPr>
            </w:pPr>
            <w:ins w:id="2045" w:author="China Telecom" w:date="2020-11-20T19:17:00Z">
              <w:r w:rsidRPr="00804B30">
                <w:t>12.88</w:t>
              </w:r>
            </w:ins>
          </w:p>
        </w:tc>
      </w:tr>
      <w:tr w:rsidR="00E65DBE" w:rsidRPr="00804B30" w14:paraId="011AF661" w14:textId="77777777" w:rsidTr="00AF0D4C">
        <w:trPr>
          <w:trHeight w:val="20"/>
          <w:ins w:id="2046" w:author="China Telecom" w:date="2020-11-20T19:17:00Z"/>
        </w:trPr>
        <w:tc>
          <w:tcPr>
            <w:tcW w:w="6440" w:type="dxa"/>
            <w:noWrap/>
            <w:hideMark/>
          </w:tcPr>
          <w:p w14:paraId="2CA86184" w14:textId="77777777" w:rsidR="00E65DBE" w:rsidRPr="00804B30" w:rsidRDefault="00E65DBE" w:rsidP="00AF0D4C">
            <w:pPr>
              <w:spacing w:after="0"/>
              <w:rPr>
                <w:ins w:id="2047" w:author="China Telecom" w:date="2020-11-20T19:17:00Z"/>
              </w:rPr>
            </w:pPr>
            <w:ins w:id="2048" w:author="China Telecom" w:date="2020-11-20T19:17:00Z">
              <w:r w:rsidRPr="00804B30">
                <w:t>PRACH Format 0</w:t>
              </w:r>
            </w:ins>
          </w:p>
        </w:tc>
        <w:tc>
          <w:tcPr>
            <w:tcW w:w="2200" w:type="dxa"/>
            <w:noWrap/>
            <w:hideMark/>
          </w:tcPr>
          <w:p w14:paraId="52B1C35E" w14:textId="77777777" w:rsidR="00E65DBE" w:rsidRPr="00804B30" w:rsidRDefault="00E65DBE" w:rsidP="00AF0D4C">
            <w:pPr>
              <w:spacing w:after="0"/>
              <w:jc w:val="center"/>
              <w:rPr>
                <w:ins w:id="2049" w:author="China Telecom" w:date="2020-11-20T19:17:00Z"/>
              </w:rPr>
            </w:pPr>
            <w:ins w:id="2050" w:author="China Telecom" w:date="2020-11-20T19:17:00Z">
              <w:r w:rsidRPr="00804B30">
                <w:t>2</w:t>
              </w:r>
            </w:ins>
          </w:p>
        </w:tc>
        <w:tc>
          <w:tcPr>
            <w:tcW w:w="2200" w:type="dxa"/>
            <w:noWrap/>
            <w:hideMark/>
          </w:tcPr>
          <w:p w14:paraId="08A0D2C1" w14:textId="77777777" w:rsidR="00E65DBE" w:rsidRPr="00804B30" w:rsidRDefault="00E65DBE" w:rsidP="00AF0D4C">
            <w:pPr>
              <w:spacing w:after="0"/>
              <w:jc w:val="center"/>
              <w:rPr>
                <w:ins w:id="2051" w:author="China Telecom" w:date="2020-11-20T19:17:00Z"/>
              </w:rPr>
            </w:pPr>
            <w:ins w:id="2052" w:author="China Telecom" w:date="2020-11-20T19:17:00Z">
              <w:r w:rsidRPr="00804B30">
                <w:t>153.62</w:t>
              </w:r>
            </w:ins>
          </w:p>
        </w:tc>
        <w:tc>
          <w:tcPr>
            <w:tcW w:w="2200" w:type="dxa"/>
            <w:noWrap/>
            <w:hideMark/>
          </w:tcPr>
          <w:p w14:paraId="1CC1F548" w14:textId="77777777" w:rsidR="00E65DBE" w:rsidRPr="00804B30" w:rsidRDefault="00E65DBE" w:rsidP="00AF0D4C">
            <w:pPr>
              <w:spacing w:after="0"/>
              <w:jc w:val="center"/>
              <w:rPr>
                <w:ins w:id="2053" w:author="China Telecom" w:date="2020-11-20T19:17:00Z"/>
              </w:rPr>
            </w:pPr>
            <w:ins w:id="2054" w:author="China Telecom" w:date="2020-11-20T19:17:00Z">
              <w:r w:rsidRPr="00804B30">
                <w:t>0.02</w:t>
              </w:r>
            </w:ins>
          </w:p>
        </w:tc>
        <w:tc>
          <w:tcPr>
            <w:tcW w:w="2200" w:type="dxa"/>
            <w:noWrap/>
            <w:hideMark/>
          </w:tcPr>
          <w:p w14:paraId="57EB835A" w14:textId="77777777" w:rsidR="00E65DBE" w:rsidRPr="00804B30" w:rsidRDefault="00E65DBE" w:rsidP="00AF0D4C">
            <w:pPr>
              <w:spacing w:after="0"/>
              <w:jc w:val="center"/>
              <w:rPr>
                <w:ins w:id="2055" w:author="China Telecom" w:date="2020-11-20T19:17:00Z"/>
              </w:rPr>
            </w:pPr>
            <w:ins w:id="2056" w:author="China Telecom" w:date="2020-11-20T19:17:00Z">
              <w:r w:rsidRPr="00804B30">
                <w:t>14.61</w:t>
              </w:r>
            </w:ins>
          </w:p>
        </w:tc>
      </w:tr>
      <w:tr w:rsidR="00E65DBE" w:rsidRPr="00804B30" w14:paraId="2B256C7D" w14:textId="77777777" w:rsidTr="00AF0D4C">
        <w:trPr>
          <w:trHeight w:val="20"/>
          <w:ins w:id="2057" w:author="China Telecom" w:date="2020-11-20T19:17:00Z"/>
        </w:trPr>
        <w:tc>
          <w:tcPr>
            <w:tcW w:w="6440" w:type="dxa"/>
            <w:noWrap/>
            <w:hideMark/>
          </w:tcPr>
          <w:p w14:paraId="026AA32F" w14:textId="77777777" w:rsidR="00E65DBE" w:rsidRPr="00804B30" w:rsidRDefault="00E65DBE" w:rsidP="00AF0D4C">
            <w:pPr>
              <w:spacing w:after="0"/>
              <w:rPr>
                <w:ins w:id="2058" w:author="China Telecom" w:date="2020-11-20T19:17:00Z"/>
              </w:rPr>
            </w:pPr>
            <w:ins w:id="2059" w:author="China Telecom" w:date="2020-11-20T19:17:00Z">
              <w:r w:rsidRPr="00804B30">
                <w:t>PRACH Format B4</w:t>
              </w:r>
            </w:ins>
          </w:p>
        </w:tc>
        <w:tc>
          <w:tcPr>
            <w:tcW w:w="2200" w:type="dxa"/>
            <w:noWrap/>
            <w:hideMark/>
          </w:tcPr>
          <w:p w14:paraId="5003018A" w14:textId="77777777" w:rsidR="00E65DBE" w:rsidRPr="00804B30" w:rsidRDefault="00E65DBE" w:rsidP="00AF0D4C">
            <w:pPr>
              <w:spacing w:after="0"/>
              <w:jc w:val="center"/>
              <w:rPr>
                <w:ins w:id="2060" w:author="China Telecom" w:date="2020-11-20T19:17:00Z"/>
              </w:rPr>
            </w:pPr>
            <w:ins w:id="2061" w:author="China Telecom" w:date="2020-11-20T19:17:00Z">
              <w:r w:rsidRPr="00804B30">
                <w:t>8</w:t>
              </w:r>
            </w:ins>
          </w:p>
        </w:tc>
        <w:tc>
          <w:tcPr>
            <w:tcW w:w="2200" w:type="dxa"/>
            <w:noWrap/>
            <w:hideMark/>
          </w:tcPr>
          <w:p w14:paraId="1E5EEAB4" w14:textId="77777777" w:rsidR="00E65DBE" w:rsidRPr="00804B30" w:rsidRDefault="00E65DBE" w:rsidP="00AF0D4C">
            <w:pPr>
              <w:spacing w:after="0"/>
              <w:jc w:val="center"/>
              <w:rPr>
                <w:ins w:id="2062" w:author="China Telecom" w:date="2020-11-20T19:17:00Z"/>
              </w:rPr>
            </w:pPr>
            <w:ins w:id="2063" w:author="China Telecom" w:date="2020-11-20T19:17:00Z">
              <w:r w:rsidRPr="00804B30">
                <w:t>153.50</w:t>
              </w:r>
            </w:ins>
          </w:p>
        </w:tc>
        <w:tc>
          <w:tcPr>
            <w:tcW w:w="2200" w:type="dxa"/>
            <w:noWrap/>
            <w:hideMark/>
          </w:tcPr>
          <w:p w14:paraId="3A5EC545" w14:textId="77777777" w:rsidR="00E65DBE" w:rsidRPr="00804B30" w:rsidRDefault="00E65DBE" w:rsidP="00AF0D4C">
            <w:pPr>
              <w:spacing w:after="0"/>
              <w:jc w:val="center"/>
              <w:rPr>
                <w:ins w:id="2064" w:author="China Telecom" w:date="2020-11-20T19:17:00Z"/>
              </w:rPr>
            </w:pPr>
            <w:ins w:id="2065" w:author="China Telecom" w:date="2020-11-20T19:17:00Z">
              <w:r w:rsidRPr="00804B30">
                <w:t>4.82</w:t>
              </w:r>
            </w:ins>
          </w:p>
        </w:tc>
        <w:tc>
          <w:tcPr>
            <w:tcW w:w="2200" w:type="dxa"/>
            <w:noWrap/>
            <w:hideMark/>
          </w:tcPr>
          <w:p w14:paraId="60C2C5A6" w14:textId="77777777" w:rsidR="00E65DBE" w:rsidRPr="00804B30" w:rsidRDefault="00E65DBE" w:rsidP="00AF0D4C">
            <w:pPr>
              <w:spacing w:after="0"/>
              <w:jc w:val="center"/>
              <w:rPr>
                <w:ins w:id="2066" w:author="China Telecom" w:date="2020-11-20T19:17:00Z"/>
              </w:rPr>
            </w:pPr>
            <w:ins w:id="2067" w:author="China Telecom" w:date="2020-11-20T19:17:00Z">
              <w:r w:rsidRPr="00804B30">
                <w:t>14.49</w:t>
              </w:r>
            </w:ins>
          </w:p>
        </w:tc>
      </w:tr>
      <w:tr w:rsidR="00E65DBE" w:rsidRPr="00804B30" w14:paraId="28D07398" w14:textId="77777777" w:rsidTr="00AF0D4C">
        <w:trPr>
          <w:trHeight w:val="20"/>
          <w:ins w:id="2068" w:author="China Telecom" w:date="2020-11-20T19:17:00Z"/>
        </w:trPr>
        <w:tc>
          <w:tcPr>
            <w:tcW w:w="6440" w:type="dxa"/>
            <w:noWrap/>
            <w:hideMark/>
          </w:tcPr>
          <w:p w14:paraId="55BFC290" w14:textId="77777777" w:rsidR="00E65DBE" w:rsidRPr="00804B30" w:rsidRDefault="00E65DBE" w:rsidP="00AF0D4C">
            <w:pPr>
              <w:spacing w:after="0"/>
              <w:rPr>
                <w:ins w:id="2069" w:author="China Telecom" w:date="2020-11-20T19:17:00Z"/>
              </w:rPr>
            </w:pPr>
            <w:ins w:id="2070" w:author="China Telecom" w:date="2020-11-20T19:17:00Z">
              <w:r w:rsidRPr="00804B30">
                <w:t>PRACH Format C2</w:t>
              </w:r>
            </w:ins>
          </w:p>
        </w:tc>
        <w:tc>
          <w:tcPr>
            <w:tcW w:w="2200" w:type="dxa"/>
            <w:noWrap/>
            <w:hideMark/>
          </w:tcPr>
          <w:p w14:paraId="3897EF45" w14:textId="77777777" w:rsidR="00E65DBE" w:rsidRPr="00804B30" w:rsidRDefault="00E65DBE" w:rsidP="00AF0D4C">
            <w:pPr>
              <w:spacing w:after="0"/>
              <w:jc w:val="center"/>
              <w:rPr>
                <w:ins w:id="2071" w:author="China Telecom" w:date="2020-11-20T19:17:00Z"/>
              </w:rPr>
            </w:pPr>
            <w:ins w:id="2072" w:author="China Telecom" w:date="2020-11-20T19:17:00Z">
              <w:r w:rsidRPr="00804B30">
                <w:t>0</w:t>
              </w:r>
            </w:ins>
          </w:p>
        </w:tc>
        <w:tc>
          <w:tcPr>
            <w:tcW w:w="2200" w:type="dxa"/>
            <w:noWrap/>
            <w:hideMark/>
          </w:tcPr>
          <w:p w14:paraId="37C3058E" w14:textId="77777777" w:rsidR="00E65DBE" w:rsidRPr="00804B30" w:rsidRDefault="00E65DBE" w:rsidP="00AF0D4C">
            <w:pPr>
              <w:spacing w:after="0"/>
              <w:jc w:val="center"/>
              <w:rPr>
                <w:ins w:id="2073" w:author="China Telecom" w:date="2020-11-20T19:17:00Z"/>
                <w:noProof/>
              </w:rPr>
            </w:pPr>
          </w:p>
        </w:tc>
        <w:tc>
          <w:tcPr>
            <w:tcW w:w="2200" w:type="dxa"/>
            <w:noWrap/>
            <w:hideMark/>
          </w:tcPr>
          <w:p w14:paraId="4FB8EA1B" w14:textId="77777777" w:rsidR="00E65DBE" w:rsidRPr="00804B30" w:rsidRDefault="00E65DBE" w:rsidP="00AF0D4C">
            <w:pPr>
              <w:spacing w:after="0"/>
              <w:jc w:val="center"/>
              <w:rPr>
                <w:ins w:id="2074" w:author="China Telecom" w:date="2020-11-20T19:17:00Z"/>
                <w:noProof/>
              </w:rPr>
            </w:pPr>
          </w:p>
        </w:tc>
        <w:tc>
          <w:tcPr>
            <w:tcW w:w="2200" w:type="dxa"/>
            <w:noWrap/>
            <w:hideMark/>
          </w:tcPr>
          <w:p w14:paraId="03F9FFA1" w14:textId="77777777" w:rsidR="00E65DBE" w:rsidRPr="00804B30" w:rsidRDefault="00E65DBE" w:rsidP="00AF0D4C">
            <w:pPr>
              <w:spacing w:after="0"/>
              <w:jc w:val="center"/>
              <w:rPr>
                <w:ins w:id="2075" w:author="China Telecom" w:date="2020-11-20T19:17:00Z"/>
                <w:noProof/>
              </w:rPr>
            </w:pPr>
          </w:p>
        </w:tc>
      </w:tr>
      <w:tr w:rsidR="00E65DBE" w:rsidRPr="00804B30" w14:paraId="76CAF94E" w14:textId="77777777" w:rsidTr="00AF0D4C">
        <w:trPr>
          <w:trHeight w:val="20"/>
          <w:ins w:id="2076" w:author="China Telecom" w:date="2020-11-20T19:17:00Z"/>
        </w:trPr>
        <w:tc>
          <w:tcPr>
            <w:tcW w:w="6440" w:type="dxa"/>
            <w:noWrap/>
            <w:hideMark/>
          </w:tcPr>
          <w:p w14:paraId="5FEF5938" w14:textId="77777777" w:rsidR="00E65DBE" w:rsidRPr="00804B30" w:rsidRDefault="00E65DBE" w:rsidP="00AF0D4C">
            <w:pPr>
              <w:spacing w:after="0"/>
              <w:rPr>
                <w:ins w:id="2077" w:author="China Telecom" w:date="2020-11-20T19:17:00Z"/>
              </w:rPr>
            </w:pPr>
            <w:ins w:id="2078" w:author="China Telecom" w:date="2020-11-20T19:17:00Z">
              <w:r w:rsidRPr="00804B30">
                <w:t xml:space="preserve">Broadcast PDCCH(PDCCH of Msg.2) </w:t>
              </w:r>
            </w:ins>
          </w:p>
        </w:tc>
        <w:tc>
          <w:tcPr>
            <w:tcW w:w="2200" w:type="dxa"/>
            <w:noWrap/>
            <w:hideMark/>
          </w:tcPr>
          <w:p w14:paraId="7C3EB2B9" w14:textId="77777777" w:rsidR="00E65DBE" w:rsidRPr="00804B30" w:rsidRDefault="00E65DBE" w:rsidP="00AF0D4C">
            <w:pPr>
              <w:spacing w:after="0"/>
              <w:jc w:val="center"/>
              <w:rPr>
                <w:ins w:id="2079" w:author="China Telecom" w:date="2020-11-20T19:17:00Z"/>
              </w:rPr>
            </w:pPr>
            <w:ins w:id="2080" w:author="China Telecom" w:date="2020-11-20T19:17:00Z">
              <w:r w:rsidRPr="00804B30">
                <w:t>7</w:t>
              </w:r>
            </w:ins>
          </w:p>
        </w:tc>
        <w:tc>
          <w:tcPr>
            <w:tcW w:w="2200" w:type="dxa"/>
            <w:noWrap/>
            <w:hideMark/>
          </w:tcPr>
          <w:p w14:paraId="0C5B6D4E" w14:textId="77777777" w:rsidR="00E65DBE" w:rsidRPr="00804B30" w:rsidRDefault="00E65DBE" w:rsidP="00AF0D4C">
            <w:pPr>
              <w:spacing w:after="0"/>
              <w:jc w:val="center"/>
              <w:rPr>
                <w:ins w:id="2081" w:author="China Telecom" w:date="2020-11-20T19:17:00Z"/>
              </w:rPr>
            </w:pPr>
            <w:ins w:id="2082" w:author="China Telecom" w:date="2020-11-20T19:17:00Z">
              <w:r w:rsidRPr="00804B30">
                <w:t>149.54</w:t>
              </w:r>
            </w:ins>
          </w:p>
        </w:tc>
        <w:tc>
          <w:tcPr>
            <w:tcW w:w="2200" w:type="dxa"/>
            <w:noWrap/>
            <w:hideMark/>
          </w:tcPr>
          <w:p w14:paraId="2A7CF3D2" w14:textId="77777777" w:rsidR="00E65DBE" w:rsidRPr="00804B30" w:rsidRDefault="00E65DBE" w:rsidP="00AF0D4C">
            <w:pPr>
              <w:spacing w:after="0"/>
              <w:jc w:val="center"/>
              <w:rPr>
                <w:ins w:id="2083" w:author="China Telecom" w:date="2020-11-20T19:17:00Z"/>
              </w:rPr>
            </w:pPr>
            <w:ins w:id="2084" w:author="China Telecom" w:date="2020-11-20T19:17:00Z">
              <w:r w:rsidRPr="00804B30">
                <w:t>2.12</w:t>
              </w:r>
            </w:ins>
          </w:p>
        </w:tc>
        <w:tc>
          <w:tcPr>
            <w:tcW w:w="2200" w:type="dxa"/>
            <w:noWrap/>
            <w:hideMark/>
          </w:tcPr>
          <w:p w14:paraId="16A298C2" w14:textId="77777777" w:rsidR="00E65DBE" w:rsidRPr="00804B30" w:rsidRDefault="00E65DBE" w:rsidP="00AF0D4C">
            <w:pPr>
              <w:spacing w:after="0"/>
              <w:jc w:val="center"/>
              <w:rPr>
                <w:ins w:id="2085" w:author="China Telecom" w:date="2020-11-20T19:17:00Z"/>
              </w:rPr>
            </w:pPr>
            <w:ins w:id="2086" w:author="China Telecom" w:date="2020-11-20T19:17:00Z">
              <w:r w:rsidRPr="00804B30">
                <w:t>10.53</w:t>
              </w:r>
            </w:ins>
          </w:p>
        </w:tc>
      </w:tr>
      <w:tr w:rsidR="00E65DBE" w:rsidRPr="00804B30" w14:paraId="4672C79C" w14:textId="77777777" w:rsidTr="00AF0D4C">
        <w:trPr>
          <w:trHeight w:val="20"/>
          <w:ins w:id="2087" w:author="China Telecom" w:date="2020-11-20T19:17:00Z"/>
        </w:trPr>
        <w:tc>
          <w:tcPr>
            <w:tcW w:w="6440" w:type="dxa"/>
            <w:noWrap/>
            <w:hideMark/>
          </w:tcPr>
          <w:p w14:paraId="63CB1354" w14:textId="77777777" w:rsidR="00E65DBE" w:rsidRPr="00804B30" w:rsidRDefault="00E65DBE" w:rsidP="00AF0D4C">
            <w:pPr>
              <w:spacing w:after="0"/>
              <w:rPr>
                <w:ins w:id="2088" w:author="China Telecom" w:date="2020-11-20T19:17:00Z"/>
              </w:rPr>
            </w:pPr>
            <w:ins w:id="2089" w:author="China Telecom" w:date="2020-11-20T19:17:00Z">
              <w:r w:rsidRPr="00804B30">
                <w:t xml:space="preserve">PDSCH for Msg.2 </w:t>
              </w:r>
            </w:ins>
          </w:p>
        </w:tc>
        <w:tc>
          <w:tcPr>
            <w:tcW w:w="2200" w:type="dxa"/>
            <w:noWrap/>
            <w:hideMark/>
          </w:tcPr>
          <w:p w14:paraId="00B1703C" w14:textId="77777777" w:rsidR="00E65DBE" w:rsidRPr="00804B30" w:rsidRDefault="00E65DBE" w:rsidP="00AF0D4C">
            <w:pPr>
              <w:spacing w:after="0"/>
              <w:jc w:val="center"/>
              <w:rPr>
                <w:ins w:id="2090" w:author="China Telecom" w:date="2020-11-20T19:17:00Z"/>
              </w:rPr>
            </w:pPr>
            <w:ins w:id="2091" w:author="China Telecom" w:date="2020-11-20T19:17:00Z">
              <w:r w:rsidRPr="00804B30">
                <w:t>8</w:t>
              </w:r>
            </w:ins>
          </w:p>
        </w:tc>
        <w:tc>
          <w:tcPr>
            <w:tcW w:w="2200" w:type="dxa"/>
            <w:noWrap/>
            <w:hideMark/>
          </w:tcPr>
          <w:p w14:paraId="322B64CC" w14:textId="77777777" w:rsidR="00E65DBE" w:rsidRPr="00804B30" w:rsidRDefault="00E65DBE" w:rsidP="00AF0D4C">
            <w:pPr>
              <w:spacing w:after="0"/>
              <w:jc w:val="center"/>
              <w:rPr>
                <w:ins w:id="2092" w:author="China Telecom" w:date="2020-11-20T19:17:00Z"/>
              </w:rPr>
            </w:pPr>
            <w:ins w:id="2093" w:author="China Telecom" w:date="2020-11-20T19:17:00Z">
              <w:r w:rsidRPr="00804B30">
                <w:t>150.45</w:t>
              </w:r>
            </w:ins>
          </w:p>
        </w:tc>
        <w:tc>
          <w:tcPr>
            <w:tcW w:w="2200" w:type="dxa"/>
            <w:noWrap/>
            <w:hideMark/>
          </w:tcPr>
          <w:p w14:paraId="45C6A606" w14:textId="77777777" w:rsidR="00E65DBE" w:rsidRPr="00804B30" w:rsidRDefault="00E65DBE" w:rsidP="00AF0D4C">
            <w:pPr>
              <w:spacing w:after="0"/>
              <w:jc w:val="center"/>
              <w:rPr>
                <w:ins w:id="2094" w:author="China Telecom" w:date="2020-11-20T19:17:00Z"/>
              </w:rPr>
            </w:pPr>
            <w:ins w:id="2095" w:author="China Telecom" w:date="2020-11-20T19:17:00Z">
              <w:r w:rsidRPr="00804B30">
                <w:t>3.47</w:t>
              </w:r>
            </w:ins>
          </w:p>
        </w:tc>
        <w:tc>
          <w:tcPr>
            <w:tcW w:w="2200" w:type="dxa"/>
            <w:noWrap/>
            <w:hideMark/>
          </w:tcPr>
          <w:p w14:paraId="70DC1732" w14:textId="77777777" w:rsidR="00E65DBE" w:rsidRPr="00804B30" w:rsidRDefault="00E65DBE" w:rsidP="00AF0D4C">
            <w:pPr>
              <w:spacing w:after="0"/>
              <w:jc w:val="center"/>
              <w:rPr>
                <w:ins w:id="2096" w:author="China Telecom" w:date="2020-11-20T19:17:00Z"/>
              </w:rPr>
            </w:pPr>
            <w:ins w:id="2097" w:author="China Telecom" w:date="2020-11-20T19:17:00Z">
              <w:r w:rsidRPr="00804B30">
                <w:t>11.44</w:t>
              </w:r>
            </w:ins>
          </w:p>
        </w:tc>
      </w:tr>
      <w:tr w:rsidR="00E65DBE" w:rsidRPr="00804B30" w14:paraId="521343A2" w14:textId="77777777" w:rsidTr="00AF0D4C">
        <w:trPr>
          <w:trHeight w:val="20"/>
          <w:ins w:id="2098" w:author="China Telecom" w:date="2020-11-20T19:17:00Z"/>
        </w:trPr>
        <w:tc>
          <w:tcPr>
            <w:tcW w:w="6440" w:type="dxa"/>
            <w:noWrap/>
            <w:hideMark/>
          </w:tcPr>
          <w:p w14:paraId="3C607B9F" w14:textId="77777777" w:rsidR="00E65DBE" w:rsidRPr="00804B30" w:rsidRDefault="00E65DBE" w:rsidP="00AF0D4C">
            <w:pPr>
              <w:spacing w:after="0"/>
              <w:rPr>
                <w:ins w:id="2099" w:author="China Telecom" w:date="2020-11-20T19:17:00Z"/>
              </w:rPr>
            </w:pPr>
            <w:ins w:id="2100" w:author="China Telecom" w:date="2020-11-20T19:17:00Z">
              <w:r w:rsidRPr="00804B30">
                <w:t xml:space="preserve">PUSCH of Msg.3 </w:t>
              </w:r>
            </w:ins>
          </w:p>
        </w:tc>
        <w:tc>
          <w:tcPr>
            <w:tcW w:w="2200" w:type="dxa"/>
            <w:noWrap/>
            <w:hideMark/>
          </w:tcPr>
          <w:p w14:paraId="5C735555" w14:textId="77777777" w:rsidR="00E65DBE" w:rsidRPr="00804B30" w:rsidRDefault="00E65DBE" w:rsidP="00AF0D4C">
            <w:pPr>
              <w:spacing w:after="0"/>
              <w:jc w:val="center"/>
              <w:rPr>
                <w:ins w:id="2101" w:author="China Telecom" w:date="2020-11-20T19:17:00Z"/>
              </w:rPr>
            </w:pPr>
            <w:ins w:id="2102" w:author="China Telecom" w:date="2020-11-20T19:17:00Z">
              <w:r w:rsidRPr="00804B30">
                <w:t>12</w:t>
              </w:r>
            </w:ins>
          </w:p>
        </w:tc>
        <w:tc>
          <w:tcPr>
            <w:tcW w:w="2200" w:type="dxa"/>
            <w:noWrap/>
            <w:hideMark/>
          </w:tcPr>
          <w:p w14:paraId="4F9D7E29" w14:textId="77777777" w:rsidR="00E65DBE" w:rsidRPr="00804B30" w:rsidRDefault="00E65DBE" w:rsidP="00AF0D4C">
            <w:pPr>
              <w:spacing w:after="0"/>
              <w:jc w:val="center"/>
              <w:rPr>
                <w:ins w:id="2103" w:author="China Telecom" w:date="2020-11-20T19:17:00Z"/>
              </w:rPr>
            </w:pPr>
            <w:ins w:id="2104" w:author="China Telecom" w:date="2020-11-20T19:17:00Z">
              <w:r w:rsidRPr="00804B30">
                <w:t>152.10</w:t>
              </w:r>
            </w:ins>
          </w:p>
        </w:tc>
        <w:tc>
          <w:tcPr>
            <w:tcW w:w="2200" w:type="dxa"/>
            <w:noWrap/>
            <w:hideMark/>
          </w:tcPr>
          <w:p w14:paraId="67FDD464" w14:textId="77777777" w:rsidR="00E65DBE" w:rsidRPr="00804B30" w:rsidRDefault="00E65DBE" w:rsidP="00AF0D4C">
            <w:pPr>
              <w:spacing w:after="0"/>
              <w:jc w:val="center"/>
              <w:rPr>
                <w:ins w:id="2105" w:author="China Telecom" w:date="2020-11-20T19:17:00Z"/>
              </w:rPr>
            </w:pPr>
            <w:ins w:id="2106" w:author="China Telecom" w:date="2020-11-20T19:17:00Z">
              <w:r w:rsidRPr="00804B30">
                <w:t>2.00</w:t>
              </w:r>
            </w:ins>
          </w:p>
        </w:tc>
        <w:tc>
          <w:tcPr>
            <w:tcW w:w="2200" w:type="dxa"/>
            <w:noWrap/>
            <w:hideMark/>
          </w:tcPr>
          <w:p w14:paraId="0FC9F6F1" w14:textId="77777777" w:rsidR="00E65DBE" w:rsidRPr="00804B30" w:rsidRDefault="00E65DBE" w:rsidP="00AF0D4C">
            <w:pPr>
              <w:spacing w:after="0"/>
              <w:jc w:val="center"/>
              <w:rPr>
                <w:ins w:id="2107" w:author="China Telecom" w:date="2020-11-20T19:17:00Z"/>
              </w:rPr>
            </w:pPr>
            <w:ins w:id="2108" w:author="China Telecom" w:date="2020-11-20T19:17:00Z">
              <w:r w:rsidRPr="00804B30">
                <w:t>13.09</w:t>
              </w:r>
            </w:ins>
          </w:p>
        </w:tc>
      </w:tr>
      <w:tr w:rsidR="00E65DBE" w:rsidRPr="00804B30" w14:paraId="7FD5BA67" w14:textId="77777777" w:rsidTr="00AF0D4C">
        <w:trPr>
          <w:trHeight w:val="20"/>
          <w:ins w:id="2109" w:author="China Telecom" w:date="2020-11-20T19:17:00Z"/>
        </w:trPr>
        <w:tc>
          <w:tcPr>
            <w:tcW w:w="6440" w:type="dxa"/>
            <w:noWrap/>
            <w:hideMark/>
          </w:tcPr>
          <w:p w14:paraId="48166DA6" w14:textId="77777777" w:rsidR="00E65DBE" w:rsidRPr="00804B30" w:rsidRDefault="00E65DBE" w:rsidP="00AF0D4C">
            <w:pPr>
              <w:spacing w:after="0"/>
              <w:rPr>
                <w:ins w:id="2110" w:author="China Telecom" w:date="2020-11-20T19:17:00Z"/>
              </w:rPr>
            </w:pPr>
            <w:ins w:id="2111" w:author="China Telecom" w:date="2020-11-20T19:17:00Z">
              <w:r w:rsidRPr="00804B30">
                <w:t xml:space="preserve">PDSCH of Msg.4 </w:t>
              </w:r>
            </w:ins>
          </w:p>
        </w:tc>
        <w:tc>
          <w:tcPr>
            <w:tcW w:w="2200" w:type="dxa"/>
            <w:noWrap/>
            <w:hideMark/>
          </w:tcPr>
          <w:p w14:paraId="1F79644E" w14:textId="77777777" w:rsidR="00E65DBE" w:rsidRPr="00804B30" w:rsidRDefault="00E65DBE" w:rsidP="00AF0D4C">
            <w:pPr>
              <w:spacing w:after="0"/>
              <w:jc w:val="center"/>
              <w:rPr>
                <w:ins w:id="2112" w:author="China Telecom" w:date="2020-11-20T19:17:00Z"/>
              </w:rPr>
            </w:pPr>
            <w:ins w:id="2113" w:author="China Telecom" w:date="2020-11-20T19:17:00Z">
              <w:r w:rsidRPr="00804B30">
                <w:t>7</w:t>
              </w:r>
            </w:ins>
          </w:p>
        </w:tc>
        <w:tc>
          <w:tcPr>
            <w:tcW w:w="2200" w:type="dxa"/>
            <w:noWrap/>
            <w:hideMark/>
          </w:tcPr>
          <w:p w14:paraId="0F09C680" w14:textId="77777777" w:rsidR="00E65DBE" w:rsidRPr="00804B30" w:rsidRDefault="00E65DBE" w:rsidP="00AF0D4C">
            <w:pPr>
              <w:spacing w:after="0"/>
              <w:jc w:val="center"/>
              <w:rPr>
                <w:ins w:id="2114" w:author="China Telecom" w:date="2020-11-20T19:17:00Z"/>
              </w:rPr>
            </w:pPr>
            <w:ins w:id="2115" w:author="China Telecom" w:date="2020-11-20T19:17:00Z">
              <w:r w:rsidRPr="00804B30">
                <w:t>149.27</w:t>
              </w:r>
            </w:ins>
          </w:p>
        </w:tc>
        <w:tc>
          <w:tcPr>
            <w:tcW w:w="2200" w:type="dxa"/>
            <w:noWrap/>
            <w:hideMark/>
          </w:tcPr>
          <w:p w14:paraId="0510DEE4" w14:textId="77777777" w:rsidR="00E65DBE" w:rsidRPr="00804B30" w:rsidRDefault="00E65DBE" w:rsidP="00AF0D4C">
            <w:pPr>
              <w:spacing w:after="0"/>
              <w:jc w:val="center"/>
              <w:rPr>
                <w:ins w:id="2116" w:author="China Telecom" w:date="2020-11-20T19:17:00Z"/>
              </w:rPr>
            </w:pPr>
            <w:ins w:id="2117" w:author="China Telecom" w:date="2020-11-20T19:17:00Z">
              <w:r w:rsidRPr="00804B30">
                <w:t>2.29</w:t>
              </w:r>
            </w:ins>
          </w:p>
        </w:tc>
        <w:tc>
          <w:tcPr>
            <w:tcW w:w="2200" w:type="dxa"/>
            <w:noWrap/>
            <w:hideMark/>
          </w:tcPr>
          <w:p w14:paraId="734381C1" w14:textId="77777777" w:rsidR="00E65DBE" w:rsidRPr="00804B30" w:rsidRDefault="00E65DBE" w:rsidP="00AF0D4C">
            <w:pPr>
              <w:spacing w:after="0"/>
              <w:jc w:val="center"/>
              <w:rPr>
                <w:ins w:id="2118" w:author="China Telecom" w:date="2020-11-20T19:17:00Z"/>
              </w:rPr>
            </w:pPr>
            <w:ins w:id="2119" w:author="China Telecom" w:date="2020-11-20T19:17:00Z">
              <w:r w:rsidRPr="00804B30">
                <w:t>10.26</w:t>
              </w:r>
            </w:ins>
          </w:p>
        </w:tc>
      </w:tr>
      <w:tr w:rsidR="00E65DBE" w:rsidRPr="00804B30" w14:paraId="57D9F9C9" w14:textId="77777777" w:rsidTr="00AF0D4C">
        <w:trPr>
          <w:trHeight w:val="20"/>
          <w:ins w:id="2120" w:author="China Telecom" w:date="2020-11-20T19:17:00Z"/>
        </w:trPr>
        <w:tc>
          <w:tcPr>
            <w:tcW w:w="6440" w:type="dxa"/>
            <w:noWrap/>
            <w:hideMark/>
          </w:tcPr>
          <w:p w14:paraId="455CF3D5" w14:textId="77777777" w:rsidR="00E65DBE" w:rsidRPr="00804B30" w:rsidRDefault="00E65DBE" w:rsidP="00AF0D4C">
            <w:pPr>
              <w:spacing w:after="0"/>
              <w:rPr>
                <w:ins w:id="2121" w:author="China Telecom" w:date="2020-11-20T19:17:00Z"/>
              </w:rPr>
            </w:pPr>
            <w:ins w:id="2122" w:author="China Telecom" w:date="2020-11-20T19:17:00Z">
              <w:r w:rsidRPr="00804B30">
                <w:t xml:space="preserve">PUCCH w/ HARQ-ACK for Msg.4 </w:t>
              </w:r>
            </w:ins>
          </w:p>
        </w:tc>
        <w:tc>
          <w:tcPr>
            <w:tcW w:w="2200" w:type="dxa"/>
            <w:noWrap/>
            <w:hideMark/>
          </w:tcPr>
          <w:p w14:paraId="1A031A4F" w14:textId="77777777" w:rsidR="00E65DBE" w:rsidRPr="00804B30" w:rsidRDefault="00E65DBE" w:rsidP="00AF0D4C">
            <w:pPr>
              <w:spacing w:after="0"/>
              <w:jc w:val="center"/>
              <w:rPr>
                <w:ins w:id="2123" w:author="China Telecom" w:date="2020-11-20T19:17:00Z"/>
              </w:rPr>
            </w:pPr>
            <w:ins w:id="2124" w:author="China Telecom" w:date="2020-11-20T19:17:00Z">
              <w:r w:rsidRPr="00804B30">
                <w:t>3</w:t>
              </w:r>
            </w:ins>
          </w:p>
        </w:tc>
        <w:tc>
          <w:tcPr>
            <w:tcW w:w="2200" w:type="dxa"/>
            <w:noWrap/>
            <w:hideMark/>
          </w:tcPr>
          <w:p w14:paraId="0414F9B5" w14:textId="77777777" w:rsidR="00E65DBE" w:rsidRPr="00804B30" w:rsidRDefault="00E65DBE" w:rsidP="00AF0D4C">
            <w:pPr>
              <w:spacing w:after="0"/>
              <w:jc w:val="center"/>
              <w:rPr>
                <w:ins w:id="2125" w:author="China Telecom" w:date="2020-11-20T19:17:00Z"/>
              </w:rPr>
            </w:pPr>
            <w:ins w:id="2126" w:author="China Telecom" w:date="2020-11-20T19:17:00Z">
              <w:r w:rsidRPr="00804B30">
                <w:t>156.38</w:t>
              </w:r>
            </w:ins>
          </w:p>
        </w:tc>
        <w:tc>
          <w:tcPr>
            <w:tcW w:w="2200" w:type="dxa"/>
            <w:noWrap/>
            <w:hideMark/>
          </w:tcPr>
          <w:p w14:paraId="33BC404A" w14:textId="77777777" w:rsidR="00E65DBE" w:rsidRPr="00804B30" w:rsidRDefault="00E65DBE" w:rsidP="00AF0D4C">
            <w:pPr>
              <w:spacing w:after="0"/>
              <w:jc w:val="center"/>
              <w:rPr>
                <w:ins w:id="2127" w:author="China Telecom" w:date="2020-11-20T19:17:00Z"/>
              </w:rPr>
            </w:pPr>
            <w:ins w:id="2128" w:author="China Telecom" w:date="2020-11-20T19:17:00Z">
              <w:r w:rsidRPr="00804B30">
                <w:t>2.13</w:t>
              </w:r>
            </w:ins>
          </w:p>
        </w:tc>
        <w:tc>
          <w:tcPr>
            <w:tcW w:w="2200" w:type="dxa"/>
            <w:noWrap/>
            <w:hideMark/>
          </w:tcPr>
          <w:p w14:paraId="57FB1ED0" w14:textId="77777777" w:rsidR="00E65DBE" w:rsidRPr="00804B30" w:rsidRDefault="00E65DBE" w:rsidP="00AF0D4C">
            <w:pPr>
              <w:spacing w:after="0"/>
              <w:jc w:val="center"/>
              <w:rPr>
                <w:ins w:id="2129" w:author="China Telecom" w:date="2020-11-20T19:17:00Z"/>
              </w:rPr>
            </w:pPr>
            <w:ins w:id="2130" w:author="China Telecom" w:date="2020-11-20T19:17:00Z">
              <w:r w:rsidRPr="00804B30">
                <w:t>17.37</w:t>
              </w:r>
            </w:ins>
          </w:p>
        </w:tc>
      </w:tr>
      <w:tr w:rsidR="00E65DBE" w:rsidRPr="00804B30" w14:paraId="7F71D2F5" w14:textId="77777777" w:rsidTr="00AF0D4C">
        <w:trPr>
          <w:trHeight w:val="20"/>
          <w:ins w:id="2131" w:author="China Telecom" w:date="2020-11-20T19:17:00Z"/>
        </w:trPr>
        <w:tc>
          <w:tcPr>
            <w:tcW w:w="6440" w:type="dxa"/>
            <w:noWrap/>
            <w:hideMark/>
          </w:tcPr>
          <w:p w14:paraId="60508742" w14:textId="77777777" w:rsidR="00E65DBE" w:rsidRPr="00804B30" w:rsidRDefault="00E65DBE" w:rsidP="00AF0D4C">
            <w:pPr>
              <w:spacing w:after="0"/>
              <w:rPr>
                <w:ins w:id="2132" w:author="China Telecom" w:date="2020-11-20T19:17:00Z"/>
              </w:rPr>
            </w:pPr>
            <w:ins w:id="2133" w:author="China Telecom" w:date="2020-11-20T19:17:00Z">
              <w:r w:rsidRPr="00804B30">
                <w:t xml:space="preserve">Unicast PDCCH </w:t>
              </w:r>
            </w:ins>
          </w:p>
        </w:tc>
        <w:tc>
          <w:tcPr>
            <w:tcW w:w="2200" w:type="dxa"/>
            <w:noWrap/>
            <w:hideMark/>
          </w:tcPr>
          <w:p w14:paraId="0C61D6C1" w14:textId="77777777" w:rsidR="00E65DBE" w:rsidRPr="00804B30" w:rsidRDefault="00E65DBE" w:rsidP="00AF0D4C">
            <w:pPr>
              <w:spacing w:after="0"/>
              <w:jc w:val="center"/>
              <w:rPr>
                <w:ins w:id="2134" w:author="China Telecom" w:date="2020-11-20T19:17:00Z"/>
              </w:rPr>
            </w:pPr>
            <w:ins w:id="2135" w:author="China Telecom" w:date="2020-11-20T19:17:00Z">
              <w:r w:rsidRPr="00804B30">
                <w:t>14</w:t>
              </w:r>
            </w:ins>
          </w:p>
        </w:tc>
        <w:tc>
          <w:tcPr>
            <w:tcW w:w="2200" w:type="dxa"/>
            <w:noWrap/>
            <w:hideMark/>
          </w:tcPr>
          <w:p w14:paraId="2078738C" w14:textId="77777777" w:rsidR="00E65DBE" w:rsidRPr="00804B30" w:rsidRDefault="00E65DBE" w:rsidP="00AF0D4C">
            <w:pPr>
              <w:spacing w:after="0"/>
              <w:jc w:val="center"/>
              <w:rPr>
                <w:ins w:id="2136" w:author="China Telecom" w:date="2020-11-20T19:17:00Z"/>
              </w:rPr>
            </w:pPr>
            <w:ins w:id="2137" w:author="China Telecom" w:date="2020-11-20T19:17:00Z">
              <w:r w:rsidRPr="00804B30">
                <w:t>155.05</w:t>
              </w:r>
            </w:ins>
          </w:p>
        </w:tc>
        <w:tc>
          <w:tcPr>
            <w:tcW w:w="2200" w:type="dxa"/>
            <w:noWrap/>
            <w:hideMark/>
          </w:tcPr>
          <w:p w14:paraId="47F575A2" w14:textId="77777777" w:rsidR="00E65DBE" w:rsidRPr="00804B30" w:rsidRDefault="00E65DBE" w:rsidP="00AF0D4C">
            <w:pPr>
              <w:spacing w:after="0"/>
              <w:jc w:val="center"/>
              <w:rPr>
                <w:ins w:id="2138" w:author="China Telecom" w:date="2020-11-20T19:17:00Z"/>
              </w:rPr>
            </w:pPr>
            <w:ins w:id="2139" w:author="China Telecom" w:date="2020-11-20T19:17:00Z">
              <w:r w:rsidRPr="00804B30">
                <w:t>2.43</w:t>
              </w:r>
            </w:ins>
          </w:p>
        </w:tc>
        <w:tc>
          <w:tcPr>
            <w:tcW w:w="2200" w:type="dxa"/>
            <w:noWrap/>
            <w:hideMark/>
          </w:tcPr>
          <w:p w14:paraId="2EAEB566" w14:textId="77777777" w:rsidR="00E65DBE" w:rsidRPr="00804B30" w:rsidRDefault="00E65DBE" w:rsidP="00AF0D4C">
            <w:pPr>
              <w:spacing w:after="0"/>
              <w:jc w:val="center"/>
              <w:rPr>
                <w:ins w:id="2140" w:author="China Telecom" w:date="2020-11-20T19:17:00Z"/>
              </w:rPr>
            </w:pPr>
            <w:ins w:id="2141" w:author="China Telecom" w:date="2020-11-20T19:17:00Z">
              <w:r w:rsidRPr="00804B30">
                <w:t>16.05</w:t>
              </w:r>
            </w:ins>
          </w:p>
        </w:tc>
      </w:tr>
      <w:tr w:rsidR="00E65DBE" w:rsidRPr="00804B30" w14:paraId="60C69692" w14:textId="77777777" w:rsidTr="00AF0D4C">
        <w:trPr>
          <w:trHeight w:val="20"/>
          <w:ins w:id="2142" w:author="China Telecom" w:date="2020-11-20T19:17:00Z"/>
        </w:trPr>
        <w:tc>
          <w:tcPr>
            <w:tcW w:w="6440" w:type="dxa"/>
            <w:noWrap/>
            <w:hideMark/>
          </w:tcPr>
          <w:p w14:paraId="4CB6F717" w14:textId="77777777" w:rsidR="00E65DBE" w:rsidRPr="00804B30" w:rsidRDefault="00E65DBE" w:rsidP="00AF0D4C">
            <w:pPr>
              <w:spacing w:after="0"/>
              <w:rPr>
                <w:ins w:id="2143" w:author="China Telecom" w:date="2020-11-20T19:17:00Z"/>
              </w:rPr>
            </w:pPr>
            <w:ins w:id="2144" w:author="China Telecom" w:date="2020-11-20T19:17:00Z">
              <w:r w:rsidRPr="00804B30">
                <w:t>PDSCH for eMBB DDDSU</w:t>
              </w:r>
            </w:ins>
          </w:p>
        </w:tc>
        <w:tc>
          <w:tcPr>
            <w:tcW w:w="2200" w:type="dxa"/>
            <w:noWrap/>
            <w:hideMark/>
          </w:tcPr>
          <w:p w14:paraId="22321163" w14:textId="77777777" w:rsidR="00E65DBE" w:rsidRPr="00804B30" w:rsidRDefault="00E65DBE" w:rsidP="00AF0D4C">
            <w:pPr>
              <w:spacing w:after="0"/>
              <w:jc w:val="center"/>
              <w:rPr>
                <w:ins w:id="2145" w:author="China Telecom" w:date="2020-11-20T19:17:00Z"/>
              </w:rPr>
            </w:pPr>
            <w:ins w:id="2146" w:author="China Telecom" w:date="2020-11-20T19:17:00Z">
              <w:r w:rsidRPr="00804B30">
                <w:t>12</w:t>
              </w:r>
            </w:ins>
          </w:p>
        </w:tc>
        <w:tc>
          <w:tcPr>
            <w:tcW w:w="2200" w:type="dxa"/>
            <w:noWrap/>
            <w:hideMark/>
          </w:tcPr>
          <w:p w14:paraId="75D1C93F" w14:textId="77777777" w:rsidR="00E65DBE" w:rsidRPr="00804B30" w:rsidRDefault="00E65DBE" w:rsidP="00AF0D4C">
            <w:pPr>
              <w:spacing w:after="0"/>
              <w:jc w:val="center"/>
              <w:rPr>
                <w:ins w:id="2147" w:author="China Telecom" w:date="2020-11-20T19:17:00Z"/>
              </w:rPr>
            </w:pPr>
            <w:ins w:id="2148" w:author="China Telecom" w:date="2020-11-20T19:17:00Z">
              <w:r w:rsidRPr="00804B30">
                <w:t>151.14</w:t>
              </w:r>
            </w:ins>
          </w:p>
        </w:tc>
        <w:tc>
          <w:tcPr>
            <w:tcW w:w="2200" w:type="dxa"/>
            <w:noWrap/>
            <w:hideMark/>
          </w:tcPr>
          <w:p w14:paraId="0C225E44" w14:textId="77777777" w:rsidR="00E65DBE" w:rsidRPr="00804B30" w:rsidRDefault="00E65DBE" w:rsidP="00AF0D4C">
            <w:pPr>
              <w:spacing w:after="0"/>
              <w:jc w:val="center"/>
              <w:rPr>
                <w:ins w:id="2149" w:author="China Telecom" w:date="2020-11-20T19:17:00Z"/>
              </w:rPr>
            </w:pPr>
            <w:ins w:id="2150" w:author="China Telecom" w:date="2020-11-20T19:17:00Z">
              <w:r w:rsidRPr="00804B30">
                <w:t>3.61</w:t>
              </w:r>
            </w:ins>
          </w:p>
        </w:tc>
        <w:tc>
          <w:tcPr>
            <w:tcW w:w="2200" w:type="dxa"/>
            <w:noWrap/>
            <w:hideMark/>
          </w:tcPr>
          <w:p w14:paraId="1D870B3B" w14:textId="77777777" w:rsidR="00E65DBE" w:rsidRPr="00804B30" w:rsidRDefault="00E65DBE" w:rsidP="00AF0D4C">
            <w:pPr>
              <w:spacing w:after="0"/>
              <w:jc w:val="center"/>
              <w:rPr>
                <w:ins w:id="2151" w:author="China Telecom" w:date="2020-11-20T19:17:00Z"/>
              </w:rPr>
            </w:pPr>
            <w:ins w:id="2152" w:author="China Telecom" w:date="2020-11-20T19:17:00Z">
              <w:r w:rsidRPr="00804B30">
                <w:t>12.13</w:t>
              </w:r>
            </w:ins>
          </w:p>
        </w:tc>
      </w:tr>
      <w:tr w:rsidR="00E65DBE" w:rsidRPr="00804B30" w14:paraId="0203AA2F" w14:textId="77777777" w:rsidTr="00AF0D4C">
        <w:trPr>
          <w:trHeight w:val="20"/>
          <w:ins w:id="2153" w:author="China Telecom" w:date="2020-11-20T19:17:00Z"/>
        </w:trPr>
        <w:tc>
          <w:tcPr>
            <w:tcW w:w="6440" w:type="dxa"/>
            <w:noWrap/>
            <w:hideMark/>
          </w:tcPr>
          <w:p w14:paraId="3D8B4B76" w14:textId="77777777" w:rsidR="00E65DBE" w:rsidRPr="00804B30" w:rsidRDefault="00E65DBE" w:rsidP="00AF0D4C">
            <w:pPr>
              <w:spacing w:after="0"/>
              <w:rPr>
                <w:ins w:id="2154" w:author="China Telecom" w:date="2020-11-20T19:17:00Z"/>
              </w:rPr>
            </w:pPr>
            <w:ins w:id="2155" w:author="China Telecom" w:date="2020-11-20T19:17:00Z">
              <w:r w:rsidRPr="00804B30">
                <w:t>PDSCH for eMBB DDDSUDDSUU</w:t>
              </w:r>
            </w:ins>
          </w:p>
        </w:tc>
        <w:tc>
          <w:tcPr>
            <w:tcW w:w="2200" w:type="dxa"/>
            <w:noWrap/>
            <w:hideMark/>
          </w:tcPr>
          <w:p w14:paraId="23DAC157" w14:textId="77777777" w:rsidR="00E65DBE" w:rsidRPr="00804B30" w:rsidRDefault="00E65DBE" w:rsidP="00AF0D4C">
            <w:pPr>
              <w:spacing w:after="0"/>
              <w:jc w:val="center"/>
              <w:rPr>
                <w:ins w:id="2156" w:author="China Telecom" w:date="2020-11-20T19:17:00Z"/>
              </w:rPr>
            </w:pPr>
            <w:ins w:id="2157" w:author="China Telecom" w:date="2020-11-20T19:17:00Z">
              <w:r w:rsidRPr="00804B30">
                <w:t>10</w:t>
              </w:r>
            </w:ins>
          </w:p>
        </w:tc>
        <w:tc>
          <w:tcPr>
            <w:tcW w:w="2200" w:type="dxa"/>
            <w:noWrap/>
            <w:hideMark/>
          </w:tcPr>
          <w:p w14:paraId="1A37E76C" w14:textId="77777777" w:rsidR="00E65DBE" w:rsidRPr="00804B30" w:rsidRDefault="00E65DBE" w:rsidP="00AF0D4C">
            <w:pPr>
              <w:spacing w:after="0"/>
              <w:jc w:val="center"/>
              <w:rPr>
                <w:ins w:id="2158" w:author="China Telecom" w:date="2020-11-20T19:17:00Z"/>
              </w:rPr>
            </w:pPr>
            <w:ins w:id="2159" w:author="China Telecom" w:date="2020-11-20T19:17:00Z">
              <w:r w:rsidRPr="00804B30">
                <w:t>150.84</w:t>
              </w:r>
            </w:ins>
          </w:p>
        </w:tc>
        <w:tc>
          <w:tcPr>
            <w:tcW w:w="2200" w:type="dxa"/>
            <w:noWrap/>
            <w:hideMark/>
          </w:tcPr>
          <w:p w14:paraId="6DB5D247" w14:textId="77777777" w:rsidR="00E65DBE" w:rsidRPr="00804B30" w:rsidRDefault="00E65DBE" w:rsidP="00AF0D4C">
            <w:pPr>
              <w:spacing w:after="0"/>
              <w:jc w:val="center"/>
              <w:rPr>
                <w:ins w:id="2160" w:author="China Telecom" w:date="2020-11-20T19:17:00Z"/>
              </w:rPr>
            </w:pPr>
            <w:ins w:id="2161" w:author="China Telecom" w:date="2020-11-20T19:17:00Z">
              <w:r w:rsidRPr="00804B30">
                <w:t>3.56</w:t>
              </w:r>
            </w:ins>
          </w:p>
        </w:tc>
        <w:tc>
          <w:tcPr>
            <w:tcW w:w="2200" w:type="dxa"/>
            <w:noWrap/>
            <w:hideMark/>
          </w:tcPr>
          <w:p w14:paraId="7350E8E6" w14:textId="77777777" w:rsidR="00E65DBE" w:rsidRPr="00804B30" w:rsidRDefault="00E65DBE" w:rsidP="00AF0D4C">
            <w:pPr>
              <w:spacing w:after="0"/>
              <w:jc w:val="center"/>
              <w:rPr>
                <w:ins w:id="2162" w:author="China Telecom" w:date="2020-11-20T19:17:00Z"/>
              </w:rPr>
            </w:pPr>
            <w:ins w:id="2163" w:author="China Telecom" w:date="2020-11-20T19:17:00Z">
              <w:r w:rsidRPr="00804B30">
                <w:t>11.83</w:t>
              </w:r>
            </w:ins>
          </w:p>
        </w:tc>
      </w:tr>
    </w:tbl>
    <w:p w14:paraId="61A46C78" w14:textId="77777777" w:rsidR="00E65DBE" w:rsidRDefault="00E65DBE" w:rsidP="00E65DBE">
      <w:pPr>
        <w:pStyle w:val="TH"/>
        <w:rPr>
          <w:ins w:id="2164" w:author="China Telecom" w:date="2020-11-20T19:17:00Z"/>
        </w:rPr>
      </w:pPr>
    </w:p>
    <w:p w14:paraId="7BE2158E" w14:textId="77777777" w:rsidR="00E65DBE" w:rsidRDefault="00E65DBE" w:rsidP="00E65DBE">
      <w:pPr>
        <w:pStyle w:val="TH"/>
        <w:rPr>
          <w:ins w:id="2165" w:author="China Telecom" w:date="2020-11-20T19:17:00Z"/>
        </w:rPr>
      </w:pPr>
      <w:ins w:id="2166" w:author="China Telecom" w:date="2020-11-20T19:17:00Z">
        <w:r>
          <w:t xml:space="preserve">Table </w:t>
        </w:r>
        <w:r>
          <w:rPr>
            <w:lang w:eastAsia="zh-CN"/>
          </w:rPr>
          <w:t>5.1.1.1</w:t>
        </w:r>
        <w:r w:rsidRPr="007368F9">
          <w:t>-</w:t>
        </w:r>
        <w:r>
          <w:rPr>
            <w:rFonts w:hint="eastAsia"/>
            <w:lang w:eastAsia="ja-JP"/>
          </w:rPr>
          <w:t>6</w:t>
        </w:r>
        <w:r w:rsidRPr="007368F9">
          <w:rPr>
            <w:rFonts w:hint="eastAsia"/>
          </w:rPr>
          <w:t>:</w:t>
        </w:r>
        <w:r>
          <w:rPr>
            <w:rFonts w:hint="eastAsia"/>
          </w:rPr>
          <w:t xml:space="preserve"> Representative values </w:t>
        </w:r>
        <w:r>
          <w:t xml:space="preserve">of MPL for Urban </w:t>
        </w:r>
        <w:r w:rsidRPr="00DE78FE">
          <w:t>4GHz</w:t>
        </w:r>
        <w:r>
          <w:t xml:space="preserve"> TDD scenario with </w:t>
        </w:r>
        <w:r w:rsidRPr="00DE78FE">
          <w:t>BS Tx powe</w:t>
        </w:r>
        <w:r>
          <w:t>r of 24 dBm/MHz</w:t>
        </w:r>
      </w:ins>
    </w:p>
    <w:tbl>
      <w:tblPr>
        <w:tblStyle w:val="a7"/>
        <w:tblW w:w="0" w:type="auto"/>
        <w:tblLook w:val="04A0" w:firstRow="1" w:lastRow="0" w:firstColumn="1" w:lastColumn="0" w:noHBand="0" w:noVBand="1"/>
      </w:tblPr>
      <w:tblGrid>
        <w:gridCol w:w="3353"/>
        <w:gridCol w:w="1216"/>
        <w:gridCol w:w="1216"/>
        <w:gridCol w:w="1216"/>
        <w:gridCol w:w="1428"/>
        <w:gridCol w:w="1428"/>
      </w:tblGrid>
      <w:tr w:rsidR="00E65DBE" w:rsidRPr="00804B30" w14:paraId="7F9D72B2" w14:textId="77777777" w:rsidTr="00AF0D4C">
        <w:trPr>
          <w:ins w:id="2167" w:author="China Telecom" w:date="2020-11-20T19:17:00Z"/>
        </w:trPr>
        <w:tc>
          <w:tcPr>
            <w:tcW w:w="6440" w:type="dxa"/>
            <w:shd w:val="clear" w:color="auto" w:fill="E7E6E6" w:themeFill="background2"/>
            <w:noWrap/>
            <w:hideMark/>
          </w:tcPr>
          <w:p w14:paraId="2B61D0E3" w14:textId="77777777" w:rsidR="00E65DBE" w:rsidRPr="009C135A" w:rsidRDefault="00E65DBE" w:rsidP="00AF0D4C">
            <w:pPr>
              <w:spacing w:after="0"/>
              <w:jc w:val="center"/>
              <w:rPr>
                <w:ins w:id="2168" w:author="China Telecom" w:date="2020-11-20T19:17:00Z"/>
              </w:rPr>
            </w:pPr>
            <w:ins w:id="2169" w:author="China Telecom" w:date="2020-11-20T19:17:00Z">
              <w:r w:rsidRPr="00F9020F">
                <w:rPr>
                  <w:b/>
                </w:rPr>
                <w:t>Channels (and Frame format)</w:t>
              </w:r>
            </w:ins>
          </w:p>
        </w:tc>
        <w:tc>
          <w:tcPr>
            <w:tcW w:w="2200" w:type="dxa"/>
            <w:shd w:val="clear" w:color="auto" w:fill="E7E6E6" w:themeFill="background2"/>
            <w:hideMark/>
          </w:tcPr>
          <w:p w14:paraId="6297684F" w14:textId="77777777" w:rsidR="00E65DBE" w:rsidRPr="009C135A" w:rsidRDefault="00E65DBE" w:rsidP="00AF0D4C">
            <w:pPr>
              <w:spacing w:after="0"/>
              <w:jc w:val="center"/>
              <w:rPr>
                <w:ins w:id="2170" w:author="China Telecom" w:date="2020-11-20T19:17:00Z"/>
              </w:rPr>
            </w:pPr>
            <w:ins w:id="2171" w:author="China Telecom" w:date="2020-11-20T19:17:00Z">
              <w:r w:rsidRPr="00F9020F">
                <w:rPr>
                  <w:b/>
                </w:rPr>
                <w:t>Number of Samples</w:t>
              </w:r>
            </w:ins>
          </w:p>
        </w:tc>
        <w:tc>
          <w:tcPr>
            <w:tcW w:w="2200" w:type="dxa"/>
            <w:shd w:val="clear" w:color="auto" w:fill="E7E6E6" w:themeFill="background2"/>
            <w:hideMark/>
          </w:tcPr>
          <w:p w14:paraId="6589825A" w14:textId="77777777" w:rsidR="00E65DBE" w:rsidRPr="009C135A" w:rsidRDefault="00E65DBE" w:rsidP="00AF0D4C">
            <w:pPr>
              <w:spacing w:after="0"/>
              <w:jc w:val="center"/>
              <w:rPr>
                <w:ins w:id="2172" w:author="China Telecom" w:date="2020-11-20T19:17:00Z"/>
              </w:rPr>
            </w:pPr>
            <w:ins w:id="2173" w:author="China Telecom" w:date="2020-11-20T19:17:00Z">
              <w:r w:rsidRPr="00F9020F">
                <w:rPr>
                  <w:b/>
                </w:rPr>
                <w:t>Representative value</w:t>
              </w:r>
            </w:ins>
          </w:p>
        </w:tc>
        <w:tc>
          <w:tcPr>
            <w:tcW w:w="2200" w:type="dxa"/>
            <w:shd w:val="clear" w:color="auto" w:fill="E7E6E6" w:themeFill="background2"/>
            <w:hideMark/>
          </w:tcPr>
          <w:p w14:paraId="675AA6DC" w14:textId="77777777" w:rsidR="00E65DBE" w:rsidRPr="009C135A" w:rsidRDefault="00E65DBE" w:rsidP="00AF0D4C">
            <w:pPr>
              <w:spacing w:after="0"/>
              <w:jc w:val="center"/>
              <w:rPr>
                <w:ins w:id="2174" w:author="China Telecom" w:date="2020-11-20T19:17:00Z"/>
              </w:rPr>
            </w:pPr>
            <w:ins w:id="2175" w:author="China Telecom" w:date="2020-11-20T19:17:00Z">
              <w:r w:rsidRPr="00F9020F">
                <w:rPr>
                  <w:b/>
                </w:rPr>
                <w:t>Standard Deviation (w/o outlier)</w:t>
              </w:r>
            </w:ins>
          </w:p>
        </w:tc>
        <w:tc>
          <w:tcPr>
            <w:tcW w:w="2620" w:type="dxa"/>
            <w:shd w:val="clear" w:color="auto" w:fill="E7E6E6" w:themeFill="background2"/>
            <w:hideMark/>
          </w:tcPr>
          <w:p w14:paraId="1BC042E8" w14:textId="77777777" w:rsidR="00E65DBE" w:rsidRPr="009C135A" w:rsidRDefault="00E65DBE" w:rsidP="00AF0D4C">
            <w:pPr>
              <w:spacing w:after="0"/>
              <w:jc w:val="center"/>
              <w:rPr>
                <w:ins w:id="2176" w:author="China Telecom" w:date="2020-11-20T19:17:00Z"/>
              </w:rPr>
            </w:pPr>
            <w:ins w:id="2177" w:author="China Telecom" w:date="2020-11-20T19:17:00Z">
              <w:r w:rsidRPr="00F9020F">
                <w:rPr>
                  <w:b/>
                </w:rPr>
                <w:t>Gap from Deployment dependent target</w:t>
              </w:r>
              <w:r w:rsidRPr="00F9020F">
                <w:rPr>
                  <w:b/>
                </w:rPr>
                <w:br/>
                <w:t>400m ISD=118.0dB</w:t>
              </w:r>
            </w:ins>
          </w:p>
        </w:tc>
        <w:tc>
          <w:tcPr>
            <w:tcW w:w="2620" w:type="dxa"/>
            <w:shd w:val="clear" w:color="auto" w:fill="E7E6E6" w:themeFill="background2"/>
            <w:hideMark/>
          </w:tcPr>
          <w:p w14:paraId="39D370DC" w14:textId="77777777" w:rsidR="00E65DBE" w:rsidRPr="009C135A" w:rsidRDefault="00E65DBE" w:rsidP="00AF0D4C">
            <w:pPr>
              <w:spacing w:after="0"/>
              <w:jc w:val="center"/>
              <w:rPr>
                <w:ins w:id="2178" w:author="China Telecom" w:date="2020-11-20T19:17:00Z"/>
              </w:rPr>
            </w:pPr>
            <w:ins w:id="2179" w:author="China Telecom" w:date="2020-11-20T19:17:00Z">
              <w:r w:rsidRPr="00F9020F">
                <w:rPr>
                  <w:b/>
                </w:rPr>
                <w:t>Gap from Deployment dependent target</w:t>
              </w:r>
              <w:r w:rsidRPr="00F9020F">
                <w:rPr>
                  <w:b/>
                </w:rPr>
                <w:br/>
                <w:t>500m ISD=121.8dB</w:t>
              </w:r>
            </w:ins>
          </w:p>
        </w:tc>
      </w:tr>
      <w:tr w:rsidR="00E65DBE" w:rsidRPr="00804B30" w14:paraId="627E7CC3" w14:textId="77777777" w:rsidTr="00AF0D4C">
        <w:trPr>
          <w:ins w:id="2180" w:author="China Telecom" w:date="2020-11-20T19:17:00Z"/>
        </w:trPr>
        <w:tc>
          <w:tcPr>
            <w:tcW w:w="6440" w:type="dxa"/>
            <w:noWrap/>
            <w:hideMark/>
          </w:tcPr>
          <w:p w14:paraId="56462181" w14:textId="77777777" w:rsidR="00E65DBE" w:rsidRPr="00804B30" w:rsidRDefault="00E65DBE" w:rsidP="00AF0D4C">
            <w:pPr>
              <w:spacing w:after="0"/>
              <w:rPr>
                <w:ins w:id="2181" w:author="China Telecom" w:date="2020-11-20T19:17:00Z"/>
                <w:noProof/>
                <w:sz w:val="22"/>
              </w:rPr>
            </w:pPr>
            <w:ins w:id="2182" w:author="China Telecom" w:date="2020-11-20T19:17:00Z">
              <w:r w:rsidRPr="00804B30">
                <w:t>PUSCH for eMBB DDDSU</w:t>
              </w:r>
            </w:ins>
          </w:p>
        </w:tc>
        <w:tc>
          <w:tcPr>
            <w:tcW w:w="2200" w:type="dxa"/>
            <w:noWrap/>
            <w:hideMark/>
          </w:tcPr>
          <w:p w14:paraId="5B804208" w14:textId="77777777" w:rsidR="00E65DBE" w:rsidRPr="00804B30" w:rsidRDefault="00E65DBE" w:rsidP="00AF0D4C">
            <w:pPr>
              <w:spacing w:after="0"/>
              <w:jc w:val="center"/>
              <w:rPr>
                <w:ins w:id="2183" w:author="China Telecom" w:date="2020-11-20T19:17:00Z"/>
                <w:noProof/>
                <w:sz w:val="22"/>
              </w:rPr>
            </w:pPr>
            <w:ins w:id="2184" w:author="China Telecom" w:date="2020-11-20T19:17:00Z">
              <w:r w:rsidRPr="00804B30">
                <w:t>16</w:t>
              </w:r>
            </w:ins>
          </w:p>
        </w:tc>
        <w:tc>
          <w:tcPr>
            <w:tcW w:w="2200" w:type="dxa"/>
            <w:noWrap/>
            <w:hideMark/>
          </w:tcPr>
          <w:p w14:paraId="62720386" w14:textId="77777777" w:rsidR="00E65DBE" w:rsidRPr="00804B30" w:rsidRDefault="00E65DBE" w:rsidP="00AF0D4C">
            <w:pPr>
              <w:spacing w:after="0"/>
              <w:jc w:val="center"/>
              <w:rPr>
                <w:ins w:id="2185" w:author="China Telecom" w:date="2020-11-20T19:17:00Z"/>
                <w:noProof/>
                <w:sz w:val="22"/>
              </w:rPr>
            </w:pPr>
            <w:ins w:id="2186" w:author="China Telecom" w:date="2020-11-20T19:17:00Z">
              <w:r w:rsidRPr="00804B30">
                <w:t>109.84</w:t>
              </w:r>
            </w:ins>
          </w:p>
        </w:tc>
        <w:tc>
          <w:tcPr>
            <w:tcW w:w="2200" w:type="dxa"/>
            <w:noWrap/>
            <w:hideMark/>
          </w:tcPr>
          <w:p w14:paraId="4AFE049F" w14:textId="77777777" w:rsidR="00E65DBE" w:rsidRPr="00804B30" w:rsidRDefault="00E65DBE" w:rsidP="00AF0D4C">
            <w:pPr>
              <w:spacing w:after="0"/>
              <w:jc w:val="center"/>
              <w:rPr>
                <w:ins w:id="2187" w:author="China Telecom" w:date="2020-11-20T19:17:00Z"/>
                <w:noProof/>
                <w:sz w:val="22"/>
              </w:rPr>
            </w:pPr>
            <w:ins w:id="2188" w:author="China Telecom" w:date="2020-11-20T19:17:00Z">
              <w:r w:rsidRPr="00804B30">
                <w:t>2.52</w:t>
              </w:r>
            </w:ins>
          </w:p>
        </w:tc>
        <w:tc>
          <w:tcPr>
            <w:tcW w:w="2620" w:type="dxa"/>
            <w:noWrap/>
            <w:hideMark/>
          </w:tcPr>
          <w:p w14:paraId="0E04128B" w14:textId="77777777" w:rsidR="00E65DBE" w:rsidRPr="00804B30" w:rsidRDefault="00E65DBE" w:rsidP="00AF0D4C">
            <w:pPr>
              <w:spacing w:after="0"/>
              <w:jc w:val="center"/>
              <w:rPr>
                <w:ins w:id="2189" w:author="China Telecom" w:date="2020-11-20T19:17:00Z"/>
                <w:noProof/>
                <w:sz w:val="22"/>
              </w:rPr>
            </w:pPr>
            <w:ins w:id="2190" w:author="China Telecom" w:date="2020-11-20T19:17:00Z">
              <w:r w:rsidRPr="00804B30">
                <w:t>-8.12</w:t>
              </w:r>
            </w:ins>
          </w:p>
        </w:tc>
        <w:tc>
          <w:tcPr>
            <w:tcW w:w="2620" w:type="dxa"/>
            <w:noWrap/>
            <w:hideMark/>
          </w:tcPr>
          <w:p w14:paraId="4D481C9C" w14:textId="77777777" w:rsidR="00E65DBE" w:rsidRPr="00804B30" w:rsidRDefault="00E65DBE" w:rsidP="00AF0D4C">
            <w:pPr>
              <w:spacing w:after="0"/>
              <w:jc w:val="center"/>
              <w:rPr>
                <w:ins w:id="2191" w:author="China Telecom" w:date="2020-11-20T19:17:00Z"/>
                <w:noProof/>
                <w:sz w:val="22"/>
              </w:rPr>
            </w:pPr>
            <w:ins w:id="2192" w:author="China Telecom" w:date="2020-11-20T19:17:00Z">
              <w:r w:rsidRPr="00804B30">
                <w:t>-11.91</w:t>
              </w:r>
            </w:ins>
          </w:p>
        </w:tc>
      </w:tr>
      <w:tr w:rsidR="00E65DBE" w:rsidRPr="00804B30" w14:paraId="33363B47" w14:textId="77777777" w:rsidTr="00AF0D4C">
        <w:trPr>
          <w:ins w:id="2193" w:author="China Telecom" w:date="2020-11-20T19:17:00Z"/>
        </w:trPr>
        <w:tc>
          <w:tcPr>
            <w:tcW w:w="6440" w:type="dxa"/>
            <w:noWrap/>
            <w:hideMark/>
          </w:tcPr>
          <w:p w14:paraId="29853ADB" w14:textId="77777777" w:rsidR="00E65DBE" w:rsidRPr="00804B30" w:rsidRDefault="00E65DBE" w:rsidP="00AF0D4C">
            <w:pPr>
              <w:spacing w:after="0"/>
              <w:rPr>
                <w:ins w:id="2194" w:author="China Telecom" w:date="2020-11-20T19:17:00Z"/>
                <w:noProof/>
                <w:sz w:val="22"/>
              </w:rPr>
            </w:pPr>
            <w:ins w:id="2195" w:author="China Telecom" w:date="2020-11-20T19:17:00Z">
              <w:r w:rsidRPr="00804B30">
                <w:t>PUSCH for eMBB DDDSUDDSUU</w:t>
              </w:r>
            </w:ins>
          </w:p>
        </w:tc>
        <w:tc>
          <w:tcPr>
            <w:tcW w:w="2200" w:type="dxa"/>
            <w:noWrap/>
            <w:hideMark/>
          </w:tcPr>
          <w:p w14:paraId="772F9A41" w14:textId="77777777" w:rsidR="00E65DBE" w:rsidRPr="00804B30" w:rsidRDefault="00E65DBE" w:rsidP="00AF0D4C">
            <w:pPr>
              <w:spacing w:after="0"/>
              <w:jc w:val="center"/>
              <w:rPr>
                <w:ins w:id="2196" w:author="China Telecom" w:date="2020-11-20T19:17:00Z"/>
                <w:noProof/>
                <w:sz w:val="22"/>
              </w:rPr>
            </w:pPr>
            <w:ins w:id="2197" w:author="China Telecom" w:date="2020-11-20T19:17:00Z">
              <w:r w:rsidRPr="00804B30">
                <w:t>14</w:t>
              </w:r>
            </w:ins>
          </w:p>
        </w:tc>
        <w:tc>
          <w:tcPr>
            <w:tcW w:w="2200" w:type="dxa"/>
            <w:noWrap/>
            <w:hideMark/>
          </w:tcPr>
          <w:p w14:paraId="783DA061" w14:textId="77777777" w:rsidR="00E65DBE" w:rsidRPr="00804B30" w:rsidRDefault="00E65DBE" w:rsidP="00AF0D4C">
            <w:pPr>
              <w:spacing w:after="0"/>
              <w:jc w:val="center"/>
              <w:rPr>
                <w:ins w:id="2198" w:author="China Telecom" w:date="2020-11-20T19:17:00Z"/>
                <w:noProof/>
                <w:sz w:val="22"/>
              </w:rPr>
            </w:pPr>
            <w:ins w:id="2199" w:author="China Telecom" w:date="2020-11-20T19:17:00Z">
              <w:r w:rsidRPr="00804B30">
                <w:t>110.87</w:t>
              </w:r>
            </w:ins>
          </w:p>
        </w:tc>
        <w:tc>
          <w:tcPr>
            <w:tcW w:w="2200" w:type="dxa"/>
            <w:noWrap/>
            <w:hideMark/>
          </w:tcPr>
          <w:p w14:paraId="6F3E9150" w14:textId="77777777" w:rsidR="00E65DBE" w:rsidRPr="00804B30" w:rsidRDefault="00E65DBE" w:rsidP="00AF0D4C">
            <w:pPr>
              <w:spacing w:after="0"/>
              <w:jc w:val="center"/>
              <w:rPr>
                <w:ins w:id="2200" w:author="China Telecom" w:date="2020-11-20T19:17:00Z"/>
                <w:noProof/>
                <w:sz w:val="22"/>
              </w:rPr>
            </w:pPr>
            <w:ins w:id="2201" w:author="China Telecom" w:date="2020-11-20T19:17:00Z">
              <w:r w:rsidRPr="00804B30">
                <w:t>1.84</w:t>
              </w:r>
            </w:ins>
          </w:p>
        </w:tc>
        <w:tc>
          <w:tcPr>
            <w:tcW w:w="2620" w:type="dxa"/>
            <w:noWrap/>
            <w:hideMark/>
          </w:tcPr>
          <w:p w14:paraId="4E598F71" w14:textId="77777777" w:rsidR="00E65DBE" w:rsidRPr="00804B30" w:rsidRDefault="00E65DBE" w:rsidP="00AF0D4C">
            <w:pPr>
              <w:spacing w:after="0"/>
              <w:jc w:val="center"/>
              <w:rPr>
                <w:ins w:id="2202" w:author="China Telecom" w:date="2020-11-20T19:17:00Z"/>
                <w:noProof/>
                <w:sz w:val="22"/>
              </w:rPr>
            </w:pPr>
            <w:ins w:id="2203" w:author="China Telecom" w:date="2020-11-20T19:17:00Z">
              <w:r w:rsidRPr="00804B30">
                <w:t>-7.09</w:t>
              </w:r>
            </w:ins>
          </w:p>
        </w:tc>
        <w:tc>
          <w:tcPr>
            <w:tcW w:w="2620" w:type="dxa"/>
            <w:noWrap/>
            <w:hideMark/>
          </w:tcPr>
          <w:p w14:paraId="5CE0B2BF" w14:textId="77777777" w:rsidR="00E65DBE" w:rsidRPr="00804B30" w:rsidRDefault="00E65DBE" w:rsidP="00AF0D4C">
            <w:pPr>
              <w:spacing w:after="0"/>
              <w:jc w:val="center"/>
              <w:rPr>
                <w:ins w:id="2204" w:author="China Telecom" w:date="2020-11-20T19:17:00Z"/>
                <w:noProof/>
                <w:sz w:val="22"/>
              </w:rPr>
            </w:pPr>
            <w:ins w:id="2205" w:author="China Telecom" w:date="2020-11-20T19:17:00Z">
              <w:r w:rsidRPr="00804B30">
                <w:t>-10.88</w:t>
              </w:r>
            </w:ins>
          </w:p>
        </w:tc>
      </w:tr>
      <w:tr w:rsidR="00E65DBE" w:rsidRPr="00804B30" w14:paraId="47EAAB6D" w14:textId="77777777" w:rsidTr="00AF0D4C">
        <w:trPr>
          <w:ins w:id="2206" w:author="China Telecom" w:date="2020-11-20T19:17:00Z"/>
        </w:trPr>
        <w:tc>
          <w:tcPr>
            <w:tcW w:w="6440" w:type="dxa"/>
            <w:noWrap/>
            <w:hideMark/>
          </w:tcPr>
          <w:p w14:paraId="428CF03B" w14:textId="77777777" w:rsidR="00E65DBE" w:rsidRPr="00804B30" w:rsidRDefault="00E65DBE" w:rsidP="00AF0D4C">
            <w:pPr>
              <w:spacing w:after="0"/>
              <w:rPr>
                <w:ins w:id="2207" w:author="China Telecom" w:date="2020-11-20T19:17:00Z"/>
                <w:noProof/>
                <w:sz w:val="22"/>
              </w:rPr>
            </w:pPr>
            <w:ins w:id="2208" w:author="China Telecom" w:date="2020-11-20T19:17:00Z">
              <w:r w:rsidRPr="00804B30">
                <w:t>PUSCH for VoIP DDDSU</w:t>
              </w:r>
            </w:ins>
          </w:p>
        </w:tc>
        <w:tc>
          <w:tcPr>
            <w:tcW w:w="2200" w:type="dxa"/>
            <w:noWrap/>
            <w:hideMark/>
          </w:tcPr>
          <w:p w14:paraId="33E8CE51" w14:textId="77777777" w:rsidR="00E65DBE" w:rsidRPr="00804B30" w:rsidRDefault="00E65DBE" w:rsidP="00AF0D4C">
            <w:pPr>
              <w:spacing w:after="0"/>
              <w:jc w:val="center"/>
              <w:rPr>
                <w:ins w:id="2209" w:author="China Telecom" w:date="2020-11-20T19:17:00Z"/>
                <w:noProof/>
                <w:sz w:val="22"/>
              </w:rPr>
            </w:pPr>
            <w:ins w:id="2210" w:author="China Telecom" w:date="2020-11-20T19:17:00Z">
              <w:r w:rsidRPr="00804B30">
                <w:t>11</w:t>
              </w:r>
            </w:ins>
          </w:p>
        </w:tc>
        <w:tc>
          <w:tcPr>
            <w:tcW w:w="2200" w:type="dxa"/>
            <w:noWrap/>
            <w:hideMark/>
          </w:tcPr>
          <w:p w14:paraId="053FCCD3" w14:textId="77777777" w:rsidR="00E65DBE" w:rsidRPr="00804B30" w:rsidRDefault="00E65DBE" w:rsidP="00AF0D4C">
            <w:pPr>
              <w:spacing w:after="0"/>
              <w:jc w:val="center"/>
              <w:rPr>
                <w:ins w:id="2211" w:author="China Telecom" w:date="2020-11-20T19:17:00Z"/>
                <w:noProof/>
                <w:sz w:val="22"/>
              </w:rPr>
            </w:pPr>
            <w:ins w:id="2212" w:author="China Telecom" w:date="2020-11-20T19:17:00Z">
              <w:r w:rsidRPr="00804B30">
                <w:t>121.78</w:t>
              </w:r>
            </w:ins>
          </w:p>
        </w:tc>
        <w:tc>
          <w:tcPr>
            <w:tcW w:w="2200" w:type="dxa"/>
            <w:noWrap/>
            <w:hideMark/>
          </w:tcPr>
          <w:p w14:paraId="7BA1747E" w14:textId="77777777" w:rsidR="00E65DBE" w:rsidRPr="00804B30" w:rsidRDefault="00E65DBE" w:rsidP="00AF0D4C">
            <w:pPr>
              <w:spacing w:after="0"/>
              <w:jc w:val="center"/>
              <w:rPr>
                <w:ins w:id="2213" w:author="China Telecom" w:date="2020-11-20T19:17:00Z"/>
              </w:rPr>
            </w:pPr>
            <w:ins w:id="2214" w:author="China Telecom" w:date="2020-11-20T19:17:00Z">
              <w:r w:rsidRPr="00804B30">
                <w:t>3.37</w:t>
              </w:r>
            </w:ins>
          </w:p>
        </w:tc>
        <w:tc>
          <w:tcPr>
            <w:tcW w:w="2620" w:type="dxa"/>
            <w:noWrap/>
            <w:hideMark/>
          </w:tcPr>
          <w:p w14:paraId="7BFF0EAA" w14:textId="77777777" w:rsidR="00E65DBE" w:rsidRPr="00804B30" w:rsidRDefault="00E65DBE" w:rsidP="00AF0D4C">
            <w:pPr>
              <w:spacing w:after="0"/>
              <w:jc w:val="center"/>
              <w:rPr>
                <w:ins w:id="2215" w:author="China Telecom" w:date="2020-11-20T19:17:00Z"/>
              </w:rPr>
            </w:pPr>
            <w:ins w:id="2216" w:author="China Telecom" w:date="2020-11-20T19:17:00Z">
              <w:r w:rsidRPr="00804B30">
                <w:t>3.82</w:t>
              </w:r>
            </w:ins>
          </w:p>
        </w:tc>
        <w:tc>
          <w:tcPr>
            <w:tcW w:w="2620" w:type="dxa"/>
            <w:noWrap/>
            <w:hideMark/>
          </w:tcPr>
          <w:p w14:paraId="02E28A92" w14:textId="77777777" w:rsidR="00E65DBE" w:rsidRPr="00804B30" w:rsidRDefault="00E65DBE" w:rsidP="00AF0D4C">
            <w:pPr>
              <w:spacing w:after="0"/>
              <w:jc w:val="center"/>
              <w:rPr>
                <w:ins w:id="2217" w:author="China Telecom" w:date="2020-11-20T19:17:00Z"/>
              </w:rPr>
            </w:pPr>
            <w:ins w:id="2218" w:author="China Telecom" w:date="2020-11-20T19:17:00Z">
              <w:r w:rsidRPr="00804B30">
                <w:t>0.03</w:t>
              </w:r>
            </w:ins>
          </w:p>
        </w:tc>
      </w:tr>
      <w:tr w:rsidR="00E65DBE" w:rsidRPr="00804B30" w14:paraId="021625E5" w14:textId="77777777" w:rsidTr="00AF0D4C">
        <w:trPr>
          <w:ins w:id="2219" w:author="China Telecom" w:date="2020-11-20T19:17:00Z"/>
        </w:trPr>
        <w:tc>
          <w:tcPr>
            <w:tcW w:w="6440" w:type="dxa"/>
            <w:noWrap/>
            <w:hideMark/>
          </w:tcPr>
          <w:p w14:paraId="10BF4AC5" w14:textId="77777777" w:rsidR="00E65DBE" w:rsidRPr="00804B30" w:rsidRDefault="00E65DBE" w:rsidP="00AF0D4C">
            <w:pPr>
              <w:spacing w:after="0"/>
              <w:rPr>
                <w:ins w:id="2220" w:author="China Telecom" w:date="2020-11-20T19:17:00Z"/>
              </w:rPr>
            </w:pPr>
            <w:ins w:id="2221" w:author="China Telecom" w:date="2020-11-20T19:17:00Z">
              <w:r w:rsidRPr="00804B30">
                <w:t>PUSCH for VoIP DDDSUDDSUU</w:t>
              </w:r>
            </w:ins>
          </w:p>
        </w:tc>
        <w:tc>
          <w:tcPr>
            <w:tcW w:w="2200" w:type="dxa"/>
            <w:noWrap/>
            <w:hideMark/>
          </w:tcPr>
          <w:p w14:paraId="15A42DB4" w14:textId="77777777" w:rsidR="00E65DBE" w:rsidRPr="00804B30" w:rsidRDefault="00E65DBE" w:rsidP="00AF0D4C">
            <w:pPr>
              <w:spacing w:after="0"/>
              <w:jc w:val="center"/>
              <w:rPr>
                <w:ins w:id="2222" w:author="China Telecom" w:date="2020-11-20T19:17:00Z"/>
              </w:rPr>
            </w:pPr>
            <w:ins w:id="2223" w:author="China Telecom" w:date="2020-11-20T19:17:00Z">
              <w:r w:rsidRPr="00804B30">
                <w:t>15</w:t>
              </w:r>
            </w:ins>
          </w:p>
        </w:tc>
        <w:tc>
          <w:tcPr>
            <w:tcW w:w="2200" w:type="dxa"/>
            <w:noWrap/>
            <w:hideMark/>
          </w:tcPr>
          <w:p w14:paraId="567A0677" w14:textId="77777777" w:rsidR="00E65DBE" w:rsidRPr="00804B30" w:rsidRDefault="00E65DBE" w:rsidP="00AF0D4C">
            <w:pPr>
              <w:spacing w:after="0"/>
              <w:jc w:val="center"/>
              <w:rPr>
                <w:ins w:id="2224" w:author="China Telecom" w:date="2020-11-20T19:17:00Z"/>
              </w:rPr>
            </w:pPr>
            <w:ins w:id="2225" w:author="China Telecom" w:date="2020-11-20T19:17:00Z">
              <w:r w:rsidRPr="00804B30">
                <w:t>120.90</w:t>
              </w:r>
            </w:ins>
          </w:p>
        </w:tc>
        <w:tc>
          <w:tcPr>
            <w:tcW w:w="2200" w:type="dxa"/>
            <w:noWrap/>
            <w:hideMark/>
          </w:tcPr>
          <w:p w14:paraId="2256E64A" w14:textId="77777777" w:rsidR="00E65DBE" w:rsidRPr="00804B30" w:rsidRDefault="00E65DBE" w:rsidP="00AF0D4C">
            <w:pPr>
              <w:spacing w:after="0"/>
              <w:jc w:val="center"/>
              <w:rPr>
                <w:ins w:id="2226" w:author="China Telecom" w:date="2020-11-20T19:17:00Z"/>
              </w:rPr>
            </w:pPr>
            <w:ins w:id="2227" w:author="China Telecom" w:date="2020-11-20T19:17:00Z">
              <w:r w:rsidRPr="00804B30">
                <w:t>2.82</w:t>
              </w:r>
            </w:ins>
          </w:p>
        </w:tc>
        <w:tc>
          <w:tcPr>
            <w:tcW w:w="2620" w:type="dxa"/>
            <w:noWrap/>
            <w:hideMark/>
          </w:tcPr>
          <w:p w14:paraId="7ACD5D4D" w14:textId="77777777" w:rsidR="00E65DBE" w:rsidRPr="00804B30" w:rsidRDefault="00E65DBE" w:rsidP="00AF0D4C">
            <w:pPr>
              <w:spacing w:after="0"/>
              <w:jc w:val="center"/>
              <w:rPr>
                <w:ins w:id="2228" w:author="China Telecom" w:date="2020-11-20T19:17:00Z"/>
              </w:rPr>
            </w:pPr>
            <w:ins w:id="2229" w:author="China Telecom" w:date="2020-11-20T19:17:00Z">
              <w:r w:rsidRPr="00804B30">
                <w:t>2.93</w:t>
              </w:r>
            </w:ins>
          </w:p>
        </w:tc>
        <w:tc>
          <w:tcPr>
            <w:tcW w:w="2620" w:type="dxa"/>
            <w:noWrap/>
            <w:hideMark/>
          </w:tcPr>
          <w:p w14:paraId="33814A8F" w14:textId="77777777" w:rsidR="00E65DBE" w:rsidRPr="00804B30" w:rsidRDefault="00E65DBE" w:rsidP="00AF0D4C">
            <w:pPr>
              <w:spacing w:after="0"/>
              <w:jc w:val="center"/>
              <w:rPr>
                <w:ins w:id="2230" w:author="China Telecom" w:date="2020-11-20T19:17:00Z"/>
              </w:rPr>
            </w:pPr>
            <w:ins w:id="2231" w:author="China Telecom" w:date="2020-11-20T19:17:00Z">
              <w:r w:rsidRPr="00804B30">
                <w:t>-0.86</w:t>
              </w:r>
            </w:ins>
          </w:p>
        </w:tc>
      </w:tr>
      <w:tr w:rsidR="00E65DBE" w:rsidRPr="00804B30" w14:paraId="2BE9CAE9" w14:textId="77777777" w:rsidTr="00AF0D4C">
        <w:trPr>
          <w:ins w:id="2232" w:author="China Telecom" w:date="2020-11-20T19:17:00Z"/>
        </w:trPr>
        <w:tc>
          <w:tcPr>
            <w:tcW w:w="6440" w:type="dxa"/>
            <w:noWrap/>
            <w:hideMark/>
          </w:tcPr>
          <w:p w14:paraId="26B882C8" w14:textId="77777777" w:rsidR="00E65DBE" w:rsidRPr="00804B30" w:rsidRDefault="00E65DBE" w:rsidP="00AF0D4C">
            <w:pPr>
              <w:spacing w:after="0"/>
              <w:rPr>
                <w:ins w:id="2233" w:author="China Telecom" w:date="2020-11-20T19:17:00Z"/>
              </w:rPr>
            </w:pPr>
            <w:ins w:id="2234" w:author="China Telecom" w:date="2020-11-20T19:17:00Z">
              <w:r w:rsidRPr="00804B30">
                <w:t>PUSCH with SIP invite DDDSU</w:t>
              </w:r>
            </w:ins>
          </w:p>
        </w:tc>
        <w:tc>
          <w:tcPr>
            <w:tcW w:w="2200" w:type="dxa"/>
            <w:noWrap/>
            <w:hideMark/>
          </w:tcPr>
          <w:p w14:paraId="0F7DFC2B" w14:textId="77777777" w:rsidR="00E65DBE" w:rsidRPr="00804B30" w:rsidRDefault="00E65DBE" w:rsidP="00AF0D4C">
            <w:pPr>
              <w:spacing w:after="0"/>
              <w:jc w:val="center"/>
              <w:rPr>
                <w:ins w:id="2235" w:author="China Telecom" w:date="2020-11-20T19:17:00Z"/>
              </w:rPr>
            </w:pPr>
            <w:ins w:id="2236" w:author="China Telecom" w:date="2020-11-20T19:17:00Z">
              <w:r w:rsidRPr="00804B30">
                <w:t>1</w:t>
              </w:r>
            </w:ins>
          </w:p>
        </w:tc>
        <w:tc>
          <w:tcPr>
            <w:tcW w:w="2200" w:type="dxa"/>
            <w:noWrap/>
            <w:hideMark/>
          </w:tcPr>
          <w:p w14:paraId="6F3FA901" w14:textId="77777777" w:rsidR="00E65DBE" w:rsidRPr="00804B30" w:rsidRDefault="00E65DBE" w:rsidP="00AF0D4C">
            <w:pPr>
              <w:spacing w:after="0"/>
              <w:jc w:val="center"/>
              <w:rPr>
                <w:ins w:id="2237" w:author="China Telecom" w:date="2020-11-20T19:17:00Z"/>
              </w:rPr>
            </w:pPr>
            <w:ins w:id="2238" w:author="China Telecom" w:date="2020-11-20T19:17:00Z">
              <w:r w:rsidRPr="00804B30">
                <w:t>129.30</w:t>
              </w:r>
            </w:ins>
          </w:p>
        </w:tc>
        <w:tc>
          <w:tcPr>
            <w:tcW w:w="2200" w:type="dxa"/>
            <w:noWrap/>
            <w:hideMark/>
          </w:tcPr>
          <w:p w14:paraId="78436BB8" w14:textId="77777777" w:rsidR="00E65DBE" w:rsidRPr="00804B30" w:rsidRDefault="00E65DBE" w:rsidP="00AF0D4C">
            <w:pPr>
              <w:spacing w:after="0"/>
              <w:jc w:val="center"/>
              <w:rPr>
                <w:ins w:id="2239" w:author="China Telecom" w:date="2020-11-20T19:17:00Z"/>
              </w:rPr>
            </w:pPr>
            <w:ins w:id="2240" w:author="China Telecom" w:date="2020-11-20T19:17:00Z">
              <w:r w:rsidRPr="00804B30">
                <w:t>0.00</w:t>
              </w:r>
            </w:ins>
          </w:p>
        </w:tc>
        <w:tc>
          <w:tcPr>
            <w:tcW w:w="2620" w:type="dxa"/>
            <w:noWrap/>
            <w:hideMark/>
          </w:tcPr>
          <w:p w14:paraId="4D886276" w14:textId="77777777" w:rsidR="00E65DBE" w:rsidRPr="00804B30" w:rsidRDefault="00E65DBE" w:rsidP="00AF0D4C">
            <w:pPr>
              <w:spacing w:after="0"/>
              <w:jc w:val="center"/>
              <w:rPr>
                <w:ins w:id="2241" w:author="China Telecom" w:date="2020-11-20T19:17:00Z"/>
              </w:rPr>
            </w:pPr>
            <w:ins w:id="2242" w:author="China Telecom" w:date="2020-11-20T19:17:00Z">
              <w:r w:rsidRPr="00804B30">
                <w:t>11.33</w:t>
              </w:r>
            </w:ins>
          </w:p>
        </w:tc>
        <w:tc>
          <w:tcPr>
            <w:tcW w:w="2620" w:type="dxa"/>
            <w:noWrap/>
            <w:hideMark/>
          </w:tcPr>
          <w:p w14:paraId="04362303" w14:textId="77777777" w:rsidR="00E65DBE" w:rsidRPr="00804B30" w:rsidRDefault="00E65DBE" w:rsidP="00AF0D4C">
            <w:pPr>
              <w:spacing w:after="0"/>
              <w:jc w:val="center"/>
              <w:rPr>
                <w:ins w:id="2243" w:author="China Telecom" w:date="2020-11-20T19:17:00Z"/>
              </w:rPr>
            </w:pPr>
            <w:ins w:id="2244" w:author="China Telecom" w:date="2020-11-20T19:17:00Z">
              <w:r w:rsidRPr="00804B30">
                <w:t>7.55</w:t>
              </w:r>
            </w:ins>
          </w:p>
        </w:tc>
      </w:tr>
      <w:tr w:rsidR="00E65DBE" w:rsidRPr="00804B30" w14:paraId="1EBFE773" w14:textId="77777777" w:rsidTr="00AF0D4C">
        <w:trPr>
          <w:ins w:id="2245" w:author="China Telecom" w:date="2020-11-20T19:17:00Z"/>
        </w:trPr>
        <w:tc>
          <w:tcPr>
            <w:tcW w:w="6440" w:type="dxa"/>
            <w:noWrap/>
            <w:hideMark/>
          </w:tcPr>
          <w:p w14:paraId="431A158D" w14:textId="77777777" w:rsidR="00E65DBE" w:rsidRPr="00804B30" w:rsidRDefault="00E65DBE" w:rsidP="00AF0D4C">
            <w:pPr>
              <w:spacing w:after="0"/>
              <w:rPr>
                <w:ins w:id="2246" w:author="China Telecom" w:date="2020-11-20T19:17:00Z"/>
              </w:rPr>
            </w:pPr>
            <w:ins w:id="2247" w:author="China Telecom" w:date="2020-11-20T19:17:00Z">
              <w:r w:rsidRPr="00804B30">
                <w:t>PUSCH with SIP invite DDDSUDDSUU</w:t>
              </w:r>
            </w:ins>
          </w:p>
        </w:tc>
        <w:tc>
          <w:tcPr>
            <w:tcW w:w="2200" w:type="dxa"/>
            <w:noWrap/>
            <w:hideMark/>
          </w:tcPr>
          <w:p w14:paraId="5AB991F2" w14:textId="77777777" w:rsidR="00E65DBE" w:rsidRPr="00804B30" w:rsidRDefault="00E65DBE" w:rsidP="00AF0D4C">
            <w:pPr>
              <w:spacing w:after="0"/>
              <w:jc w:val="center"/>
              <w:rPr>
                <w:ins w:id="2248" w:author="China Telecom" w:date="2020-11-20T19:17:00Z"/>
              </w:rPr>
            </w:pPr>
            <w:ins w:id="2249" w:author="China Telecom" w:date="2020-11-20T19:17:00Z">
              <w:r w:rsidRPr="00804B30">
                <w:t>0</w:t>
              </w:r>
            </w:ins>
          </w:p>
        </w:tc>
        <w:tc>
          <w:tcPr>
            <w:tcW w:w="2200" w:type="dxa"/>
            <w:noWrap/>
            <w:hideMark/>
          </w:tcPr>
          <w:p w14:paraId="1C20D4F2" w14:textId="77777777" w:rsidR="00E65DBE" w:rsidRPr="00804B30" w:rsidRDefault="00E65DBE" w:rsidP="00AF0D4C">
            <w:pPr>
              <w:spacing w:after="0"/>
              <w:jc w:val="center"/>
              <w:rPr>
                <w:ins w:id="2250" w:author="China Telecom" w:date="2020-11-20T19:17:00Z"/>
                <w:noProof/>
              </w:rPr>
            </w:pPr>
          </w:p>
        </w:tc>
        <w:tc>
          <w:tcPr>
            <w:tcW w:w="2200" w:type="dxa"/>
            <w:noWrap/>
            <w:hideMark/>
          </w:tcPr>
          <w:p w14:paraId="32960E33" w14:textId="77777777" w:rsidR="00E65DBE" w:rsidRPr="00804B30" w:rsidRDefault="00E65DBE" w:rsidP="00AF0D4C">
            <w:pPr>
              <w:spacing w:after="0"/>
              <w:jc w:val="center"/>
              <w:rPr>
                <w:ins w:id="2251" w:author="China Telecom" w:date="2020-11-20T19:17:00Z"/>
                <w:noProof/>
              </w:rPr>
            </w:pPr>
          </w:p>
        </w:tc>
        <w:tc>
          <w:tcPr>
            <w:tcW w:w="2620" w:type="dxa"/>
            <w:noWrap/>
            <w:hideMark/>
          </w:tcPr>
          <w:p w14:paraId="41AB7C8A" w14:textId="77777777" w:rsidR="00E65DBE" w:rsidRPr="00804B30" w:rsidRDefault="00E65DBE" w:rsidP="00AF0D4C">
            <w:pPr>
              <w:spacing w:after="0"/>
              <w:jc w:val="center"/>
              <w:rPr>
                <w:ins w:id="2252" w:author="China Telecom" w:date="2020-11-20T19:17:00Z"/>
                <w:noProof/>
              </w:rPr>
            </w:pPr>
          </w:p>
        </w:tc>
        <w:tc>
          <w:tcPr>
            <w:tcW w:w="2620" w:type="dxa"/>
            <w:noWrap/>
            <w:hideMark/>
          </w:tcPr>
          <w:p w14:paraId="6AD594F2" w14:textId="77777777" w:rsidR="00E65DBE" w:rsidRPr="00804B30" w:rsidRDefault="00E65DBE" w:rsidP="00AF0D4C">
            <w:pPr>
              <w:spacing w:after="0"/>
              <w:jc w:val="center"/>
              <w:rPr>
                <w:ins w:id="2253" w:author="China Telecom" w:date="2020-11-20T19:17:00Z"/>
                <w:noProof/>
              </w:rPr>
            </w:pPr>
          </w:p>
        </w:tc>
      </w:tr>
      <w:tr w:rsidR="00E65DBE" w:rsidRPr="00804B30" w14:paraId="2394578D" w14:textId="77777777" w:rsidTr="00AF0D4C">
        <w:trPr>
          <w:ins w:id="2254" w:author="China Telecom" w:date="2020-11-20T19:17:00Z"/>
        </w:trPr>
        <w:tc>
          <w:tcPr>
            <w:tcW w:w="6440" w:type="dxa"/>
            <w:noWrap/>
            <w:hideMark/>
          </w:tcPr>
          <w:p w14:paraId="431EF108" w14:textId="77777777" w:rsidR="00E65DBE" w:rsidRPr="00804B30" w:rsidRDefault="00E65DBE" w:rsidP="00AF0D4C">
            <w:pPr>
              <w:spacing w:after="0"/>
              <w:rPr>
                <w:ins w:id="2255" w:author="China Telecom" w:date="2020-11-20T19:17:00Z"/>
              </w:rPr>
            </w:pPr>
            <w:ins w:id="2256" w:author="China Telecom" w:date="2020-11-20T19:17:00Z">
              <w:r>
                <w:t>PUSCH for CSI 11bit DDDSU</w:t>
              </w:r>
            </w:ins>
          </w:p>
        </w:tc>
        <w:tc>
          <w:tcPr>
            <w:tcW w:w="2200" w:type="dxa"/>
            <w:noWrap/>
            <w:hideMark/>
          </w:tcPr>
          <w:p w14:paraId="151199F9" w14:textId="77777777" w:rsidR="00E65DBE" w:rsidRPr="00804B30" w:rsidRDefault="00E65DBE" w:rsidP="00AF0D4C">
            <w:pPr>
              <w:spacing w:after="0"/>
              <w:jc w:val="center"/>
              <w:rPr>
                <w:ins w:id="2257" w:author="China Telecom" w:date="2020-11-20T19:17:00Z"/>
              </w:rPr>
            </w:pPr>
            <w:ins w:id="2258" w:author="China Telecom" w:date="2020-11-20T19:17:00Z">
              <w:r w:rsidRPr="00804B30">
                <w:t>2</w:t>
              </w:r>
            </w:ins>
          </w:p>
        </w:tc>
        <w:tc>
          <w:tcPr>
            <w:tcW w:w="2200" w:type="dxa"/>
            <w:noWrap/>
            <w:hideMark/>
          </w:tcPr>
          <w:p w14:paraId="5F4CA5AB" w14:textId="77777777" w:rsidR="00E65DBE" w:rsidRPr="00804B30" w:rsidRDefault="00E65DBE" w:rsidP="00AF0D4C">
            <w:pPr>
              <w:spacing w:after="0"/>
              <w:jc w:val="center"/>
              <w:rPr>
                <w:ins w:id="2259" w:author="China Telecom" w:date="2020-11-20T19:17:00Z"/>
              </w:rPr>
            </w:pPr>
            <w:ins w:id="2260" w:author="China Telecom" w:date="2020-11-20T19:17:00Z">
              <w:r w:rsidRPr="00804B30">
                <w:t>130.25</w:t>
              </w:r>
            </w:ins>
          </w:p>
        </w:tc>
        <w:tc>
          <w:tcPr>
            <w:tcW w:w="2200" w:type="dxa"/>
            <w:noWrap/>
            <w:hideMark/>
          </w:tcPr>
          <w:p w14:paraId="1A7C8483" w14:textId="77777777" w:rsidR="00E65DBE" w:rsidRPr="00804B30" w:rsidRDefault="00E65DBE" w:rsidP="00AF0D4C">
            <w:pPr>
              <w:spacing w:after="0"/>
              <w:jc w:val="center"/>
              <w:rPr>
                <w:ins w:id="2261" w:author="China Telecom" w:date="2020-11-20T19:17:00Z"/>
              </w:rPr>
            </w:pPr>
            <w:ins w:id="2262" w:author="China Telecom" w:date="2020-11-20T19:17:00Z">
              <w:r w:rsidRPr="00804B30">
                <w:t>1.95</w:t>
              </w:r>
            </w:ins>
          </w:p>
        </w:tc>
        <w:tc>
          <w:tcPr>
            <w:tcW w:w="2620" w:type="dxa"/>
            <w:noWrap/>
            <w:hideMark/>
          </w:tcPr>
          <w:p w14:paraId="35F464F1" w14:textId="77777777" w:rsidR="00E65DBE" w:rsidRPr="00804B30" w:rsidRDefault="00E65DBE" w:rsidP="00AF0D4C">
            <w:pPr>
              <w:spacing w:after="0"/>
              <w:jc w:val="center"/>
              <w:rPr>
                <w:ins w:id="2263" w:author="China Telecom" w:date="2020-11-20T19:17:00Z"/>
              </w:rPr>
            </w:pPr>
            <w:ins w:id="2264" w:author="China Telecom" w:date="2020-11-20T19:17:00Z">
              <w:r w:rsidRPr="00804B30">
                <w:t>12.28</w:t>
              </w:r>
            </w:ins>
          </w:p>
        </w:tc>
        <w:tc>
          <w:tcPr>
            <w:tcW w:w="2620" w:type="dxa"/>
            <w:noWrap/>
            <w:hideMark/>
          </w:tcPr>
          <w:p w14:paraId="7BD132BC" w14:textId="77777777" w:rsidR="00E65DBE" w:rsidRPr="00804B30" w:rsidRDefault="00E65DBE" w:rsidP="00AF0D4C">
            <w:pPr>
              <w:spacing w:after="0"/>
              <w:jc w:val="center"/>
              <w:rPr>
                <w:ins w:id="2265" w:author="China Telecom" w:date="2020-11-20T19:17:00Z"/>
              </w:rPr>
            </w:pPr>
            <w:ins w:id="2266" w:author="China Telecom" w:date="2020-11-20T19:17:00Z">
              <w:r w:rsidRPr="00804B30">
                <w:t>8.50</w:t>
              </w:r>
            </w:ins>
          </w:p>
        </w:tc>
      </w:tr>
      <w:tr w:rsidR="00E65DBE" w:rsidRPr="00804B30" w14:paraId="61BCFAFB" w14:textId="77777777" w:rsidTr="00AF0D4C">
        <w:trPr>
          <w:ins w:id="2267" w:author="China Telecom" w:date="2020-11-20T19:17:00Z"/>
        </w:trPr>
        <w:tc>
          <w:tcPr>
            <w:tcW w:w="6440" w:type="dxa"/>
            <w:noWrap/>
            <w:hideMark/>
          </w:tcPr>
          <w:p w14:paraId="0CEF7C71" w14:textId="77777777" w:rsidR="00E65DBE" w:rsidRPr="00804B30" w:rsidRDefault="00E65DBE" w:rsidP="00AF0D4C">
            <w:pPr>
              <w:spacing w:after="0"/>
              <w:rPr>
                <w:ins w:id="2268" w:author="China Telecom" w:date="2020-11-20T19:17:00Z"/>
              </w:rPr>
            </w:pPr>
            <w:ins w:id="2269" w:author="China Telecom" w:date="2020-11-20T19:17:00Z">
              <w:r>
                <w:t>PUSCH for CSI 22bit DDDSU</w:t>
              </w:r>
            </w:ins>
          </w:p>
        </w:tc>
        <w:tc>
          <w:tcPr>
            <w:tcW w:w="2200" w:type="dxa"/>
            <w:noWrap/>
            <w:hideMark/>
          </w:tcPr>
          <w:p w14:paraId="5A85A1B6" w14:textId="77777777" w:rsidR="00E65DBE" w:rsidRPr="00804B30" w:rsidRDefault="00E65DBE" w:rsidP="00AF0D4C">
            <w:pPr>
              <w:spacing w:after="0"/>
              <w:jc w:val="center"/>
              <w:rPr>
                <w:ins w:id="2270" w:author="China Telecom" w:date="2020-11-20T19:17:00Z"/>
              </w:rPr>
            </w:pPr>
            <w:ins w:id="2271" w:author="China Telecom" w:date="2020-11-20T19:17:00Z">
              <w:r w:rsidRPr="00804B30">
                <w:t>2</w:t>
              </w:r>
            </w:ins>
          </w:p>
        </w:tc>
        <w:tc>
          <w:tcPr>
            <w:tcW w:w="2200" w:type="dxa"/>
            <w:noWrap/>
            <w:hideMark/>
          </w:tcPr>
          <w:p w14:paraId="5399B8D4" w14:textId="77777777" w:rsidR="00E65DBE" w:rsidRPr="00804B30" w:rsidRDefault="00E65DBE" w:rsidP="00AF0D4C">
            <w:pPr>
              <w:spacing w:after="0"/>
              <w:jc w:val="center"/>
              <w:rPr>
                <w:ins w:id="2272" w:author="China Telecom" w:date="2020-11-20T19:17:00Z"/>
              </w:rPr>
            </w:pPr>
            <w:ins w:id="2273" w:author="China Telecom" w:date="2020-11-20T19:17:00Z">
              <w:r w:rsidRPr="00804B30">
                <w:t>129.10</w:t>
              </w:r>
            </w:ins>
          </w:p>
        </w:tc>
        <w:tc>
          <w:tcPr>
            <w:tcW w:w="2200" w:type="dxa"/>
            <w:noWrap/>
            <w:hideMark/>
          </w:tcPr>
          <w:p w14:paraId="4B548491" w14:textId="77777777" w:rsidR="00E65DBE" w:rsidRPr="00804B30" w:rsidRDefault="00E65DBE" w:rsidP="00AF0D4C">
            <w:pPr>
              <w:spacing w:after="0"/>
              <w:jc w:val="center"/>
              <w:rPr>
                <w:ins w:id="2274" w:author="China Telecom" w:date="2020-11-20T19:17:00Z"/>
              </w:rPr>
            </w:pPr>
            <w:ins w:id="2275" w:author="China Telecom" w:date="2020-11-20T19:17:00Z">
              <w:r w:rsidRPr="00804B30">
                <w:t>2.00</w:t>
              </w:r>
            </w:ins>
          </w:p>
        </w:tc>
        <w:tc>
          <w:tcPr>
            <w:tcW w:w="2620" w:type="dxa"/>
            <w:noWrap/>
            <w:hideMark/>
          </w:tcPr>
          <w:p w14:paraId="046E8991" w14:textId="77777777" w:rsidR="00E65DBE" w:rsidRPr="00804B30" w:rsidRDefault="00E65DBE" w:rsidP="00AF0D4C">
            <w:pPr>
              <w:spacing w:after="0"/>
              <w:jc w:val="center"/>
              <w:rPr>
                <w:ins w:id="2276" w:author="China Telecom" w:date="2020-11-20T19:17:00Z"/>
              </w:rPr>
            </w:pPr>
            <w:ins w:id="2277" w:author="China Telecom" w:date="2020-11-20T19:17:00Z">
              <w:r w:rsidRPr="00804B30">
                <w:t>11.13</w:t>
              </w:r>
            </w:ins>
          </w:p>
        </w:tc>
        <w:tc>
          <w:tcPr>
            <w:tcW w:w="2620" w:type="dxa"/>
            <w:noWrap/>
            <w:hideMark/>
          </w:tcPr>
          <w:p w14:paraId="1FA03FD1" w14:textId="77777777" w:rsidR="00E65DBE" w:rsidRPr="00804B30" w:rsidRDefault="00E65DBE" w:rsidP="00AF0D4C">
            <w:pPr>
              <w:spacing w:after="0"/>
              <w:jc w:val="center"/>
              <w:rPr>
                <w:ins w:id="2278" w:author="China Telecom" w:date="2020-11-20T19:17:00Z"/>
              </w:rPr>
            </w:pPr>
            <w:ins w:id="2279" w:author="China Telecom" w:date="2020-11-20T19:17:00Z">
              <w:r w:rsidRPr="00804B30">
                <w:t>7.35</w:t>
              </w:r>
            </w:ins>
          </w:p>
        </w:tc>
      </w:tr>
      <w:tr w:rsidR="00E65DBE" w:rsidRPr="00804B30" w14:paraId="13D68BCA" w14:textId="77777777" w:rsidTr="00AF0D4C">
        <w:trPr>
          <w:ins w:id="2280" w:author="China Telecom" w:date="2020-11-20T19:17:00Z"/>
        </w:trPr>
        <w:tc>
          <w:tcPr>
            <w:tcW w:w="6440" w:type="dxa"/>
            <w:noWrap/>
            <w:hideMark/>
          </w:tcPr>
          <w:p w14:paraId="29F56905" w14:textId="77777777" w:rsidR="00E65DBE" w:rsidRPr="00804B30" w:rsidRDefault="00E65DBE" w:rsidP="00AF0D4C">
            <w:pPr>
              <w:spacing w:after="0"/>
              <w:rPr>
                <w:ins w:id="2281" w:author="China Telecom" w:date="2020-11-20T19:17:00Z"/>
              </w:rPr>
            </w:pPr>
            <w:ins w:id="2282" w:author="China Telecom" w:date="2020-11-20T19:17:00Z">
              <w:r w:rsidRPr="00804B30">
                <w:t>PUCCH Format 1</w:t>
              </w:r>
            </w:ins>
          </w:p>
        </w:tc>
        <w:tc>
          <w:tcPr>
            <w:tcW w:w="2200" w:type="dxa"/>
            <w:noWrap/>
            <w:hideMark/>
          </w:tcPr>
          <w:p w14:paraId="46CAA5A1" w14:textId="77777777" w:rsidR="00E65DBE" w:rsidRPr="00804B30" w:rsidRDefault="00E65DBE" w:rsidP="00AF0D4C">
            <w:pPr>
              <w:spacing w:after="0"/>
              <w:jc w:val="center"/>
              <w:rPr>
                <w:ins w:id="2283" w:author="China Telecom" w:date="2020-11-20T19:17:00Z"/>
              </w:rPr>
            </w:pPr>
            <w:ins w:id="2284" w:author="China Telecom" w:date="2020-11-20T19:17:00Z">
              <w:r w:rsidRPr="00804B30">
                <w:t>13</w:t>
              </w:r>
            </w:ins>
          </w:p>
        </w:tc>
        <w:tc>
          <w:tcPr>
            <w:tcW w:w="2200" w:type="dxa"/>
            <w:noWrap/>
            <w:hideMark/>
          </w:tcPr>
          <w:p w14:paraId="6740EFE5" w14:textId="77777777" w:rsidR="00E65DBE" w:rsidRPr="00804B30" w:rsidRDefault="00E65DBE" w:rsidP="00AF0D4C">
            <w:pPr>
              <w:spacing w:after="0"/>
              <w:jc w:val="center"/>
              <w:rPr>
                <w:ins w:id="2285" w:author="China Telecom" w:date="2020-11-20T19:17:00Z"/>
              </w:rPr>
            </w:pPr>
            <w:ins w:id="2286" w:author="China Telecom" w:date="2020-11-20T19:17:00Z">
              <w:r w:rsidRPr="00804B30">
                <w:t>123.83</w:t>
              </w:r>
            </w:ins>
          </w:p>
        </w:tc>
        <w:tc>
          <w:tcPr>
            <w:tcW w:w="2200" w:type="dxa"/>
            <w:noWrap/>
            <w:hideMark/>
          </w:tcPr>
          <w:p w14:paraId="41401F4D" w14:textId="77777777" w:rsidR="00E65DBE" w:rsidRPr="00804B30" w:rsidRDefault="00E65DBE" w:rsidP="00AF0D4C">
            <w:pPr>
              <w:spacing w:after="0"/>
              <w:jc w:val="center"/>
              <w:rPr>
                <w:ins w:id="2287" w:author="China Telecom" w:date="2020-11-20T19:17:00Z"/>
              </w:rPr>
            </w:pPr>
            <w:ins w:id="2288" w:author="China Telecom" w:date="2020-11-20T19:17:00Z">
              <w:r w:rsidRPr="00804B30">
                <w:t>2.13</w:t>
              </w:r>
            </w:ins>
          </w:p>
        </w:tc>
        <w:tc>
          <w:tcPr>
            <w:tcW w:w="2620" w:type="dxa"/>
            <w:noWrap/>
            <w:hideMark/>
          </w:tcPr>
          <w:p w14:paraId="53FD9128" w14:textId="77777777" w:rsidR="00E65DBE" w:rsidRPr="00804B30" w:rsidRDefault="00E65DBE" w:rsidP="00AF0D4C">
            <w:pPr>
              <w:spacing w:after="0"/>
              <w:jc w:val="center"/>
              <w:rPr>
                <w:ins w:id="2289" w:author="China Telecom" w:date="2020-11-20T19:17:00Z"/>
              </w:rPr>
            </w:pPr>
            <w:ins w:id="2290" w:author="China Telecom" w:date="2020-11-20T19:17:00Z">
              <w:r w:rsidRPr="00804B30">
                <w:t>5.86</w:t>
              </w:r>
            </w:ins>
          </w:p>
        </w:tc>
        <w:tc>
          <w:tcPr>
            <w:tcW w:w="2620" w:type="dxa"/>
            <w:noWrap/>
            <w:hideMark/>
          </w:tcPr>
          <w:p w14:paraId="41B6909C" w14:textId="77777777" w:rsidR="00E65DBE" w:rsidRPr="00804B30" w:rsidRDefault="00E65DBE" w:rsidP="00AF0D4C">
            <w:pPr>
              <w:spacing w:after="0"/>
              <w:jc w:val="center"/>
              <w:rPr>
                <w:ins w:id="2291" w:author="China Telecom" w:date="2020-11-20T19:17:00Z"/>
              </w:rPr>
            </w:pPr>
            <w:ins w:id="2292" w:author="China Telecom" w:date="2020-11-20T19:17:00Z">
              <w:r w:rsidRPr="00804B30">
                <w:t>2.07</w:t>
              </w:r>
            </w:ins>
          </w:p>
        </w:tc>
      </w:tr>
      <w:tr w:rsidR="00E65DBE" w:rsidRPr="00804B30" w14:paraId="67D552CA" w14:textId="77777777" w:rsidTr="00AF0D4C">
        <w:trPr>
          <w:ins w:id="2293" w:author="China Telecom" w:date="2020-11-20T19:17:00Z"/>
        </w:trPr>
        <w:tc>
          <w:tcPr>
            <w:tcW w:w="6440" w:type="dxa"/>
            <w:noWrap/>
            <w:hideMark/>
          </w:tcPr>
          <w:p w14:paraId="28BD7311" w14:textId="77777777" w:rsidR="00E65DBE" w:rsidRPr="00804B30" w:rsidRDefault="00E65DBE" w:rsidP="00AF0D4C">
            <w:pPr>
              <w:spacing w:after="0"/>
              <w:rPr>
                <w:ins w:id="2294" w:author="China Telecom" w:date="2020-11-20T19:17:00Z"/>
              </w:rPr>
            </w:pPr>
            <w:ins w:id="2295" w:author="China Telecom" w:date="2020-11-20T19:17:00Z">
              <w:r w:rsidRPr="00804B30">
                <w:t>PUCCH Format 3 11bits</w:t>
              </w:r>
            </w:ins>
          </w:p>
        </w:tc>
        <w:tc>
          <w:tcPr>
            <w:tcW w:w="2200" w:type="dxa"/>
            <w:noWrap/>
            <w:hideMark/>
          </w:tcPr>
          <w:p w14:paraId="06F40CE0" w14:textId="77777777" w:rsidR="00E65DBE" w:rsidRPr="00804B30" w:rsidRDefault="00E65DBE" w:rsidP="00AF0D4C">
            <w:pPr>
              <w:spacing w:after="0"/>
              <w:jc w:val="center"/>
              <w:rPr>
                <w:ins w:id="2296" w:author="China Telecom" w:date="2020-11-20T19:17:00Z"/>
              </w:rPr>
            </w:pPr>
            <w:ins w:id="2297" w:author="China Telecom" w:date="2020-11-20T19:17:00Z">
              <w:r w:rsidRPr="00804B30">
                <w:t>12</w:t>
              </w:r>
            </w:ins>
          </w:p>
        </w:tc>
        <w:tc>
          <w:tcPr>
            <w:tcW w:w="2200" w:type="dxa"/>
            <w:noWrap/>
            <w:hideMark/>
          </w:tcPr>
          <w:p w14:paraId="5B9E9B9B" w14:textId="77777777" w:rsidR="00E65DBE" w:rsidRPr="00804B30" w:rsidRDefault="00E65DBE" w:rsidP="00AF0D4C">
            <w:pPr>
              <w:spacing w:after="0"/>
              <w:jc w:val="center"/>
              <w:rPr>
                <w:ins w:id="2298" w:author="China Telecom" w:date="2020-11-20T19:17:00Z"/>
              </w:rPr>
            </w:pPr>
            <w:ins w:id="2299" w:author="China Telecom" w:date="2020-11-20T19:17:00Z">
              <w:r w:rsidRPr="00804B30">
                <w:t>122.29</w:t>
              </w:r>
            </w:ins>
          </w:p>
        </w:tc>
        <w:tc>
          <w:tcPr>
            <w:tcW w:w="2200" w:type="dxa"/>
            <w:noWrap/>
            <w:hideMark/>
          </w:tcPr>
          <w:p w14:paraId="6EC465EB" w14:textId="77777777" w:rsidR="00E65DBE" w:rsidRPr="00804B30" w:rsidRDefault="00E65DBE" w:rsidP="00AF0D4C">
            <w:pPr>
              <w:spacing w:after="0"/>
              <w:jc w:val="center"/>
              <w:rPr>
                <w:ins w:id="2300" w:author="China Telecom" w:date="2020-11-20T19:17:00Z"/>
              </w:rPr>
            </w:pPr>
            <w:ins w:id="2301" w:author="China Telecom" w:date="2020-11-20T19:17:00Z">
              <w:r w:rsidRPr="00804B30">
                <w:t>3.68</w:t>
              </w:r>
            </w:ins>
          </w:p>
        </w:tc>
        <w:tc>
          <w:tcPr>
            <w:tcW w:w="2620" w:type="dxa"/>
            <w:noWrap/>
            <w:hideMark/>
          </w:tcPr>
          <w:p w14:paraId="7F86D5B0" w14:textId="77777777" w:rsidR="00E65DBE" w:rsidRPr="00804B30" w:rsidRDefault="00E65DBE" w:rsidP="00AF0D4C">
            <w:pPr>
              <w:spacing w:after="0"/>
              <w:jc w:val="center"/>
              <w:rPr>
                <w:ins w:id="2302" w:author="China Telecom" w:date="2020-11-20T19:17:00Z"/>
              </w:rPr>
            </w:pPr>
            <w:ins w:id="2303" w:author="China Telecom" w:date="2020-11-20T19:17:00Z">
              <w:r w:rsidRPr="00804B30">
                <w:t>4.32</w:t>
              </w:r>
            </w:ins>
          </w:p>
        </w:tc>
        <w:tc>
          <w:tcPr>
            <w:tcW w:w="2620" w:type="dxa"/>
            <w:noWrap/>
            <w:hideMark/>
          </w:tcPr>
          <w:p w14:paraId="72C0C1BD" w14:textId="77777777" w:rsidR="00E65DBE" w:rsidRPr="00804B30" w:rsidRDefault="00E65DBE" w:rsidP="00AF0D4C">
            <w:pPr>
              <w:spacing w:after="0"/>
              <w:jc w:val="center"/>
              <w:rPr>
                <w:ins w:id="2304" w:author="China Telecom" w:date="2020-11-20T19:17:00Z"/>
              </w:rPr>
            </w:pPr>
            <w:ins w:id="2305" w:author="China Telecom" w:date="2020-11-20T19:17:00Z">
              <w:r w:rsidRPr="00804B30">
                <w:t>0.53</w:t>
              </w:r>
            </w:ins>
          </w:p>
        </w:tc>
      </w:tr>
      <w:tr w:rsidR="00E65DBE" w:rsidRPr="00804B30" w14:paraId="540BE643" w14:textId="77777777" w:rsidTr="00AF0D4C">
        <w:trPr>
          <w:ins w:id="2306" w:author="China Telecom" w:date="2020-11-20T19:17:00Z"/>
        </w:trPr>
        <w:tc>
          <w:tcPr>
            <w:tcW w:w="6440" w:type="dxa"/>
            <w:noWrap/>
            <w:hideMark/>
          </w:tcPr>
          <w:p w14:paraId="7DD5F535" w14:textId="77777777" w:rsidR="00E65DBE" w:rsidRPr="00804B30" w:rsidRDefault="00E65DBE" w:rsidP="00AF0D4C">
            <w:pPr>
              <w:spacing w:after="0"/>
              <w:rPr>
                <w:ins w:id="2307" w:author="China Telecom" w:date="2020-11-20T19:17:00Z"/>
              </w:rPr>
            </w:pPr>
            <w:ins w:id="2308" w:author="China Telecom" w:date="2020-11-20T19:17:00Z">
              <w:r w:rsidRPr="00804B30">
                <w:t>PUCCH Format 3 22bit</w:t>
              </w:r>
            </w:ins>
          </w:p>
        </w:tc>
        <w:tc>
          <w:tcPr>
            <w:tcW w:w="2200" w:type="dxa"/>
            <w:noWrap/>
            <w:hideMark/>
          </w:tcPr>
          <w:p w14:paraId="142CECB1" w14:textId="77777777" w:rsidR="00E65DBE" w:rsidRPr="00804B30" w:rsidRDefault="00E65DBE" w:rsidP="00AF0D4C">
            <w:pPr>
              <w:spacing w:after="0"/>
              <w:jc w:val="center"/>
              <w:rPr>
                <w:ins w:id="2309" w:author="China Telecom" w:date="2020-11-20T19:17:00Z"/>
              </w:rPr>
            </w:pPr>
            <w:ins w:id="2310" w:author="China Telecom" w:date="2020-11-20T19:17:00Z">
              <w:r w:rsidRPr="00804B30">
                <w:t>14</w:t>
              </w:r>
            </w:ins>
          </w:p>
        </w:tc>
        <w:tc>
          <w:tcPr>
            <w:tcW w:w="2200" w:type="dxa"/>
            <w:noWrap/>
            <w:hideMark/>
          </w:tcPr>
          <w:p w14:paraId="1A80EE49" w14:textId="77777777" w:rsidR="00E65DBE" w:rsidRPr="00804B30" w:rsidRDefault="00E65DBE" w:rsidP="00AF0D4C">
            <w:pPr>
              <w:spacing w:after="0"/>
              <w:jc w:val="center"/>
              <w:rPr>
                <w:ins w:id="2311" w:author="China Telecom" w:date="2020-11-20T19:17:00Z"/>
              </w:rPr>
            </w:pPr>
            <w:ins w:id="2312" w:author="China Telecom" w:date="2020-11-20T19:17:00Z">
              <w:r w:rsidRPr="00804B30">
                <w:t>119.14</w:t>
              </w:r>
            </w:ins>
          </w:p>
        </w:tc>
        <w:tc>
          <w:tcPr>
            <w:tcW w:w="2200" w:type="dxa"/>
            <w:noWrap/>
            <w:hideMark/>
          </w:tcPr>
          <w:p w14:paraId="5F4231E5" w14:textId="77777777" w:rsidR="00E65DBE" w:rsidRPr="00804B30" w:rsidRDefault="00E65DBE" w:rsidP="00AF0D4C">
            <w:pPr>
              <w:spacing w:after="0"/>
              <w:jc w:val="center"/>
              <w:rPr>
                <w:ins w:id="2313" w:author="China Telecom" w:date="2020-11-20T19:17:00Z"/>
              </w:rPr>
            </w:pPr>
            <w:ins w:id="2314" w:author="China Telecom" w:date="2020-11-20T19:17:00Z">
              <w:r w:rsidRPr="00804B30">
                <w:t>3.31</w:t>
              </w:r>
            </w:ins>
          </w:p>
        </w:tc>
        <w:tc>
          <w:tcPr>
            <w:tcW w:w="2620" w:type="dxa"/>
            <w:noWrap/>
            <w:hideMark/>
          </w:tcPr>
          <w:p w14:paraId="0981140F" w14:textId="77777777" w:rsidR="00E65DBE" w:rsidRPr="00804B30" w:rsidRDefault="00E65DBE" w:rsidP="00AF0D4C">
            <w:pPr>
              <w:spacing w:after="0"/>
              <w:jc w:val="center"/>
              <w:rPr>
                <w:ins w:id="2315" w:author="China Telecom" w:date="2020-11-20T19:17:00Z"/>
              </w:rPr>
            </w:pPr>
            <w:ins w:id="2316" w:author="China Telecom" w:date="2020-11-20T19:17:00Z">
              <w:r w:rsidRPr="00804B30">
                <w:t>1.17</w:t>
              </w:r>
            </w:ins>
          </w:p>
        </w:tc>
        <w:tc>
          <w:tcPr>
            <w:tcW w:w="2620" w:type="dxa"/>
            <w:noWrap/>
            <w:hideMark/>
          </w:tcPr>
          <w:p w14:paraId="37EB2C36" w14:textId="77777777" w:rsidR="00E65DBE" w:rsidRPr="00804B30" w:rsidRDefault="00E65DBE" w:rsidP="00AF0D4C">
            <w:pPr>
              <w:spacing w:after="0"/>
              <w:jc w:val="center"/>
              <w:rPr>
                <w:ins w:id="2317" w:author="China Telecom" w:date="2020-11-20T19:17:00Z"/>
              </w:rPr>
            </w:pPr>
            <w:ins w:id="2318" w:author="China Telecom" w:date="2020-11-20T19:17:00Z">
              <w:r w:rsidRPr="00804B30">
                <w:t>-2.62</w:t>
              </w:r>
            </w:ins>
          </w:p>
        </w:tc>
      </w:tr>
      <w:tr w:rsidR="00E65DBE" w:rsidRPr="00804B30" w14:paraId="3ED6AA21" w14:textId="77777777" w:rsidTr="00AF0D4C">
        <w:trPr>
          <w:ins w:id="2319" w:author="China Telecom" w:date="2020-11-20T19:17:00Z"/>
        </w:trPr>
        <w:tc>
          <w:tcPr>
            <w:tcW w:w="6440" w:type="dxa"/>
            <w:noWrap/>
            <w:hideMark/>
          </w:tcPr>
          <w:p w14:paraId="678D7F97" w14:textId="77777777" w:rsidR="00E65DBE" w:rsidRPr="00804B30" w:rsidRDefault="00E65DBE" w:rsidP="00AF0D4C">
            <w:pPr>
              <w:spacing w:after="0"/>
              <w:rPr>
                <w:ins w:id="2320" w:author="China Telecom" w:date="2020-11-20T19:17:00Z"/>
              </w:rPr>
            </w:pPr>
            <w:ins w:id="2321" w:author="China Telecom" w:date="2020-11-20T19:17:00Z">
              <w:r w:rsidRPr="00804B30">
                <w:t xml:space="preserve">SSB </w:t>
              </w:r>
            </w:ins>
          </w:p>
        </w:tc>
        <w:tc>
          <w:tcPr>
            <w:tcW w:w="2200" w:type="dxa"/>
            <w:noWrap/>
            <w:hideMark/>
          </w:tcPr>
          <w:p w14:paraId="3A64A93C" w14:textId="77777777" w:rsidR="00E65DBE" w:rsidRPr="00804B30" w:rsidRDefault="00E65DBE" w:rsidP="00AF0D4C">
            <w:pPr>
              <w:spacing w:after="0"/>
              <w:jc w:val="center"/>
              <w:rPr>
                <w:ins w:id="2322" w:author="China Telecom" w:date="2020-11-20T19:17:00Z"/>
              </w:rPr>
            </w:pPr>
            <w:ins w:id="2323" w:author="China Telecom" w:date="2020-11-20T19:17:00Z">
              <w:r w:rsidRPr="00804B30">
                <w:t>9</w:t>
              </w:r>
            </w:ins>
          </w:p>
        </w:tc>
        <w:tc>
          <w:tcPr>
            <w:tcW w:w="2200" w:type="dxa"/>
            <w:noWrap/>
            <w:hideMark/>
          </w:tcPr>
          <w:p w14:paraId="42BD336B" w14:textId="77777777" w:rsidR="00E65DBE" w:rsidRPr="00804B30" w:rsidRDefault="00E65DBE" w:rsidP="00AF0D4C">
            <w:pPr>
              <w:spacing w:after="0"/>
              <w:jc w:val="center"/>
              <w:rPr>
                <w:ins w:id="2324" w:author="China Telecom" w:date="2020-11-20T19:17:00Z"/>
              </w:rPr>
            </w:pPr>
            <w:ins w:id="2325" w:author="China Telecom" w:date="2020-11-20T19:17:00Z">
              <w:r w:rsidRPr="00804B30">
                <w:t>118.90</w:t>
              </w:r>
            </w:ins>
          </w:p>
        </w:tc>
        <w:tc>
          <w:tcPr>
            <w:tcW w:w="2200" w:type="dxa"/>
            <w:noWrap/>
            <w:hideMark/>
          </w:tcPr>
          <w:p w14:paraId="6F6A7ACB" w14:textId="77777777" w:rsidR="00E65DBE" w:rsidRPr="00804B30" w:rsidRDefault="00E65DBE" w:rsidP="00AF0D4C">
            <w:pPr>
              <w:spacing w:after="0"/>
              <w:jc w:val="center"/>
              <w:rPr>
                <w:ins w:id="2326" w:author="China Telecom" w:date="2020-11-20T19:17:00Z"/>
              </w:rPr>
            </w:pPr>
            <w:ins w:id="2327" w:author="China Telecom" w:date="2020-11-20T19:17:00Z">
              <w:r w:rsidRPr="00804B30">
                <w:t>2.96</w:t>
              </w:r>
            </w:ins>
          </w:p>
        </w:tc>
        <w:tc>
          <w:tcPr>
            <w:tcW w:w="2620" w:type="dxa"/>
            <w:noWrap/>
            <w:hideMark/>
          </w:tcPr>
          <w:p w14:paraId="62F59F4D" w14:textId="77777777" w:rsidR="00E65DBE" w:rsidRPr="00804B30" w:rsidRDefault="00E65DBE" w:rsidP="00AF0D4C">
            <w:pPr>
              <w:spacing w:after="0"/>
              <w:jc w:val="center"/>
              <w:rPr>
                <w:ins w:id="2328" w:author="China Telecom" w:date="2020-11-20T19:17:00Z"/>
              </w:rPr>
            </w:pPr>
            <w:ins w:id="2329" w:author="China Telecom" w:date="2020-11-20T19:17:00Z">
              <w:r w:rsidRPr="00804B30">
                <w:t>0.93</w:t>
              </w:r>
            </w:ins>
          </w:p>
        </w:tc>
        <w:tc>
          <w:tcPr>
            <w:tcW w:w="2620" w:type="dxa"/>
            <w:noWrap/>
            <w:hideMark/>
          </w:tcPr>
          <w:p w14:paraId="03ED39FF" w14:textId="77777777" w:rsidR="00E65DBE" w:rsidRPr="00804B30" w:rsidRDefault="00E65DBE" w:rsidP="00AF0D4C">
            <w:pPr>
              <w:spacing w:after="0"/>
              <w:jc w:val="center"/>
              <w:rPr>
                <w:ins w:id="2330" w:author="China Telecom" w:date="2020-11-20T19:17:00Z"/>
              </w:rPr>
            </w:pPr>
            <w:ins w:id="2331" w:author="China Telecom" w:date="2020-11-20T19:17:00Z">
              <w:r w:rsidRPr="00804B30">
                <w:t>-2.85</w:t>
              </w:r>
            </w:ins>
          </w:p>
        </w:tc>
      </w:tr>
      <w:tr w:rsidR="00E65DBE" w:rsidRPr="00804B30" w14:paraId="0A25797C" w14:textId="77777777" w:rsidTr="00AF0D4C">
        <w:trPr>
          <w:ins w:id="2332" w:author="China Telecom" w:date="2020-11-20T19:17:00Z"/>
        </w:trPr>
        <w:tc>
          <w:tcPr>
            <w:tcW w:w="6440" w:type="dxa"/>
            <w:noWrap/>
            <w:hideMark/>
          </w:tcPr>
          <w:p w14:paraId="4C497A32" w14:textId="77777777" w:rsidR="00E65DBE" w:rsidRPr="00804B30" w:rsidRDefault="00E65DBE" w:rsidP="00AF0D4C">
            <w:pPr>
              <w:spacing w:after="0"/>
              <w:rPr>
                <w:ins w:id="2333" w:author="China Telecom" w:date="2020-11-20T19:17:00Z"/>
              </w:rPr>
            </w:pPr>
            <w:ins w:id="2334" w:author="China Telecom" w:date="2020-11-20T19:17:00Z">
              <w:r w:rsidRPr="00804B30">
                <w:t>PRACH Format 0</w:t>
              </w:r>
            </w:ins>
          </w:p>
        </w:tc>
        <w:tc>
          <w:tcPr>
            <w:tcW w:w="2200" w:type="dxa"/>
            <w:noWrap/>
            <w:hideMark/>
          </w:tcPr>
          <w:p w14:paraId="39E1B192" w14:textId="77777777" w:rsidR="00E65DBE" w:rsidRPr="00804B30" w:rsidRDefault="00E65DBE" w:rsidP="00AF0D4C">
            <w:pPr>
              <w:spacing w:after="0"/>
              <w:jc w:val="center"/>
              <w:rPr>
                <w:ins w:id="2335" w:author="China Telecom" w:date="2020-11-20T19:17:00Z"/>
              </w:rPr>
            </w:pPr>
            <w:ins w:id="2336" w:author="China Telecom" w:date="2020-11-20T19:17:00Z">
              <w:r w:rsidRPr="00804B30">
                <w:t>2</w:t>
              </w:r>
            </w:ins>
          </w:p>
        </w:tc>
        <w:tc>
          <w:tcPr>
            <w:tcW w:w="2200" w:type="dxa"/>
            <w:noWrap/>
            <w:hideMark/>
          </w:tcPr>
          <w:p w14:paraId="22660CFA" w14:textId="77777777" w:rsidR="00E65DBE" w:rsidRPr="00804B30" w:rsidRDefault="00E65DBE" w:rsidP="00AF0D4C">
            <w:pPr>
              <w:spacing w:after="0"/>
              <w:jc w:val="center"/>
              <w:rPr>
                <w:ins w:id="2337" w:author="China Telecom" w:date="2020-11-20T19:17:00Z"/>
              </w:rPr>
            </w:pPr>
            <w:ins w:id="2338" w:author="China Telecom" w:date="2020-11-20T19:17:00Z">
              <w:r w:rsidRPr="00804B30">
                <w:t>119.81</w:t>
              </w:r>
            </w:ins>
          </w:p>
        </w:tc>
        <w:tc>
          <w:tcPr>
            <w:tcW w:w="2200" w:type="dxa"/>
            <w:noWrap/>
            <w:hideMark/>
          </w:tcPr>
          <w:p w14:paraId="400C8B9E" w14:textId="77777777" w:rsidR="00E65DBE" w:rsidRPr="00804B30" w:rsidRDefault="00E65DBE" w:rsidP="00AF0D4C">
            <w:pPr>
              <w:spacing w:after="0"/>
              <w:jc w:val="center"/>
              <w:rPr>
                <w:ins w:id="2339" w:author="China Telecom" w:date="2020-11-20T19:17:00Z"/>
              </w:rPr>
            </w:pPr>
            <w:ins w:id="2340" w:author="China Telecom" w:date="2020-11-20T19:17:00Z">
              <w:r w:rsidRPr="00804B30">
                <w:t>0.02</w:t>
              </w:r>
            </w:ins>
          </w:p>
        </w:tc>
        <w:tc>
          <w:tcPr>
            <w:tcW w:w="2620" w:type="dxa"/>
            <w:noWrap/>
            <w:hideMark/>
          </w:tcPr>
          <w:p w14:paraId="3C54FA1A" w14:textId="77777777" w:rsidR="00E65DBE" w:rsidRPr="00804B30" w:rsidRDefault="00E65DBE" w:rsidP="00AF0D4C">
            <w:pPr>
              <w:spacing w:after="0"/>
              <w:jc w:val="center"/>
              <w:rPr>
                <w:ins w:id="2341" w:author="China Telecom" w:date="2020-11-20T19:17:00Z"/>
              </w:rPr>
            </w:pPr>
            <w:ins w:id="2342" w:author="China Telecom" w:date="2020-11-20T19:17:00Z">
              <w:r w:rsidRPr="00804B30">
                <w:t>1.84</w:t>
              </w:r>
            </w:ins>
          </w:p>
        </w:tc>
        <w:tc>
          <w:tcPr>
            <w:tcW w:w="2620" w:type="dxa"/>
            <w:noWrap/>
            <w:hideMark/>
          </w:tcPr>
          <w:p w14:paraId="230B78C9" w14:textId="77777777" w:rsidR="00E65DBE" w:rsidRPr="00804B30" w:rsidRDefault="00E65DBE" w:rsidP="00AF0D4C">
            <w:pPr>
              <w:spacing w:after="0"/>
              <w:jc w:val="center"/>
              <w:rPr>
                <w:ins w:id="2343" w:author="China Telecom" w:date="2020-11-20T19:17:00Z"/>
              </w:rPr>
            </w:pPr>
            <w:ins w:id="2344" w:author="China Telecom" w:date="2020-11-20T19:17:00Z">
              <w:r w:rsidRPr="00804B30">
                <w:t>-1.94</w:t>
              </w:r>
            </w:ins>
          </w:p>
        </w:tc>
      </w:tr>
      <w:tr w:rsidR="00E65DBE" w:rsidRPr="00804B30" w14:paraId="759E3384" w14:textId="77777777" w:rsidTr="00AF0D4C">
        <w:trPr>
          <w:ins w:id="2345" w:author="China Telecom" w:date="2020-11-20T19:17:00Z"/>
        </w:trPr>
        <w:tc>
          <w:tcPr>
            <w:tcW w:w="6440" w:type="dxa"/>
            <w:noWrap/>
            <w:hideMark/>
          </w:tcPr>
          <w:p w14:paraId="5AB241F1" w14:textId="77777777" w:rsidR="00E65DBE" w:rsidRPr="00804B30" w:rsidRDefault="00E65DBE" w:rsidP="00AF0D4C">
            <w:pPr>
              <w:spacing w:after="0"/>
              <w:rPr>
                <w:ins w:id="2346" w:author="China Telecom" w:date="2020-11-20T19:17:00Z"/>
              </w:rPr>
            </w:pPr>
            <w:ins w:id="2347" w:author="China Telecom" w:date="2020-11-20T19:17:00Z">
              <w:r w:rsidRPr="00804B30">
                <w:t>PRACH Format B4</w:t>
              </w:r>
            </w:ins>
          </w:p>
        </w:tc>
        <w:tc>
          <w:tcPr>
            <w:tcW w:w="2200" w:type="dxa"/>
            <w:noWrap/>
            <w:hideMark/>
          </w:tcPr>
          <w:p w14:paraId="0398A7BA" w14:textId="77777777" w:rsidR="00E65DBE" w:rsidRPr="00804B30" w:rsidRDefault="00E65DBE" w:rsidP="00AF0D4C">
            <w:pPr>
              <w:spacing w:after="0"/>
              <w:jc w:val="center"/>
              <w:rPr>
                <w:ins w:id="2348" w:author="China Telecom" w:date="2020-11-20T19:17:00Z"/>
              </w:rPr>
            </w:pPr>
            <w:ins w:id="2349" w:author="China Telecom" w:date="2020-11-20T19:17:00Z">
              <w:r w:rsidRPr="00804B30">
                <w:t>8</w:t>
              </w:r>
            </w:ins>
          </w:p>
        </w:tc>
        <w:tc>
          <w:tcPr>
            <w:tcW w:w="2200" w:type="dxa"/>
            <w:noWrap/>
            <w:hideMark/>
          </w:tcPr>
          <w:p w14:paraId="126730A3" w14:textId="77777777" w:rsidR="00E65DBE" w:rsidRPr="00804B30" w:rsidRDefault="00E65DBE" w:rsidP="00AF0D4C">
            <w:pPr>
              <w:spacing w:after="0"/>
              <w:jc w:val="center"/>
              <w:rPr>
                <w:ins w:id="2350" w:author="China Telecom" w:date="2020-11-20T19:17:00Z"/>
              </w:rPr>
            </w:pPr>
            <w:ins w:id="2351" w:author="China Telecom" w:date="2020-11-20T19:17:00Z">
              <w:r w:rsidRPr="00804B30">
                <w:t>121.27</w:t>
              </w:r>
            </w:ins>
          </w:p>
        </w:tc>
        <w:tc>
          <w:tcPr>
            <w:tcW w:w="2200" w:type="dxa"/>
            <w:noWrap/>
            <w:hideMark/>
          </w:tcPr>
          <w:p w14:paraId="1BC19B2F" w14:textId="77777777" w:rsidR="00E65DBE" w:rsidRPr="00804B30" w:rsidRDefault="00E65DBE" w:rsidP="00AF0D4C">
            <w:pPr>
              <w:spacing w:after="0"/>
              <w:jc w:val="center"/>
              <w:rPr>
                <w:ins w:id="2352" w:author="China Telecom" w:date="2020-11-20T19:17:00Z"/>
              </w:rPr>
            </w:pPr>
            <w:ins w:id="2353" w:author="China Telecom" w:date="2020-11-20T19:17:00Z">
              <w:r w:rsidRPr="00804B30">
                <w:t>7.35</w:t>
              </w:r>
            </w:ins>
          </w:p>
        </w:tc>
        <w:tc>
          <w:tcPr>
            <w:tcW w:w="2620" w:type="dxa"/>
            <w:noWrap/>
            <w:hideMark/>
          </w:tcPr>
          <w:p w14:paraId="6D6B15DD" w14:textId="77777777" w:rsidR="00E65DBE" w:rsidRPr="00804B30" w:rsidRDefault="00E65DBE" w:rsidP="00AF0D4C">
            <w:pPr>
              <w:spacing w:after="0"/>
              <w:jc w:val="center"/>
              <w:rPr>
                <w:ins w:id="2354" w:author="China Telecom" w:date="2020-11-20T19:17:00Z"/>
              </w:rPr>
            </w:pPr>
            <w:ins w:id="2355" w:author="China Telecom" w:date="2020-11-20T19:17:00Z">
              <w:r w:rsidRPr="00804B30">
                <w:t>3.31</w:t>
              </w:r>
            </w:ins>
          </w:p>
        </w:tc>
        <w:tc>
          <w:tcPr>
            <w:tcW w:w="2620" w:type="dxa"/>
            <w:noWrap/>
            <w:hideMark/>
          </w:tcPr>
          <w:p w14:paraId="4032BD8A" w14:textId="77777777" w:rsidR="00E65DBE" w:rsidRPr="00804B30" w:rsidRDefault="00E65DBE" w:rsidP="00AF0D4C">
            <w:pPr>
              <w:spacing w:after="0"/>
              <w:jc w:val="center"/>
              <w:rPr>
                <w:ins w:id="2356" w:author="China Telecom" w:date="2020-11-20T19:17:00Z"/>
              </w:rPr>
            </w:pPr>
            <w:ins w:id="2357" w:author="China Telecom" w:date="2020-11-20T19:17:00Z">
              <w:r w:rsidRPr="00804B30">
                <w:t>-0.48</w:t>
              </w:r>
            </w:ins>
          </w:p>
        </w:tc>
      </w:tr>
      <w:tr w:rsidR="00E65DBE" w:rsidRPr="00804B30" w14:paraId="269C0038" w14:textId="77777777" w:rsidTr="00AF0D4C">
        <w:trPr>
          <w:ins w:id="2358" w:author="China Telecom" w:date="2020-11-20T19:17:00Z"/>
        </w:trPr>
        <w:tc>
          <w:tcPr>
            <w:tcW w:w="6440" w:type="dxa"/>
            <w:noWrap/>
            <w:hideMark/>
          </w:tcPr>
          <w:p w14:paraId="512B4DBB" w14:textId="77777777" w:rsidR="00E65DBE" w:rsidRPr="00804B30" w:rsidRDefault="00E65DBE" w:rsidP="00AF0D4C">
            <w:pPr>
              <w:spacing w:after="0"/>
              <w:rPr>
                <w:ins w:id="2359" w:author="China Telecom" w:date="2020-11-20T19:17:00Z"/>
              </w:rPr>
            </w:pPr>
            <w:ins w:id="2360" w:author="China Telecom" w:date="2020-11-20T19:17:00Z">
              <w:r w:rsidRPr="00804B30">
                <w:t>PRACH Format C2</w:t>
              </w:r>
            </w:ins>
          </w:p>
        </w:tc>
        <w:tc>
          <w:tcPr>
            <w:tcW w:w="2200" w:type="dxa"/>
            <w:noWrap/>
            <w:hideMark/>
          </w:tcPr>
          <w:p w14:paraId="0551E5AA" w14:textId="77777777" w:rsidR="00E65DBE" w:rsidRPr="00804B30" w:rsidRDefault="00E65DBE" w:rsidP="00AF0D4C">
            <w:pPr>
              <w:spacing w:after="0"/>
              <w:jc w:val="center"/>
              <w:rPr>
                <w:ins w:id="2361" w:author="China Telecom" w:date="2020-11-20T19:17:00Z"/>
              </w:rPr>
            </w:pPr>
            <w:ins w:id="2362" w:author="China Telecom" w:date="2020-11-20T19:17:00Z">
              <w:r w:rsidRPr="00804B30">
                <w:t>0</w:t>
              </w:r>
            </w:ins>
          </w:p>
        </w:tc>
        <w:tc>
          <w:tcPr>
            <w:tcW w:w="2200" w:type="dxa"/>
            <w:noWrap/>
            <w:hideMark/>
          </w:tcPr>
          <w:p w14:paraId="31E45F5C" w14:textId="77777777" w:rsidR="00E65DBE" w:rsidRPr="00804B30" w:rsidRDefault="00E65DBE" w:rsidP="00AF0D4C">
            <w:pPr>
              <w:spacing w:after="0"/>
              <w:jc w:val="center"/>
              <w:rPr>
                <w:ins w:id="2363" w:author="China Telecom" w:date="2020-11-20T19:17:00Z"/>
                <w:noProof/>
              </w:rPr>
            </w:pPr>
          </w:p>
        </w:tc>
        <w:tc>
          <w:tcPr>
            <w:tcW w:w="2200" w:type="dxa"/>
            <w:noWrap/>
            <w:hideMark/>
          </w:tcPr>
          <w:p w14:paraId="212B1388" w14:textId="77777777" w:rsidR="00E65DBE" w:rsidRPr="00804B30" w:rsidRDefault="00E65DBE" w:rsidP="00AF0D4C">
            <w:pPr>
              <w:spacing w:after="0"/>
              <w:jc w:val="center"/>
              <w:rPr>
                <w:ins w:id="2364" w:author="China Telecom" w:date="2020-11-20T19:17:00Z"/>
                <w:noProof/>
              </w:rPr>
            </w:pPr>
          </w:p>
        </w:tc>
        <w:tc>
          <w:tcPr>
            <w:tcW w:w="2620" w:type="dxa"/>
            <w:noWrap/>
            <w:hideMark/>
          </w:tcPr>
          <w:p w14:paraId="0C990A59" w14:textId="77777777" w:rsidR="00E65DBE" w:rsidRPr="00804B30" w:rsidRDefault="00E65DBE" w:rsidP="00AF0D4C">
            <w:pPr>
              <w:spacing w:after="0"/>
              <w:jc w:val="center"/>
              <w:rPr>
                <w:ins w:id="2365" w:author="China Telecom" w:date="2020-11-20T19:17:00Z"/>
                <w:noProof/>
              </w:rPr>
            </w:pPr>
          </w:p>
        </w:tc>
        <w:tc>
          <w:tcPr>
            <w:tcW w:w="2620" w:type="dxa"/>
            <w:noWrap/>
            <w:hideMark/>
          </w:tcPr>
          <w:p w14:paraId="662EA5D0" w14:textId="77777777" w:rsidR="00E65DBE" w:rsidRPr="00804B30" w:rsidRDefault="00E65DBE" w:rsidP="00AF0D4C">
            <w:pPr>
              <w:spacing w:after="0"/>
              <w:jc w:val="center"/>
              <w:rPr>
                <w:ins w:id="2366" w:author="China Telecom" w:date="2020-11-20T19:17:00Z"/>
                <w:noProof/>
              </w:rPr>
            </w:pPr>
          </w:p>
        </w:tc>
      </w:tr>
      <w:tr w:rsidR="00E65DBE" w:rsidRPr="00804B30" w14:paraId="414D89A7" w14:textId="77777777" w:rsidTr="00AF0D4C">
        <w:trPr>
          <w:ins w:id="2367" w:author="China Telecom" w:date="2020-11-20T19:17:00Z"/>
        </w:trPr>
        <w:tc>
          <w:tcPr>
            <w:tcW w:w="6440" w:type="dxa"/>
            <w:noWrap/>
            <w:hideMark/>
          </w:tcPr>
          <w:p w14:paraId="49C12E26" w14:textId="77777777" w:rsidR="00E65DBE" w:rsidRPr="00804B30" w:rsidRDefault="00E65DBE" w:rsidP="00AF0D4C">
            <w:pPr>
              <w:spacing w:after="0"/>
              <w:rPr>
                <w:ins w:id="2368" w:author="China Telecom" w:date="2020-11-20T19:17:00Z"/>
              </w:rPr>
            </w:pPr>
            <w:ins w:id="2369" w:author="China Telecom" w:date="2020-11-20T19:17:00Z">
              <w:r w:rsidRPr="00804B30">
                <w:t xml:space="preserve">Broadcast PDCCH(PDCCH of Msg.2) </w:t>
              </w:r>
            </w:ins>
          </w:p>
        </w:tc>
        <w:tc>
          <w:tcPr>
            <w:tcW w:w="2200" w:type="dxa"/>
            <w:noWrap/>
            <w:hideMark/>
          </w:tcPr>
          <w:p w14:paraId="13143E6D" w14:textId="77777777" w:rsidR="00E65DBE" w:rsidRPr="00804B30" w:rsidRDefault="00E65DBE" w:rsidP="00AF0D4C">
            <w:pPr>
              <w:spacing w:after="0"/>
              <w:jc w:val="center"/>
              <w:rPr>
                <w:ins w:id="2370" w:author="China Telecom" w:date="2020-11-20T19:17:00Z"/>
              </w:rPr>
            </w:pPr>
            <w:ins w:id="2371" w:author="China Telecom" w:date="2020-11-20T19:17:00Z">
              <w:r w:rsidRPr="00804B30">
                <w:t>7</w:t>
              </w:r>
            </w:ins>
          </w:p>
        </w:tc>
        <w:tc>
          <w:tcPr>
            <w:tcW w:w="2200" w:type="dxa"/>
            <w:noWrap/>
            <w:hideMark/>
          </w:tcPr>
          <w:p w14:paraId="0AAB8E2E" w14:textId="77777777" w:rsidR="00E65DBE" w:rsidRPr="00804B30" w:rsidRDefault="00E65DBE" w:rsidP="00AF0D4C">
            <w:pPr>
              <w:spacing w:after="0"/>
              <w:jc w:val="center"/>
              <w:rPr>
                <w:ins w:id="2372" w:author="China Telecom" w:date="2020-11-20T19:17:00Z"/>
              </w:rPr>
            </w:pPr>
            <w:ins w:id="2373" w:author="China Telecom" w:date="2020-11-20T19:17:00Z">
              <w:r w:rsidRPr="00804B30">
                <w:t>115.80</w:t>
              </w:r>
            </w:ins>
          </w:p>
        </w:tc>
        <w:tc>
          <w:tcPr>
            <w:tcW w:w="2200" w:type="dxa"/>
            <w:noWrap/>
            <w:hideMark/>
          </w:tcPr>
          <w:p w14:paraId="727A1F20" w14:textId="77777777" w:rsidR="00E65DBE" w:rsidRPr="00804B30" w:rsidRDefault="00E65DBE" w:rsidP="00AF0D4C">
            <w:pPr>
              <w:spacing w:after="0"/>
              <w:jc w:val="center"/>
              <w:rPr>
                <w:ins w:id="2374" w:author="China Telecom" w:date="2020-11-20T19:17:00Z"/>
              </w:rPr>
            </w:pPr>
            <w:ins w:id="2375" w:author="China Telecom" w:date="2020-11-20T19:17:00Z">
              <w:r w:rsidRPr="00804B30">
                <w:t>2.43</w:t>
              </w:r>
            </w:ins>
          </w:p>
        </w:tc>
        <w:tc>
          <w:tcPr>
            <w:tcW w:w="2620" w:type="dxa"/>
            <w:noWrap/>
            <w:hideMark/>
          </w:tcPr>
          <w:p w14:paraId="5208F31A" w14:textId="77777777" w:rsidR="00E65DBE" w:rsidRPr="00804B30" w:rsidRDefault="00E65DBE" w:rsidP="00AF0D4C">
            <w:pPr>
              <w:spacing w:after="0"/>
              <w:jc w:val="center"/>
              <w:rPr>
                <w:ins w:id="2376" w:author="China Telecom" w:date="2020-11-20T19:17:00Z"/>
              </w:rPr>
            </w:pPr>
            <w:ins w:id="2377" w:author="China Telecom" w:date="2020-11-20T19:17:00Z">
              <w:r w:rsidRPr="00804B30">
                <w:t>-2.17</w:t>
              </w:r>
            </w:ins>
          </w:p>
        </w:tc>
        <w:tc>
          <w:tcPr>
            <w:tcW w:w="2620" w:type="dxa"/>
            <w:noWrap/>
            <w:hideMark/>
          </w:tcPr>
          <w:p w14:paraId="3C631C9D" w14:textId="77777777" w:rsidR="00E65DBE" w:rsidRPr="00804B30" w:rsidRDefault="00E65DBE" w:rsidP="00AF0D4C">
            <w:pPr>
              <w:spacing w:after="0"/>
              <w:jc w:val="center"/>
              <w:rPr>
                <w:ins w:id="2378" w:author="China Telecom" w:date="2020-11-20T19:17:00Z"/>
              </w:rPr>
            </w:pPr>
            <w:ins w:id="2379" w:author="China Telecom" w:date="2020-11-20T19:17:00Z">
              <w:r w:rsidRPr="00804B30">
                <w:t>-5.95</w:t>
              </w:r>
            </w:ins>
          </w:p>
        </w:tc>
      </w:tr>
      <w:tr w:rsidR="00E65DBE" w:rsidRPr="00804B30" w14:paraId="5823D016" w14:textId="77777777" w:rsidTr="00AF0D4C">
        <w:trPr>
          <w:ins w:id="2380" w:author="China Telecom" w:date="2020-11-20T19:17:00Z"/>
        </w:trPr>
        <w:tc>
          <w:tcPr>
            <w:tcW w:w="6440" w:type="dxa"/>
            <w:noWrap/>
            <w:hideMark/>
          </w:tcPr>
          <w:p w14:paraId="56A6A49B" w14:textId="77777777" w:rsidR="00E65DBE" w:rsidRPr="00804B30" w:rsidRDefault="00E65DBE" w:rsidP="00AF0D4C">
            <w:pPr>
              <w:spacing w:after="0"/>
              <w:rPr>
                <w:ins w:id="2381" w:author="China Telecom" w:date="2020-11-20T19:17:00Z"/>
              </w:rPr>
            </w:pPr>
            <w:ins w:id="2382" w:author="China Telecom" w:date="2020-11-20T19:17:00Z">
              <w:r w:rsidRPr="00804B30">
                <w:lastRenderedPageBreak/>
                <w:t xml:space="preserve">PDSCH for Msg.2 </w:t>
              </w:r>
            </w:ins>
          </w:p>
        </w:tc>
        <w:tc>
          <w:tcPr>
            <w:tcW w:w="2200" w:type="dxa"/>
            <w:noWrap/>
            <w:hideMark/>
          </w:tcPr>
          <w:p w14:paraId="5205BF73" w14:textId="77777777" w:rsidR="00E65DBE" w:rsidRPr="00804B30" w:rsidRDefault="00E65DBE" w:rsidP="00AF0D4C">
            <w:pPr>
              <w:spacing w:after="0"/>
              <w:jc w:val="center"/>
              <w:rPr>
                <w:ins w:id="2383" w:author="China Telecom" w:date="2020-11-20T19:17:00Z"/>
              </w:rPr>
            </w:pPr>
            <w:ins w:id="2384" w:author="China Telecom" w:date="2020-11-20T19:17:00Z">
              <w:r w:rsidRPr="00804B30">
                <w:t>8</w:t>
              </w:r>
            </w:ins>
          </w:p>
        </w:tc>
        <w:tc>
          <w:tcPr>
            <w:tcW w:w="2200" w:type="dxa"/>
            <w:noWrap/>
            <w:hideMark/>
          </w:tcPr>
          <w:p w14:paraId="418E8342" w14:textId="77777777" w:rsidR="00E65DBE" w:rsidRPr="00804B30" w:rsidRDefault="00E65DBE" w:rsidP="00AF0D4C">
            <w:pPr>
              <w:spacing w:after="0"/>
              <w:jc w:val="center"/>
              <w:rPr>
                <w:ins w:id="2385" w:author="China Telecom" w:date="2020-11-20T19:17:00Z"/>
              </w:rPr>
            </w:pPr>
            <w:ins w:id="2386" w:author="China Telecom" w:date="2020-11-20T19:17:00Z">
              <w:r w:rsidRPr="00804B30">
                <w:t>120.65</w:t>
              </w:r>
            </w:ins>
          </w:p>
        </w:tc>
        <w:tc>
          <w:tcPr>
            <w:tcW w:w="2200" w:type="dxa"/>
            <w:noWrap/>
            <w:hideMark/>
          </w:tcPr>
          <w:p w14:paraId="134E44B6" w14:textId="77777777" w:rsidR="00E65DBE" w:rsidRPr="00804B30" w:rsidRDefault="00E65DBE" w:rsidP="00AF0D4C">
            <w:pPr>
              <w:spacing w:after="0"/>
              <w:jc w:val="center"/>
              <w:rPr>
                <w:ins w:id="2387" w:author="China Telecom" w:date="2020-11-20T19:17:00Z"/>
              </w:rPr>
            </w:pPr>
            <w:ins w:id="2388" w:author="China Telecom" w:date="2020-11-20T19:17:00Z">
              <w:r w:rsidRPr="00804B30">
                <w:t>4.29</w:t>
              </w:r>
            </w:ins>
          </w:p>
        </w:tc>
        <w:tc>
          <w:tcPr>
            <w:tcW w:w="2620" w:type="dxa"/>
            <w:noWrap/>
            <w:hideMark/>
          </w:tcPr>
          <w:p w14:paraId="3CAEA367" w14:textId="77777777" w:rsidR="00E65DBE" w:rsidRPr="00804B30" w:rsidRDefault="00E65DBE" w:rsidP="00AF0D4C">
            <w:pPr>
              <w:spacing w:after="0"/>
              <w:jc w:val="center"/>
              <w:rPr>
                <w:ins w:id="2389" w:author="China Telecom" w:date="2020-11-20T19:17:00Z"/>
              </w:rPr>
            </w:pPr>
            <w:ins w:id="2390" w:author="China Telecom" w:date="2020-11-20T19:17:00Z">
              <w:r w:rsidRPr="00804B30">
                <w:t>2.68</w:t>
              </w:r>
            </w:ins>
          </w:p>
        </w:tc>
        <w:tc>
          <w:tcPr>
            <w:tcW w:w="2620" w:type="dxa"/>
            <w:noWrap/>
            <w:hideMark/>
          </w:tcPr>
          <w:p w14:paraId="12BF837B" w14:textId="77777777" w:rsidR="00E65DBE" w:rsidRPr="00804B30" w:rsidRDefault="00E65DBE" w:rsidP="00AF0D4C">
            <w:pPr>
              <w:spacing w:after="0"/>
              <w:jc w:val="center"/>
              <w:rPr>
                <w:ins w:id="2391" w:author="China Telecom" w:date="2020-11-20T19:17:00Z"/>
              </w:rPr>
            </w:pPr>
            <w:ins w:id="2392" w:author="China Telecom" w:date="2020-11-20T19:17:00Z">
              <w:r w:rsidRPr="00804B30">
                <w:t>-1.11</w:t>
              </w:r>
            </w:ins>
          </w:p>
        </w:tc>
      </w:tr>
      <w:tr w:rsidR="00E65DBE" w:rsidRPr="00804B30" w14:paraId="5C6F4255" w14:textId="77777777" w:rsidTr="00AF0D4C">
        <w:trPr>
          <w:ins w:id="2393" w:author="China Telecom" w:date="2020-11-20T19:17:00Z"/>
        </w:trPr>
        <w:tc>
          <w:tcPr>
            <w:tcW w:w="6440" w:type="dxa"/>
            <w:noWrap/>
            <w:hideMark/>
          </w:tcPr>
          <w:p w14:paraId="70F2C3FD" w14:textId="77777777" w:rsidR="00E65DBE" w:rsidRPr="00804B30" w:rsidRDefault="00E65DBE" w:rsidP="00AF0D4C">
            <w:pPr>
              <w:spacing w:after="0"/>
              <w:rPr>
                <w:ins w:id="2394" w:author="China Telecom" w:date="2020-11-20T19:17:00Z"/>
              </w:rPr>
            </w:pPr>
            <w:ins w:id="2395" w:author="China Telecom" w:date="2020-11-20T19:17:00Z">
              <w:r w:rsidRPr="00804B30">
                <w:t xml:space="preserve">PUSCH of Msg.3 </w:t>
              </w:r>
            </w:ins>
          </w:p>
        </w:tc>
        <w:tc>
          <w:tcPr>
            <w:tcW w:w="2200" w:type="dxa"/>
            <w:noWrap/>
            <w:hideMark/>
          </w:tcPr>
          <w:p w14:paraId="2C55C59C" w14:textId="77777777" w:rsidR="00E65DBE" w:rsidRPr="00804B30" w:rsidRDefault="00E65DBE" w:rsidP="00AF0D4C">
            <w:pPr>
              <w:spacing w:after="0"/>
              <w:jc w:val="center"/>
              <w:rPr>
                <w:ins w:id="2396" w:author="China Telecom" w:date="2020-11-20T19:17:00Z"/>
              </w:rPr>
            </w:pPr>
            <w:ins w:id="2397" w:author="China Telecom" w:date="2020-11-20T19:17:00Z">
              <w:r w:rsidRPr="00804B30">
                <w:t>12</w:t>
              </w:r>
            </w:ins>
          </w:p>
        </w:tc>
        <w:tc>
          <w:tcPr>
            <w:tcW w:w="2200" w:type="dxa"/>
            <w:noWrap/>
            <w:hideMark/>
          </w:tcPr>
          <w:p w14:paraId="718ABF85" w14:textId="77777777" w:rsidR="00E65DBE" w:rsidRPr="00804B30" w:rsidRDefault="00E65DBE" w:rsidP="00AF0D4C">
            <w:pPr>
              <w:spacing w:after="0"/>
              <w:jc w:val="center"/>
              <w:rPr>
                <w:ins w:id="2398" w:author="China Telecom" w:date="2020-11-20T19:17:00Z"/>
              </w:rPr>
            </w:pPr>
            <w:ins w:id="2399" w:author="China Telecom" w:date="2020-11-20T19:17:00Z">
              <w:r w:rsidRPr="00804B30">
                <w:t>123.01</w:t>
              </w:r>
            </w:ins>
          </w:p>
        </w:tc>
        <w:tc>
          <w:tcPr>
            <w:tcW w:w="2200" w:type="dxa"/>
            <w:noWrap/>
            <w:hideMark/>
          </w:tcPr>
          <w:p w14:paraId="72E246F3" w14:textId="77777777" w:rsidR="00E65DBE" w:rsidRPr="00804B30" w:rsidRDefault="00E65DBE" w:rsidP="00AF0D4C">
            <w:pPr>
              <w:spacing w:after="0"/>
              <w:jc w:val="center"/>
              <w:rPr>
                <w:ins w:id="2400" w:author="China Telecom" w:date="2020-11-20T19:17:00Z"/>
              </w:rPr>
            </w:pPr>
            <w:ins w:id="2401" w:author="China Telecom" w:date="2020-11-20T19:17:00Z">
              <w:r w:rsidRPr="00804B30">
                <w:t>2.34</w:t>
              </w:r>
            </w:ins>
          </w:p>
        </w:tc>
        <w:tc>
          <w:tcPr>
            <w:tcW w:w="2620" w:type="dxa"/>
            <w:noWrap/>
            <w:hideMark/>
          </w:tcPr>
          <w:p w14:paraId="6DC8DF5F" w14:textId="77777777" w:rsidR="00E65DBE" w:rsidRPr="00804B30" w:rsidRDefault="00E65DBE" w:rsidP="00AF0D4C">
            <w:pPr>
              <w:spacing w:after="0"/>
              <w:jc w:val="center"/>
              <w:rPr>
                <w:ins w:id="2402" w:author="China Telecom" w:date="2020-11-20T19:17:00Z"/>
              </w:rPr>
            </w:pPr>
            <w:ins w:id="2403" w:author="China Telecom" w:date="2020-11-20T19:17:00Z">
              <w:r w:rsidRPr="00804B30">
                <w:t>5.04</w:t>
              </w:r>
            </w:ins>
          </w:p>
        </w:tc>
        <w:tc>
          <w:tcPr>
            <w:tcW w:w="2620" w:type="dxa"/>
            <w:noWrap/>
            <w:hideMark/>
          </w:tcPr>
          <w:p w14:paraId="4E2E2C88" w14:textId="77777777" w:rsidR="00E65DBE" w:rsidRPr="00804B30" w:rsidRDefault="00E65DBE" w:rsidP="00AF0D4C">
            <w:pPr>
              <w:spacing w:after="0"/>
              <w:jc w:val="center"/>
              <w:rPr>
                <w:ins w:id="2404" w:author="China Telecom" w:date="2020-11-20T19:17:00Z"/>
              </w:rPr>
            </w:pPr>
            <w:ins w:id="2405" w:author="China Telecom" w:date="2020-11-20T19:17:00Z">
              <w:r w:rsidRPr="00804B30">
                <w:t>1.26</w:t>
              </w:r>
            </w:ins>
          </w:p>
        </w:tc>
      </w:tr>
      <w:tr w:rsidR="00E65DBE" w:rsidRPr="00804B30" w14:paraId="4AF28915" w14:textId="77777777" w:rsidTr="00AF0D4C">
        <w:trPr>
          <w:ins w:id="2406" w:author="China Telecom" w:date="2020-11-20T19:17:00Z"/>
        </w:trPr>
        <w:tc>
          <w:tcPr>
            <w:tcW w:w="6440" w:type="dxa"/>
            <w:noWrap/>
            <w:hideMark/>
          </w:tcPr>
          <w:p w14:paraId="3350AA6B" w14:textId="77777777" w:rsidR="00E65DBE" w:rsidRPr="00804B30" w:rsidRDefault="00E65DBE" w:rsidP="00AF0D4C">
            <w:pPr>
              <w:spacing w:after="0"/>
              <w:rPr>
                <w:ins w:id="2407" w:author="China Telecom" w:date="2020-11-20T19:17:00Z"/>
              </w:rPr>
            </w:pPr>
            <w:ins w:id="2408" w:author="China Telecom" w:date="2020-11-20T19:17:00Z">
              <w:r w:rsidRPr="00804B30">
                <w:t xml:space="preserve">PDSCH of Msg.4 </w:t>
              </w:r>
            </w:ins>
          </w:p>
        </w:tc>
        <w:tc>
          <w:tcPr>
            <w:tcW w:w="2200" w:type="dxa"/>
            <w:noWrap/>
            <w:hideMark/>
          </w:tcPr>
          <w:p w14:paraId="38A6A828" w14:textId="77777777" w:rsidR="00E65DBE" w:rsidRPr="00804B30" w:rsidRDefault="00E65DBE" w:rsidP="00AF0D4C">
            <w:pPr>
              <w:spacing w:after="0"/>
              <w:jc w:val="center"/>
              <w:rPr>
                <w:ins w:id="2409" w:author="China Telecom" w:date="2020-11-20T19:17:00Z"/>
              </w:rPr>
            </w:pPr>
            <w:ins w:id="2410" w:author="China Telecom" w:date="2020-11-20T19:17:00Z">
              <w:r w:rsidRPr="00804B30">
                <w:t>7</w:t>
              </w:r>
            </w:ins>
          </w:p>
        </w:tc>
        <w:tc>
          <w:tcPr>
            <w:tcW w:w="2200" w:type="dxa"/>
            <w:noWrap/>
            <w:hideMark/>
          </w:tcPr>
          <w:p w14:paraId="6C8DE5D6" w14:textId="77777777" w:rsidR="00E65DBE" w:rsidRPr="00804B30" w:rsidRDefault="00E65DBE" w:rsidP="00AF0D4C">
            <w:pPr>
              <w:spacing w:after="0"/>
              <w:jc w:val="center"/>
              <w:rPr>
                <w:ins w:id="2411" w:author="China Telecom" w:date="2020-11-20T19:17:00Z"/>
              </w:rPr>
            </w:pPr>
            <w:ins w:id="2412" w:author="China Telecom" w:date="2020-11-20T19:17:00Z">
              <w:r w:rsidRPr="00804B30">
                <w:t>118.44</w:t>
              </w:r>
            </w:ins>
          </w:p>
        </w:tc>
        <w:tc>
          <w:tcPr>
            <w:tcW w:w="2200" w:type="dxa"/>
            <w:noWrap/>
            <w:hideMark/>
          </w:tcPr>
          <w:p w14:paraId="1AB744BF" w14:textId="77777777" w:rsidR="00E65DBE" w:rsidRPr="00804B30" w:rsidRDefault="00E65DBE" w:rsidP="00AF0D4C">
            <w:pPr>
              <w:spacing w:after="0"/>
              <w:jc w:val="center"/>
              <w:rPr>
                <w:ins w:id="2413" w:author="China Telecom" w:date="2020-11-20T19:17:00Z"/>
              </w:rPr>
            </w:pPr>
            <w:ins w:id="2414" w:author="China Telecom" w:date="2020-11-20T19:17:00Z">
              <w:r w:rsidRPr="00804B30">
                <w:t>2.39</w:t>
              </w:r>
            </w:ins>
          </w:p>
        </w:tc>
        <w:tc>
          <w:tcPr>
            <w:tcW w:w="2620" w:type="dxa"/>
            <w:noWrap/>
            <w:hideMark/>
          </w:tcPr>
          <w:p w14:paraId="03D50C90" w14:textId="77777777" w:rsidR="00E65DBE" w:rsidRPr="00804B30" w:rsidRDefault="00E65DBE" w:rsidP="00AF0D4C">
            <w:pPr>
              <w:spacing w:after="0"/>
              <w:jc w:val="center"/>
              <w:rPr>
                <w:ins w:id="2415" w:author="China Telecom" w:date="2020-11-20T19:17:00Z"/>
              </w:rPr>
            </w:pPr>
            <w:ins w:id="2416" w:author="China Telecom" w:date="2020-11-20T19:17:00Z">
              <w:r w:rsidRPr="00804B30">
                <w:t>0.47</w:t>
              </w:r>
            </w:ins>
          </w:p>
        </w:tc>
        <w:tc>
          <w:tcPr>
            <w:tcW w:w="2620" w:type="dxa"/>
            <w:noWrap/>
            <w:hideMark/>
          </w:tcPr>
          <w:p w14:paraId="1F4F9421" w14:textId="77777777" w:rsidR="00E65DBE" w:rsidRPr="00804B30" w:rsidRDefault="00E65DBE" w:rsidP="00AF0D4C">
            <w:pPr>
              <w:spacing w:after="0"/>
              <w:jc w:val="center"/>
              <w:rPr>
                <w:ins w:id="2417" w:author="China Telecom" w:date="2020-11-20T19:17:00Z"/>
              </w:rPr>
            </w:pPr>
            <w:ins w:id="2418" w:author="China Telecom" w:date="2020-11-20T19:17:00Z">
              <w:r w:rsidRPr="00804B30">
                <w:t>-3.32</w:t>
              </w:r>
            </w:ins>
          </w:p>
        </w:tc>
      </w:tr>
      <w:tr w:rsidR="00E65DBE" w:rsidRPr="00804B30" w14:paraId="5B4E3B1F" w14:textId="77777777" w:rsidTr="00AF0D4C">
        <w:trPr>
          <w:ins w:id="2419" w:author="China Telecom" w:date="2020-11-20T19:17:00Z"/>
        </w:trPr>
        <w:tc>
          <w:tcPr>
            <w:tcW w:w="6440" w:type="dxa"/>
            <w:noWrap/>
            <w:hideMark/>
          </w:tcPr>
          <w:p w14:paraId="5581D553" w14:textId="77777777" w:rsidR="00E65DBE" w:rsidRPr="00804B30" w:rsidRDefault="00E65DBE" w:rsidP="00AF0D4C">
            <w:pPr>
              <w:spacing w:after="0"/>
              <w:rPr>
                <w:ins w:id="2420" w:author="China Telecom" w:date="2020-11-20T19:17:00Z"/>
              </w:rPr>
            </w:pPr>
            <w:ins w:id="2421" w:author="China Telecom" w:date="2020-11-20T19:17:00Z">
              <w:r w:rsidRPr="00804B30">
                <w:t xml:space="preserve">PUCCH w/ HARQ-ACK for Msg.4 </w:t>
              </w:r>
            </w:ins>
          </w:p>
        </w:tc>
        <w:tc>
          <w:tcPr>
            <w:tcW w:w="2200" w:type="dxa"/>
            <w:noWrap/>
            <w:hideMark/>
          </w:tcPr>
          <w:p w14:paraId="70E1C42A" w14:textId="77777777" w:rsidR="00E65DBE" w:rsidRPr="00804B30" w:rsidRDefault="00E65DBE" w:rsidP="00AF0D4C">
            <w:pPr>
              <w:spacing w:after="0"/>
              <w:jc w:val="center"/>
              <w:rPr>
                <w:ins w:id="2422" w:author="China Telecom" w:date="2020-11-20T19:17:00Z"/>
              </w:rPr>
            </w:pPr>
            <w:ins w:id="2423" w:author="China Telecom" w:date="2020-11-20T19:17:00Z">
              <w:r w:rsidRPr="00804B30">
                <w:t>3</w:t>
              </w:r>
            </w:ins>
          </w:p>
        </w:tc>
        <w:tc>
          <w:tcPr>
            <w:tcW w:w="2200" w:type="dxa"/>
            <w:noWrap/>
            <w:hideMark/>
          </w:tcPr>
          <w:p w14:paraId="202F787E" w14:textId="77777777" w:rsidR="00E65DBE" w:rsidRPr="00804B30" w:rsidRDefault="00E65DBE" w:rsidP="00AF0D4C">
            <w:pPr>
              <w:spacing w:after="0"/>
              <w:jc w:val="center"/>
              <w:rPr>
                <w:ins w:id="2424" w:author="China Telecom" w:date="2020-11-20T19:17:00Z"/>
              </w:rPr>
            </w:pPr>
            <w:ins w:id="2425" w:author="China Telecom" w:date="2020-11-20T19:17:00Z">
              <w:r w:rsidRPr="00804B30">
                <w:t>122.43</w:t>
              </w:r>
            </w:ins>
          </w:p>
        </w:tc>
        <w:tc>
          <w:tcPr>
            <w:tcW w:w="2200" w:type="dxa"/>
            <w:noWrap/>
            <w:hideMark/>
          </w:tcPr>
          <w:p w14:paraId="582E4FB7" w14:textId="77777777" w:rsidR="00E65DBE" w:rsidRPr="00804B30" w:rsidRDefault="00E65DBE" w:rsidP="00AF0D4C">
            <w:pPr>
              <w:spacing w:after="0"/>
              <w:jc w:val="center"/>
              <w:rPr>
                <w:ins w:id="2426" w:author="China Telecom" w:date="2020-11-20T19:17:00Z"/>
              </w:rPr>
            </w:pPr>
            <w:ins w:id="2427" w:author="China Telecom" w:date="2020-11-20T19:17:00Z">
              <w:r w:rsidRPr="00804B30">
                <w:t>2.17</w:t>
              </w:r>
            </w:ins>
          </w:p>
        </w:tc>
        <w:tc>
          <w:tcPr>
            <w:tcW w:w="2620" w:type="dxa"/>
            <w:noWrap/>
            <w:hideMark/>
          </w:tcPr>
          <w:p w14:paraId="03B50670" w14:textId="77777777" w:rsidR="00E65DBE" w:rsidRPr="00804B30" w:rsidRDefault="00E65DBE" w:rsidP="00AF0D4C">
            <w:pPr>
              <w:spacing w:after="0"/>
              <w:jc w:val="center"/>
              <w:rPr>
                <w:ins w:id="2428" w:author="China Telecom" w:date="2020-11-20T19:17:00Z"/>
              </w:rPr>
            </w:pPr>
            <w:ins w:id="2429" w:author="China Telecom" w:date="2020-11-20T19:17:00Z">
              <w:r w:rsidRPr="00804B30">
                <w:t>4.46</w:t>
              </w:r>
            </w:ins>
          </w:p>
        </w:tc>
        <w:tc>
          <w:tcPr>
            <w:tcW w:w="2620" w:type="dxa"/>
            <w:noWrap/>
            <w:hideMark/>
          </w:tcPr>
          <w:p w14:paraId="52C499D4" w14:textId="77777777" w:rsidR="00E65DBE" w:rsidRPr="00804B30" w:rsidRDefault="00E65DBE" w:rsidP="00AF0D4C">
            <w:pPr>
              <w:spacing w:after="0"/>
              <w:jc w:val="center"/>
              <w:rPr>
                <w:ins w:id="2430" w:author="China Telecom" w:date="2020-11-20T19:17:00Z"/>
              </w:rPr>
            </w:pPr>
            <w:ins w:id="2431" w:author="China Telecom" w:date="2020-11-20T19:17:00Z">
              <w:r w:rsidRPr="00804B30">
                <w:t>0.67</w:t>
              </w:r>
            </w:ins>
          </w:p>
        </w:tc>
      </w:tr>
      <w:tr w:rsidR="00E65DBE" w:rsidRPr="00804B30" w14:paraId="1782EF3D" w14:textId="77777777" w:rsidTr="00AF0D4C">
        <w:trPr>
          <w:ins w:id="2432" w:author="China Telecom" w:date="2020-11-20T19:17:00Z"/>
        </w:trPr>
        <w:tc>
          <w:tcPr>
            <w:tcW w:w="6440" w:type="dxa"/>
            <w:noWrap/>
            <w:hideMark/>
          </w:tcPr>
          <w:p w14:paraId="633EFDAF" w14:textId="77777777" w:rsidR="00E65DBE" w:rsidRPr="00804B30" w:rsidRDefault="00E65DBE" w:rsidP="00AF0D4C">
            <w:pPr>
              <w:spacing w:after="0"/>
              <w:rPr>
                <w:ins w:id="2433" w:author="China Telecom" w:date="2020-11-20T19:17:00Z"/>
              </w:rPr>
            </w:pPr>
            <w:ins w:id="2434" w:author="China Telecom" w:date="2020-11-20T19:17:00Z">
              <w:r w:rsidRPr="00804B30">
                <w:t xml:space="preserve">Unicast PDCCH </w:t>
              </w:r>
            </w:ins>
          </w:p>
        </w:tc>
        <w:tc>
          <w:tcPr>
            <w:tcW w:w="2200" w:type="dxa"/>
            <w:noWrap/>
            <w:hideMark/>
          </w:tcPr>
          <w:p w14:paraId="02971239" w14:textId="77777777" w:rsidR="00E65DBE" w:rsidRPr="00804B30" w:rsidRDefault="00E65DBE" w:rsidP="00AF0D4C">
            <w:pPr>
              <w:spacing w:after="0"/>
              <w:jc w:val="center"/>
              <w:rPr>
                <w:ins w:id="2435" w:author="China Telecom" w:date="2020-11-20T19:17:00Z"/>
              </w:rPr>
            </w:pPr>
            <w:ins w:id="2436" w:author="China Telecom" w:date="2020-11-20T19:17:00Z">
              <w:r w:rsidRPr="00804B30">
                <w:t>14</w:t>
              </w:r>
            </w:ins>
          </w:p>
        </w:tc>
        <w:tc>
          <w:tcPr>
            <w:tcW w:w="2200" w:type="dxa"/>
            <w:noWrap/>
            <w:hideMark/>
          </w:tcPr>
          <w:p w14:paraId="78A2BA8B" w14:textId="77777777" w:rsidR="00E65DBE" w:rsidRPr="00804B30" w:rsidRDefault="00E65DBE" w:rsidP="00AF0D4C">
            <w:pPr>
              <w:spacing w:after="0"/>
              <w:jc w:val="center"/>
              <w:rPr>
                <w:ins w:id="2437" w:author="China Telecom" w:date="2020-11-20T19:17:00Z"/>
              </w:rPr>
            </w:pPr>
            <w:ins w:id="2438" w:author="China Telecom" w:date="2020-11-20T19:17:00Z">
              <w:r w:rsidRPr="00804B30">
                <w:t>122.72</w:t>
              </w:r>
            </w:ins>
          </w:p>
        </w:tc>
        <w:tc>
          <w:tcPr>
            <w:tcW w:w="2200" w:type="dxa"/>
            <w:noWrap/>
            <w:hideMark/>
          </w:tcPr>
          <w:p w14:paraId="15DB5C4A" w14:textId="77777777" w:rsidR="00E65DBE" w:rsidRPr="00804B30" w:rsidRDefault="00E65DBE" w:rsidP="00AF0D4C">
            <w:pPr>
              <w:spacing w:after="0"/>
              <w:jc w:val="center"/>
              <w:rPr>
                <w:ins w:id="2439" w:author="China Telecom" w:date="2020-11-20T19:17:00Z"/>
              </w:rPr>
            </w:pPr>
            <w:ins w:id="2440" w:author="China Telecom" w:date="2020-11-20T19:17:00Z">
              <w:r w:rsidRPr="00804B30">
                <w:t>4.38</w:t>
              </w:r>
            </w:ins>
          </w:p>
        </w:tc>
        <w:tc>
          <w:tcPr>
            <w:tcW w:w="2620" w:type="dxa"/>
            <w:noWrap/>
            <w:hideMark/>
          </w:tcPr>
          <w:p w14:paraId="1B703BC2" w14:textId="77777777" w:rsidR="00E65DBE" w:rsidRPr="00804B30" w:rsidRDefault="00E65DBE" w:rsidP="00AF0D4C">
            <w:pPr>
              <w:spacing w:after="0"/>
              <w:jc w:val="center"/>
              <w:rPr>
                <w:ins w:id="2441" w:author="China Telecom" w:date="2020-11-20T19:17:00Z"/>
              </w:rPr>
            </w:pPr>
            <w:ins w:id="2442" w:author="China Telecom" w:date="2020-11-20T19:17:00Z">
              <w:r w:rsidRPr="00804B30">
                <w:t>4.75</w:t>
              </w:r>
            </w:ins>
          </w:p>
        </w:tc>
        <w:tc>
          <w:tcPr>
            <w:tcW w:w="2620" w:type="dxa"/>
            <w:noWrap/>
            <w:hideMark/>
          </w:tcPr>
          <w:p w14:paraId="3BB12FC8" w14:textId="77777777" w:rsidR="00E65DBE" w:rsidRPr="00804B30" w:rsidRDefault="00E65DBE" w:rsidP="00AF0D4C">
            <w:pPr>
              <w:spacing w:after="0"/>
              <w:jc w:val="center"/>
              <w:rPr>
                <w:ins w:id="2443" w:author="China Telecom" w:date="2020-11-20T19:17:00Z"/>
              </w:rPr>
            </w:pPr>
            <w:ins w:id="2444" w:author="China Telecom" w:date="2020-11-20T19:17:00Z">
              <w:r w:rsidRPr="00804B30">
                <w:t>0.96</w:t>
              </w:r>
            </w:ins>
          </w:p>
        </w:tc>
      </w:tr>
      <w:tr w:rsidR="00E65DBE" w:rsidRPr="00804B30" w14:paraId="60F501D3" w14:textId="77777777" w:rsidTr="00AF0D4C">
        <w:trPr>
          <w:ins w:id="2445" w:author="China Telecom" w:date="2020-11-20T19:17:00Z"/>
        </w:trPr>
        <w:tc>
          <w:tcPr>
            <w:tcW w:w="6440" w:type="dxa"/>
            <w:noWrap/>
            <w:hideMark/>
          </w:tcPr>
          <w:p w14:paraId="1520BA00" w14:textId="77777777" w:rsidR="00E65DBE" w:rsidRPr="00804B30" w:rsidRDefault="00E65DBE" w:rsidP="00AF0D4C">
            <w:pPr>
              <w:spacing w:after="0"/>
              <w:rPr>
                <w:ins w:id="2446" w:author="China Telecom" w:date="2020-11-20T19:17:00Z"/>
              </w:rPr>
            </w:pPr>
            <w:ins w:id="2447" w:author="China Telecom" w:date="2020-11-20T19:17:00Z">
              <w:r w:rsidRPr="00804B30">
                <w:t>PDSCH for eMBB DDDSU</w:t>
              </w:r>
            </w:ins>
          </w:p>
        </w:tc>
        <w:tc>
          <w:tcPr>
            <w:tcW w:w="2200" w:type="dxa"/>
            <w:noWrap/>
            <w:hideMark/>
          </w:tcPr>
          <w:p w14:paraId="238C4660" w14:textId="77777777" w:rsidR="00E65DBE" w:rsidRPr="00804B30" w:rsidRDefault="00E65DBE" w:rsidP="00AF0D4C">
            <w:pPr>
              <w:spacing w:after="0"/>
              <w:jc w:val="center"/>
              <w:rPr>
                <w:ins w:id="2448" w:author="China Telecom" w:date="2020-11-20T19:17:00Z"/>
              </w:rPr>
            </w:pPr>
            <w:ins w:id="2449" w:author="China Telecom" w:date="2020-11-20T19:17:00Z">
              <w:r w:rsidRPr="00804B30">
                <w:t>12</w:t>
              </w:r>
            </w:ins>
          </w:p>
        </w:tc>
        <w:tc>
          <w:tcPr>
            <w:tcW w:w="2200" w:type="dxa"/>
            <w:noWrap/>
            <w:hideMark/>
          </w:tcPr>
          <w:p w14:paraId="5774A970" w14:textId="77777777" w:rsidR="00E65DBE" w:rsidRPr="00804B30" w:rsidRDefault="00E65DBE" w:rsidP="00AF0D4C">
            <w:pPr>
              <w:spacing w:after="0"/>
              <w:jc w:val="center"/>
              <w:rPr>
                <w:ins w:id="2450" w:author="China Telecom" w:date="2020-11-20T19:17:00Z"/>
              </w:rPr>
            </w:pPr>
            <w:ins w:id="2451" w:author="China Telecom" w:date="2020-11-20T19:17:00Z">
              <w:r w:rsidRPr="00804B30">
                <w:t>121.77</w:t>
              </w:r>
            </w:ins>
          </w:p>
        </w:tc>
        <w:tc>
          <w:tcPr>
            <w:tcW w:w="2200" w:type="dxa"/>
            <w:noWrap/>
            <w:hideMark/>
          </w:tcPr>
          <w:p w14:paraId="3195225A" w14:textId="77777777" w:rsidR="00E65DBE" w:rsidRPr="00804B30" w:rsidRDefault="00E65DBE" w:rsidP="00AF0D4C">
            <w:pPr>
              <w:spacing w:after="0"/>
              <w:jc w:val="center"/>
              <w:rPr>
                <w:ins w:id="2452" w:author="China Telecom" w:date="2020-11-20T19:17:00Z"/>
              </w:rPr>
            </w:pPr>
            <w:ins w:id="2453" w:author="China Telecom" w:date="2020-11-20T19:17:00Z">
              <w:r w:rsidRPr="00804B30">
                <w:t>5.58</w:t>
              </w:r>
            </w:ins>
          </w:p>
        </w:tc>
        <w:tc>
          <w:tcPr>
            <w:tcW w:w="2620" w:type="dxa"/>
            <w:noWrap/>
            <w:hideMark/>
          </w:tcPr>
          <w:p w14:paraId="4153A96B" w14:textId="77777777" w:rsidR="00E65DBE" w:rsidRPr="00804B30" w:rsidRDefault="00E65DBE" w:rsidP="00AF0D4C">
            <w:pPr>
              <w:spacing w:after="0"/>
              <w:jc w:val="center"/>
              <w:rPr>
                <w:ins w:id="2454" w:author="China Telecom" w:date="2020-11-20T19:17:00Z"/>
              </w:rPr>
            </w:pPr>
            <w:ins w:id="2455" w:author="China Telecom" w:date="2020-11-20T19:17:00Z">
              <w:r w:rsidRPr="00804B30">
                <w:t>3.80</w:t>
              </w:r>
            </w:ins>
          </w:p>
        </w:tc>
        <w:tc>
          <w:tcPr>
            <w:tcW w:w="2620" w:type="dxa"/>
            <w:noWrap/>
            <w:hideMark/>
          </w:tcPr>
          <w:p w14:paraId="419735BA" w14:textId="77777777" w:rsidR="00E65DBE" w:rsidRPr="00804B30" w:rsidRDefault="00E65DBE" w:rsidP="00AF0D4C">
            <w:pPr>
              <w:spacing w:after="0"/>
              <w:jc w:val="center"/>
              <w:rPr>
                <w:ins w:id="2456" w:author="China Telecom" w:date="2020-11-20T19:17:00Z"/>
              </w:rPr>
            </w:pPr>
            <w:ins w:id="2457" w:author="China Telecom" w:date="2020-11-20T19:17:00Z">
              <w:r w:rsidRPr="00804B30">
                <w:t>0.01</w:t>
              </w:r>
            </w:ins>
          </w:p>
        </w:tc>
      </w:tr>
      <w:tr w:rsidR="00E65DBE" w:rsidRPr="00804B30" w14:paraId="73DEFE67" w14:textId="77777777" w:rsidTr="00AF0D4C">
        <w:trPr>
          <w:ins w:id="2458" w:author="China Telecom" w:date="2020-11-20T19:17:00Z"/>
        </w:trPr>
        <w:tc>
          <w:tcPr>
            <w:tcW w:w="6440" w:type="dxa"/>
            <w:noWrap/>
            <w:hideMark/>
          </w:tcPr>
          <w:p w14:paraId="3253F304" w14:textId="77777777" w:rsidR="00E65DBE" w:rsidRPr="00804B30" w:rsidRDefault="00E65DBE" w:rsidP="00AF0D4C">
            <w:pPr>
              <w:spacing w:after="0"/>
              <w:rPr>
                <w:ins w:id="2459" w:author="China Telecom" w:date="2020-11-20T19:17:00Z"/>
              </w:rPr>
            </w:pPr>
            <w:ins w:id="2460" w:author="China Telecom" w:date="2020-11-20T19:17:00Z">
              <w:r w:rsidRPr="00804B30">
                <w:t>PDSCH for eMBB DDDSUDDSUU</w:t>
              </w:r>
            </w:ins>
          </w:p>
        </w:tc>
        <w:tc>
          <w:tcPr>
            <w:tcW w:w="2200" w:type="dxa"/>
            <w:noWrap/>
            <w:hideMark/>
          </w:tcPr>
          <w:p w14:paraId="599EA17D" w14:textId="77777777" w:rsidR="00E65DBE" w:rsidRPr="00804B30" w:rsidRDefault="00E65DBE" w:rsidP="00AF0D4C">
            <w:pPr>
              <w:spacing w:after="0"/>
              <w:jc w:val="center"/>
              <w:rPr>
                <w:ins w:id="2461" w:author="China Telecom" w:date="2020-11-20T19:17:00Z"/>
              </w:rPr>
            </w:pPr>
            <w:ins w:id="2462" w:author="China Telecom" w:date="2020-11-20T19:17:00Z">
              <w:r w:rsidRPr="00804B30">
                <w:t>10</w:t>
              </w:r>
            </w:ins>
          </w:p>
        </w:tc>
        <w:tc>
          <w:tcPr>
            <w:tcW w:w="2200" w:type="dxa"/>
            <w:noWrap/>
            <w:hideMark/>
          </w:tcPr>
          <w:p w14:paraId="35A62BBA" w14:textId="77777777" w:rsidR="00E65DBE" w:rsidRPr="00804B30" w:rsidRDefault="00E65DBE" w:rsidP="00AF0D4C">
            <w:pPr>
              <w:spacing w:after="0"/>
              <w:jc w:val="center"/>
              <w:rPr>
                <w:ins w:id="2463" w:author="China Telecom" w:date="2020-11-20T19:17:00Z"/>
              </w:rPr>
            </w:pPr>
            <w:ins w:id="2464" w:author="China Telecom" w:date="2020-11-20T19:17:00Z">
              <w:r w:rsidRPr="00804B30">
                <w:t>120.67</w:t>
              </w:r>
            </w:ins>
          </w:p>
        </w:tc>
        <w:tc>
          <w:tcPr>
            <w:tcW w:w="2200" w:type="dxa"/>
            <w:noWrap/>
            <w:hideMark/>
          </w:tcPr>
          <w:p w14:paraId="42E846F4" w14:textId="77777777" w:rsidR="00E65DBE" w:rsidRPr="00804B30" w:rsidRDefault="00E65DBE" w:rsidP="00AF0D4C">
            <w:pPr>
              <w:spacing w:after="0"/>
              <w:jc w:val="center"/>
              <w:rPr>
                <w:ins w:id="2465" w:author="China Telecom" w:date="2020-11-20T19:17:00Z"/>
              </w:rPr>
            </w:pPr>
            <w:ins w:id="2466" w:author="China Telecom" w:date="2020-11-20T19:17:00Z">
              <w:r w:rsidRPr="00804B30">
                <w:t>3.93</w:t>
              </w:r>
            </w:ins>
          </w:p>
        </w:tc>
        <w:tc>
          <w:tcPr>
            <w:tcW w:w="2620" w:type="dxa"/>
            <w:noWrap/>
            <w:hideMark/>
          </w:tcPr>
          <w:p w14:paraId="63F6C3F3" w14:textId="77777777" w:rsidR="00E65DBE" w:rsidRPr="00804B30" w:rsidRDefault="00E65DBE" w:rsidP="00AF0D4C">
            <w:pPr>
              <w:spacing w:after="0"/>
              <w:jc w:val="center"/>
              <w:rPr>
                <w:ins w:id="2467" w:author="China Telecom" w:date="2020-11-20T19:17:00Z"/>
              </w:rPr>
            </w:pPr>
            <w:ins w:id="2468" w:author="China Telecom" w:date="2020-11-20T19:17:00Z">
              <w:r w:rsidRPr="00804B30">
                <w:t>2.70</w:t>
              </w:r>
            </w:ins>
          </w:p>
        </w:tc>
        <w:tc>
          <w:tcPr>
            <w:tcW w:w="2620" w:type="dxa"/>
            <w:noWrap/>
            <w:hideMark/>
          </w:tcPr>
          <w:p w14:paraId="0CC81BCB" w14:textId="77777777" w:rsidR="00E65DBE" w:rsidRPr="00804B30" w:rsidRDefault="00E65DBE" w:rsidP="00AF0D4C">
            <w:pPr>
              <w:spacing w:after="0"/>
              <w:jc w:val="center"/>
              <w:rPr>
                <w:ins w:id="2469" w:author="China Telecom" w:date="2020-11-20T19:17:00Z"/>
              </w:rPr>
            </w:pPr>
            <w:ins w:id="2470" w:author="China Telecom" w:date="2020-11-20T19:17:00Z">
              <w:r w:rsidRPr="00804B30">
                <w:t>-1.09</w:t>
              </w:r>
            </w:ins>
          </w:p>
        </w:tc>
      </w:tr>
    </w:tbl>
    <w:p w14:paraId="4CD2B672" w14:textId="77777777" w:rsidR="00E65DBE" w:rsidRPr="007368F9" w:rsidRDefault="00E65DBE" w:rsidP="00E65DBE">
      <w:pPr>
        <w:pStyle w:val="TH"/>
        <w:rPr>
          <w:ins w:id="2471" w:author="China Telecom" w:date="2020-11-20T19:17:00Z"/>
        </w:rPr>
      </w:pPr>
    </w:p>
    <w:p w14:paraId="4AAE0529" w14:textId="77777777" w:rsidR="00E65DBE" w:rsidRPr="00DE78FE" w:rsidRDefault="00E65DBE" w:rsidP="00E65DBE">
      <w:pPr>
        <w:rPr>
          <w:ins w:id="2472" w:author="China Telecom" w:date="2020-11-20T19:17:00Z"/>
        </w:rPr>
      </w:pPr>
      <w:ins w:id="2473" w:author="China Telecom" w:date="2020-11-20T19:17:00Z">
        <w:r>
          <w:t xml:space="preserve">From the representative values for </w:t>
        </w:r>
        <w:r w:rsidRPr="00DE78FE">
          <w:t>U</w:t>
        </w:r>
        <w:r>
          <w:t xml:space="preserve">rban 4GHz TDD scenario, the following observation is made: </w:t>
        </w:r>
      </w:ins>
    </w:p>
    <w:p w14:paraId="1108D641" w14:textId="77777777" w:rsidR="00E65DBE" w:rsidRPr="009F3EB0" w:rsidRDefault="00E65DBE" w:rsidP="00E65DBE">
      <w:pPr>
        <w:pStyle w:val="ad"/>
        <w:numPr>
          <w:ilvl w:val="0"/>
          <w:numId w:val="26"/>
        </w:numPr>
        <w:spacing w:after="0"/>
        <w:ind w:firstLineChars="0"/>
        <w:rPr>
          <w:ins w:id="2474" w:author="China Telecom" w:date="2020-11-20T19:17:00Z"/>
        </w:rPr>
      </w:pPr>
      <w:ins w:id="2475" w:author="China Telecom" w:date="2020-11-20T19:17:00Z">
        <w:r w:rsidRPr="009F3EB0">
          <w:t xml:space="preserve">PUSCH for eMBB with frame structure DDDSU is the worst channel in terms of MIL, and can be the coverage bottleneck for the given scenario. </w:t>
        </w:r>
      </w:ins>
    </w:p>
    <w:p w14:paraId="1B1045B8" w14:textId="77777777" w:rsidR="00E65DBE" w:rsidRPr="009F3EB0" w:rsidRDefault="00E65DBE" w:rsidP="00E65DBE">
      <w:pPr>
        <w:pStyle w:val="ad"/>
        <w:numPr>
          <w:ilvl w:val="0"/>
          <w:numId w:val="26"/>
        </w:numPr>
        <w:spacing w:after="0"/>
        <w:ind w:firstLineChars="0"/>
        <w:rPr>
          <w:ins w:id="2476" w:author="China Telecom" w:date="2020-11-20T19:17:00Z"/>
        </w:rPr>
      </w:pPr>
      <w:ins w:id="2477" w:author="China Telecom" w:date="2020-11-20T19:17:00Z">
        <w:r w:rsidRPr="009F3EB0">
          <w:t xml:space="preserve">In order to achieve </w:t>
        </w:r>
        <w:r>
          <w:t xml:space="preserve">the target MPL calculated from </w:t>
        </w:r>
        <w:r w:rsidRPr="009F3EB0">
          <w:t>400m ISD, the following channel(s) needs to be enhanced:</w:t>
        </w:r>
      </w:ins>
    </w:p>
    <w:p w14:paraId="5A4F6FF8" w14:textId="77777777" w:rsidR="00E65DBE" w:rsidRPr="009F3EB0" w:rsidRDefault="00E65DBE" w:rsidP="00E65DBE">
      <w:pPr>
        <w:pStyle w:val="ad"/>
        <w:numPr>
          <w:ilvl w:val="1"/>
          <w:numId w:val="26"/>
        </w:numPr>
        <w:spacing w:after="0"/>
        <w:ind w:firstLineChars="0"/>
        <w:rPr>
          <w:ins w:id="2478" w:author="China Telecom" w:date="2020-11-20T19:17:00Z"/>
        </w:rPr>
      </w:pPr>
      <w:ins w:id="2479" w:author="China Telecom" w:date="2020-11-20T19:17:00Z">
        <w:r w:rsidRPr="009F3EB0">
          <w:t>PUSCH for eMBB with frame structure DDDSU</w:t>
        </w:r>
      </w:ins>
    </w:p>
    <w:p w14:paraId="34876BEA" w14:textId="77777777" w:rsidR="00E65DBE" w:rsidRPr="009F3EB0" w:rsidRDefault="00E65DBE" w:rsidP="00E65DBE">
      <w:pPr>
        <w:pStyle w:val="ad"/>
        <w:numPr>
          <w:ilvl w:val="1"/>
          <w:numId w:val="26"/>
        </w:numPr>
        <w:spacing w:after="0"/>
        <w:ind w:firstLineChars="0"/>
        <w:rPr>
          <w:ins w:id="2480" w:author="China Telecom" w:date="2020-11-20T19:17:00Z"/>
        </w:rPr>
      </w:pPr>
      <w:ins w:id="2481" w:author="China Telecom" w:date="2020-11-20T19:17:00Z">
        <w:r w:rsidRPr="009F3EB0">
          <w:t>PUSCH for eMBB with frame structure DDDSUDDSUU</w:t>
        </w:r>
      </w:ins>
    </w:p>
    <w:p w14:paraId="4A43BC49" w14:textId="77777777" w:rsidR="00E65DBE" w:rsidRPr="009F3EB0" w:rsidRDefault="00E65DBE" w:rsidP="00E65DBE">
      <w:pPr>
        <w:pStyle w:val="ad"/>
        <w:numPr>
          <w:ilvl w:val="0"/>
          <w:numId w:val="26"/>
        </w:numPr>
        <w:spacing w:after="0"/>
        <w:ind w:firstLineChars="0"/>
        <w:rPr>
          <w:ins w:id="2482" w:author="China Telecom" w:date="2020-11-20T19:17:00Z"/>
        </w:rPr>
      </w:pPr>
      <w:ins w:id="2483" w:author="China Telecom" w:date="2020-11-20T19:17:00Z">
        <w:r w:rsidRPr="009F3EB0">
          <w:t xml:space="preserve">In order to achieve </w:t>
        </w:r>
        <w:r>
          <w:t xml:space="preserve">the target MPL calculated from </w:t>
        </w:r>
        <w:r w:rsidRPr="009F3EB0">
          <w:t>500m ISD, the following channel(s) needs to be enhanced:</w:t>
        </w:r>
      </w:ins>
    </w:p>
    <w:p w14:paraId="239B12EA" w14:textId="77777777" w:rsidR="00E65DBE" w:rsidRPr="009F3EB0" w:rsidRDefault="00E65DBE" w:rsidP="00E65DBE">
      <w:pPr>
        <w:pStyle w:val="ad"/>
        <w:numPr>
          <w:ilvl w:val="1"/>
          <w:numId w:val="26"/>
        </w:numPr>
        <w:spacing w:after="0"/>
        <w:ind w:firstLineChars="0"/>
        <w:rPr>
          <w:ins w:id="2484" w:author="China Telecom" w:date="2020-11-20T19:17:00Z"/>
        </w:rPr>
      </w:pPr>
      <w:ins w:id="2485" w:author="China Telecom" w:date="2020-11-20T19:17:00Z">
        <w:r w:rsidRPr="009F3EB0">
          <w:t>PUSCH for eMBB with frame structure DDDSU</w:t>
        </w:r>
      </w:ins>
    </w:p>
    <w:p w14:paraId="0F315F0C" w14:textId="77777777" w:rsidR="00E65DBE" w:rsidRPr="009F3EB0" w:rsidRDefault="00E65DBE" w:rsidP="00E65DBE">
      <w:pPr>
        <w:pStyle w:val="ad"/>
        <w:numPr>
          <w:ilvl w:val="1"/>
          <w:numId w:val="26"/>
        </w:numPr>
        <w:spacing w:after="0"/>
        <w:ind w:firstLineChars="0"/>
        <w:rPr>
          <w:ins w:id="2486" w:author="China Telecom" w:date="2020-11-20T19:17:00Z"/>
        </w:rPr>
      </w:pPr>
      <w:ins w:id="2487" w:author="China Telecom" w:date="2020-11-20T19:17:00Z">
        <w:r w:rsidRPr="009F3EB0">
          <w:t>PUSCH for eMBB with frame structure DDDSUDDSUU</w:t>
        </w:r>
        <w:r w:rsidRPr="009F3EB0">
          <w:rPr>
            <w:strike/>
          </w:rPr>
          <w:t xml:space="preserve"> </w:t>
        </w:r>
      </w:ins>
    </w:p>
    <w:p w14:paraId="74180023" w14:textId="77777777" w:rsidR="00E65DBE" w:rsidRPr="009F3EB0" w:rsidRDefault="00E65DBE" w:rsidP="00E65DBE">
      <w:pPr>
        <w:pStyle w:val="ad"/>
        <w:numPr>
          <w:ilvl w:val="1"/>
          <w:numId w:val="26"/>
        </w:numPr>
        <w:spacing w:after="0"/>
        <w:ind w:firstLineChars="0"/>
        <w:rPr>
          <w:ins w:id="2488" w:author="China Telecom" w:date="2020-11-20T19:17:00Z"/>
        </w:rPr>
      </w:pPr>
      <w:ins w:id="2489" w:author="China Telecom" w:date="2020-11-20T19:17:00Z">
        <w:r w:rsidRPr="009F3EB0">
          <w:t>PUSCH for VoIP with frame structure DDDSU</w:t>
        </w:r>
      </w:ins>
    </w:p>
    <w:p w14:paraId="57CA2212" w14:textId="77777777" w:rsidR="00E65DBE" w:rsidRPr="009F3EB0" w:rsidRDefault="00E65DBE" w:rsidP="00E65DBE">
      <w:pPr>
        <w:pStyle w:val="ad"/>
        <w:numPr>
          <w:ilvl w:val="2"/>
          <w:numId w:val="26"/>
        </w:numPr>
        <w:spacing w:after="0"/>
        <w:ind w:firstLineChars="0"/>
        <w:rPr>
          <w:ins w:id="2490" w:author="China Telecom" w:date="2020-11-20T19:17:00Z"/>
        </w:rPr>
      </w:pPr>
      <w:ins w:id="2491" w:author="China Telecom" w:date="2020-11-20T19:17:00Z">
        <w:r w:rsidRPr="009F3EB0">
          <w:t xml:space="preserve">However as shown by standard deviation in the table, this additional gain may be achieved by the existing technologies or parameter optimization, which means that new a functionality in Rel-17 is not always required. </w:t>
        </w:r>
      </w:ins>
    </w:p>
    <w:p w14:paraId="0089E0FD" w14:textId="77777777" w:rsidR="00E65DBE" w:rsidRPr="009F3EB0" w:rsidRDefault="00E65DBE" w:rsidP="00E65DBE">
      <w:pPr>
        <w:pStyle w:val="ad"/>
        <w:numPr>
          <w:ilvl w:val="1"/>
          <w:numId w:val="26"/>
        </w:numPr>
        <w:spacing w:after="0"/>
        <w:ind w:firstLineChars="0"/>
        <w:rPr>
          <w:ins w:id="2492" w:author="China Telecom" w:date="2020-11-20T19:17:00Z"/>
        </w:rPr>
      </w:pPr>
      <w:ins w:id="2493" w:author="China Telecom" w:date="2020-11-20T19:17:00Z">
        <w:r w:rsidRPr="009F3EB0">
          <w:t>PUSCH for VoIP with frame structure DDDSUDDSUU</w:t>
        </w:r>
      </w:ins>
    </w:p>
    <w:p w14:paraId="4488F239" w14:textId="77777777" w:rsidR="00E65DBE" w:rsidRPr="009F3EB0" w:rsidRDefault="00E65DBE" w:rsidP="00E65DBE">
      <w:pPr>
        <w:pStyle w:val="ad"/>
        <w:numPr>
          <w:ilvl w:val="2"/>
          <w:numId w:val="26"/>
        </w:numPr>
        <w:spacing w:after="0"/>
        <w:ind w:firstLineChars="0"/>
        <w:rPr>
          <w:ins w:id="2494" w:author="China Telecom" w:date="2020-11-20T19:17:00Z"/>
        </w:rPr>
      </w:pPr>
      <w:ins w:id="2495" w:author="China Telecom" w:date="2020-11-20T19:17:00Z">
        <w:r w:rsidRPr="009F3EB0">
          <w:t xml:space="preserve">However as shown by standard deviation in the table, this additional gain may be achieved by the existing technologies or parameter optimization, which means that a new functionality in Rel-17 is not always required. </w:t>
        </w:r>
      </w:ins>
    </w:p>
    <w:p w14:paraId="54C143E8" w14:textId="77777777" w:rsidR="00E65DBE" w:rsidRPr="009F3EB0" w:rsidRDefault="00E65DBE" w:rsidP="00E65DBE">
      <w:pPr>
        <w:pStyle w:val="ad"/>
        <w:numPr>
          <w:ilvl w:val="1"/>
          <w:numId w:val="26"/>
        </w:numPr>
        <w:spacing w:after="0"/>
        <w:ind w:firstLineChars="0"/>
        <w:rPr>
          <w:ins w:id="2496" w:author="China Telecom" w:date="2020-11-20T19:17:00Z"/>
        </w:rPr>
      </w:pPr>
      <w:ins w:id="2497" w:author="China Telecom" w:date="2020-11-20T19:17:00Z">
        <w:r w:rsidRPr="009F3EB0">
          <w:t>PUCCH format 3 with 22 bit payload</w:t>
        </w:r>
      </w:ins>
    </w:p>
    <w:p w14:paraId="1557005D" w14:textId="77777777" w:rsidR="00E65DBE" w:rsidRPr="009F3EB0" w:rsidRDefault="00E65DBE" w:rsidP="00E65DBE">
      <w:pPr>
        <w:pStyle w:val="ad"/>
        <w:numPr>
          <w:ilvl w:val="1"/>
          <w:numId w:val="26"/>
        </w:numPr>
        <w:spacing w:after="0"/>
        <w:ind w:firstLineChars="0"/>
        <w:rPr>
          <w:ins w:id="2498" w:author="China Telecom" w:date="2020-11-20T19:17:00Z"/>
        </w:rPr>
      </w:pPr>
      <w:ins w:id="2499" w:author="China Telecom" w:date="2020-11-20T19:17:00Z">
        <w:r w:rsidRPr="009F3EB0">
          <w:t>PRACH Format B4</w:t>
        </w:r>
      </w:ins>
    </w:p>
    <w:p w14:paraId="45B5A489" w14:textId="77777777" w:rsidR="00E65DBE" w:rsidRPr="009F3EB0" w:rsidRDefault="00E65DBE" w:rsidP="00E65DBE">
      <w:pPr>
        <w:pStyle w:val="ad"/>
        <w:numPr>
          <w:ilvl w:val="2"/>
          <w:numId w:val="26"/>
        </w:numPr>
        <w:spacing w:after="0"/>
        <w:ind w:firstLineChars="0"/>
        <w:rPr>
          <w:ins w:id="2500" w:author="China Telecom" w:date="2020-11-20T19:17:00Z"/>
        </w:rPr>
      </w:pPr>
      <w:ins w:id="2501" w:author="China Telecom" w:date="2020-11-20T19:17:00Z">
        <w:r w:rsidRPr="009F3EB0">
          <w:t xml:space="preserve">However as shown by standard deviation in the table, this additional gain may be achieved by the existing technologies or parameter optimization, which means that a new functionality in Rel-17 is not always required. </w:t>
        </w:r>
      </w:ins>
    </w:p>
    <w:p w14:paraId="6475F0D0" w14:textId="77777777" w:rsidR="00E65DBE" w:rsidRPr="009F3EB0" w:rsidRDefault="00E65DBE" w:rsidP="00E65DBE">
      <w:pPr>
        <w:pStyle w:val="ad"/>
        <w:numPr>
          <w:ilvl w:val="0"/>
          <w:numId w:val="26"/>
        </w:numPr>
        <w:spacing w:after="0"/>
        <w:ind w:firstLineChars="0"/>
        <w:rPr>
          <w:ins w:id="2502" w:author="China Telecom" w:date="2020-11-20T19:17:00Z"/>
        </w:rPr>
      </w:pPr>
      <w:ins w:id="2503" w:author="China Telecom" w:date="2020-11-20T19:17:00Z">
        <w:r w:rsidRPr="009F3EB0">
          <w:t>If low transmit power BS (i.e. 24dBm/MHz) is assumed, the following DL channel(s) needs to be enhanced, additionally.</w:t>
        </w:r>
      </w:ins>
    </w:p>
    <w:p w14:paraId="1BA43BA0" w14:textId="77777777" w:rsidR="00E65DBE" w:rsidRPr="009F3EB0" w:rsidRDefault="00E65DBE" w:rsidP="00E65DBE">
      <w:pPr>
        <w:pStyle w:val="ad"/>
        <w:numPr>
          <w:ilvl w:val="1"/>
          <w:numId w:val="26"/>
        </w:numPr>
        <w:spacing w:after="0"/>
        <w:ind w:firstLineChars="0"/>
        <w:rPr>
          <w:ins w:id="2504" w:author="China Telecom" w:date="2020-11-20T19:17:00Z"/>
        </w:rPr>
      </w:pPr>
      <w:ins w:id="2505" w:author="China Telecom" w:date="2020-11-20T19:17:00Z">
        <w:r w:rsidRPr="009F3EB0">
          <w:t xml:space="preserve">For </w:t>
        </w:r>
        <w:r>
          <w:t xml:space="preserve">the target MPL calculated from </w:t>
        </w:r>
        <w:r w:rsidRPr="009F3EB0">
          <w:t>400m ISD</w:t>
        </w:r>
      </w:ins>
    </w:p>
    <w:p w14:paraId="0690175C" w14:textId="77777777" w:rsidR="00E65DBE" w:rsidRPr="009F3EB0" w:rsidRDefault="00E65DBE" w:rsidP="00E65DBE">
      <w:pPr>
        <w:pStyle w:val="ad"/>
        <w:numPr>
          <w:ilvl w:val="2"/>
          <w:numId w:val="26"/>
        </w:numPr>
        <w:spacing w:after="0"/>
        <w:ind w:firstLineChars="0"/>
        <w:rPr>
          <w:ins w:id="2506" w:author="China Telecom" w:date="2020-11-20T19:17:00Z"/>
        </w:rPr>
      </w:pPr>
      <w:ins w:id="2507" w:author="China Telecom" w:date="2020-11-20T19:17:00Z">
        <w:r w:rsidRPr="009F3EB0">
          <w:t>Broadcast PDCCH (PDCCH of Msg.2)</w:t>
        </w:r>
      </w:ins>
    </w:p>
    <w:p w14:paraId="60DCDAAB" w14:textId="77777777" w:rsidR="00E65DBE" w:rsidRPr="009F3EB0" w:rsidRDefault="00E65DBE" w:rsidP="00E65DBE">
      <w:pPr>
        <w:pStyle w:val="ad"/>
        <w:numPr>
          <w:ilvl w:val="1"/>
          <w:numId w:val="26"/>
        </w:numPr>
        <w:spacing w:after="0"/>
        <w:ind w:firstLineChars="0"/>
        <w:rPr>
          <w:ins w:id="2508" w:author="China Telecom" w:date="2020-11-20T19:17:00Z"/>
        </w:rPr>
      </w:pPr>
      <w:ins w:id="2509" w:author="China Telecom" w:date="2020-11-20T19:17:00Z">
        <w:r w:rsidRPr="009F3EB0">
          <w:t xml:space="preserve">For </w:t>
        </w:r>
        <w:r>
          <w:t xml:space="preserve">the target MPL calculated from </w:t>
        </w:r>
        <w:r w:rsidRPr="009F3EB0">
          <w:t>500m ISD</w:t>
        </w:r>
      </w:ins>
    </w:p>
    <w:p w14:paraId="13BDBF72" w14:textId="77777777" w:rsidR="00E65DBE" w:rsidRPr="009F3EB0" w:rsidRDefault="00E65DBE" w:rsidP="00E65DBE">
      <w:pPr>
        <w:pStyle w:val="ad"/>
        <w:numPr>
          <w:ilvl w:val="2"/>
          <w:numId w:val="26"/>
        </w:numPr>
        <w:spacing w:after="0"/>
        <w:ind w:firstLineChars="0"/>
        <w:rPr>
          <w:ins w:id="2510" w:author="China Telecom" w:date="2020-11-20T19:17:00Z"/>
        </w:rPr>
      </w:pPr>
      <w:ins w:id="2511" w:author="China Telecom" w:date="2020-11-20T19:17:00Z">
        <w:r w:rsidRPr="009F3EB0">
          <w:t>SSB</w:t>
        </w:r>
      </w:ins>
    </w:p>
    <w:p w14:paraId="71662C69" w14:textId="77777777" w:rsidR="00E65DBE" w:rsidRPr="009F3EB0" w:rsidRDefault="00E65DBE" w:rsidP="00E65DBE">
      <w:pPr>
        <w:pStyle w:val="ad"/>
        <w:numPr>
          <w:ilvl w:val="2"/>
          <w:numId w:val="26"/>
        </w:numPr>
        <w:spacing w:after="0"/>
        <w:ind w:firstLineChars="0"/>
        <w:rPr>
          <w:ins w:id="2512" w:author="China Telecom" w:date="2020-11-20T19:17:00Z"/>
        </w:rPr>
      </w:pPr>
      <w:ins w:id="2513" w:author="China Telecom" w:date="2020-11-20T19:17:00Z">
        <w:r w:rsidRPr="009F3EB0">
          <w:t>Broadcast PDCCH (PDCCH of Msg.2)</w:t>
        </w:r>
      </w:ins>
    </w:p>
    <w:p w14:paraId="77C2BA97" w14:textId="77777777" w:rsidR="00E65DBE" w:rsidRPr="009F3EB0" w:rsidRDefault="00E65DBE" w:rsidP="00E65DBE">
      <w:pPr>
        <w:pStyle w:val="ad"/>
        <w:numPr>
          <w:ilvl w:val="2"/>
          <w:numId w:val="26"/>
        </w:numPr>
        <w:spacing w:after="0"/>
        <w:ind w:firstLineChars="0"/>
        <w:rPr>
          <w:ins w:id="2514" w:author="China Telecom" w:date="2020-11-20T19:17:00Z"/>
        </w:rPr>
      </w:pPr>
      <w:ins w:id="2515" w:author="China Telecom" w:date="2020-11-20T19:17:00Z">
        <w:r w:rsidRPr="009F3EB0">
          <w:t>PDSCH for eMBB with frame structure DDDSUDDSUU</w:t>
        </w:r>
      </w:ins>
    </w:p>
    <w:p w14:paraId="047D3C34" w14:textId="77777777" w:rsidR="00E65DBE" w:rsidRPr="009F3EB0" w:rsidRDefault="00E65DBE" w:rsidP="00E65DBE">
      <w:pPr>
        <w:pStyle w:val="ad"/>
        <w:numPr>
          <w:ilvl w:val="3"/>
          <w:numId w:val="26"/>
        </w:numPr>
        <w:spacing w:after="0"/>
        <w:ind w:firstLineChars="0"/>
        <w:rPr>
          <w:ins w:id="2516" w:author="China Telecom" w:date="2020-11-20T19:17:00Z"/>
        </w:rPr>
      </w:pPr>
      <w:ins w:id="2517" w:author="China Telecom" w:date="2020-11-20T19:17:00Z">
        <w:r w:rsidRPr="009F3EB0">
          <w:t xml:space="preserve">However as shown by standard deviation in the table, this additional gain may be achieved by the existing technologies or parameter optimization, which means that a new functionality in Rel-17 is not always required. </w:t>
        </w:r>
      </w:ins>
    </w:p>
    <w:p w14:paraId="537B486B" w14:textId="77777777" w:rsidR="00E65DBE" w:rsidRPr="00DE78FE" w:rsidRDefault="00E65DBE" w:rsidP="00E65DBE">
      <w:pPr>
        <w:pStyle w:val="3GPPAgreements"/>
        <w:numPr>
          <w:ilvl w:val="0"/>
          <w:numId w:val="0"/>
        </w:numPr>
        <w:rPr>
          <w:ins w:id="2518" w:author="China Telecom" w:date="2020-11-20T19:17:00Z"/>
        </w:rPr>
      </w:pPr>
    </w:p>
    <w:p w14:paraId="3B960D2F" w14:textId="77777777" w:rsidR="00E65DBE" w:rsidRDefault="00E65DBE" w:rsidP="00E65DBE">
      <w:pPr>
        <w:pStyle w:val="4"/>
        <w:rPr>
          <w:ins w:id="2519" w:author="China Telecom" w:date="2020-11-20T19:17:00Z"/>
        </w:rPr>
      </w:pPr>
      <w:bookmarkStart w:id="2520" w:name="_Toc56794582"/>
      <w:ins w:id="2521" w:author="China Telecom" w:date="2020-11-20T19:17:00Z">
        <w:r>
          <w:t>5.1.1.2</w:t>
        </w:r>
        <w:r>
          <w:tab/>
          <w:t>U</w:t>
        </w:r>
        <w:r w:rsidRPr="00DE78FE">
          <w:t>rban</w:t>
        </w:r>
        <w:r>
          <w:t xml:space="preserve"> 2.6</w:t>
        </w:r>
        <w:r w:rsidRPr="00DE78FE">
          <w:t xml:space="preserve">GHz </w:t>
        </w:r>
        <w:r>
          <w:t xml:space="preserve">TDD </w:t>
        </w:r>
        <w:r w:rsidRPr="00DE78FE">
          <w:t>scenario</w:t>
        </w:r>
        <w:bookmarkEnd w:id="2520"/>
      </w:ins>
    </w:p>
    <w:p w14:paraId="06849586" w14:textId="77777777" w:rsidR="00E65DBE" w:rsidRDefault="00E65DBE" w:rsidP="00E65DBE">
      <w:pPr>
        <w:pStyle w:val="3GPPAgreements"/>
        <w:numPr>
          <w:ilvl w:val="0"/>
          <w:numId w:val="0"/>
        </w:numPr>
        <w:rPr>
          <w:ins w:id="2522" w:author="China Telecom" w:date="2020-11-20T19:17:00Z"/>
        </w:rPr>
      </w:pPr>
      <w:ins w:id="2523" w:author="China Telecom" w:date="2020-11-20T19:17:00Z">
        <w:r>
          <w:t>The representative values for the metrics are summarized in tables 5.1.1.2-1 to 5.1.1.2-3</w:t>
        </w:r>
      </w:ins>
    </w:p>
    <w:p w14:paraId="2768FA2A" w14:textId="77777777" w:rsidR="00E65DBE" w:rsidRDefault="00E65DBE" w:rsidP="00E65DBE">
      <w:pPr>
        <w:pStyle w:val="3GPPAgreements"/>
        <w:numPr>
          <w:ilvl w:val="0"/>
          <w:numId w:val="0"/>
        </w:numPr>
        <w:ind w:left="284" w:hanging="284"/>
        <w:rPr>
          <w:ins w:id="2524" w:author="China Telecom" w:date="2020-11-20T19:17:00Z"/>
        </w:rPr>
      </w:pPr>
    </w:p>
    <w:p w14:paraId="0151F7DA" w14:textId="77777777" w:rsidR="00E65DBE" w:rsidRDefault="00E65DBE" w:rsidP="00E65DBE">
      <w:pPr>
        <w:pStyle w:val="TH"/>
        <w:rPr>
          <w:ins w:id="2525" w:author="China Telecom" w:date="2020-11-20T19:17:00Z"/>
        </w:rPr>
      </w:pPr>
      <w:ins w:id="2526" w:author="China Telecom" w:date="2020-11-20T19:17:00Z">
        <w:r>
          <w:t xml:space="preserve">Table </w:t>
        </w:r>
        <w:r>
          <w:rPr>
            <w:lang w:eastAsia="zh-CN"/>
          </w:rPr>
          <w:t>5.1.1.2</w:t>
        </w:r>
        <w:r w:rsidRPr="007368F9">
          <w:t>-</w:t>
        </w:r>
        <w:r>
          <w:rPr>
            <w:rFonts w:hint="eastAsia"/>
            <w:lang w:eastAsia="ja-JP"/>
          </w:rPr>
          <w:t>1</w:t>
        </w:r>
        <w:r w:rsidRPr="007368F9">
          <w:rPr>
            <w:rFonts w:hint="eastAsia"/>
          </w:rPr>
          <w:t>:</w:t>
        </w:r>
        <w:r>
          <w:rPr>
            <w:rFonts w:hint="eastAsia"/>
          </w:rPr>
          <w:t xml:space="preserve"> Representative values </w:t>
        </w:r>
        <w:r>
          <w:t>of MCL for Urban 2.6</w:t>
        </w:r>
        <w:r w:rsidRPr="00DE78FE">
          <w:t>GHz</w:t>
        </w:r>
        <w:r>
          <w:t xml:space="preserve"> TDD scenario </w:t>
        </w:r>
      </w:ins>
    </w:p>
    <w:tbl>
      <w:tblPr>
        <w:tblStyle w:val="a7"/>
        <w:tblW w:w="0" w:type="auto"/>
        <w:tblLook w:val="04A0" w:firstRow="1" w:lastRow="0" w:firstColumn="1" w:lastColumn="0" w:noHBand="0" w:noVBand="1"/>
      </w:tblPr>
      <w:tblGrid>
        <w:gridCol w:w="4814"/>
        <w:gridCol w:w="1681"/>
        <w:gridCol w:w="1681"/>
        <w:gridCol w:w="1681"/>
      </w:tblGrid>
      <w:tr w:rsidR="00E65DBE" w:rsidRPr="00804B30" w14:paraId="4FC5F97C" w14:textId="77777777" w:rsidTr="00AF0D4C">
        <w:trPr>
          <w:ins w:id="2527" w:author="China Telecom" w:date="2020-11-20T19:17:00Z"/>
        </w:trPr>
        <w:tc>
          <w:tcPr>
            <w:tcW w:w="6440" w:type="dxa"/>
            <w:shd w:val="clear" w:color="auto" w:fill="E7E6E6" w:themeFill="background2"/>
            <w:noWrap/>
            <w:hideMark/>
          </w:tcPr>
          <w:p w14:paraId="409E0A76" w14:textId="77777777" w:rsidR="00E65DBE" w:rsidRPr="009C135A" w:rsidRDefault="00E65DBE" w:rsidP="00AF0D4C">
            <w:pPr>
              <w:spacing w:after="0"/>
              <w:jc w:val="center"/>
              <w:rPr>
                <w:ins w:id="2528" w:author="China Telecom" w:date="2020-11-20T19:17:00Z"/>
              </w:rPr>
            </w:pPr>
            <w:ins w:id="2529" w:author="China Telecom" w:date="2020-11-20T19:17:00Z">
              <w:r w:rsidRPr="00F9020F">
                <w:rPr>
                  <w:b/>
                </w:rPr>
                <w:t>Channels (and Frame format)</w:t>
              </w:r>
            </w:ins>
          </w:p>
        </w:tc>
        <w:tc>
          <w:tcPr>
            <w:tcW w:w="2200" w:type="dxa"/>
            <w:shd w:val="clear" w:color="auto" w:fill="E7E6E6" w:themeFill="background2"/>
            <w:hideMark/>
          </w:tcPr>
          <w:p w14:paraId="0A04276A" w14:textId="77777777" w:rsidR="00E65DBE" w:rsidRPr="009C135A" w:rsidRDefault="00E65DBE" w:rsidP="00AF0D4C">
            <w:pPr>
              <w:spacing w:after="0"/>
              <w:jc w:val="center"/>
              <w:rPr>
                <w:ins w:id="2530" w:author="China Telecom" w:date="2020-11-20T19:17:00Z"/>
              </w:rPr>
            </w:pPr>
            <w:ins w:id="2531" w:author="China Telecom" w:date="2020-11-20T19:17:00Z">
              <w:r w:rsidRPr="00F9020F">
                <w:rPr>
                  <w:b/>
                </w:rPr>
                <w:t>Number of Samples</w:t>
              </w:r>
            </w:ins>
          </w:p>
        </w:tc>
        <w:tc>
          <w:tcPr>
            <w:tcW w:w="2200" w:type="dxa"/>
            <w:shd w:val="clear" w:color="auto" w:fill="E7E6E6" w:themeFill="background2"/>
            <w:hideMark/>
          </w:tcPr>
          <w:p w14:paraId="5C68C494" w14:textId="77777777" w:rsidR="00E65DBE" w:rsidRPr="009C135A" w:rsidRDefault="00E65DBE" w:rsidP="00AF0D4C">
            <w:pPr>
              <w:spacing w:after="0"/>
              <w:jc w:val="center"/>
              <w:rPr>
                <w:ins w:id="2532" w:author="China Telecom" w:date="2020-11-20T19:17:00Z"/>
              </w:rPr>
            </w:pPr>
            <w:ins w:id="2533" w:author="China Telecom" w:date="2020-11-20T19:17:00Z">
              <w:r w:rsidRPr="00F9020F">
                <w:rPr>
                  <w:b/>
                </w:rPr>
                <w:t>Representative value</w:t>
              </w:r>
            </w:ins>
          </w:p>
        </w:tc>
        <w:tc>
          <w:tcPr>
            <w:tcW w:w="2200" w:type="dxa"/>
            <w:shd w:val="clear" w:color="auto" w:fill="E7E6E6" w:themeFill="background2"/>
            <w:hideMark/>
          </w:tcPr>
          <w:p w14:paraId="3A4A4F03" w14:textId="77777777" w:rsidR="00E65DBE" w:rsidRPr="009C135A" w:rsidRDefault="00E65DBE" w:rsidP="00AF0D4C">
            <w:pPr>
              <w:spacing w:after="0"/>
              <w:jc w:val="center"/>
              <w:rPr>
                <w:ins w:id="2534" w:author="China Telecom" w:date="2020-11-20T19:17:00Z"/>
              </w:rPr>
            </w:pPr>
            <w:ins w:id="2535" w:author="China Telecom" w:date="2020-11-20T19:17:00Z">
              <w:r w:rsidRPr="00F9020F">
                <w:rPr>
                  <w:b/>
                </w:rPr>
                <w:t>Standard Deviation (w/o outlier)</w:t>
              </w:r>
            </w:ins>
          </w:p>
        </w:tc>
      </w:tr>
      <w:tr w:rsidR="00E65DBE" w:rsidRPr="00804B30" w14:paraId="1D4C9C48" w14:textId="77777777" w:rsidTr="00AF0D4C">
        <w:trPr>
          <w:ins w:id="2536" w:author="China Telecom" w:date="2020-11-20T19:17:00Z"/>
        </w:trPr>
        <w:tc>
          <w:tcPr>
            <w:tcW w:w="6440" w:type="dxa"/>
            <w:noWrap/>
            <w:hideMark/>
          </w:tcPr>
          <w:p w14:paraId="7900EA40" w14:textId="77777777" w:rsidR="00E65DBE" w:rsidRPr="00804B30" w:rsidRDefault="00E65DBE" w:rsidP="00AF0D4C">
            <w:pPr>
              <w:spacing w:after="0"/>
              <w:rPr>
                <w:ins w:id="2537" w:author="China Telecom" w:date="2020-11-20T19:17:00Z"/>
                <w:noProof/>
                <w:sz w:val="22"/>
              </w:rPr>
            </w:pPr>
            <w:ins w:id="2538" w:author="China Telecom" w:date="2020-11-20T19:17:00Z">
              <w:r w:rsidRPr="00804B30">
                <w:t>PUSCH for eMBB DDDDDDDSUU</w:t>
              </w:r>
            </w:ins>
          </w:p>
        </w:tc>
        <w:tc>
          <w:tcPr>
            <w:tcW w:w="2200" w:type="dxa"/>
            <w:noWrap/>
            <w:hideMark/>
          </w:tcPr>
          <w:p w14:paraId="3327A225" w14:textId="77777777" w:rsidR="00E65DBE" w:rsidRPr="00804B30" w:rsidRDefault="00E65DBE" w:rsidP="00AF0D4C">
            <w:pPr>
              <w:spacing w:after="0"/>
              <w:jc w:val="center"/>
              <w:rPr>
                <w:ins w:id="2539" w:author="China Telecom" w:date="2020-11-20T19:17:00Z"/>
                <w:noProof/>
                <w:sz w:val="22"/>
              </w:rPr>
            </w:pPr>
            <w:ins w:id="2540" w:author="China Telecom" w:date="2020-11-20T19:17:00Z">
              <w:r w:rsidRPr="00804B30">
                <w:t>9</w:t>
              </w:r>
            </w:ins>
          </w:p>
        </w:tc>
        <w:tc>
          <w:tcPr>
            <w:tcW w:w="2200" w:type="dxa"/>
            <w:noWrap/>
            <w:hideMark/>
          </w:tcPr>
          <w:p w14:paraId="128439E4" w14:textId="77777777" w:rsidR="00E65DBE" w:rsidRPr="00804B30" w:rsidRDefault="00E65DBE" w:rsidP="00AF0D4C">
            <w:pPr>
              <w:spacing w:after="0"/>
              <w:jc w:val="center"/>
              <w:rPr>
                <w:ins w:id="2541" w:author="China Telecom" w:date="2020-11-20T19:17:00Z"/>
                <w:noProof/>
                <w:sz w:val="22"/>
              </w:rPr>
            </w:pPr>
            <w:ins w:id="2542" w:author="China Telecom" w:date="2020-11-20T19:17:00Z">
              <w:r w:rsidRPr="00804B30">
                <w:t>131.05</w:t>
              </w:r>
            </w:ins>
          </w:p>
        </w:tc>
        <w:tc>
          <w:tcPr>
            <w:tcW w:w="2200" w:type="dxa"/>
            <w:noWrap/>
            <w:hideMark/>
          </w:tcPr>
          <w:p w14:paraId="75AD8823" w14:textId="77777777" w:rsidR="00E65DBE" w:rsidRPr="00804B30" w:rsidRDefault="00E65DBE" w:rsidP="00AF0D4C">
            <w:pPr>
              <w:spacing w:after="0"/>
              <w:jc w:val="center"/>
              <w:rPr>
                <w:ins w:id="2543" w:author="China Telecom" w:date="2020-11-20T19:17:00Z"/>
                <w:noProof/>
                <w:sz w:val="22"/>
              </w:rPr>
            </w:pPr>
            <w:ins w:id="2544" w:author="China Telecom" w:date="2020-11-20T19:17:00Z">
              <w:r w:rsidRPr="00804B30">
                <w:t>1.02</w:t>
              </w:r>
            </w:ins>
          </w:p>
        </w:tc>
      </w:tr>
      <w:tr w:rsidR="00E65DBE" w:rsidRPr="00804B30" w14:paraId="4488CB5E" w14:textId="77777777" w:rsidTr="00AF0D4C">
        <w:trPr>
          <w:ins w:id="2545" w:author="China Telecom" w:date="2020-11-20T19:17:00Z"/>
        </w:trPr>
        <w:tc>
          <w:tcPr>
            <w:tcW w:w="6440" w:type="dxa"/>
            <w:noWrap/>
            <w:hideMark/>
          </w:tcPr>
          <w:p w14:paraId="1F14297C" w14:textId="77777777" w:rsidR="00E65DBE" w:rsidRPr="00804B30" w:rsidRDefault="00E65DBE" w:rsidP="00AF0D4C">
            <w:pPr>
              <w:spacing w:after="0"/>
              <w:rPr>
                <w:ins w:id="2546" w:author="China Telecom" w:date="2020-11-20T19:17:00Z"/>
                <w:noProof/>
                <w:sz w:val="22"/>
              </w:rPr>
            </w:pPr>
            <w:ins w:id="2547" w:author="China Telecom" w:date="2020-11-20T19:17:00Z">
              <w:r w:rsidRPr="00804B30">
                <w:t>PUSCH for VoIP DDDDDDDSUU</w:t>
              </w:r>
            </w:ins>
          </w:p>
        </w:tc>
        <w:tc>
          <w:tcPr>
            <w:tcW w:w="2200" w:type="dxa"/>
            <w:noWrap/>
            <w:hideMark/>
          </w:tcPr>
          <w:p w14:paraId="63883DC8" w14:textId="77777777" w:rsidR="00E65DBE" w:rsidRPr="00804B30" w:rsidRDefault="00E65DBE" w:rsidP="00AF0D4C">
            <w:pPr>
              <w:spacing w:after="0"/>
              <w:jc w:val="center"/>
              <w:rPr>
                <w:ins w:id="2548" w:author="China Telecom" w:date="2020-11-20T19:17:00Z"/>
              </w:rPr>
            </w:pPr>
            <w:ins w:id="2549" w:author="China Telecom" w:date="2020-11-20T19:17:00Z">
              <w:r w:rsidRPr="00804B30">
                <w:t>7</w:t>
              </w:r>
            </w:ins>
          </w:p>
        </w:tc>
        <w:tc>
          <w:tcPr>
            <w:tcW w:w="2200" w:type="dxa"/>
            <w:noWrap/>
            <w:hideMark/>
          </w:tcPr>
          <w:p w14:paraId="7CB70349" w14:textId="77777777" w:rsidR="00E65DBE" w:rsidRPr="00804B30" w:rsidRDefault="00E65DBE" w:rsidP="00AF0D4C">
            <w:pPr>
              <w:spacing w:after="0"/>
              <w:jc w:val="center"/>
              <w:rPr>
                <w:ins w:id="2550" w:author="China Telecom" w:date="2020-11-20T19:17:00Z"/>
              </w:rPr>
            </w:pPr>
            <w:ins w:id="2551" w:author="China Telecom" w:date="2020-11-20T19:17:00Z">
              <w:r w:rsidRPr="00804B30">
                <w:t>142.23</w:t>
              </w:r>
            </w:ins>
          </w:p>
        </w:tc>
        <w:tc>
          <w:tcPr>
            <w:tcW w:w="2200" w:type="dxa"/>
            <w:noWrap/>
            <w:hideMark/>
          </w:tcPr>
          <w:p w14:paraId="1405FB5D" w14:textId="77777777" w:rsidR="00E65DBE" w:rsidRPr="00804B30" w:rsidRDefault="00E65DBE" w:rsidP="00AF0D4C">
            <w:pPr>
              <w:spacing w:after="0"/>
              <w:jc w:val="center"/>
              <w:rPr>
                <w:ins w:id="2552" w:author="China Telecom" w:date="2020-11-20T19:17:00Z"/>
              </w:rPr>
            </w:pPr>
            <w:ins w:id="2553" w:author="China Telecom" w:date="2020-11-20T19:17:00Z">
              <w:r w:rsidRPr="00804B30">
                <w:t>1.95</w:t>
              </w:r>
            </w:ins>
          </w:p>
        </w:tc>
      </w:tr>
      <w:tr w:rsidR="00E65DBE" w:rsidRPr="00804B30" w14:paraId="3239C5A4" w14:textId="77777777" w:rsidTr="00AF0D4C">
        <w:trPr>
          <w:ins w:id="2554" w:author="China Telecom" w:date="2020-11-20T19:17:00Z"/>
        </w:trPr>
        <w:tc>
          <w:tcPr>
            <w:tcW w:w="6440" w:type="dxa"/>
            <w:noWrap/>
            <w:hideMark/>
          </w:tcPr>
          <w:p w14:paraId="4EEEB1E9" w14:textId="77777777" w:rsidR="00E65DBE" w:rsidRPr="00804B30" w:rsidRDefault="00E65DBE" w:rsidP="00AF0D4C">
            <w:pPr>
              <w:spacing w:after="0"/>
              <w:rPr>
                <w:ins w:id="2555" w:author="China Telecom" w:date="2020-11-20T19:17:00Z"/>
              </w:rPr>
            </w:pPr>
            <w:ins w:id="2556" w:author="China Telecom" w:date="2020-11-20T19:17:00Z">
              <w:r w:rsidRPr="00804B30">
                <w:t>PUSCH with SIP invite DDDDDDDSUU</w:t>
              </w:r>
            </w:ins>
          </w:p>
        </w:tc>
        <w:tc>
          <w:tcPr>
            <w:tcW w:w="2200" w:type="dxa"/>
            <w:noWrap/>
            <w:hideMark/>
          </w:tcPr>
          <w:p w14:paraId="362C0C8A" w14:textId="77777777" w:rsidR="00E65DBE" w:rsidRPr="00804B30" w:rsidRDefault="00E65DBE" w:rsidP="00AF0D4C">
            <w:pPr>
              <w:spacing w:after="0"/>
              <w:jc w:val="center"/>
              <w:rPr>
                <w:ins w:id="2557" w:author="China Telecom" w:date="2020-11-20T19:17:00Z"/>
              </w:rPr>
            </w:pPr>
            <w:ins w:id="2558" w:author="China Telecom" w:date="2020-11-20T19:17:00Z">
              <w:r w:rsidRPr="00804B30">
                <w:t>0</w:t>
              </w:r>
            </w:ins>
          </w:p>
        </w:tc>
        <w:tc>
          <w:tcPr>
            <w:tcW w:w="2200" w:type="dxa"/>
            <w:noWrap/>
            <w:hideMark/>
          </w:tcPr>
          <w:p w14:paraId="52E9DC41" w14:textId="77777777" w:rsidR="00E65DBE" w:rsidRPr="00804B30" w:rsidRDefault="00E65DBE" w:rsidP="00AF0D4C">
            <w:pPr>
              <w:spacing w:after="0"/>
              <w:jc w:val="center"/>
              <w:rPr>
                <w:ins w:id="2559" w:author="China Telecom" w:date="2020-11-20T19:17:00Z"/>
                <w:noProof/>
              </w:rPr>
            </w:pPr>
          </w:p>
        </w:tc>
        <w:tc>
          <w:tcPr>
            <w:tcW w:w="2200" w:type="dxa"/>
            <w:noWrap/>
            <w:hideMark/>
          </w:tcPr>
          <w:p w14:paraId="70B38672" w14:textId="77777777" w:rsidR="00E65DBE" w:rsidRPr="00804B30" w:rsidRDefault="00E65DBE" w:rsidP="00AF0D4C">
            <w:pPr>
              <w:spacing w:after="0"/>
              <w:jc w:val="center"/>
              <w:rPr>
                <w:ins w:id="2560" w:author="China Telecom" w:date="2020-11-20T19:17:00Z"/>
                <w:noProof/>
              </w:rPr>
            </w:pPr>
          </w:p>
        </w:tc>
      </w:tr>
      <w:tr w:rsidR="00E65DBE" w:rsidRPr="00804B30" w14:paraId="6879A745" w14:textId="77777777" w:rsidTr="00AF0D4C">
        <w:trPr>
          <w:ins w:id="2561" w:author="China Telecom" w:date="2020-11-20T19:17:00Z"/>
        </w:trPr>
        <w:tc>
          <w:tcPr>
            <w:tcW w:w="6440" w:type="dxa"/>
            <w:noWrap/>
            <w:hideMark/>
          </w:tcPr>
          <w:p w14:paraId="6D5FF2BA" w14:textId="77777777" w:rsidR="00E65DBE" w:rsidRPr="00804B30" w:rsidRDefault="00E65DBE" w:rsidP="00AF0D4C">
            <w:pPr>
              <w:spacing w:after="0"/>
              <w:rPr>
                <w:ins w:id="2562" w:author="China Telecom" w:date="2020-11-20T19:17:00Z"/>
              </w:rPr>
            </w:pPr>
            <w:ins w:id="2563" w:author="China Telecom" w:date="2020-11-20T19:17:00Z">
              <w:r w:rsidRPr="00804B30">
                <w:t xml:space="preserve">PUSCH for CSI </w:t>
              </w:r>
              <w:r>
                <w:t>11bit DDDDDDDSUU</w:t>
              </w:r>
            </w:ins>
          </w:p>
        </w:tc>
        <w:tc>
          <w:tcPr>
            <w:tcW w:w="2200" w:type="dxa"/>
            <w:noWrap/>
            <w:hideMark/>
          </w:tcPr>
          <w:p w14:paraId="14EFB4B9" w14:textId="77777777" w:rsidR="00E65DBE" w:rsidRPr="00804B30" w:rsidRDefault="00E65DBE" w:rsidP="00AF0D4C">
            <w:pPr>
              <w:spacing w:after="0"/>
              <w:jc w:val="center"/>
              <w:rPr>
                <w:ins w:id="2564" w:author="China Telecom" w:date="2020-11-20T19:17:00Z"/>
              </w:rPr>
            </w:pPr>
            <w:ins w:id="2565" w:author="China Telecom" w:date="2020-11-20T19:17:00Z">
              <w:r w:rsidRPr="00804B30">
                <w:t>0</w:t>
              </w:r>
            </w:ins>
          </w:p>
        </w:tc>
        <w:tc>
          <w:tcPr>
            <w:tcW w:w="2200" w:type="dxa"/>
            <w:noWrap/>
            <w:hideMark/>
          </w:tcPr>
          <w:p w14:paraId="4AF4C717" w14:textId="77777777" w:rsidR="00E65DBE" w:rsidRPr="00804B30" w:rsidRDefault="00E65DBE" w:rsidP="00AF0D4C">
            <w:pPr>
              <w:spacing w:after="0"/>
              <w:jc w:val="center"/>
              <w:rPr>
                <w:ins w:id="2566" w:author="China Telecom" w:date="2020-11-20T19:17:00Z"/>
                <w:noProof/>
              </w:rPr>
            </w:pPr>
          </w:p>
        </w:tc>
        <w:tc>
          <w:tcPr>
            <w:tcW w:w="2200" w:type="dxa"/>
            <w:noWrap/>
            <w:hideMark/>
          </w:tcPr>
          <w:p w14:paraId="2B86ABCD" w14:textId="77777777" w:rsidR="00E65DBE" w:rsidRPr="00804B30" w:rsidRDefault="00E65DBE" w:rsidP="00AF0D4C">
            <w:pPr>
              <w:spacing w:after="0"/>
              <w:jc w:val="center"/>
              <w:rPr>
                <w:ins w:id="2567" w:author="China Telecom" w:date="2020-11-20T19:17:00Z"/>
                <w:noProof/>
              </w:rPr>
            </w:pPr>
          </w:p>
        </w:tc>
      </w:tr>
      <w:tr w:rsidR="00E65DBE" w:rsidRPr="00804B30" w14:paraId="6314D69A" w14:textId="77777777" w:rsidTr="00AF0D4C">
        <w:trPr>
          <w:ins w:id="2568" w:author="China Telecom" w:date="2020-11-20T19:17:00Z"/>
        </w:trPr>
        <w:tc>
          <w:tcPr>
            <w:tcW w:w="6440" w:type="dxa"/>
            <w:noWrap/>
            <w:hideMark/>
          </w:tcPr>
          <w:p w14:paraId="1E12ED11" w14:textId="77777777" w:rsidR="00E65DBE" w:rsidRPr="00804B30" w:rsidRDefault="00E65DBE" w:rsidP="00AF0D4C">
            <w:pPr>
              <w:spacing w:after="0"/>
              <w:rPr>
                <w:ins w:id="2569" w:author="China Telecom" w:date="2020-11-20T19:17:00Z"/>
              </w:rPr>
            </w:pPr>
            <w:ins w:id="2570" w:author="China Telecom" w:date="2020-11-20T19:17:00Z">
              <w:r w:rsidRPr="00804B30">
                <w:t xml:space="preserve">PUSCH for CSI </w:t>
              </w:r>
              <w:r>
                <w:t xml:space="preserve">22bit </w:t>
              </w:r>
              <w:r w:rsidRPr="00804B30">
                <w:t>DDDDDDDSUU</w:t>
              </w:r>
            </w:ins>
          </w:p>
        </w:tc>
        <w:tc>
          <w:tcPr>
            <w:tcW w:w="2200" w:type="dxa"/>
            <w:noWrap/>
            <w:hideMark/>
          </w:tcPr>
          <w:p w14:paraId="571D6756" w14:textId="77777777" w:rsidR="00E65DBE" w:rsidRPr="00804B30" w:rsidRDefault="00E65DBE" w:rsidP="00AF0D4C">
            <w:pPr>
              <w:spacing w:after="0"/>
              <w:jc w:val="center"/>
              <w:rPr>
                <w:ins w:id="2571" w:author="China Telecom" w:date="2020-11-20T19:17:00Z"/>
              </w:rPr>
            </w:pPr>
            <w:ins w:id="2572" w:author="China Telecom" w:date="2020-11-20T19:17:00Z">
              <w:r w:rsidRPr="00804B30">
                <w:t>0</w:t>
              </w:r>
            </w:ins>
          </w:p>
        </w:tc>
        <w:tc>
          <w:tcPr>
            <w:tcW w:w="2200" w:type="dxa"/>
            <w:noWrap/>
            <w:hideMark/>
          </w:tcPr>
          <w:p w14:paraId="1E1236FF" w14:textId="77777777" w:rsidR="00E65DBE" w:rsidRPr="00804B30" w:rsidRDefault="00E65DBE" w:rsidP="00AF0D4C">
            <w:pPr>
              <w:spacing w:after="0"/>
              <w:jc w:val="center"/>
              <w:rPr>
                <w:ins w:id="2573" w:author="China Telecom" w:date="2020-11-20T19:17:00Z"/>
                <w:noProof/>
              </w:rPr>
            </w:pPr>
          </w:p>
        </w:tc>
        <w:tc>
          <w:tcPr>
            <w:tcW w:w="2200" w:type="dxa"/>
            <w:noWrap/>
            <w:hideMark/>
          </w:tcPr>
          <w:p w14:paraId="3BD48591" w14:textId="77777777" w:rsidR="00E65DBE" w:rsidRPr="00804B30" w:rsidRDefault="00E65DBE" w:rsidP="00AF0D4C">
            <w:pPr>
              <w:spacing w:after="0"/>
              <w:jc w:val="center"/>
              <w:rPr>
                <w:ins w:id="2574" w:author="China Telecom" w:date="2020-11-20T19:17:00Z"/>
                <w:noProof/>
              </w:rPr>
            </w:pPr>
          </w:p>
        </w:tc>
      </w:tr>
      <w:tr w:rsidR="00E65DBE" w:rsidRPr="00804B30" w14:paraId="2C7B5DD4" w14:textId="77777777" w:rsidTr="00AF0D4C">
        <w:trPr>
          <w:ins w:id="2575" w:author="China Telecom" w:date="2020-11-20T19:17:00Z"/>
        </w:trPr>
        <w:tc>
          <w:tcPr>
            <w:tcW w:w="6440" w:type="dxa"/>
            <w:noWrap/>
            <w:hideMark/>
          </w:tcPr>
          <w:p w14:paraId="3179C45D" w14:textId="77777777" w:rsidR="00E65DBE" w:rsidRPr="00804B30" w:rsidRDefault="00E65DBE" w:rsidP="00AF0D4C">
            <w:pPr>
              <w:spacing w:after="0"/>
              <w:rPr>
                <w:ins w:id="2576" w:author="China Telecom" w:date="2020-11-20T19:17:00Z"/>
              </w:rPr>
            </w:pPr>
            <w:ins w:id="2577" w:author="China Telecom" w:date="2020-11-20T19:17:00Z">
              <w:r w:rsidRPr="00804B30">
                <w:t>PUCCH Format 1</w:t>
              </w:r>
            </w:ins>
          </w:p>
        </w:tc>
        <w:tc>
          <w:tcPr>
            <w:tcW w:w="2200" w:type="dxa"/>
            <w:noWrap/>
            <w:hideMark/>
          </w:tcPr>
          <w:p w14:paraId="276EE546" w14:textId="77777777" w:rsidR="00E65DBE" w:rsidRPr="00804B30" w:rsidRDefault="00E65DBE" w:rsidP="00AF0D4C">
            <w:pPr>
              <w:spacing w:after="0"/>
              <w:jc w:val="center"/>
              <w:rPr>
                <w:ins w:id="2578" w:author="China Telecom" w:date="2020-11-20T19:17:00Z"/>
              </w:rPr>
            </w:pPr>
            <w:ins w:id="2579" w:author="China Telecom" w:date="2020-11-20T19:17:00Z">
              <w:r w:rsidRPr="00804B30">
                <w:t>5</w:t>
              </w:r>
            </w:ins>
          </w:p>
        </w:tc>
        <w:tc>
          <w:tcPr>
            <w:tcW w:w="2200" w:type="dxa"/>
            <w:noWrap/>
            <w:hideMark/>
          </w:tcPr>
          <w:p w14:paraId="645E7ED3" w14:textId="77777777" w:rsidR="00E65DBE" w:rsidRPr="00804B30" w:rsidRDefault="00E65DBE" w:rsidP="00AF0D4C">
            <w:pPr>
              <w:spacing w:after="0"/>
              <w:jc w:val="center"/>
              <w:rPr>
                <w:ins w:id="2580" w:author="China Telecom" w:date="2020-11-20T19:17:00Z"/>
              </w:rPr>
            </w:pPr>
            <w:ins w:id="2581" w:author="China Telecom" w:date="2020-11-20T19:17:00Z">
              <w:r w:rsidRPr="00804B30">
                <w:t>148.50</w:t>
              </w:r>
            </w:ins>
          </w:p>
        </w:tc>
        <w:tc>
          <w:tcPr>
            <w:tcW w:w="2200" w:type="dxa"/>
            <w:noWrap/>
            <w:hideMark/>
          </w:tcPr>
          <w:p w14:paraId="18346109" w14:textId="77777777" w:rsidR="00E65DBE" w:rsidRPr="00804B30" w:rsidRDefault="00E65DBE" w:rsidP="00AF0D4C">
            <w:pPr>
              <w:spacing w:after="0"/>
              <w:jc w:val="center"/>
              <w:rPr>
                <w:ins w:id="2582" w:author="China Telecom" w:date="2020-11-20T19:17:00Z"/>
              </w:rPr>
            </w:pPr>
            <w:ins w:id="2583" w:author="China Telecom" w:date="2020-11-20T19:17:00Z">
              <w:r w:rsidRPr="00804B30">
                <w:t>0.69</w:t>
              </w:r>
            </w:ins>
          </w:p>
        </w:tc>
      </w:tr>
      <w:tr w:rsidR="00E65DBE" w:rsidRPr="00804B30" w14:paraId="7F8789C0" w14:textId="77777777" w:rsidTr="00AF0D4C">
        <w:trPr>
          <w:ins w:id="2584" w:author="China Telecom" w:date="2020-11-20T19:17:00Z"/>
        </w:trPr>
        <w:tc>
          <w:tcPr>
            <w:tcW w:w="6440" w:type="dxa"/>
            <w:noWrap/>
            <w:hideMark/>
          </w:tcPr>
          <w:p w14:paraId="13CB5367" w14:textId="77777777" w:rsidR="00E65DBE" w:rsidRPr="00804B30" w:rsidRDefault="00E65DBE" w:rsidP="00AF0D4C">
            <w:pPr>
              <w:spacing w:after="0"/>
              <w:rPr>
                <w:ins w:id="2585" w:author="China Telecom" w:date="2020-11-20T19:17:00Z"/>
              </w:rPr>
            </w:pPr>
            <w:ins w:id="2586" w:author="China Telecom" w:date="2020-11-20T19:17:00Z">
              <w:r w:rsidRPr="00804B30">
                <w:lastRenderedPageBreak/>
                <w:t>PUCCH Format 3 11bit</w:t>
              </w:r>
            </w:ins>
          </w:p>
        </w:tc>
        <w:tc>
          <w:tcPr>
            <w:tcW w:w="2200" w:type="dxa"/>
            <w:noWrap/>
            <w:hideMark/>
          </w:tcPr>
          <w:p w14:paraId="7A4B5188" w14:textId="77777777" w:rsidR="00E65DBE" w:rsidRPr="00804B30" w:rsidRDefault="00E65DBE" w:rsidP="00AF0D4C">
            <w:pPr>
              <w:spacing w:after="0"/>
              <w:jc w:val="center"/>
              <w:rPr>
                <w:ins w:id="2587" w:author="China Telecom" w:date="2020-11-20T19:17:00Z"/>
              </w:rPr>
            </w:pPr>
            <w:ins w:id="2588" w:author="China Telecom" w:date="2020-11-20T19:17:00Z">
              <w:r w:rsidRPr="00804B30">
                <w:t>5</w:t>
              </w:r>
            </w:ins>
          </w:p>
        </w:tc>
        <w:tc>
          <w:tcPr>
            <w:tcW w:w="2200" w:type="dxa"/>
            <w:noWrap/>
            <w:hideMark/>
          </w:tcPr>
          <w:p w14:paraId="3683DAAC" w14:textId="77777777" w:rsidR="00E65DBE" w:rsidRPr="00804B30" w:rsidRDefault="00E65DBE" w:rsidP="00AF0D4C">
            <w:pPr>
              <w:spacing w:after="0"/>
              <w:jc w:val="center"/>
              <w:rPr>
                <w:ins w:id="2589" w:author="China Telecom" w:date="2020-11-20T19:17:00Z"/>
              </w:rPr>
            </w:pPr>
            <w:ins w:id="2590" w:author="China Telecom" w:date="2020-11-20T19:17:00Z">
              <w:r w:rsidRPr="00804B30">
                <w:t>146.36</w:t>
              </w:r>
            </w:ins>
          </w:p>
        </w:tc>
        <w:tc>
          <w:tcPr>
            <w:tcW w:w="2200" w:type="dxa"/>
            <w:noWrap/>
            <w:hideMark/>
          </w:tcPr>
          <w:p w14:paraId="7B68D385" w14:textId="77777777" w:rsidR="00E65DBE" w:rsidRPr="00804B30" w:rsidRDefault="00E65DBE" w:rsidP="00AF0D4C">
            <w:pPr>
              <w:spacing w:after="0"/>
              <w:jc w:val="center"/>
              <w:rPr>
                <w:ins w:id="2591" w:author="China Telecom" w:date="2020-11-20T19:17:00Z"/>
              </w:rPr>
            </w:pPr>
            <w:ins w:id="2592" w:author="China Telecom" w:date="2020-11-20T19:17:00Z">
              <w:r w:rsidRPr="00804B30">
                <w:t>0.53</w:t>
              </w:r>
            </w:ins>
          </w:p>
        </w:tc>
      </w:tr>
      <w:tr w:rsidR="00E65DBE" w:rsidRPr="00804B30" w14:paraId="0EEC03C4" w14:textId="77777777" w:rsidTr="00AF0D4C">
        <w:trPr>
          <w:ins w:id="2593" w:author="China Telecom" w:date="2020-11-20T19:17:00Z"/>
        </w:trPr>
        <w:tc>
          <w:tcPr>
            <w:tcW w:w="6440" w:type="dxa"/>
            <w:noWrap/>
            <w:hideMark/>
          </w:tcPr>
          <w:p w14:paraId="0DBC9572" w14:textId="77777777" w:rsidR="00E65DBE" w:rsidRPr="00804B30" w:rsidRDefault="00E65DBE" w:rsidP="00AF0D4C">
            <w:pPr>
              <w:spacing w:after="0"/>
              <w:rPr>
                <w:ins w:id="2594" w:author="China Telecom" w:date="2020-11-20T19:17:00Z"/>
              </w:rPr>
            </w:pPr>
            <w:ins w:id="2595" w:author="China Telecom" w:date="2020-11-20T19:17:00Z">
              <w:r w:rsidRPr="00804B30">
                <w:t>PUCCH Format 3 22bit</w:t>
              </w:r>
            </w:ins>
          </w:p>
        </w:tc>
        <w:tc>
          <w:tcPr>
            <w:tcW w:w="2200" w:type="dxa"/>
            <w:noWrap/>
            <w:hideMark/>
          </w:tcPr>
          <w:p w14:paraId="16BDF249" w14:textId="77777777" w:rsidR="00E65DBE" w:rsidRPr="00804B30" w:rsidRDefault="00E65DBE" w:rsidP="00AF0D4C">
            <w:pPr>
              <w:spacing w:after="0"/>
              <w:jc w:val="center"/>
              <w:rPr>
                <w:ins w:id="2596" w:author="China Telecom" w:date="2020-11-20T19:17:00Z"/>
              </w:rPr>
            </w:pPr>
            <w:ins w:id="2597" w:author="China Telecom" w:date="2020-11-20T19:17:00Z">
              <w:r w:rsidRPr="00804B30">
                <w:t>5</w:t>
              </w:r>
            </w:ins>
          </w:p>
        </w:tc>
        <w:tc>
          <w:tcPr>
            <w:tcW w:w="2200" w:type="dxa"/>
            <w:noWrap/>
            <w:hideMark/>
          </w:tcPr>
          <w:p w14:paraId="10049305" w14:textId="77777777" w:rsidR="00E65DBE" w:rsidRPr="00804B30" w:rsidRDefault="00E65DBE" w:rsidP="00AF0D4C">
            <w:pPr>
              <w:spacing w:after="0"/>
              <w:jc w:val="center"/>
              <w:rPr>
                <w:ins w:id="2598" w:author="China Telecom" w:date="2020-11-20T19:17:00Z"/>
              </w:rPr>
            </w:pPr>
            <w:ins w:id="2599" w:author="China Telecom" w:date="2020-11-20T19:17:00Z">
              <w:r w:rsidRPr="00804B30">
                <w:t>144.86</w:t>
              </w:r>
            </w:ins>
          </w:p>
        </w:tc>
        <w:tc>
          <w:tcPr>
            <w:tcW w:w="2200" w:type="dxa"/>
            <w:noWrap/>
            <w:hideMark/>
          </w:tcPr>
          <w:p w14:paraId="1A88D8A5" w14:textId="77777777" w:rsidR="00E65DBE" w:rsidRPr="00804B30" w:rsidRDefault="00E65DBE" w:rsidP="00AF0D4C">
            <w:pPr>
              <w:spacing w:after="0"/>
              <w:jc w:val="center"/>
              <w:rPr>
                <w:ins w:id="2600" w:author="China Telecom" w:date="2020-11-20T19:17:00Z"/>
              </w:rPr>
            </w:pPr>
            <w:ins w:id="2601" w:author="China Telecom" w:date="2020-11-20T19:17:00Z">
              <w:r w:rsidRPr="00804B30">
                <w:t>1.17</w:t>
              </w:r>
            </w:ins>
          </w:p>
        </w:tc>
      </w:tr>
      <w:tr w:rsidR="00E65DBE" w:rsidRPr="00804B30" w14:paraId="0DBEA60C" w14:textId="77777777" w:rsidTr="00AF0D4C">
        <w:trPr>
          <w:ins w:id="2602" w:author="China Telecom" w:date="2020-11-20T19:17:00Z"/>
        </w:trPr>
        <w:tc>
          <w:tcPr>
            <w:tcW w:w="6440" w:type="dxa"/>
            <w:noWrap/>
            <w:hideMark/>
          </w:tcPr>
          <w:p w14:paraId="0F59372B" w14:textId="77777777" w:rsidR="00E65DBE" w:rsidRPr="00804B30" w:rsidRDefault="00E65DBE" w:rsidP="00AF0D4C">
            <w:pPr>
              <w:spacing w:after="0"/>
              <w:rPr>
                <w:ins w:id="2603" w:author="China Telecom" w:date="2020-11-20T19:17:00Z"/>
              </w:rPr>
            </w:pPr>
            <w:ins w:id="2604" w:author="China Telecom" w:date="2020-11-20T19:17:00Z">
              <w:r w:rsidRPr="00804B30">
                <w:t xml:space="preserve">SSB </w:t>
              </w:r>
            </w:ins>
          </w:p>
        </w:tc>
        <w:tc>
          <w:tcPr>
            <w:tcW w:w="2200" w:type="dxa"/>
            <w:noWrap/>
            <w:hideMark/>
          </w:tcPr>
          <w:p w14:paraId="6CA6329A" w14:textId="77777777" w:rsidR="00E65DBE" w:rsidRPr="00804B30" w:rsidRDefault="00E65DBE" w:rsidP="00AF0D4C">
            <w:pPr>
              <w:spacing w:after="0"/>
              <w:jc w:val="center"/>
              <w:rPr>
                <w:ins w:id="2605" w:author="China Telecom" w:date="2020-11-20T19:17:00Z"/>
              </w:rPr>
            </w:pPr>
            <w:ins w:id="2606" w:author="China Telecom" w:date="2020-11-20T19:17:00Z">
              <w:r w:rsidRPr="00804B30">
                <w:t>4</w:t>
              </w:r>
            </w:ins>
          </w:p>
        </w:tc>
        <w:tc>
          <w:tcPr>
            <w:tcW w:w="2200" w:type="dxa"/>
            <w:noWrap/>
            <w:hideMark/>
          </w:tcPr>
          <w:p w14:paraId="3EF030D0" w14:textId="77777777" w:rsidR="00E65DBE" w:rsidRPr="00804B30" w:rsidRDefault="00E65DBE" w:rsidP="00AF0D4C">
            <w:pPr>
              <w:spacing w:after="0"/>
              <w:jc w:val="center"/>
              <w:rPr>
                <w:ins w:id="2607" w:author="China Telecom" w:date="2020-11-20T19:17:00Z"/>
              </w:rPr>
            </w:pPr>
            <w:ins w:id="2608" w:author="China Telecom" w:date="2020-11-20T19:17:00Z">
              <w:r w:rsidRPr="00804B30">
                <w:t>152.61</w:t>
              </w:r>
            </w:ins>
          </w:p>
        </w:tc>
        <w:tc>
          <w:tcPr>
            <w:tcW w:w="2200" w:type="dxa"/>
            <w:noWrap/>
            <w:hideMark/>
          </w:tcPr>
          <w:p w14:paraId="1F8D6093" w14:textId="77777777" w:rsidR="00E65DBE" w:rsidRPr="00804B30" w:rsidRDefault="00E65DBE" w:rsidP="00AF0D4C">
            <w:pPr>
              <w:spacing w:after="0"/>
              <w:jc w:val="center"/>
              <w:rPr>
                <w:ins w:id="2609" w:author="China Telecom" w:date="2020-11-20T19:17:00Z"/>
              </w:rPr>
            </w:pPr>
            <w:ins w:id="2610" w:author="China Telecom" w:date="2020-11-20T19:17:00Z">
              <w:r w:rsidRPr="00804B30">
                <w:t>2.03</w:t>
              </w:r>
            </w:ins>
          </w:p>
        </w:tc>
      </w:tr>
      <w:tr w:rsidR="00E65DBE" w:rsidRPr="00804B30" w14:paraId="1A04643D" w14:textId="77777777" w:rsidTr="00AF0D4C">
        <w:trPr>
          <w:ins w:id="2611" w:author="China Telecom" w:date="2020-11-20T19:17:00Z"/>
        </w:trPr>
        <w:tc>
          <w:tcPr>
            <w:tcW w:w="6440" w:type="dxa"/>
            <w:noWrap/>
            <w:hideMark/>
          </w:tcPr>
          <w:p w14:paraId="65F4C823" w14:textId="77777777" w:rsidR="00E65DBE" w:rsidRPr="00804B30" w:rsidRDefault="00E65DBE" w:rsidP="00AF0D4C">
            <w:pPr>
              <w:spacing w:after="0"/>
              <w:rPr>
                <w:ins w:id="2612" w:author="China Telecom" w:date="2020-11-20T19:17:00Z"/>
              </w:rPr>
            </w:pPr>
            <w:ins w:id="2613" w:author="China Telecom" w:date="2020-11-20T19:17:00Z">
              <w:r w:rsidRPr="00804B30">
                <w:t>PRACH Format 0</w:t>
              </w:r>
            </w:ins>
          </w:p>
        </w:tc>
        <w:tc>
          <w:tcPr>
            <w:tcW w:w="2200" w:type="dxa"/>
            <w:noWrap/>
            <w:hideMark/>
          </w:tcPr>
          <w:p w14:paraId="7AAEE63D" w14:textId="77777777" w:rsidR="00E65DBE" w:rsidRPr="00804B30" w:rsidRDefault="00E65DBE" w:rsidP="00AF0D4C">
            <w:pPr>
              <w:spacing w:after="0"/>
              <w:jc w:val="center"/>
              <w:rPr>
                <w:ins w:id="2614" w:author="China Telecom" w:date="2020-11-20T19:17:00Z"/>
              </w:rPr>
            </w:pPr>
            <w:ins w:id="2615" w:author="China Telecom" w:date="2020-11-20T19:17:00Z">
              <w:r w:rsidRPr="00804B30">
                <w:t>4</w:t>
              </w:r>
            </w:ins>
          </w:p>
        </w:tc>
        <w:tc>
          <w:tcPr>
            <w:tcW w:w="2200" w:type="dxa"/>
            <w:noWrap/>
            <w:hideMark/>
          </w:tcPr>
          <w:p w14:paraId="22C3B835" w14:textId="77777777" w:rsidR="00E65DBE" w:rsidRPr="00804B30" w:rsidRDefault="00E65DBE" w:rsidP="00AF0D4C">
            <w:pPr>
              <w:spacing w:after="0"/>
              <w:jc w:val="center"/>
              <w:rPr>
                <w:ins w:id="2616" w:author="China Telecom" w:date="2020-11-20T19:17:00Z"/>
              </w:rPr>
            </w:pPr>
            <w:ins w:id="2617" w:author="China Telecom" w:date="2020-11-20T19:17:00Z">
              <w:r w:rsidRPr="00804B30">
                <w:t>147.51</w:t>
              </w:r>
            </w:ins>
          </w:p>
        </w:tc>
        <w:tc>
          <w:tcPr>
            <w:tcW w:w="2200" w:type="dxa"/>
            <w:noWrap/>
            <w:hideMark/>
          </w:tcPr>
          <w:p w14:paraId="497EA172" w14:textId="77777777" w:rsidR="00E65DBE" w:rsidRPr="00804B30" w:rsidRDefault="00E65DBE" w:rsidP="00AF0D4C">
            <w:pPr>
              <w:spacing w:after="0"/>
              <w:jc w:val="center"/>
              <w:rPr>
                <w:ins w:id="2618" w:author="China Telecom" w:date="2020-11-20T19:17:00Z"/>
              </w:rPr>
            </w:pPr>
            <w:ins w:id="2619" w:author="China Telecom" w:date="2020-11-20T19:17:00Z">
              <w:r w:rsidRPr="00804B30">
                <w:t>2.66</w:t>
              </w:r>
            </w:ins>
          </w:p>
        </w:tc>
      </w:tr>
      <w:tr w:rsidR="00E65DBE" w:rsidRPr="00804B30" w14:paraId="0566D211" w14:textId="77777777" w:rsidTr="00AF0D4C">
        <w:trPr>
          <w:ins w:id="2620" w:author="China Telecom" w:date="2020-11-20T19:17:00Z"/>
        </w:trPr>
        <w:tc>
          <w:tcPr>
            <w:tcW w:w="6440" w:type="dxa"/>
            <w:noWrap/>
            <w:hideMark/>
          </w:tcPr>
          <w:p w14:paraId="35863920" w14:textId="77777777" w:rsidR="00E65DBE" w:rsidRPr="00804B30" w:rsidRDefault="00E65DBE" w:rsidP="00AF0D4C">
            <w:pPr>
              <w:spacing w:after="0"/>
              <w:rPr>
                <w:ins w:id="2621" w:author="China Telecom" w:date="2020-11-20T19:17:00Z"/>
              </w:rPr>
            </w:pPr>
            <w:ins w:id="2622" w:author="China Telecom" w:date="2020-11-20T19:17:00Z">
              <w:r w:rsidRPr="00804B30">
                <w:t>PRACH Format B4</w:t>
              </w:r>
            </w:ins>
          </w:p>
        </w:tc>
        <w:tc>
          <w:tcPr>
            <w:tcW w:w="2200" w:type="dxa"/>
            <w:noWrap/>
            <w:hideMark/>
          </w:tcPr>
          <w:p w14:paraId="794A469B" w14:textId="77777777" w:rsidR="00E65DBE" w:rsidRPr="00804B30" w:rsidRDefault="00E65DBE" w:rsidP="00AF0D4C">
            <w:pPr>
              <w:spacing w:after="0"/>
              <w:jc w:val="center"/>
              <w:rPr>
                <w:ins w:id="2623" w:author="China Telecom" w:date="2020-11-20T19:17:00Z"/>
              </w:rPr>
            </w:pPr>
            <w:ins w:id="2624" w:author="China Telecom" w:date="2020-11-20T19:17:00Z">
              <w:r w:rsidRPr="00804B30">
                <w:t>5</w:t>
              </w:r>
            </w:ins>
          </w:p>
        </w:tc>
        <w:tc>
          <w:tcPr>
            <w:tcW w:w="2200" w:type="dxa"/>
            <w:noWrap/>
            <w:hideMark/>
          </w:tcPr>
          <w:p w14:paraId="31839B2D" w14:textId="77777777" w:rsidR="00E65DBE" w:rsidRPr="00804B30" w:rsidRDefault="00E65DBE" w:rsidP="00AF0D4C">
            <w:pPr>
              <w:spacing w:after="0"/>
              <w:jc w:val="center"/>
              <w:rPr>
                <w:ins w:id="2625" w:author="China Telecom" w:date="2020-11-20T19:17:00Z"/>
              </w:rPr>
            </w:pPr>
            <w:ins w:id="2626" w:author="China Telecom" w:date="2020-11-20T19:17:00Z">
              <w:r w:rsidRPr="00804B30">
                <w:t>143.78</w:t>
              </w:r>
            </w:ins>
          </w:p>
        </w:tc>
        <w:tc>
          <w:tcPr>
            <w:tcW w:w="2200" w:type="dxa"/>
            <w:noWrap/>
            <w:hideMark/>
          </w:tcPr>
          <w:p w14:paraId="20E4D25C" w14:textId="77777777" w:rsidR="00E65DBE" w:rsidRPr="00804B30" w:rsidRDefault="00E65DBE" w:rsidP="00AF0D4C">
            <w:pPr>
              <w:spacing w:after="0"/>
              <w:jc w:val="center"/>
              <w:rPr>
                <w:ins w:id="2627" w:author="China Telecom" w:date="2020-11-20T19:17:00Z"/>
              </w:rPr>
            </w:pPr>
            <w:ins w:id="2628" w:author="China Telecom" w:date="2020-11-20T19:17:00Z">
              <w:r w:rsidRPr="00804B30">
                <w:t>2.54</w:t>
              </w:r>
            </w:ins>
          </w:p>
        </w:tc>
      </w:tr>
      <w:tr w:rsidR="00E65DBE" w:rsidRPr="00804B30" w14:paraId="116BF0FF" w14:textId="77777777" w:rsidTr="00AF0D4C">
        <w:trPr>
          <w:ins w:id="2629" w:author="China Telecom" w:date="2020-11-20T19:17:00Z"/>
        </w:trPr>
        <w:tc>
          <w:tcPr>
            <w:tcW w:w="6440" w:type="dxa"/>
            <w:noWrap/>
            <w:hideMark/>
          </w:tcPr>
          <w:p w14:paraId="549583F5" w14:textId="77777777" w:rsidR="00E65DBE" w:rsidRPr="00804B30" w:rsidRDefault="00E65DBE" w:rsidP="00AF0D4C">
            <w:pPr>
              <w:spacing w:after="0"/>
              <w:rPr>
                <w:ins w:id="2630" w:author="China Telecom" w:date="2020-11-20T19:17:00Z"/>
              </w:rPr>
            </w:pPr>
            <w:ins w:id="2631" w:author="China Telecom" w:date="2020-11-20T19:17:00Z">
              <w:r w:rsidRPr="00804B30">
                <w:t>PRACH Format C2</w:t>
              </w:r>
            </w:ins>
          </w:p>
        </w:tc>
        <w:tc>
          <w:tcPr>
            <w:tcW w:w="2200" w:type="dxa"/>
            <w:noWrap/>
            <w:hideMark/>
          </w:tcPr>
          <w:p w14:paraId="06F4272C" w14:textId="77777777" w:rsidR="00E65DBE" w:rsidRPr="00804B30" w:rsidRDefault="00E65DBE" w:rsidP="00AF0D4C">
            <w:pPr>
              <w:spacing w:after="0"/>
              <w:jc w:val="center"/>
              <w:rPr>
                <w:ins w:id="2632" w:author="China Telecom" w:date="2020-11-20T19:17:00Z"/>
              </w:rPr>
            </w:pPr>
            <w:ins w:id="2633" w:author="China Telecom" w:date="2020-11-20T19:17:00Z">
              <w:r w:rsidRPr="00804B30">
                <w:t>2</w:t>
              </w:r>
            </w:ins>
          </w:p>
        </w:tc>
        <w:tc>
          <w:tcPr>
            <w:tcW w:w="2200" w:type="dxa"/>
            <w:noWrap/>
            <w:hideMark/>
          </w:tcPr>
          <w:p w14:paraId="5F8F7C4E" w14:textId="77777777" w:rsidR="00E65DBE" w:rsidRPr="00804B30" w:rsidRDefault="00E65DBE" w:rsidP="00AF0D4C">
            <w:pPr>
              <w:spacing w:after="0"/>
              <w:jc w:val="center"/>
              <w:rPr>
                <w:ins w:id="2634" w:author="China Telecom" w:date="2020-11-20T19:17:00Z"/>
              </w:rPr>
            </w:pPr>
            <w:ins w:id="2635" w:author="China Telecom" w:date="2020-11-20T19:17:00Z">
              <w:r w:rsidRPr="00804B30">
                <w:t>146.76</w:t>
              </w:r>
            </w:ins>
          </w:p>
        </w:tc>
        <w:tc>
          <w:tcPr>
            <w:tcW w:w="2200" w:type="dxa"/>
            <w:noWrap/>
            <w:hideMark/>
          </w:tcPr>
          <w:p w14:paraId="1EA09474" w14:textId="77777777" w:rsidR="00E65DBE" w:rsidRPr="00804B30" w:rsidRDefault="00E65DBE" w:rsidP="00AF0D4C">
            <w:pPr>
              <w:spacing w:after="0"/>
              <w:jc w:val="center"/>
              <w:rPr>
                <w:ins w:id="2636" w:author="China Telecom" w:date="2020-11-20T19:17:00Z"/>
              </w:rPr>
            </w:pPr>
            <w:ins w:id="2637" w:author="China Telecom" w:date="2020-11-20T19:17:00Z">
              <w:r>
                <w:t>1.50</w:t>
              </w:r>
            </w:ins>
          </w:p>
        </w:tc>
      </w:tr>
      <w:tr w:rsidR="00E65DBE" w:rsidRPr="00804B30" w14:paraId="645348D9" w14:textId="77777777" w:rsidTr="00AF0D4C">
        <w:trPr>
          <w:ins w:id="2638" w:author="China Telecom" w:date="2020-11-20T19:17:00Z"/>
        </w:trPr>
        <w:tc>
          <w:tcPr>
            <w:tcW w:w="6440" w:type="dxa"/>
            <w:noWrap/>
            <w:hideMark/>
          </w:tcPr>
          <w:p w14:paraId="75092BB8" w14:textId="77777777" w:rsidR="00E65DBE" w:rsidRPr="00804B30" w:rsidRDefault="00E65DBE" w:rsidP="00AF0D4C">
            <w:pPr>
              <w:spacing w:after="0"/>
              <w:rPr>
                <w:ins w:id="2639" w:author="China Telecom" w:date="2020-11-20T19:17:00Z"/>
              </w:rPr>
            </w:pPr>
            <w:ins w:id="2640" w:author="China Telecom" w:date="2020-11-20T19:17:00Z">
              <w:r w:rsidRPr="00804B30">
                <w:t xml:space="preserve">Broadcast PDCCH(PDCCH of Msg.2) </w:t>
              </w:r>
            </w:ins>
          </w:p>
        </w:tc>
        <w:tc>
          <w:tcPr>
            <w:tcW w:w="2200" w:type="dxa"/>
            <w:noWrap/>
            <w:hideMark/>
          </w:tcPr>
          <w:p w14:paraId="7BDF1DD0" w14:textId="77777777" w:rsidR="00E65DBE" w:rsidRPr="00804B30" w:rsidRDefault="00E65DBE" w:rsidP="00AF0D4C">
            <w:pPr>
              <w:spacing w:after="0"/>
              <w:jc w:val="center"/>
              <w:rPr>
                <w:ins w:id="2641" w:author="China Telecom" w:date="2020-11-20T19:17:00Z"/>
              </w:rPr>
            </w:pPr>
            <w:ins w:id="2642" w:author="China Telecom" w:date="2020-11-20T19:17:00Z">
              <w:r w:rsidRPr="00804B30">
                <w:t>4</w:t>
              </w:r>
            </w:ins>
          </w:p>
        </w:tc>
        <w:tc>
          <w:tcPr>
            <w:tcW w:w="2200" w:type="dxa"/>
            <w:noWrap/>
            <w:hideMark/>
          </w:tcPr>
          <w:p w14:paraId="3987AB06" w14:textId="77777777" w:rsidR="00E65DBE" w:rsidRPr="00804B30" w:rsidRDefault="00E65DBE" w:rsidP="00AF0D4C">
            <w:pPr>
              <w:spacing w:after="0"/>
              <w:jc w:val="center"/>
              <w:rPr>
                <w:ins w:id="2643" w:author="China Telecom" w:date="2020-11-20T19:17:00Z"/>
              </w:rPr>
            </w:pPr>
            <w:ins w:id="2644" w:author="China Telecom" w:date="2020-11-20T19:17:00Z">
              <w:r w:rsidRPr="00804B30">
                <w:t>151.62</w:t>
              </w:r>
            </w:ins>
          </w:p>
        </w:tc>
        <w:tc>
          <w:tcPr>
            <w:tcW w:w="2200" w:type="dxa"/>
            <w:noWrap/>
            <w:hideMark/>
          </w:tcPr>
          <w:p w14:paraId="24B8E5C4" w14:textId="77777777" w:rsidR="00E65DBE" w:rsidRPr="00804B30" w:rsidRDefault="00E65DBE" w:rsidP="00AF0D4C">
            <w:pPr>
              <w:spacing w:after="0"/>
              <w:jc w:val="center"/>
              <w:rPr>
                <w:ins w:id="2645" w:author="China Telecom" w:date="2020-11-20T19:17:00Z"/>
              </w:rPr>
            </w:pPr>
            <w:ins w:id="2646" w:author="China Telecom" w:date="2020-11-20T19:17:00Z">
              <w:r w:rsidRPr="00804B30">
                <w:t>0.12</w:t>
              </w:r>
            </w:ins>
          </w:p>
        </w:tc>
      </w:tr>
      <w:tr w:rsidR="00E65DBE" w:rsidRPr="00804B30" w14:paraId="15F96DA3" w14:textId="77777777" w:rsidTr="00AF0D4C">
        <w:trPr>
          <w:ins w:id="2647" w:author="China Telecom" w:date="2020-11-20T19:17:00Z"/>
        </w:trPr>
        <w:tc>
          <w:tcPr>
            <w:tcW w:w="6440" w:type="dxa"/>
            <w:noWrap/>
            <w:hideMark/>
          </w:tcPr>
          <w:p w14:paraId="6A1E92F5" w14:textId="77777777" w:rsidR="00E65DBE" w:rsidRPr="00804B30" w:rsidRDefault="00E65DBE" w:rsidP="00AF0D4C">
            <w:pPr>
              <w:spacing w:after="0"/>
              <w:rPr>
                <w:ins w:id="2648" w:author="China Telecom" w:date="2020-11-20T19:17:00Z"/>
              </w:rPr>
            </w:pPr>
            <w:ins w:id="2649" w:author="China Telecom" w:date="2020-11-20T19:17:00Z">
              <w:r w:rsidRPr="00804B30">
                <w:t xml:space="preserve">PDSCH for Msg.2 </w:t>
              </w:r>
            </w:ins>
          </w:p>
        </w:tc>
        <w:tc>
          <w:tcPr>
            <w:tcW w:w="2200" w:type="dxa"/>
            <w:noWrap/>
            <w:hideMark/>
          </w:tcPr>
          <w:p w14:paraId="31F8B0F3" w14:textId="77777777" w:rsidR="00E65DBE" w:rsidRPr="00804B30" w:rsidRDefault="00E65DBE" w:rsidP="00AF0D4C">
            <w:pPr>
              <w:spacing w:after="0"/>
              <w:jc w:val="center"/>
              <w:rPr>
                <w:ins w:id="2650" w:author="China Telecom" w:date="2020-11-20T19:17:00Z"/>
              </w:rPr>
            </w:pPr>
            <w:ins w:id="2651" w:author="China Telecom" w:date="2020-11-20T19:17:00Z">
              <w:r w:rsidRPr="00804B30">
                <w:t>2</w:t>
              </w:r>
            </w:ins>
          </w:p>
        </w:tc>
        <w:tc>
          <w:tcPr>
            <w:tcW w:w="2200" w:type="dxa"/>
            <w:noWrap/>
            <w:hideMark/>
          </w:tcPr>
          <w:p w14:paraId="2CA91BFE" w14:textId="77777777" w:rsidR="00E65DBE" w:rsidRPr="00804B30" w:rsidRDefault="00E65DBE" w:rsidP="00AF0D4C">
            <w:pPr>
              <w:spacing w:after="0"/>
              <w:jc w:val="center"/>
              <w:rPr>
                <w:ins w:id="2652" w:author="China Telecom" w:date="2020-11-20T19:17:00Z"/>
              </w:rPr>
            </w:pPr>
            <w:ins w:id="2653" w:author="China Telecom" w:date="2020-11-20T19:17:00Z">
              <w:r w:rsidRPr="00804B30">
                <w:t>148.03</w:t>
              </w:r>
            </w:ins>
          </w:p>
        </w:tc>
        <w:tc>
          <w:tcPr>
            <w:tcW w:w="2200" w:type="dxa"/>
            <w:noWrap/>
            <w:hideMark/>
          </w:tcPr>
          <w:p w14:paraId="6EA39E36" w14:textId="77777777" w:rsidR="00E65DBE" w:rsidRPr="00804B30" w:rsidRDefault="00E65DBE" w:rsidP="00AF0D4C">
            <w:pPr>
              <w:spacing w:after="0"/>
              <w:jc w:val="center"/>
              <w:rPr>
                <w:ins w:id="2654" w:author="China Telecom" w:date="2020-11-20T19:17:00Z"/>
              </w:rPr>
            </w:pPr>
            <w:ins w:id="2655" w:author="China Telecom" w:date="2020-11-20T19:17:00Z">
              <w:r w:rsidRPr="00804B30">
                <w:t>2.99</w:t>
              </w:r>
            </w:ins>
          </w:p>
        </w:tc>
      </w:tr>
      <w:tr w:rsidR="00E65DBE" w:rsidRPr="00804B30" w14:paraId="34D00BFF" w14:textId="77777777" w:rsidTr="00AF0D4C">
        <w:trPr>
          <w:ins w:id="2656" w:author="China Telecom" w:date="2020-11-20T19:17:00Z"/>
        </w:trPr>
        <w:tc>
          <w:tcPr>
            <w:tcW w:w="6440" w:type="dxa"/>
            <w:noWrap/>
            <w:hideMark/>
          </w:tcPr>
          <w:p w14:paraId="1CEFCEF9" w14:textId="77777777" w:rsidR="00E65DBE" w:rsidRPr="00804B30" w:rsidRDefault="00E65DBE" w:rsidP="00AF0D4C">
            <w:pPr>
              <w:spacing w:after="0"/>
              <w:rPr>
                <w:ins w:id="2657" w:author="China Telecom" w:date="2020-11-20T19:17:00Z"/>
              </w:rPr>
            </w:pPr>
            <w:ins w:id="2658" w:author="China Telecom" w:date="2020-11-20T19:17:00Z">
              <w:r w:rsidRPr="00804B30">
                <w:t xml:space="preserve">PUSCH of Msg.3 </w:t>
              </w:r>
            </w:ins>
          </w:p>
        </w:tc>
        <w:tc>
          <w:tcPr>
            <w:tcW w:w="2200" w:type="dxa"/>
            <w:noWrap/>
            <w:hideMark/>
          </w:tcPr>
          <w:p w14:paraId="36E3E83F" w14:textId="77777777" w:rsidR="00E65DBE" w:rsidRPr="00804B30" w:rsidRDefault="00E65DBE" w:rsidP="00AF0D4C">
            <w:pPr>
              <w:spacing w:after="0"/>
              <w:jc w:val="center"/>
              <w:rPr>
                <w:ins w:id="2659" w:author="China Telecom" w:date="2020-11-20T19:17:00Z"/>
              </w:rPr>
            </w:pPr>
            <w:ins w:id="2660" w:author="China Telecom" w:date="2020-11-20T19:17:00Z">
              <w:r w:rsidRPr="00804B30">
                <w:t>6</w:t>
              </w:r>
            </w:ins>
          </w:p>
        </w:tc>
        <w:tc>
          <w:tcPr>
            <w:tcW w:w="2200" w:type="dxa"/>
            <w:noWrap/>
            <w:hideMark/>
          </w:tcPr>
          <w:p w14:paraId="60517ECB" w14:textId="77777777" w:rsidR="00E65DBE" w:rsidRPr="00804B30" w:rsidRDefault="00E65DBE" w:rsidP="00AF0D4C">
            <w:pPr>
              <w:spacing w:after="0"/>
              <w:jc w:val="center"/>
              <w:rPr>
                <w:ins w:id="2661" w:author="China Telecom" w:date="2020-11-20T19:17:00Z"/>
              </w:rPr>
            </w:pPr>
            <w:ins w:id="2662" w:author="China Telecom" w:date="2020-11-20T19:17:00Z">
              <w:r w:rsidRPr="00804B30">
                <w:t>144.29</w:t>
              </w:r>
            </w:ins>
          </w:p>
        </w:tc>
        <w:tc>
          <w:tcPr>
            <w:tcW w:w="2200" w:type="dxa"/>
            <w:noWrap/>
            <w:hideMark/>
          </w:tcPr>
          <w:p w14:paraId="317A1DA5" w14:textId="77777777" w:rsidR="00E65DBE" w:rsidRPr="00804B30" w:rsidRDefault="00E65DBE" w:rsidP="00AF0D4C">
            <w:pPr>
              <w:spacing w:after="0"/>
              <w:jc w:val="center"/>
              <w:rPr>
                <w:ins w:id="2663" w:author="China Telecom" w:date="2020-11-20T19:17:00Z"/>
              </w:rPr>
            </w:pPr>
            <w:ins w:id="2664" w:author="China Telecom" w:date="2020-11-20T19:17:00Z">
              <w:r w:rsidRPr="00804B30">
                <w:t>0.75</w:t>
              </w:r>
            </w:ins>
          </w:p>
        </w:tc>
      </w:tr>
      <w:tr w:rsidR="00E65DBE" w:rsidRPr="00804B30" w14:paraId="159EEF1F" w14:textId="77777777" w:rsidTr="00AF0D4C">
        <w:trPr>
          <w:ins w:id="2665" w:author="China Telecom" w:date="2020-11-20T19:17:00Z"/>
        </w:trPr>
        <w:tc>
          <w:tcPr>
            <w:tcW w:w="6440" w:type="dxa"/>
            <w:noWrap/>
            <w:hideMark/>
          </w:tcPr>
          <w:p w14:paraId="2C69134C" w14:textId="77777777" w:rsidR="00E65DBE" w:rsidRPr="00804B30" w:rsidRDefault="00E65DBE" w:rsidP="00AF0D4C">
            <w:pPr>
              <w:spacing w:after="0"/>
              <w:rPr>
                <w:ins w:id="2666" w:author="China Telecom" w:date="2020-11-20T19:17:00Z"/>
              </w:rPr>
            </w:pPr>
            <w:ins w:id="2667" w:author="China Telecom" w:date="2020-11-20T19:17:00Z">
              <w:r w:rsidRPr="00804B30">
                <w:t xml:space="preserve">PDSCH of Msg.4 </w:t>
              </w:r>
            </w:ins>
          </w:p>
        </w:tc>
        <w:tc>
          <w:tcPr>
            <w:tcW w:w="2200" w:type="dxa"/>
            <w:noWrap/>
            <w:hideMark/>
          </w:tcPr>
          <w:p w14:paraId="56162665" w14:textId="77777777" w:rsidR="00E65DBE" w:rsidRPr="00804B30" w:rsidRDefault="00E65DBE" w:rsidP="00AF0D4C">
            <w:pPr>
              <w:spacing w:after="0"/>
              <w:jc w:val="center"/>
              <w:rPr>
                <w:ins w:id="2668" w:author="China Telecom" w:date="2020-11-20T19:17:00Z"/>
              </w:rPr>
            </w:pPr>
            <w:ins w:id="2669" w:author="China Telecom" w:date="2020-11-20T19:17:00Z">
              <w:r w:rsidRPr="00804B30">
                <w:t>2</w:t>
              </w:r>
            </w:ins>
          </w:p>
        </w:tc>
        <w:tc>
          <w:tcPr>
            <w:tcW w:w="2200" w:type="dxa"/>
            <w:noWrap/>
            <w:hideMark/>
          </w:tcPr>
          <w:p w14:paraId="2ACBDE17" w14:textId="77777777" w:rsidR="00E65DBE" w:rsidRPr="00804B30" w:rsidRDefault="00E65DBE" w:rsidP="00AF0D4C">
            <w:pPr>
              <w:spacing w:after="0"/>
              <w:jc w:val="center"/>
              <w:rPr>
                <w:ins w:id="2670" w:author="China Telecom" w:date="2020-11-20T19:17:00Z"/>
              </w:rPr>
            </w:pPr>
            <w:ins w:id="2671" w:author="China Telecom" w:date="2020-11-20T19:17:00Z">
              <w:r w:rsidRPr="00804B30">
                <w:t>149.34</w:t>
              </w:r>
            </w:ins>
          </w:p>
        </w:tc>
        <w:tc>
          <w:tcPr>
            <w:tcW w:w="2200" w:type="dxa"/>
            <w:noWrap/>
            <w:hideMark/>
          </w:tcPr>
          <w:p w14:paraId="6A13D352" w14:textId="77777777" w:rsidR="00E65DBE" w:rsidRPr="00804B30" w:rsidRDefault="00E65DBE" w:rsidP="00AF0D4C">
            <w:pPr>
              <w:spacing w:after="0"/>
              <w:jc w:val="center"/>
              <w:rPr>
                <w:ins w:id="2672" w:author="China Telecom" w:date="2020-11-20T19:17:00Z"/>
              </w:rPr>
            </w:pPr>
            <w:ins w:id="2673" w:author="China Telecom" w:date="2020-11-20T19:17:00Z">
              <w:r w:rsidRPr="00804B30">
                <w:t>1.00</w:t>
              </w:r>
            </w:ins>
          </w:p>
        </w:tc>
      </w:tr>
      <w:tr w:rsidR="00E65DBE" w:rsidRPr="00804B30" w14:paraId="53230F7E" w14:textId="77777777" w:rsidTr="00AF0D4C">
        <w:trPr>
          <w:ins w:id="2674" w:author="China Telecom" w:date="2020-11-20T19:17:00Z"/>
        </w:trPr>
        <w:tc>
          <w:tcPr>
            <w:tcW w:w="6440" w:type="dxa"/>
            <w:noWrap/>
            <w:hideMark/>
          </w:tcPr>
          <w:p w14:paraId="0D48352F" w14:textId="77777777" w:rsidR="00E65DBE" w:rsidRPr="00804B30" w:rsidRDefault="00E65DBE" w:rsidP="00AF0D4C">
            <w:pPr>
              <w:spacing w:after="0"/>
              <w:rPr>
                <w:ins w:id="2675" w:author="China Telecom" w:date="2020-11-20T19:17:00Z"/>
              </w:rPr>
            </w:pPr>
            <w:ins w:id="2676" w:author="China Telecom" w:date="2020-11-20T19:17:00Z">
              <w:r w:rsidRPr="00804B30">
                <w:t xml:space="preserve">PUCCH w/ HARQ-ACK for Msg.4 </w:t>
              </w:r>
            </w:ins>
          </w:p>
        </w:tc>
        <w:tc>
          <w:tcPr>
            <w:tcW w:w="2200" w:type="dxa"/>
            <w:noWrap/>
            <w:hideMark/>
          </w:tcPr>
          <w:p w14:paraId="262CF30A" w14:textId="77777777" w:rsidR="00E65DBE" w:rsidRPr="00804B30" w:rsidRDefault="00E65DBE" w:rsidP="00AF0D4C">
            <w:pPr>
              <w:spacing w:after="0"/>
              <w:jc w:val="center"/>
              <w:rPr>
                <w:ins w:id="2677" w:author="China Telecom" w:date="2020-11-20T19:17:00Z"/>
              </w:rPr>
            </w:pPr>
            <w:ins w:id="2678" w:author="China Telecom" w:date="2020-11-20T19:17:00Z">
              <w:r w:rsidRPr="00804B30">
                <w:t>1</w:t>
              </w:r>
            </w:ins>
          </w:p>
        </w:tc>
        <w:tc>
          <w:tcPr>
            <w:tcW w:w="2200" w:type="dxa"/>
            <w:noWrap/>
            <w:hideMark/>
          </w:tcPr>
          <w:p w14:paraId="25748B7E" w14:textId="77777777" w:rsidR="00E65DBE" w:rsidRPr="00804B30" w:rsidRDefault="00E65DBE" w:rsidP="00AF0D4C">
            <w:pPr>
              <w:spacing w:after="0"/>
              <w:jc w:val="center"/>
              <w:rPr>
                <w:ins w:id="2679" w:author="China Telecom" w:date="2020-11-20T19:17:00Z"/>
              </w:rPr>
            </w:pPr>
            <w:ins w:id="2680" w:author="China Telecom" w:date="2020-11-20T19:17:00Z">
              <w:r w:rsidRPr="00804B30">
                <w:t>150.20</w:t>
              </w:r>
            </w:ins>
          </w:p>
        </w:tc>
        <w:tc>
          <w:tcPr>
            <w:tcW w:w="2200" w:type="dxa"/>
            <w:noWrap/>
            <w:hideMark/>
          </w:tcPr>
          <w:p w14:paraId="031837D8" w14:textId="77777777" w:rsidR="00E65DBE" w:rsidRPr="00804B30" w:rsidRDefault="00E65DBE" w:rsidP="00AF0D4C">
            <w:pPr>
              <w:spacing w:after="0"/>
              <w:jc w:val="center"/>
              <w:rPr>
                <w:ins w:id="2681" w:author="China Telecom" w:date="2020-11-20T19:17:00Z"/>
              </w:rPr>
            </w:pPr>
            <w:ins w:id="2682" w:author="China Telecom" w:date="2020-11-20T19:17:00Z">
              <w:r w:rsidRPr="00804B30">
                <w:t>0.00</w:t>
              </w:r>
            </w:ins>
          </w:p>
        </w:tc>
      </w:tr>
      <w:tr w:rsidR="00E65DBE" w:rsidRPr="00804B30" w14:paraId="6657D665" w14:textId="77777777" w:rsidTr="00AF0D4C">
        <w:trPr>
          <w:ins w:id="2683" w:author="China Telecom" w:date="2020-11-20T19:17:00Z"/>
        </w:trPr>
        <w:tc>
          <w:tcPr>
            <w:tcW w:w="6440" w:type="dxa"/>
            <w:noWrap/>
            <w:hideMark/>
          </w:tcPr>
          <w:p w14:paraId="03162D32" w14:textId="77777777" w:rsidR="00E65DBE" w:rsidRPr="00804B30" w:rsidRDefault="00E65DBE" w:rsidP="00AF0D4C">
            <w:pPr>
              <w:spacing w:after="0"/>
              <w:rPr>
                <w:ins w:id="2684" w:author="China Telecom" w:date="2020-11-20T19:17:00Z"/>
              </w:rPr>
            </w:pPr>
            <w:ins w:id="2685" w:author="China Telecom" w:date="2020-11-20T19:17:00Z">
              <w:r w:rsidRPr="00804B30">
                <w:t xml:space="preserve">Unicast PDCCH </w:t>
              </w:r>
            </w:ins>
          </w:p>
        </w:tc>
        <w:tc>
          <w:tcPr>
            <w:tcW w:w="2200" w:type="dxa"/>
            <w:noWrap/>
            <w:hideMark/>
          </w:tcPr>
          <w:p w14:paraId="04D0882C" w14:textId="77777777" w:rsidR="00E65DBE" w:rsidRPr="00804B30" w:rsidRDefault="00E65DBE" w:rsidP="00AF0D4C">
            <w:pPr>
              <w:spacing w:after="0"/>
              <w:jc w:val="center"/>
              <w:rPr>
                <w:ins w:id="2686" w:author="China Telecom" w:date="2020-11-20T19:17:00Z"/>
              </w:rPr>
            </w:pPr>
            <w:ins w:id="2687" w:author="China Telecom" w:date="2020-11-20T19:17:00Z">
              <w:r w:rsidRPr="00804B30">
                <w:t>6</w:t>
              </w:r>
            </w:ins>
          </w:p>
        </w:tc>
        <w:tc>
          <w:tcPr>
            <w:tcW w:w="2200" w:type="dxa"/>
            <w:noWrap/>
            <w:hideMark/>
          </w:tcPr>
          <w:p w14:paraId="4F04AB85" w14:textId="77777777" w:rsidR="00E65DBE" w:rsidRPr="00804B30" w:rsidRDefault="00E65DBE" w:rsidP="00AF0D4C">
            <w:pPr>
              <w:spacing w:after="0"/>
              <w:jc w:val="center"/>
              <w:rPr>
                <w:ins w:id="2688" w:author="China Telecom" w:date="2020-11-20T19:17:00Z"/>
              </w:rPr>
            </w:pPr>
            <w:ins w:id="2689" w:author="China Telecom" w:date="2020-11-20T19:17:00Z">
              <w:r w:rsidRPr="00804B30">
                <w:t>157.61</w:t>
              </w:r>
            </w:ins>
          </w:p>
        </w:tc>
        <w:tc>
          <w:tcPr>
            <w:tcW w:w="2200" w:type="dxa"/>
            <w:noWrap/>
            <w:hideMark/>
          </w:tcPr>
          <w:p w14:paraId="0134EC3F" w14:textId="77777777" w:rsidR="00E65DBE" w:rsidRPr="00804B30" w:rsidRDefault="00E65DBE" w:rsidP="00AF0D4C">
            <w:pPr>
              <w:spacing w:after="0"/>
              <w:jc w:val="center"/>
              <w:rPr>
                <w:ins w:id="2690" w:author="China Telecom" w:date="2020-11-20T19:17:00Z"/>
              </w:rPr>
            </w:pPr>
            <w:ins w:id="2691" w:author="China Telecom" w:date="2020-11-20T19:17:00Z">
              <w:r w:rsidRPr="00804B30">
                <w:t>2.02</w:t>
              </w:r>
            </w:ins>
          </w:p>
        </w:tc>
      </w:tr>
      <w:tr w:rsidR="00E65DBE" w:rsidRPr="00804B30" w14:paraId="1D2C2392" w14:textId="77777777" w:rsidTr="00AF0D4C">
        <w:trPr>
          <w:ins w:id="2692" w:author="China Telecom" w:date="2020-11-20T19:17:00Z"/>
        </w:trPr>
        <w:tc>
          <w:tcPr>
            <w:tcW w:w="6440" w:type="dxa"/>
            <w:noWrap/>
            <w:hideMark/>
          </w:tcPr>
          <w:p w14:paraId="52C8D2A8" w14:textId="77777777" w:rsidR="00E65DBE" w:rsidRPr="00804B30" w:rsidRDefault="00E65DBE" w:rsidP="00AF0D4C">
            <w:pPr>
              <w:spacing w:after="0"/>
              <w:rPr>
                <w:ins w:id="2693" w:author="China Telecom" w:date="2020-11-20T19:17:00Z"/>
              </w:rPr>
            </w:pPr>
            <w:ins w:id="2694" w:author="China Telecom" w:date="2020-11-20T19:17:00Z">
              <w:r w:rsidRPr="00804B30">
                <w:t>PDSCH for eMBB DDDDDDDSUU</w:t>
              </w:r>
            </w:ins>
          </w:p>
        </w:tc>
        <w:tc>
          <w:tcPr>
            <w:tcW w:w="2200" w:type="dxa"/>
            <w:noWrap/>
            <w:hideMark/>
          </w:tcPr>
          <w:p w14:paraId="7D4666E5" w14:textId="77777777" w:rsidR="00E65DBE" w:rsidRPr="00804B30" w:rsidRDefault="00E65DBE" w:rsidP="00AF0D4C">
            <w:pPr>
              <w:spacing w:after="0"/>
              <w:jc w:val="center"/>
              <w:rPr>
                <w:ins w:id="2695" w:author="China Telecom" w:date="2020-11-20T19:17:00Z"/>
              </w:rPr>
            </w:pPr>
            <w:ins w:id="2696" w:author="China Telecom" w:date="2020-11-20T19:17:00Z">
              <w:r w:rsidRPr="00804B30">
                <w:t>6</w:t>
              </w:r>
            </w:ins>
          </w:p>
        </w:tc>
        <w:tc>
          <w:tcPr>
            <w:tcW w:w="2200" w:type="dxa"/>
            <w:noWrap/>
            <w:hideMark/>
          </w:tcPr>
          <w:p w14:paraId="10E666AA" w14:textId="77777777" w:rsidR="00E65DBE" w:rsidRPr="00804B30" w:rsidRDefault="00E65DBE" w:rsidP="00AF0D4C">
            <w:pPr>
              <w:spacing w:after="0"/>
              <w:jc w:val="center"/>
              <w:rPr>
                <w:ins w:id="2697" w:author="China Telecom" w:date="2020-11-20T19:17:00Z"/>
              </w:rPr>
            </w:pPr>
            <w:ins w:id="2698" w:author="China Telecom" w:date="2020-11-20T19:17:00Z">
              <w:r w:rsidRPr="00804B30">
                <w:t>157.01</w:t>
              </w:r>
            </w:ins>
          </w:p>
        </w:tc>
        <w:tc>
          <w:tcPr>
            <w:tcW w:w="2200" w:type="dxa"/>
            <w:noWrap/>
            <w:hideMark/>
          </w:tcPr>
          <w:p w14:paraId="71FD4AD1" w14:textId="77777777" w:rsidR="00E65DBE" w:rsidRPr="00804B30" w:rsidRDefault="00E65DBE" w:rsidP="00AF0D4C">
            <w:pPr>
              <w:spacing w:after="0"/>
              <w:jc w:val="center"/>
              <w:rPr>
                <w:ins w:id="2699" w:author="China Telecom" w:date="2020-11-20T19:17:00Z"/>
              </w:rPr>
            </w:pPr>
            <w:ins w:id="2700" w:author="China Telecom" w:date="2020-11-20T19:17:00Z">
              <w:r w:rsidRPr="00804B30">
                <w:t>0.74</w:t>
              </w:r>
            </w:ins>
          </w:p>
        </w:tc>
      </w:tr>
    </w:tbl>
    <w:p w14:paraId="415D6464" w14:textId="77777777" w:rsidR="00E65DBE" w:rsidRDefault="00E65DBE" w:rsidP="00E65DBE">
      <w:pPr>
        <w:rPr>
          <w:ins w:id="2701" w:author="China Telecom" w:date="2020-11-20T19:17:00Z"/>
        </w:rPr>
      </w:pPr>
    </w:p>
    <w:p w14:paraId="36E12DB1" w14:textId="77777777" w:rsidR="00E65DBE" w:rsidRDefault="00E65DBE" w:rsidP="00E65DBE">
      <w:pPr>
        <w:pStyle w:val="TH"/>
        <w:rPr>
          <w:ins w:id="2702" w:author="China Telecom" w:date="2020-11-20T19:17:00Z"/>
        </w:rPr>
      </w:pPr>
      <w:ins w:id="2703" w:author="China Telecom" w:date="2020-11-20T19:17:00Z">
        <w:r>
          <w:t xml:space="preserve">Table </w:t>
        </w:r>
        <w:r>
          <w:rPr>
            <w:lang w:eastAsia="zh-CN"/>
          </w:rPr>
          <w:t>5.1.1.2</w:t>
        </w:r>
        <w:r w:rsidRPr="007368F9">
          <w:t>-</w:t>
        </w:r>
        <w:r>
          <w:rPr>
            <w:lang w:eastAsia="ja-JP"/>
          </w:rPr>
          <w:t>2</w:t>
        </w:r>
        <w:r w:rsidRPr="007368F9">
          <w:rPr>
            <w:rFonts w:hint="eastAsia"/>
          </w:rPr>
          <w:t>:</w:t>
        </w:r>
        <w:r>
          <w:rPr>
            <w:rFonts w:hint="eastAsia"/>
          </w:rPr>
          <w:t xml:space="preserve"> Representative values </w:t>
        </w:r>
        <w:r>
          <w:t>of MIL for Urban 2.6</w:t>
        </w:r>
        <w:r w:rsidRPr="00DE78FE">
          <w:t>GHz</w:t>
        </w:r>
        <w:r>
          <w:t xml:space="preserve"> TDD scenario </w:t>
        </w:r>
      </w:ins>
    </w:p>
    <w:tbl>
      <w:tblPr>
        <w:tblStyle w:val="a7"/>
        <w:tblW w:w="0" w:type="auto"/>
        <w:tblLook w:val="04A0" w:firstRow="1" w:lastRow="0" w:firstColumn="1" w:lastColumn="0" w:noHBand="0" w:noVBand="1"/>
      </w:tblPr>
      <w:tblGrid>
        <w:gridCol w:w="4053"/>
        <w:gridCol w:w="1439"/>
        <w:gridCol w:w="1487"/>
        <w:gridCol w:w="1439"/>
        <w:gridCol w:w="1439"/>
      </w:tblGrid>
      <w:tr w:rsidR="00E65DBE" w:rsidRPr="00804B30" w14:paraId="3F395DB4" w14:textId="77777777" w:rsidTr="00AF0D4C">
        <w:trPr>
          <w:ins w:id="2704" w:author="China Telecom" w:date="2020-11-20T19:17:00Z"/>
        </w:trPr>
        <w:tc>
          <w:tcPr>
            <w:tcW w:w="4073" w:type="dxa"/>
            <w:shd w:val="clear" w:color="auto" w:fill="E7E6E6" w:themeFill="background2"/>
            <w:noWrap/>
            <w:hideMark/>
          </w:tcPr>
          <w:p w14:paraId="77A29F36" w14:textId="77777777" w:rsidR="00E65DBE" w:rsidRPr="009C135A" w:rsidRDefault="00E65DBE" w:rsidP="00AF0D4C">
            <w:pPr>
              <w:spacing w:after="0"/>
              <w:jc w:val="center"/>
              <w:rPr>
                <w:ins w:id="2705" w:author="China Telecom" w:date="2020-11-20T19:17:00Z"/>
              </w:rPr>
            </w:pPr>
            <w:ins w:id="2706" w:author="China Telecom" w:date="2020-11-20T19:17:00Z">
              <w:r w:rsidRPr="00F9020F">
                <w:rPr>
                  <w:b/>
                </w:rPr>
                <w:t>Channels (and Frame format)</w:t>
              </w:r>
            </w:ins>
          </w:p>
        </w:tc>
        <w:tc>
          <w:tcPr>
            <w:tcW w:w="1446" w:type="dxa"/>
            <w:shd w:val="clear" w:color="auto" w:fill="E7E6E6" w:themeFill="background2"/>
            <w:hideMark/>
          </w:tcPr>
          <w:p w14:paraId="34C2D87F" w14:textId="77777777" w:rsidR="00E65DBE" w:rsidRPr="009C135A" w:rsidRDefault="00E65DBE" w:rsidP="00AF0D4C">
            <w:pPr>
              <w:spacing w:after="0"/>
              <w:jc w:val="center"/>
              <w:rPr>
                <w:ins w:id="2707" w:author="China Telecom" w:date="2020-11-20T19:17:00Z"/>
              </w:rPr>
            </w:pPr>
            <w:ins w:id="2708" w:author="China Telecom" w:date="2020-11-20T19:17:00Z">
              <w:r w:rsidRPr="00F9020F">
                <w:rPr>
                  <w:b/>
                </w:rPr>
                <w:t>Number of Samples</w:t>
              </w:r>
            </w:ins>
          </w:p>
        </w:tc>
        <w:tc>
          <w:tcPr>
            <w:tcW w:w="1446" w:type="dxa"/>
            <w:shd w:val="clear" w:color="auto" w:fill="E7E6E6" w:themeFill="background2"/>
            <w:hideMark/>
          </w:tcPr>
          <w:p w14:paraId="31F85FF9" w14:textId="77777777" w:rsidR="00E65DBE" w:rsidRPr="009C135A" w:rsidRDefault="00E65DBE" w:rsidP="00AF0D4C">
            <w:pPr>
              <w:spacing w:after="0"/>
              <w:jc w:val="center"/>
              <w:rPr>
                <w:ins w:id="2709" w:author="China Telecom" w:date="2020-11-20T19:17:00Z"/>
              </w:rPr>
            </w:pPr>
            <w:ins w:id="2710" w:author="China Telecom" w:date="2020-11-20T19:17:00Z">
              <w:r w:rsidRPr="00F9020F">
                <w:rPr>
                  <w:b/>
                </w:rPr>
                <w:t>Representative value</w:t>
              </w:r>
            </w:ins>
          </w:p>
        </w:tc>
        <w:tc>
          <w:tcPr>
            <w:tcW w:w="1446" w:type="dxa"/>
            <w:shd w:val="clear" w:color="auto" w:fill="E7E6E6" w:themeFill="background2"/>
            <w:hideMark/>
          </w:tcPr>
          <w:p w14:paraId="20869326" w14:textId="77777777" w:rsidR="00E65DBE" w:rsidRPr="009C135A" w:rsidRDefault="00E65DBE" w:rsidP="00AF0D4C">
            <w:pPr>
              <w:spacing w:after="0"/>
              <w:jc w:val="center"/>
              <w:rPr>
                <w:ins w:id="2711" w:author="China Telecom" w:date="2020-11-20T19:17:00Z"/>
              </w:rPr>
            </w:pPr>
            <w:ins w:id="2712" w:author="China Telecom" w:date="2020-11-20T19:17:00Z">
              <w:r w:rsidRPr="00F9020F">
                <w:rPr>
                  <w:b/>
                </w:rPr>
                <w:t>Standard Deviation (w/o outlier)</w:t>
              </w:r>
            </w:ins>
          </w:p>
        </w:tc>
        <w:tc>
          <w:tcPr>
            <w:tcW w:w="1446" w:type="dxa"/>
            <w:shd w:val="clear" w:color="auto" w:fill="E7E6E6" w:themeFill="background2"/>
            <w:hideMark/>
          </w:tcPr>
          <w:p w14:paraId="65C7DB6A" w14:textId="77777777" w:rsidR="00E65DBE" w:rsidRPr="009C135A" w:rsidRDefault="00E65DBE" w:rsidP="00AF0D4C">
            <w:pPr>
              <w:spacing w:after="0"/>
              <w:jc w:val="center"/>
              <w:rPr>
                <w:ins w:id="2713" w:author="China Telecom" w:date="2020-11-20T19:17:00Z"/>
              </w:rPr>
            </w:pPr>
            <w:ins w:id="2714" w:author="China Telecom" w:date="2020-11-20T19:17:00Z">
              <w:r w:rsidRPr="00F9020F">
                <w:rPr>
                  <w:b/>
                </w:rPr>
                <w:t>Relative difference between channels</w:t>
              </w:r>
            </w:ins>
          </w:p>
        </w:tc>
      </w:tr>
      <w:tr w:rsidR="00E65DBE" w:rsidRPr="00804B30" w14:paraId="41BC99C7" w14:textId="77777777" w:rsidTr="00AF0D4C">
        <w:trPr>
          <w:ins w:id="2715" w:author="China Telecom" w:date="2020-11-20T19:17:00Z"/>
        </w:trPr>
        <w:tc>
          <w:tcPr>
            <w:tcW w:w="4073" w:type="dxa"/>
            <w:noWrap/>
            <w:hideMark/>
          </w:tcPr>
          <w:p w14:paraId="16CCA752" w14:textId="77777777" w:rsidR="00E65DBE" w:rsidRPr="00804B30" w:rsidRDefault="00E65DBE" w:rsidP="00AF0D4C">
            <w:pPr>
              <w:spacing w:after="0"/>
              <w:rPr>
                <w:ins w:id="2716" w:author="China Telecom" w:date="2020-11-20T19:17:00Z"/>
                <w:noProof/>
                <w:sz w:val="22"/>
              </w:rPr>
            </w:pPr>
            <w:ins w:id="2717" w:author="China Telecom" w:date="2020-11-20T19:17:00Z">
              <w:r w:rsidRPr="00804B30">
                <w:t>PUSCH for eMBB DDDDDDDSUU</w:t>
              </w:r>
            </w:ins>
          </w:p>
        </w:tc>
        <w:tc>
          <w:tcPr>
            <w:tcW w:w="1446" w:type="dxa"/>
            <w:noWrap/>
            <w:hideMark/>
          </w:tcPr>
          <w:p w14:paraId="443BC1F7" w14:textId="77777777" w:rsidR="00E65DBE" w:rsidRPr="00804B30" w:rsidRDefault="00E65DBE" w:rsidP="00AF0D4C">
            <w:pPr>
              <w:spacing w:after="0"/>
              <w:jc w:val="center"/>
              <w:rPr>
                <w:ins w:id="2718" w:author="China Telecom" w:date="2020-11-20T19:17:00Z"/>
              </w:rPr>
            </w:pPr>
            <w:ins w:id="2719" w:author="China Telecom" w:date="2020-11-20T19:17:00Z">
              <w:r w:rsidRPr="00804B30">
                <w:t>10</w:t>
              </w:r>
            </w:ins>
          </w:p>
        </w:tc>
        <w:tc>
          <w:tcPr>
            <w:tcW w:w="1446" w:type="dxa"/>
            <w:noWrap/>
            <w:hideMark/>
          </w:tcPr>
          <w:p w14:paraId="438CFE04" w14:textId="77777777" w:rsidR="00E65DBE" w:rsidRPr="00804B30" w:rsidRDefault="00E65DBE" w:rsidP="00AF0D4C">
            <w:pPr>
              <w:spacing w:after="0"/>
              <w:jc w:val="center"/>
              <w:rPr>
                <w:ins w:id="2720" w:author="China Telecom" w:date="2020-11-20T19:17:00Z"/>
              </w:rPr>
            </w:pPr>
            <w:ins w:id="2721" w:author="China Telecom" w:date="2020-11-20T19:17:00Z">
              <w:r w:rsidRPr="00804B30">
                <w:t>139.66</w:t>
              </w:r>
            </w:ins>
          </w:p>
        </w:tc>
        <w:tc>
          <w:tcPr>
            <w:tcW w:w="1446" w:type="dxa"/>
            <w:noWrap/>
            <w:hideMark/>
          </w:tcPr>
          <w:p w14:paraId="12F9BEC4" w14:textId="77777777" w:rsidR="00E65DBE" w:rsidRPr="00804B30" w:rsidRDefault="00E65DBE" w:rsidP="00AF0D4C">
            <w:pPr>
              <w:spacing w:after="0"/>
              <w:jc w:val="center"/>
              <w:rPr>
                <w:ins w:id="2722" w:author="China Telecom" w:date="2020-11-20T19:17:00Z"/>
              </w:rPr>
            </w:pPr>
            <w:ins w:id="2723" w:author="China Telecom" w:date="2020-11-20T19:17:00Z">
              <w:r w:rsidRPr="00804B30">
                <w:t>1.12</w:t>
              </w:r>
            </w:ins>
          </w:p>
        </w:tc>
        <w:tc>
          <w:tcPr>
            <w:tcW w:w="1446" w:type="dxa"/>
            <w:noWrap/>
            <w:hideMark/>
          </w:tcPr>
          <w:p w14:paraId="12181A7B" w14:textId="77777777" w:rsidR="00E65DBE" w:rsidRPr="00804B30" w:rsidRDefault="00E65DBE" w:rsidP="00AF0D4C">
            <w:pPr>
              <w:spacing w:after="0"/>
              <w:jc w:val="center"/>
              <w:rPr>
                <w:ins w:id="2724" w:author="China Telecom" w:date="2020-11-20T19:17:00Z"/>
              </w:rPr>
            </w:pPr>
            <w:ins w:id="2725" w:author="China Telecom" w:date="2020-11-20T19:17:00Z">
              <w:r w:rsidRPr="00804B30">
                <w:t>0.00</w:t>
              </w:r>
            </w:ins>
          </w:p>
        </w:tc>
      </w:tr>
      <w:tr w:rsidR="00E65DBE" w:rsidRPr="00804B30" w14:paraId="0405DB94" w14:textId="77777777" w:rsidTr="00AF0D4C">
        <w:trPr>
          <w:ins w:id="2726" w:author="China Telecom" w:date="2020-11-20T19:17:00Z"/>
        </w:trPr>
        <w:tc>
          <w:tcPr>
            <w:tcW w:w="4073" w:type="dxa"/>
            <w:noWrap/>
            <w:hideMark/>
          </w:tcPr>
          <w:p w14:paraId="7B6450DD" w14:textId="77777777" w:rsidR="00E65DBE" w:rsidRPr="00804B30" w:rsidRDefault="00E65DBE" w:rsidP="00AF0D4C">
            <w:pPr>
              <w:spacing w:after="0"/>
              <w:rPr>
                <w:ins w:id="2727" w:author="China Telecom" w:date="2020-11-20T19:17:00Z"/>
              </w:rPr>
            </w:pPr>
            <w:ins w:id="2728" w:author="China Telecom" w:date="2020-11-20T19:17:00Z">
              <w:r w:rsidRPr="00804B30">
                <w:t>PUSCH for VoIP DDDDDDDSUU</w:t>
              </w:r>
            </w:ins>
          </w:p>
        </w:tc>
        <w:tc>
          <w:tcPr>
            <w:tcW w:w="1446" w:type="dxa"/>
            <w:noWrap/>
            <w:hideMark/>
          </w:tcPr>
          <w:p w14:paraId="527F2BDD" w14:textId="77777777" w:rsidR="00E65DBE" w:rsidRPr="00804B30" w:rsidRDefault="00E65DBE" w:rsidP="00AF0D4C">
            <w:pPr>
              <w:spacing w:after="0"/>
              <w:jc w:val="center"/>
              <w:rPr>
                <w:ins w:id="2729" w:author="China Telecom" w:date="2020-11-20T19:17:00Z"/>
              </w:rPr>
            </w:pPr>
            <w:ins w:id="2730" w:author="China Telecom" w:date="2020-11-20T19:17:00Z">
              <w:r w:rsidRPr="00804B30">
                <w:t>10</w:t>
              </w:r>
            </w:ins>
          </w:p>
        </w:tc>
        <w:tc>
          <w:tcPr>
            <w:tcW w:w="1446" w:type="dxa"/>
            <w:noWrap/>
            <w:hideMark/>
          </w:tcPr>
          <w:p w14:paraId="73C2A79B" w14:textId="77777777" w:rsidR="00E65DBE" w:rsidRPr="00804B30" w:rsidRDefault="00E65DBE" w:rsidP="00AF0D4C">
            <w:pPr>
              <w:spacing w:after="0"/>
              <w:jc w:val="center"/>
              <w:rPr>
                <w:ins w:id="2731" w:author="China Telecom" w:date="2020-11-20T19:17:00Z"/>
              </w:rPr>
            </w:pPr>
            <w:ins w:id="2732" w:author="China Telecom" w:date="2020-11-20T19:17:00Z">
              <w:r w:rsidRPr="00804B30">
                <w:t>149.65</w:t>
              </w:r>
            </w:ins>
          </w:p>
        </w:tc>
        <w:tc>
          <w:tcPr>
            <w:tcW w:w="1446" w:type="dxa"/>
            <w:noWrap/>
            <w:hideMark/>
          </w:tcPr>
          <w:p w14:paraId="0DA4DBD9" w14:textId="77777777" w:rsidR="00E65DBE" w:rsidRPr="00804B30" w:rsidRDefault="00E65DBE" w:rsidP="00AF0D4C">
            <w:pPr>
              <w:spacing w:after="0"/>
              <w:jc w:val="center"/>
              <w:rPr>
                <w:ins w:id="2733" w:author="China Telecom" w:date="2020-11-20T19:17:00Z"/>
              </w:rPr>
            </w:pPr>
            <w:ins w:id="2734" w:author="China Telecom" w:date="2020-11-20T19:17:00Z">
              <w:r w:rsidRPr="00804B30">
                <w:t>3.61</w:t>
              </w:r>
            </w:ins>
          </w:p>
        </w:tc>
        <w:tc>
          <w:tcPr>
            <w:tcW w:w="1446" w:type="dxa"/>
            <w:noWrap/>
            <w:hideMark/>
          </w:tcPr>
          <w:p w14:paraId="0892D519" w14:textId="77777777" w:rsidR="00E65DBE" w:rsidRPr="00804B30" w:rsidRDefault="00E65DBE" w:rsidP="00AF0D4C">
            <w:pPr>
              <w:spacing w:after="0"/>
              <w:jc w:val="center"/>
              <w:rPr>
                <w:ins w:id="2735" w:author="China Telecom" w:date="2020-11-20T19:17:00Z"/>
              </w:rPr>
            </w:pPr>
            <w:ins w:id="2736" w:author="China Telecom" w:date="2020-11-20T19:17:00Z">
              <w:r w:rsidRPr="00804B30">
                <w:t>10.00</w:t>
              </w:r>
            </w:ins>
          </w:p>
        </w:tc>
      </w:tr>
      <w:tr w:rsidR="00E65DBE" w:rsidRPr="00804B30" w14:paraId="1B45F17B" w14:textId="77777777" w:rsidTr="00AF0D4C">
        <w:trPr>
          <w:ins w:id="2737" w:author="China Telecom" w:date="2020-11-20T19:17:00Z"/>
        </w:trPr>
        <w:tc>
          <w:tcPr>
            <w:tcW w:w="4073" w:type="dxa"/>
            <w:noWrap/>
            <w:hideMark/>
          </w:tcPr>
          <w:p w14:paraId="6FC578C8" w14:textId="77777777" w:rsidR="00E65DBE" w:rsidRPr="00804B30" w:rsidRDefault="00E65DBE" w:rsidP="00AF0D4C">
            <w:pPr>
              <w:spacing w:after="0"/>
              <w:rPr>
                <w:ins w:id="2738" w:author="China Telecom" w:date="2020-11-20T19:17:00Z"/>
              </w:rPr>
            </w:pPr>
            <w:ins w:id="2739" w:author="China Telecom" w:date="2020-11-20T19:17:00Z">
              <w:r w:rsidRPr="00804B30">
                <w:t>PUSCH with SIP invite DDDDDDDSUU</w:t>
              </w:r>
            </w:ins>
          </w:p>
        </w:tc>
        <w:tc>
          <w:tcPr>
            <w:tcW w:w="1446" w:type="dxa"/>
            <w:noWrap/>
            <w:hideMark/>
          </w:tcPr>
          <w:p w14:paraId="05B77D75" w14:textId="77777777" w:rsidR="00E65DBE" w:rsidRPr="00804B30" w:rsidRDefault="00E65DBE" w:rsidP="00AF0D4C">
            <w:pPr>
              <w:spacing w:after="0"/>
              <w:jc w:val="center"/>
              <w:rPr>
                <w:ins w:id="2740" w:author="China Telecom" w:date="2020-11-20T19:17:00Z"/>
              </w:rPr>
            </w:pPr>
            <w:ins w:id="2741" w:author="China Telecom" w:date="2020-11-20T19:17:00Z">
              <w:r w:rsidRPr="00804B30">
                <w:t>0</w:t>
              </w:r>
            </w:ins>
          </w:p>
        </w:tc>
        <w:tc>
          <w:tcPr>
            <w:tcW w:w="1446" w:type="dxa"/>
            <w:noWrap/>
            <w:hideMark/>
          </w:tcPr>
          <w:p w14:paraId="6B549B16" w14:textId="77777777" w:rsidR="00E65DBE" w:rsidRPr="00804B30" w:rsidRDefault="00E65DBE" w:rsidP="00AF0D4C">
            <w:pPr>
              <w:spacing w:after="0"/>
              <w:jc w:val="center"/>
              <w:rPr>
                <w:ins w:id="2742" w:author="China Telecom" w:date="2020-11-20T19:17:00Z"/>
                <w:noProof/>
              </w:rPr>
            </w:pPr>
          </w:p>
        </w:tc>
        <w:tc>
          <w:tcPr>
            <w:tcW w:w="1446" w:type="dxa"/>
            <w:noWrap/>
            <w:hideMark/>
          </w:tcPr>
          <w:p w14:paraId="27CE93EE" w14:textId="77777777" w:rsidR="00E65DBE" w:rsidRPr="00804B30" w:rsidRDefault="00E65DBE" w:rsidP="00AF0D4C">
            <w:pPr>
              <w:spacing w:after="0"/>
              <w:jc w:val="center"/>
              <w:rPr>
                <w:ins w:id="2743" w:author="China Telecom" w:date="2020-11-20T19:17:00Z"/>
                <w:noProof/>
              </w:rPr>
            </w:pPr>
          </w:p>
        </w:tc>
        <w:tc>
          <w:tcPr>
            <w:tcW w:w="1446" w:type="dxa"/>
            <w:noWrap/>
            <w:hideMark/>
          </w:tcPr>
          <w:p w14:paraId="3B0DCB88" w14:textId="77777777" w:rsidR="00E65DBE" w:rsidRPr="00804B30" w:rsidRDefault="00E65DBE" w:rsidP="00AF0D4C">
            <w:pPr>
              <w:spacing w:after="0"/>
              <w:jc w:val="center"/>
              <w:rPr>
                <w:ins w:id="2744" w:author="China Telecom" w:date="2020-11-20T19:17:00Z"/>
                <w:noProof/>
              </w:rPr>
            </w:pPr>
          </w:p>
        </w:tc>
      </w:tr>
      <w:tr w:rsidR="00E65DBE" w:rsidRPr="00804B30" w14:paraId="15814038" w14:textId="77777777" w:rsidTr="00AF0D4C">
        <w:trPr>
          <w:ins w:id="2745" w:author="China Telecom" w:date="2020-11-20T19:17:00Z"/>
        </w:trPr>
        <w:tc>
          <w:tcPr>
            <w:tcW w:w="4073" w:type="dxa"/>
            <w:noWrap/>
            <w:hideMark/>
          </w:tcPr>
          <w:p w14:paraId="654DC3B0" w14:textId="77777777" w:rsidR="00E65DBE" w:rsidRPr="00804B30" w:rsidRDefault="00E65DBE" w:rsidP="00AF0D4C">
            <w:pPr>
              <w:spacing w:after="0"/>
              <w:rPr>
                <w:ins w:id="2746" w:author="China Telecom" w:date="2020-11-20T19:17:00Z"/>
              </w:rPr>
            </w:pPr>
            <w:ins w:id="2747" w:author="China Telecom" w:date="2020-11-20T19:17:00Z">
              <w:r w:rsidRPr="00804B30">
                <w:t xml:space="preserve">PUSCH for CSI </w:t>
              </w:r>
              <w:r>
                <w:t>11bit DDDDDDDSUU</w:t>
              </w:r>
            </w:ins>
          </w:p>
        </w:tc>
        <w:tc>
          <w:tcPr>
            <w:tcW w:w="1446" w:type="dxa"/>
            <w:noWrap/>
            <w:hideMark/>
          </w:tcPr>
          <w:p w14:paraId="73592621" w14:textId="77777777" w:rsidR="00E65DBE" w:rsidRPr="00804B30" w:rsidRDefault="00E65DBE" w:rsidP="00AF0D4C">
            <w:pPr>
              <w:spacing w:after="0"/>
              <w:jc w:val="center"/>
              <w:rPr>
                <w:ins w:id="2748" w:author="China Telecom" w:date="2020-11-20T19:17:00Z"/>
              </w:rPr>
            </w:pPr>
            <w:ins w:id="2749" w:author="China Telecom" w:date="2020-11-20T19:17:00Z">
              <w:r w:rsidRPr="00804B30">
                <w:t>0</w:t>
              </w:r>
            </w:ins>
          </w:p>
        </w:tc>
        <w:tc>
          <w:tcPr>
            <w:tcW w:w="1446" w:type="dxa"/>
            <w:noWrap/>
            <w:hideMark/>
          </w:tcPr>
          <w:p w14:paraId="3E18AF1B" w14:textId="77777777" w:rsidR="00E65DBE" w:rsidRPr="00804B30" w:rsidRDefault="00E65DBE" w:rsidP="00AF0D4C">
            <w:pPr>
              <w:spacing w:after="0"/>
              <w:jc w:val="center"/>
              <w:rPr>
                <w:ins w:id="2750" w:author="China Telecom" w:date="2020-11-20T19:17:00Z"/>
                <w:noProof/>
              </w:rPr>
            </w:pPr>
          </w:p>
        </w:tc>
        <w:tc>
          <w:tcPr>
            <w:tcW w:w="1446" w:type="dxa"/>
            <w:noWrap/>
            <w:hideMark/>
          </w:tcPr>
          <w:p w14:paraId="54028708" w14:textId="77777777" w:rsidR="00E65DBE" w:rsidRPr="00804B30" w:rsidRDefault="00E65DBE" w:rsidP="00AF0D4C">
            <w:pPr>
              <w:spacing w:after="0"/>
              <w:jc w:val="center"/>
              <w:rPr>
                <w:ins w:id="2751" w:author="China Telecom" w:date="2020-11-20T19:17:00Z"/>
                <w:noProof/>
              </w:rPr>
            </w:pPr>
          </w:p>
        </w:tc>
        <w:tc>
          <w:tcPr>
            <w:tcW w:w="1446" w:type="dxa"/>
            <w:noWrap/>
            <w:hideMark/>
          </w:tcPr>
          <w:p w14:paraId="00033126" w14:textId="77777777" w:rsidR="00E65DBE" w:rsidRPr="00804B30" w:rsidRDefault="00E65DBE" w:rsidP="00AF0D4C">
            <w:pPr>
              <w:spacing w:after="0"/>
              <w:jc w:val="center"/>
              <w:rPr>
                <w:ins w:id="2752" w:author="China Telecom" w:date="2020-11-20T19:17:00Z"/>
                <w:noProof/>
              </w:rPr>
            </w:pPr>
          </w:p>
        </w:tc>
      </w:tr>
      <w:tr w:rsidR="00E65DBE" w:rsidRPr="00804B30" w14:paraId="71B0D5A6" w14:textId="77777777" w:rsidTr="00AF0D4C">
        <w:trPr>
          <w:ins w:id="2753" w:author="China Telecom" w:date="2020-11-20T19:17:00Z"/>
        </w:trPr>
        <w:tc>
          <w:tcPr>
            <w:tcW w:w="4073" w:type="dxa"/>
            <w:noWrap/>
            <w:hideMark/>
          </w:tcPr>
          <w:p w14:paraId="1A896DC7" w14:textId="77777777" w:rsidR="00E65DBE" w:rsidRPr="00804B30" w:rsidRDefault="00E65DBE" w:rsidP="00AF0D4C">
            <w:pPr>
              <w:spacing w:after="0"/>
              <w:rPr>
                <w:ins w:id="2754" w:author="China Telecom" w:date="2020-11-20T19:17:00Z"/>
              </w:rPr>
            </w:pPr>
            <w:ins w:id="2755" w:author="China Telecom" w:date="2020-11-20T19:17:00Z">
              <w:r w:rsidRPr="00804B30">
                <w:t>PUSCH for CSI</w:t>
              </w:r>
              <w:r>
                <w:t xml:space="preserve"> 22bit</w:t>
              </w:r>
              <w:r w:rsidRPr="00804B30">
                <w:t xml:space="preserve"> DDDDDDDSUU</w:t>
              </w:r>
            </w:ins>
          </w:p>
        </w:tc>
        <w:tc>
          <w:tcPr>
            <w:tcW w:w="1446" w:type="dxa"/>
            <w:noWrap/>
            <w:hideMark/>
          </w:tcPr>
          <w:p w14:paraId="25452CE5" w14:textId="77777777" w:rsidR="00E65DBE" w:rsidRPr="00804B30" w:rsidRDefault="00E65DBE" w:rsidP="00AF0D4C">
            <w:pPr>
              <w:spacing w:after="0"/>
              <w:jc w:val="center"/>
              <w:rPr>
                <w:ins w:id="2756" w:author="China Telecom" w:date="2020-11-20T19:17:00Z"/>
              </w:rPr>
            </w:pPr>
            <w:ins w:id="2757" w:author="China Telecom" w:date="2020-11-20T19:17:00Z">
              <w:r w:rsidRPr="00804B30">
                <w:t>0</w:t>
              </w:r>
            </w:ins>
          </w:p>
        </w:tc>
        <w:tc>
          <w:tcPr>
            <w:tcW w:w="1446" w:type="dxa"/>
            <w:noWrap/>
            <w:hideMark/>
          </w:tcPr>
          <w:p w14:paraId="69D814DC" w14:textId="77777777" w:rsidR="00E65DBE" w:rsidRPr="00804B30" w:rsidRDefault="00E65DBE" w:rsidP="00AF0D4C">
            <w:pPr>
              <w:spacing w:after="0"/>
              <w:jc w:val="center"/>
              <w:rPr>
                <w:ins w:id="2758" w:author="China Telecom" w:date="2020-11-20T19:17:00Z"/>
                <w:noProof/>
              </w:rPr>
            </w:pPr>
          </w:p>
        </w:tc>
        <w:tc>
          <w:tcPr>
            <w:tcW w:w="1446" w:type="dxa"/>
            <w:noWrap/>
            <w:hideMark/>
          </w:tcPr>
          <w:p w14:paraId="21A51EF1" w14:textId="77777777" w:rsidR="00E65DBE" w:rsidRPr="00804B30" w:rsidRDefault="00E65DBE" w:rsidP="00AF0D4C">
            <w:pPr>
              <w:spacing w:after="0"/>
              <w:jc w:val="center"/>
              <w:rPr>
                <w:ins w:id="2759" w:author="China Telecom" w:date="2020-11-20T19:17:00Z"/>
                <w:noProof/>
              </w:rPr>
            </w:pPr>
          </w:p>
        </w:tc>
        <w:tc>
          <w:tcPr>
            <w:tcW w:w="1446" w:type="dxa"/>
            <w:noWrap/>
            <w:hideMark/>
          </w:tcPr>
          <w:p w14:paraId="56A0CBA1" w14:textId="77777777" w:rsidR="00E65DBE" w:rsidRPr="00804B30" w:rsidRDefault="00E65DBE" w:rsidP="00AF0D4C">
            <w:pPr>
              <w:spacing w:after="0"/>
              <w:jc w:val="center"/>
              <w:rPr>
                <w:ins w:id="2760" w:author="China Telecom" w:date="2020-11-20T19:17:00Z"/>
                <w:noProof/>
              </w:rPr>
            </w:pPr>
          </w:p>
        </w:tc>
      </w:tr>
      <w:tr w:rsidR="00E65DBE" w:rsidRPr="00804B30" w14:paraId="51F11BD5" w14:textId="77777777" w:rsidTr="00AF0D4C">
        <w:trPr>
          <w:ins w:id="2761" w:author="China Telecom" w:date="2020-11-20T19:17:00Z"/>
        </w:trPr>
        <w:tc>
          <w:tcPr>
            <w:tcW w:w="4073" w:type="dxa"/>
            <w:noWrap/>
            <w:hideMark/>
          </w:tcPr>
          <w:p w14:paraId="28012C4E" w14:textId="77777777" w:rsidR="00E65DBE" w:rsidRPr="00804B30" w:rsidRDefault="00E65DBE" w:rsidP="00AF0D4C">
            <w:pPr>
              <w:spacing w:after="0"/>
              <w:rPr>
                <w:ins w:id="2762" w:author="China Telecom" w:date="2020-11-20T19:17:00Z"/>
              </w:rPr>
            </w:pPr>
            <w:ins w:id="2763" w:author="China Telecom" w:date="2020-11-20T19:17:00Z">
              <w:r w:rsidRPr="00804B30">
                <w:t>PUCCH Format 1</w:t>
              </w:r>
            </w:ins>
          </w:p>
        </w:tc>
        <w:tc>
          <w:tcPr>
            <w:tcW w:w="1446" w:type="dxa"/>
            <w:noWrap/>
            <w:hideMark/>
          </w:tcPr>
          <w:p w14:paraId="500D6E7F" w14:textId="77777777" w:rsidR="00E65DBE" w:rsidRPr="00804B30" w:rsidRDefault="00E65DBE" w:rsidP="00AF0D4C">
            <w:pPr>
              <w:spacing w:after="0"/>
              <w:jc w:val="center"/>
              <w:rPr>
                <w:ins w:id="2764" w:author="China Telecom" w:date="2020-11-20T19:17:00Z"/>
              </w:rPr>
            </w:pPr>
            <w:ins w:id="2765" w:author="China Telecom" w:date="2020-11-20T19:17:00Z">
              <w:r w:rsidRPr="00804B30">
                <w:t>6</w:t>
              </w:r>
            </w:ins>
          </w:p>
        </w:tc>
        <w:tc>
          <w:tcPr>
            <w:tcW w:w="1446" w:type="dxa"/>
            <w:noWrap/>
            <w:hideMark/>
          </w:tcPr>
          <w:p w14:paraId="2E54E6E3" w14:textId="77777777" w:rsidR="00E65DBE" w:rsidRPr="00804B30" w:rsidRDefault="00E65DBE" w:rsidP="00AF0D4C">
            <w:pPr>
              <w:spacing w:after="0"/>
              <w:jc w:val="center"/>
              <w:rPr>
                <w:ins w:id="2766" w:author="China Telecom" w:date="2020-11-20T19:17:00Z"/>
              </w:rPr>
            </w:pPr>
            <w:ins w:id="2767" w:author="China Telecom" w:date="2020-11-20T19:17:00Z">
              <w:r w:rsidRPr="00804B30">
                <w:t>157.45</w:t>
              </w:r>
            </w:ins>
          </w:p>
        </w:tc>
        <w:tc>
          <w:tcPr>
            <w:tcW w:w="1446" w:type="dxa"/>
            <w:noWrap/>
            <w:hideMark/>
          </w:tcPr>
          <w:p w14:paraId="0A2A69C3" w14:textId="77777777" w:rsidR="00E65DBE" w:rsidRPr="00804B30" w:rsidRDefault="00E65DBE" w:rsidP="00AF0D4C">
            <w:pPr>
              <w:spacing w:after="0"/>
              <w:jc w:val="center"/>
              <w:rPr>
                <w:ins w:id="2768" w:author="China Telecom" w:date="2020-11-20T19:17:00Z"/>
              </w:rPr>
            </w:pPr>
            <w:ins w:id="2769" w:author="China Telecom" w:date="2020-11-20T19:17:00Z">
              <w:r w:rsidRPr="00804B30">
                <w:t>1.28</w:t>
              </w:r>
            </w:ins>
          </w:p>
        </w:tc>
        <w:tc>
          <w:tcPr>
            <w:tcW w:w="1446" w:type="dxa"/>
            <w:noWrap/>
            <w:hideMark/>
          </w:tcPr>
          <w:p w14:paraId="18280268" w14:textId="77777777" w:rsidR="00E65DBE" w:rsidRPr="00804B30" w:rsidRDefault="00E65DBE" w:rsidP="00AF0D4C">
            <w:pPr>
              <w:spacing w:after="0"/>
              <w:jc w:val="center"/>
              <w:rPr>
                <w:ins w:id="2770" w:author="China Telecom" w:date="2020-11-20T19:17:00Z"/>
              </w:rPr>
            </w:pPr>
            <w:ins w:id="2771" w:author="China Telecom" w:date="2020-11-20T19:17:00Z">
              <w:r w:rsidRPr="00804B30">
                <w:t>17.79</w:t>
              </w:r>
            </w:ins>
          </w:p>
        </w:tc>
      </w:tr>
      <w:tr w:rsidR="00E65DBE" w:rsidRPr="00804B30" w14:paraId="7AE22C59" w14:textId="77777777" w:rsidTr="00AF0D4C">
        <w:trPr>
          <w:ins w:id="2772" w:author="China Telecom" w:date="2020-11-20T19:17:00Z"/>
        </w:trPr>
        <w:tc>
          <w:tcPr>
            <w:tcW w:w="4073" w:type="dxa"/>
            <w:noWrap/>
            <w:hideMark/>
          </w:tcPr>
          <w:p w14:paraId="29C5A23B" w14:textId="77777777" w:rsidR="00E65DBE" w:rsidRPr="00804B30" w:rsidRDefault="00E65DBE" w:rsidP="00AF0D4C">
            <w:pPr>
              <w:spacing w:after="0"/>
              <w:rPr>
                <w:ins w:id="2773" w:author="China Telecom" w:date="2020-11-20T19:17:00Z"/>
              </w:rPr>
            </w:pPr>
            <w:ins w:id="2774" w:author="China Telecom" w:date="2020-11-20T19:17:00Z">
              <w:r w:rsidRPr="00804B30">
                <w:t>PUCCH Format 3 11bit</w:t>
              </w:r>
            </w:ins>
          </w:p>
        </w:tc>
        <w:tc>
          <w:tcPr>
            <w:tcW w:w="1446" w:type="dxa"/>
            <w:noWrap/>
            <w:hideMark/>
          </w:tcPr>
          <w:p w14:paraId="1DED81D6" w14:textId="77777777" w:rsidR="00E65DBE" w:rsidRPr="00804B30" w:rsidRDefault="00E65DBE" w:rsidP="00AF0D4C">
            <w:pPr>
              <w:spacing w:after="0"/>
              <w:jc w:val="center"/>
              <w:rPr>
                <w:ins w:id="2775" w:author="China Telecom" w:date="2020-11-20T19:17:00Z"/>
              </w:rPr>
            </w:pPr>
            <w:ins w:id="2776" w:author="China Telecom" w:date="2020-11-20T19:17:00Z">
              <w:r w:rsidRPr="00804B30">
                <w:t>6</w:t>
              </w:r>
            </w:ins>
          </w:p>
        </w:tc>
        <w:tc>
          <w:tcPr>
            <w:tcW w:w="1446" w:type="dxa"/>
            <w:noWrap/>
            <w:hideMark/>
          </w:tcPr>
          <w:p w14:paraId="3B9A9E66" w14:textId="77777777" w:rsidR="00E65DBE" w:rsidRPr="00804B30" w:rsidRDefault="00E65DBE" w:rsidP="00AF0D4C">
            <w:pPr>
              <w:spacing w:after="0"/>
              <w:jc w:val="center"/>
              <w:rPr>
                <w:ins w:id="2777" w:author="China Telecom" w:date="2020-11-20T19:17:00Z"/>
              </w:rPr>
            </w:pPr>
            <w:ins w:id="2778" w:author="China Telecom" w:date="2020-11-20T19:17:00Z">
              <w:r w:rsidRPr="00804B30">
                <w:t>155.14</w:t>
              </w:r>
            </w:ins>
          </w:p>
        </w:tc>
        <w:tc>
          <w:tcPr>
            <w:tcW w:w="1446" w:type="dxa"/>
            <w:noWrap/>
            <w:hideMark/>
          </w:tcPr>
          <w:p w14:paraId="35BB769D" w14:textId="77777777" w:rsidR="00E65DBE" w:rsidRPr="00804B30" w:rsidRDefault="00E65DBE" w:rsidP="00AF0D4C">
            <w:pPr>
              <w:spacing w:after="0"/>
              <w:jc w:val="center"/>
              <w:rPr>
                <w:ins w:id="2779" w:author="China Telecom" w:date="2020-11-20T19:17:00Z"/>
              </w:rPr>
            </w:pPr>
            <w:ins w:id="2780" w:author="China Telecom" w:date="2020-11-20T19:17:00Z">
              <w:r w:rsidRPr="00804B30">
                <w:t>1.38</w:t>
              </w:r>
            </w:ins>
          </w:p>
        </w:tc>
        <w:tc>
          <w:tcPr>
            <w:tcW w:w="1446" w:type="dxa"/>
            <w:noWrap/>
            <w:hideMark/>
          </w:tcPr>
          <w:p w14:paraId="73C22A6A" w14:textId="77777777" w:rsidR="00E65DBE" w:rsidRPr="00804B30" w:rsidRDefault="00E65DBE" w:rsidP="00AF0D4C">
            <w:pPr>
              <w:spacing w:after="0"/>
              <w:jc w:val="center"/>
              <w:rPr>
                <w:ins w:id="2781" w:author="China Telecom" w:date="2020-11-20T19:17:00Z"/>
              </w:rPr>
            </w:pPr>
            <w:ins w:id="2782" w:author="China Telecom" w:date="2020-11-20T19:17:00Z">
              <w:r w:rsidRPr="00804B30">
                <w:t>15.49</w:t>
              </w:r>
            </w:ins>
          </w:p>
        </w:tc>
      </w:tr>
      <w:tr w:rsidR="00E65DBE" w:rsidRPr="00804B30" w14:paraId="5D9907EB" w14:textId="77777777" w:rsidTr="00AF0D4C">
        <w:trPr>
          <w:ins w:id="2783" w:author="China Telecom" w:date="2020-11-20T19:17:00Z"/>
        </w:trPr>
        <w:tc>
          <w:tcPr>
            <w:tcW w:w="4073" w:type="dxa"/>
            <w:noWrap/>
            <w:hideMark/>
          </w:tcPr>
          <w:p w14:paraId="51CC5EAC" w14:textId="77777777" w:rsidR="00E65DBE" w:rsidRPr="00804B30" w:rsidRDefault="00E65DBE" w:rsidP="00AF0D4C">
            <w:pPr>
              <w:spacing w:after="0"/>
              <w:rPr>
                <w:ins w:id="2784" w:author="China Telecom" w:date="2020-11-20T19:17:00Z"/>
              </w:rPr>
            </w:pPr>
            <w:ins w:id="2785" w:author="China Telecom" w:date="2020-11-20T19:17:00Z">
              <w:r w:rsidRPr="00804B30">
                <w:t>PUCCH Format 3 22bit</w:t>
              </w:r>
            </w:ins>
          </w:p>
        </w:tc>
        <w:tc>
          <w:tcPr>
            <w:tcW w:w="1446" w:type="dxa"/>
            <w:noWrap/>
            <w:hideMark/>
          </w:tcPr>
          <w:p w14:paraId="2858CE91" w14:textId="77777777" w:rsidR="00E65DBE" w:rsidRPr="00804B30" w:rsidRDefault="00E65DBE" w:rsidP="00AF0D4C">
            <w:pPr>
              <w:spacing w:after="0"/>
              <w:jc w:val="center"/>
              <w:rPr>
                <w:ins w:id="2786" w:author="China Telecom" w:date="2020-11-20T19:17:00Z"/>
              </w:rPr>
            </w:pPr>
            <w:ins w:id="2787" w:author="China Telecom" w:date="2020-11-20T19:17:00Z">
              <w:r w:rsidRPr="00804B30">
                <w:t>6</w:t>
              </w:r>
            </w:ins>
          </w:p>
        </w:tc>
        <w:tc>
          <w:tcPr>
            <w:tcW w:w="1446" w:type="dxa"/>
            <w:noWrap/>
            <w:hideMark/>
          </w:tcPr>
          <w:p w14:paraId="71F96198" w14:textId="77777777" w:rsidR="00E65DBE" w:rsidRPr="00804B30" w:rsidRDefault="00E65DBE" w:rsidP="00AF0D4C">
            <w:pPr>
              <w:spacing w:after="0"/>
              <w:jc w:val="center"/>
              <w:rPr>
                <w:ins w:id="2788" w:author="China Telecom" w:date="2020-11-20T19:17:00Z"/>
              </w:rPr>
            </w:pPr>
            <w:ins w:id="2789" w:author="China Telecom" w:date="2020-11-20T19:17:00Z">
              <w:r w:rsidRPr="00804B30">
                <w:t>153.35</w:t>
              </w:r>
            </w:ins>
          </w:p>
        </w:tc>
        <w:tc>
          <w:tcPr>
            <w:tcW w:w="1446" w:type="dxa"/>
            <w:noWrap/>
            <w:hideMark/>
          </w:tcPr>
          <w:p w14:paraId="07220B05" w14:textId="77777777" w:rsidR="00E65DBE" w:rsidRPr="00804B30" w:rsidRDefault="00E65DBE" w:rsidP="00AF0D4C">
            <w:pPr>
              <w:spacing w:after="0"/>
              <w:jc w:val="center"/>
              <w:rPr>
                <w:ins w:id="2790" w:author="China Telecom" w:date="2020-11-20T19:17:00Z"/>
              </w:rPr>
            </w:pPr>
            <w:ins w:id="2791" w:author="China Telecom" w:date="2020-11-20T19:17:00Z">
              <w:r w:rsidRPr="00804B30">
                <w:t>2.07</w:t>
              </w:r>
            </w:ins>
          </w:p>
        </w:tc>
        <w:tc>
          <w:tcPr>
            <w:tcW w:w="1446" w:type="dxa"/>
            <w:noWrap/>
            <w:hideMark/>
          </w:tcPr>
          <w:p w14:paraId="400D699A" w14:textId="77777777" w:rsidR="00E65DBE" w:rsidRPr="00804B30" w:rsidRDefault="00E65DBE" w:rsidP="00AF0D4C">
            <w:pPr>
              <w:spacing w:after="0"/>
              <w:jc w:val="center"/>
              <w:rPr>
                <w:ins w:id="2792" w:author="China Telecom" w:date="2020-11-20T19:17:00Z"/>
              </w:rPr>
            </w:pPr>
            <w:ins w:id="2793" w:author="China Telecom" w:date="2020-11-20T19:17:00Z">
              <w:r w:rsidRPr="00804B30">
                <w:t>13.69</w:t>
              </w:r>
            </w:ins>
          </w:p>
        </w:tc>
      </w:tr>
      <w:tr w:rsidR="00E65DBE" w:rsidRPr="00804B30" w14:paraId="66B5578D" w14:textId="77777777" w:rsidTr="00AF0D4C">
        <w:trPr>
          <w:ins w:id="2794" w:author="China Telecom" w:date="2020-11-20T19:17:00Z"/>
        </w:trPr>
        <w:tc>
          <w:tcPr>
            <w:tcW w:w="4073" w:type="dxa"/>
            <w:noWrap/>
            <w:hideMark/>
          </w:tcPr>
          <w:p w14:paraId="52D1AD71" w14:textId="77777777" w:rsidR="00E65DBE" w:rsidRPr="00804B30" w:rsidRDefault="00E65DBE" w:rsidP="00AF0D4C">
            <w:pPr>
              <w:spacing w:after="0"/>
              <w:rPr>
                <w:ins w:id="2795" w:author="China Telecom" w:date="2020-11-20T19:17:00Z"/>
              </w:rPr>
            </w:pPr>
            <w:ins w:id="2796" w:author="China Telecom" w:date="2020-11-20T19:17:00Z">
              <w:r w:rsidRPr="00804B30">
                <w:t xml:space="preserve">SSB </w:t>
              </w:r>
            </w:ins>
          </w:p>
        </w:tc>
        <w:tc>
          <w:tcPr>
            <w:tcW w:w="1446" w:type="dxa"/>
            <w:noWrap/>
            <w:hideMark/>
          </w:tcPr>
          <w:p w14:paraId="50F7B78B" w14:textId="77777777" w:rsidR="00E65DBE" w:rsidRPr="00804B30" w:rsidRDefault="00E65DBE" w:rsidP="00AF0D4C">
            <w:pPr>
              <w:spacing w:after="0"/>
              <w:jc w:val="center"/>
              <w:rPr>
                <w:ins w:id="2797" w:author="China Telecom" w:date="2020-11-20T19:17:00Z"/>
              </w:rPr>
            </w:pPr>
            <w:ins w:id="2798" w:author="China Telecom" w:date="2020-11-20T19:17:00Z">
              <w:r w:rsidRPr="00804B30">
                <w:t>4</w:t>
              </w:r>
            </w:ins>
          </w:p>
        </w:tc>
        <w:tc>
          <w:tcPr>
            <w:tcW w:w="1446" w:type="dxa"/>
            <w:noWrap/>
            <w:hideMark/>
          </w:tcPr>
          <w:p w14:paraId="4A493420" w14:textId="77777777" w:rsidR="00E65DBE" w:rsidRPr="00804B30" w:rsidRDefault="00E65DBE" w:rsidP="00AF0D4C">
            <w:pPr>
              <w:spacing w:after="0"/>
              <w:jc w:val="center"/>
              <w:rPr>
                <w:ins w:id="2799" w:author="China Telecom" w:date="2020-11-20T19:17:00Z"/>
              </w:rPr>
            </w:pPr>
            <w:ins w:id="2800" w:author="China Telecom" w:date="2020-11-20T19:17:00Z">
              <w:r w:rsidRPr="00804B30">
                <w:t>158.74</w:t>
              </w:r>
            </w:ins>
          </w:p>
        </w:tc>
        <w:tc>
          <w:tcPr>
            <w:tcW w:w="1446" w:type="dxa"/>
            <w:noWrap/>
            <w:hideMark/>
          </w:tcPr>
          <w:p w14:paraId="7561874A" w14:textId="77777777" w:rsidR="00E65DBE" w:rsidRPr="00804B30" w:rsidRDefault="00E65DBE" w:rsidP="00AF0D4C">
            <w:pPr>
              <w:spacing w:after="0"/>
              <w:jc w:val="center"/>
              <w:rPr>
                <w:ins w:id="2801" w:author="China Telecom" w:date="2020-11-20T19:17:00Z"/>
              </w:rPr>
            </w:pPr>
            <w:ins w:id="2802" w:author="China Telecom" w:date="2020-11-20T19:17:00Z">
              <w:r w:rsidRPr="00804B30">
                <w:t>2.02</w:t>
              </w:r>
            </w:ins>
          </w:p>
        </w:tc>
        <w:tc>
          <w:tcPr>
            <w:tcW w:w="1446" w:type="dxa"/>
            <w:noWrap/>
            <w:hideMark/>
          </w:tcPr>
          <w:p w14:paraId="39900FA7" w14:textId="77777777" w:rsidR="00E65DBE" w:rsidRPr="00804B30" w:rsidRDefault="00E65DBE" w:rsidP="00AF0D4C">
            <w:pPr>
              <w:spacing w:after="0"/>
              <w:jc w:val="center"/>
              <w:rPr>
                <w:ins w:id="2803" w:author="China Telecom" w:date="2020-11-20T19:17:00Z"/>
              </w:rPr>
            </w:pPr>
            <w:ins w:id="2804" w:author="China Telecom" w:date="2020-11-20T19:17:00Z">
              <w:r w:rsidRPr="00804B30">
                <w:t>19.08</w:t>
              </w:r>
            </w:ins>
          </w:p>
        </w:tc>
      </w:tr>
      <w:tr w:rsidR="00E65DBE" w:rsidRPr="00804B30" w14:paraId="54D92C10" w14:textId="77777777" w:rsidTr="00AF0D4C">
        <w:trPr>
          <w:ins w:id="2805" w:author="China Telecom" w:date="2020-11-20T19:17:00Z"/>
        </w:trPr>
        <w:tc>
          <w:tcPr>
            <w:tcW w:w="4073" w:type="dxa"/>
            <w:noWrap/>
            <w:hideMark/>
          </w:tcPr>
          <w:p w14:paraId="55ECACEA" w14:textId="77777777" w:rsidR="00E65DBE" w:rsidRPr="00804B30" w:rsidRDefault="00E65DBE" w:rsidP="00AF0D4C">
            <w:pPr>
              <w:spacing w:after="0"/>
              <w:rPr>
                <w:ins w:id="2806" w:author="China Telecom" w:date="2020-11-20T19:17:00Z"/>
              </w:rPr>
            </w:pPr>
            <w:ins w:id="2807" w:author="China Telecom" w:date="2020-11-20T19:17:00Z">
              <w:r w:rsidRPr="00804B30">
                <w:t>PRACH Format 0</w:t>
              </w:r>
            </w:ins>
          </w:p>
        </w:tc>
        <w:tc>
          <w:tcPr>
            <w:tcW w:w="1446" w:type="dxa"/>
            <w:noWrap/>
            <w:hideMark/>
          </w:tcPr>
          <w:p w14:paraId="73B26E0A" w14:textId="77777777" w:rsidR="00E65DBE" w:rsidRPr="00804B30" w:rsidRDefault="00E65DBE" w:rsidP="00AF0D4C">
            <w:pPr>
              <w:spacing w:after="0"/>
              <w:jc w:val="center"/>
              <w:rPr>
                <w:ins w:id="2808" w:author="China Telecom" w:date="2020-11-20T19:17:00Z"/>
              </w:rPr>
            </w:pPr>
            <w:ins w:id="2809" w:author="China Telecom" w:date="2020-11-20T19:17:00Z">
              <w:r w:rsidRPr="00804B30">
                <w:t>4</w:t>
              </w:r>
            </w:ins>
          </w:p>
        </w:tc>
        <w:tc>
          <w:tcPr>
            <w:tcW w:w="1446" w:type="dxa"/>
            <w:noWrap/>
            <w:hideMark/>
          </w:tcPr>
          <w:p w14:paraId="1F345817" w14:textId="77777777" w:rsidR="00E65DBE" w:rsidRPr="00804B30" w:rsidRDefault="00E65DBE" w:rsidP="00AF0D4C">
            <w:pPr>
              <w:spacing w:after="0"/>
              <w:jc w:val="center"/>
              <w:rPr>
                <w:ins w:id="2810" w:author="China Telecom" w:date="2020-11-20T19:17:00Z"/>
              </w:rPr>
            </w:pPr>
            <w:ins w:id="2811" w:author="China Telecom" w:date="2020-11-20T19:17:00Z">
              <w:r w:rsidRPr="00804B30">
                <w:t>156.28</w:t>
              </w:r>
            </w:ins>
          </w:p>
        </w:tc>
        <w:tc>
          <w:tcPr>
            <w:tcW w:w="1446" w:type="dxa"/>
            <w:noWrap/>
            <w:hideMark/>
          </w:tcPr>
          <w:p w14:paraId="362437E8" w14:textId="77777777" w:rsidR="00E65DBE" w:rsidRPr="00804B30" w:rsidRDefault="00E65DBE" w:rsidP="00AF0D4C">
            <w:pPr>
              <w:spacing w:after="0"/>
              <w:jc w:val="center"/>
              <w:rPr>
                <w:ins w:id="2812" w:author="China Telecom" w:date="2020-11-20T19:17:00Z"/>
              </w:rPr>
            </w:pPr>
            <w:ins w:id="2813" w:author="China Telecom" w:date="2020-11-20T19:17:00Z">
              <w:r w:rsidRPr="00804B30">
                <w:t>2.66</w:t>
              </w:r>
            </w:ins>
          </w:p>
        </w:tc>
        <w:tc>
          <w:tcPr>
            <w:tcW w:w="1446" w:type="dxa"/>
            <w:noWrap/>
            <w:hideMark/>
          </w:tcPr>
          <w:p w14:paraId="2681990C" w14:textId="77777777" w:rsidR="00E65DBE" w:rsidRPr="00804B30" w:rsidRDefault="00E65DBE" w:rsidP="00AF0D4C">
            <w:pPr>
              <w:spacing w:after="0"/>
              <w:jc w:val="center"/>
              <w:rPr>
                <w:ins w:id="2814" w:author="China Telecom" w:date="2020-11-20T19:17:00Z"/>
              </w:rPr>
            </w:pPr>
            <w:ins w:id="2815" w:author="China Telecom" w:date="2020-11-20T19:17:00Z">
              <w:r w:rsidRPr="00804B30">
                <w:t>16.62</w:t>
              </w:r>
            </w:ins>
          </w:p>
        </w:tc>
      </w:tr>
      <w:tr w:rsidR="00E65DBE" w:rsidRPr="00804B30" w14:paraId="18CF74CF" w14:textId="77777777" w:rsidTr="00AF0D4C">
        <w:trPr>
          <w:ins w:id="2816" w:author="China Telecom" w:date="2020-11-20T19:17:00Z"/>
        </w:trPr>
        <w:tc>
          <w:tcPr>
            <w:tcW w:w="4073" w:type="dxa"/>
            <w:noWrap/>
            <w:hideMark/>
          </w:tcPr>
          <w:p w14:paraId="2A7C3F53" w14:textId="77777777" w:rsidR="00E65DBE" w:rsidRPr="00804B30" w:rsidRDefault="00E65DBE" w:rsidP="00AF0D4C">
            <w:pPr>
              <w:spacing w:after="0"/>
              <w:rPr>
                <w:ins w:id="2817" w:author="China Telecom" w:date="2020-11-20T19:17:00Z"/>
              </w:rPr>
            </w:pPr>
            <w:ins w:id="2818" w:author="China Telecom" w:date="2020-11-20T19:17:00Z">
              <w:r w:rsidRPr="00804B30">
                <w:t>PRACH Format B4</w:t>
              </w:r>
            </w:ins>
          </w:p>
        </w:tc>
        <w:tc>
          <w:tcPr>
            <w:tcW w:w="1446" w:type="dxa"/>
            <w:noWrap/>
            <w:hideMark/>
          </w:tcPr>
          <w:p w14:paraId="7B962100" w14:textId="77777777" w:rsidR="00E65DBE" w:rsidRPr="00804B30" w:rsidRDefault="00E65DBE" w:rsidP="00AF0D4C">
            <w:pPr>
              <w:spacing w:after="0"/>
              <w:jc w:val="center"/>
              <w:rPr>
                <w:ins w:id="2819" w:author="China Telecom" w:date="2020-11-20T19:17:00Z"/>
              </w:rPr>
            </w:pPr>
            <w:ins w:id="2820" w:author="China Telecom" w:date="2020-11-20T19:17:00Z">
              <w:r w:rsidRPr="00804B30">
                <w:t>5</w:t>
              </w:r>
            </w:ins>
          </w:p>
        </w:tc>
        <w:tc>
          <w:tcPr>
            <w:tcW w:w="1446" w:type="dxa"/>
            <w:noWrap/>
            <w:hideMark/>
          </w:tcPr>
          <w:p w14:paraId="497CF2A3" w14:textId="77777777" w:rsidR="00E65DBE" w:rsidRPr="00804B30" w:rsidRDefault="00E65DBE" w:rsidP="00AF0D4C">
            <w:pPr>
              <w:spacing w:after="0"/>
              <w:jc w:val="center"/>
              <w:rPr>
                <w:ins w:id="2821" w:author="China Telecom" w:date="2020-11-20T19:17:00Z"/>
              </w:rPr>
            </w:pPr>
            <w:ins w:id="2822" w:author="China Telecom" w:date="2020-11-20T19:17:00Z">
              <w:r w:rsidRPr="00804B30">
                <w:t>152.56</w:t>
              </w:r>
            </w:ins>
          </w:p>
        </w:tc>
        <w:tc>
          <w:tcPr>
            <w:tcW w:w="1446" w:type="dxa"/>
            <w:noWrap/>
            <w:hideMark/>
          </w:tcPr>
          <w:p w14:paraId="597537F2" w14:textId="77777777" w:rsidR="00E65DBE" w:rsidRPr="00804B30" w:rsidRDefault="00E65DBE" w:rsidP="00AF0D4C">
            <w:pPr>
              <w:spacing w:after="0"/>
              <w:jc w:val="center"/>
              <w:rPr>
                <w:ins w:id="2823" w:author="China Telecom" w:date="2020-11-20T19:17:00Z"/>
              </w:rPr>
            </w:pPr>
            <w:ins w:id="2824" w:author="China Telecom" w:date="2020-11-20T19:17:00Z">
              <w:r w:rsidRPr="00804B30">
                <w:t>2.55</w:t>
              </w:r>
            </w:ins>
          </w:p>
        </w:tc>
        <w:tc>
          <w:tcPr>
            <w:tcW w:w="1446" w:type="dxa"/>
            <w:noWrap/>
            <w:hideMark/>
          </w:tcPr>
          <w:p w14:paraId="00F02BDD" w14:textId="77777777" w:rsidR="00E65DBE" w:rsidRPr="00804B30" w:rsidRDefault="00E65DBE" w:rsidP="00AF0D4C">
            <w:pPr>
              <w:spacing w:after="0"/>
              <w:jc w:val="center"/>
              <w:rPr>
                <w:ins w:id="2825" w:author="China Telecom" w:date="2020-11-20T19:17:00Z"/>
              </w:rPr>
            </w:pPr>
            <w:ins w:id="2826" w:author="China Telecom" w:date="2020-11-20T19:17:00Z">
              <w:r w:rsidRPr="00804B30">
                <w:t>12.90</w:t>
              </w:r>
            </w:ins>
          </w:p>
        </w:tc>
      </w:tr>
      <w:tr w:rsidR="00E65DBE" w:rsidRPr="00804B30" w14:paraId="4E7A4EDF" w14:textId="77777777" w:rsidTr="00AF0D4C">
        <w:trPr>
          <w:ins w:id="2827" w:author="China Telecom" w:date="2020-11-20T19:17:00Z"/>
        </w:trPr>
        <w:tc>
          <w:tcPr>
            <w:tcW w:w="4073" w:type="dxa"/>
            <w:noWrap/>
            <w:hideMark/>
          </w:tcPr>
          <w:p w14:paraId="69C0F387" w14:textId="77777777" w:rsidR="00E65DBE" w:rsidRPr="00804B30" w:rsidRDefault="00E65DBE" w:rsidP="00AF0D4C">
            <w:pPr>
              <w:spacing w:after="0"/>
              <w:rPr>
                <w:ins w:id="2828" w:author="China Telecom" w:date="2020-11-20T19:17:00Z"/>
              </w:rPr>
            </w:pPr>
            <w:ins w:id="2829" w:author="China Telecom" w:date="2020-11-20T19:17:00Z">
              <w:r w:rsidRPr="00804B30">
                <w:t>PRACH Format C2</w:t>
              </w:r>
            </w:ins>
          </w:p>
        </w:tc>
        <w:tc>
          <w:tcPr>
            <w:tcW w:w="1446" w:type="dxa"/>
            <w:noWrap/>
            <w:hideMark/>
          </w:tcPr>
          <w:p w14:paraId="2A4B6E94" w14:textId="77777777" w:rsidR="00E65DBE" w:rsidRPr="00804B30" w:rsidRDefault="00E65DBE" w:rsidP="00AF0D4C">
            <w:pPr>
              <w:spacing w:after="0"/>
              <w:jc w:val="center"/>
              <w:rPr>
                <w:ins w:id="2830" w:author="China Telecom" w:date="2020-11-20T19:17:00Z"/>
              </w:rPr>
            </w:pPr>
            <w:ins w:id="2831" w:author="China Telecom" w:date="2020-11-20T19:17:00Z">
              <w:r w:rsidRPr="00804B30">
                <w:t>2</w:t>
              </w:r>
            </w:ins>
          </w:p>
        </w:tc>
        <w:tc>
          <w:tcPr>
            <w:tcW w:w="1446" w:type="dxa"/>
            <w:noWrap/>
            <w:hideMark/>
          </w:tcPr>
          <w:p w14:paraId="2ADDEE8C" w14:textId="77777777" w:rsidR="00E65DBE" w:rsidRPr="00804B30" w:rsidRDefault="00E65DBE" w:rsidP="00AF0D4C">
            <w:pPr>
              <w:spacing w:after="0"/>
              <w:jc w:val="center"/>
              <w:rPr>
                <w:ins w:id="2832" w:author="China Telecom" w:date="2020-11-20T19:17:00Z"/>
              </w:rPr>
            </w:pPr>
            <w:ins w:id="2833" w:author="China Telecom" w:date="2020-11-20T19:17:00Z">
              <w:r w:rsidRPr="00804B30">
                <w:t>155.53</w:t>
              </w:r>
            </w:ins>
          </w:p>
        </w:tc>
        <w:tc>
          <w:tcPr>
            <w:tcW w:w="1446" w:type="dxa"/>
            <w:noWrap/>
            <w:hideMark/>
          </w:tcPr>
          <w:p w14:paraId="1F152EFA" w14:textId="77777777" w:rsidR="00E65DBE" w:rsidRPr="00804B30" w:rsidRDefault="00E65DBE" w:rsidP="00AF0D4C">
            <w:pPr>
              <w:spacing w:after="0"/>
              <w:jc w:val="center"/>
              <w:rPr>
                <w:ins w:id="2834" w:author="China Telecom" w:date="2020-11-20T19:17:00Z"/>
              </w:rPr>
            </w:pPr>
            <w:ins w:id="2835" w:author="China Telecom" w:date="2020-11-20T19:17:00Z">
              <w:r w:rsidRPr="00804B30">
                <w:t>1.50</w:t>
              </w:r>
            </w:ins>
          </w:p>
        </w:tc>
        <w:tc>
          <w:tcPr>
            <w:tcW w:w="1446" w:type="dxa"/>
            <w:noWrap/>
            <w:hideMark/>
          </w:tcPr>
          <w:p w14:paraId="0AB7F68E" w14:textId="77777777" w:rsidR="00E65DBE" w:rsidRPr="00804B30" w:rsidRDefault="00E65DBE" w:rsidP="00AF0D4C">
            <w:pPr>
              <w:spacing w:after="0"/>
              <w:jc w:val="center"/>
              <w:rPr>
                <w:ins w:id="2836" w:author="China Telecom" w:date="2020-11-20T19:17:00Z"/>
              </w:rPr>
            </w:pPr>
            <w:ins w:id="2837" w:author="China Telecom" w:date="2020-11-20T19:17:00Z">
              <w:r w:rsidRPr="00804B30">
                <w:t>15.87</w:t>
              </w:r>
            </w:ins>
          </w:p>
        </w:tc>
      </w:tr>
      <w:tr w:rsidR="00E65DBE" w:rsidRPr="00804B30" w14:paraId="606CA5CD" w14:textId="77777777" w:rsidTr="00AF0D4C">
        <w:trPr>
          <w:ins w:id="2838" w:author="China Telecom" w:date="2020-11-20T19:17:00Z"/>
        </w:trPr>
        <w:tc>
          <w:tcPr>
            <w:tcW w:w="4073" w:type="dxa"/>
            <w:noWrap/>
            <w:hideMark/>
          </w:tcPr>
          <w:p w14:paraId="45309E13" w14:textId="77777777" w:rsidR="00E65DBE" w:rsidRPr="00804B30" w:rsidRDefault="00E65DBE" w:rsidP="00AF0D4C">
            <w:pPr>
              <w:spacing w:after="0"/>
              <w:rPr>
                <w:ins w:id="2839" w:author="China Telecom" w:date="2020-11-20T19:17:00Z"/>
              </w:rPr>
            </w:pPr>
            <w:ins w:id="2840" w:author="China Telecom" w:date="2020-11-20T19:17:00Z">
              <w:r w:rsidRPr="00804B30">
                <w:t xml:space="preserve">Broadcast PDCCH(PDCCH of Msg.2) </w:t>
              </w:r>
            </w:ins>
          </w:p>
        </w:tc>
        <w:tc>
          <w:tcPr>
            <w:tcW w:w="1446" w:type="dxa"/>
            <w:noWrap/>
            <w:hideMark/>
          </w:tcPr>
          <w:p w14:paraId="752D094E" w14:textId="77777777" w:rsidR="00E65DBE" w:rsidRPr="00804B30" w:rsidRDefault="00E65DBE" w:rsidP="00AF0D4C">
            <w:pPr>
              <w:spacing w:after="0"/>
              <w:jc w:val="center"/>
              <w:rPr>
                <w:ins w:id="2841" w:author="China Telecom" w:date="2020-11-20T19:17:00Z"/>
              </w:rPr>
            </w:pPr>
            <w:ins w:id="2842" w:author="China Telecom" w:date="2020-11-20T19:17:00Z">
              <w:r w:rsidRPr="00804B30">
                <w:t>4</w:t>
              </w:r>
            </w:ins>
          </w:p>
        </w:tc>
        <w:tc>
          <w:tcPr>
            <w:tcW w:w="1446" w:type="dxa"/>
            <w:noWrap/>
            <w:hideMark/>
          </w:tcPr>
          <w:p w14:paraId="5BCADD56" w14:textId="77777777" w:rsidR="00E65DBE" w:rsidRPr="00804B30" w:rsidRDefault="00E65DBE" w:rsidP="00AF0D4C">
            <w:pPr>
              <w:spacing w:after="0"/>
              <w:jc w:val="center"/>
              <w:rPr>
                <w:ins w:id="2843" w:author="China Telecom" w:date="2020-11-20T19:17:00Z"/>
              </w:rPr>
            </w:pPr>
            <w:ins w:id="2844" w:author="China Telecom" w:date="2020-11-20T19:17:00Z">
              <w:r w:rsidRPr="00804B30">
                <w:t>159.07</w:t>
              </w:r>
            </w:ins>
          </w:p>
        </w:tc>
        <w:tc>
          <w:tcPr>
            <w:tcW w:w="1446" w:type="dxa"/>
            <w:noWrap/>
            <w:hideMark/>
          </w:tcPr>
          <w:p w14:paraId="109A0A95" w14:textId="77777777" w:rsidR="00E65DBE" w:rsidRPr="00804B30" w:rsidRDefault="00E65DBE" w:rsidP="00AF0D4C">
            <w:pPr>
              <w:spacing w:after="0"/>
              <w:jc w:val="center"/>
              <w:rPr>
                <w:ins w:id="2845" w:author="China Telecom" w:date="2020-11-20T19:17:00Z"/>
              </w:rPr>
            </w:pPr>
            <w:ins w:id="2846" w:author="China Telecom" w:date="2020-11-20T19:17:00Z">
              <w:r w:rsidRPr="00804B30">
                <w:t>1.44</w:t>
              </w:r>
            </w:ins>
          </w:p>
        </w:tc>
        <w:tc>
          <w:tcPr>
            <w:tcW w:w="1446" w:type="dxa"/>
            <w:noWrap/>
            <w:hideMark/>
          </w:tcPr>
          <w:p w14:paraId="00949D8C" w14:textId="77777777" w:rsidR="00E65DBE" w:rsidRPr="00804B30" w:rsidRDefault="00E65DBE" w:rsidP="00AF0D4C">
            <w:pPr>
              <w:spacing w:after="0"/>
              <w:jc w:val="center"/>
              <w:rPr>
                <w:ins w:id="2847" w:author="China Telecom" w:date="2020-11-20T19:17:00Z"/>
              </w:rPr>
            </w:pPr>
            <w:ins w:id="2848" w:author="China Telecom" w:date="2020-11-20T19:17:00Z">
              <w:r w:rsidRPr="00804B30">
                <w:t>19.41</w:t>
              </w:r>
            </w:ins>
          </w:p>
        </w:tc>
      </w:tr>
      <w:tr w:rsidR="00E65DBE" w:rsidRPr="00804B30" w14:paraId="16844CDA" w14:textId="77777777" w:rsidTr="00AF0D4C">
        <w:trPr>
          <w:ins w:id="2849" w:author="China Telecom" w:date="2020-11-20T19:17:00Z"/>
        </w:trPr>
        <w:tc>
          <w:tcPr>
            <w:tcW w:w="4073" w:type="dxa"/>
            <w:noWrap/>
            <w:hideMark/>
          </w:tcPr>
          <w:p w14:paraId="43218E2D" w14:textId="77777777" w:rsidR="00E65DBE" w:rsidRPr="00804B30" w:rsidRDefault="00E65DBE" w:rsidP="00AF0D4C">
            <w:pPr>
              <w:spacing w:after="0"/>
              <w:rPr>
                <w:ins w:id="2850" w:author="China Telecom" w:date="2020-11-20T19:17:00Z"/>
              </w:rPr>
            </w:pPr>
            <w:ins w:id="2851" w:author="China Telecom" w:date="2020-11-20T19:17:00Z">
              <w:r w:rsidRPr="00804B30">
                <w:t xml:space="preserve">PDSCH for Msg.2 </w:t>
              </w:r>
            </w:ins>
          </w:p>
        </w:tc>
        <w:tc>
          <w:tcPr>
            <w:tcW w:w="1446" w:type="dxa"/>
            <w:noWrap/>
            <w:hideMark/>
          </w:tcPr>
          <w:p w14:paraId="79583E71" w14:textId="77777777" w:rsidR="00E65DBE" w:rsidRPr="00804B30" w:rsidRDefault="00E65DBE" w:rsidP="00AF0D4C">
            <w:pPr>
              <w:spacing w:after="0"/>
              <w:jc w:val="center"/>
              <w:rPr>
                <w:ins w:id="2852" w:author="China Telecom" w:date="2020-11-20T19:17:00Z"/>
              </w:rPr>
            </w:pPr>
            <w:ins w:id="2853" w:author="China Telecom" w:date="2020-11-20T19:17:00Z">
              <w:r w:rsidRPr="00804B30">
                <w:t>2</w:t>
              </w:r>
            </w:ins>
          </w:p>
        </w:tc>
        <w:tc>
          <w:tcPr>
            <w:tcW w:w="1446" w:type="dxa"/>
            <w:noWrap/>
            <w:hideMark/>
          </w:tcPr>
          <w:p w14:paraId="49607D0C" w14:textId="77777777" w:rsidR="00E65DBE" w:rsidRPr="00804B30" w:rsidRDefault="00E65DBE" w:rsidP="00AF0D4C">
            <w:pPr>
              <w:spacing w:after="0"/>
              <w:jc w:val="center"/>
              <w:rPr>
                <w:ins w:id="2854" w:author="China Telecom" w:date="2020-11-20T19:17:00Z"/>
              </w:rPr>
            </w:pPr>
            <w:ins w:id="2855" w:author="China Telecom" w:date="2020-11-20T19:17:00Z">
              <w:r w:rsidRPr="00804B30">
                <w:t>155.48</w:t>
              </w:r>
            </w:ins>
          </w:p>
        </w:tc>
        <w:tc>
          <w:tcPr>
            <w:tcW w:w="1446" w:type="dxa"/>
            <w:noWrap/>
            <w:hideMark/>
          </w:tcPr>
          <w:p w14:paraId="15AA02EA" w14:textId="77777777" w:rsidR="00E65DBE" w:rsidRPr="00804B30" w:rsidRDefault="00E65DBE" w:rsidP="00AF0D4C">
            <w:pPr>
              <w:spacing w:after="0"/>
              <w:jc w:val="center"/>
              <w:rPr>
                <w:ins w:id="2856" w:author="China Telecom" w:date="2020-11-20T19:17:00Z"/>
              </w:rPr>
            </w:pPr>
            <w:ins w:id="2857" w:author="China Telecom" w:date="2020-11-20T19:17:00Z">
              <w:r w:rsidRPr="00804B30">
                <w:t>1.66</w:t>
              </w:r>
            </w:ins>
          </w:p>
        </w:tc>
        <w:tc>
          <w:tcPr>
            <w:tcW w:w="1446" w:type="dxa"/>
            <w:noWrap/>
            <w:hideMark/>
          </w:tcPr>
          <w:p w14:paraId="363E7E69" w14:textId="77777777" w:rsidR="00E65DBE" w:rsidRPr="00804B30" w:rsidRDefault="00E65DBE" w:rsidP="00AF0D4C">
            <w:pPr>
              <w:spacing w:after="0"/>
              <w:jc w:val="center"/>
              <w:rPr>
                <w:ins w:id="2858" w:author="China Telecom" w:date="2020-11-20T19:17:00Z"/>
              </w:rPr>
            </w:pPr>
            <w:ins w:id="2859" w:author="China Telecom" w:date="2020-11-20T19:17:00Z">
              <w:r w:rsidRPr="00804B30">
                <w:t>15.82</w:t>
              </w:r>
            </w:ins>
          </w:p>
        </w:tc>
      </w:tr>
      <w:tr w:rsidR="00E65DBE" w:rsidRPr="00804B30" w14:paraId="685574DB" w14:textId="77777777" w:rsidTr="00AF0D4C">
        <w:trPr>
          <w:ins w:id="2860" w:author="China Telecom" w:date="2020-11-20T19:17:00Z"/>
        </w:trPr>
        <w:tc>
          <w:tcPr>
            <w:tcW w:w="4073" w:type="dxa"/>
            <w:noWrap/>
            <w:hideMark/>
          </w:tcPr>
          <w:p w14:paraId="6C84FE57" w14:textId="77777777" w:rsidR="00E65DBE" w:rsidRPr="00804B30" w:rsidRDefault="00E65DBE" w:rsidP="00AF0D4C">
            <w:pPr>
              <w:spacing w:after="0"/>
              <w:rPr>
                <w:ins w:id="2861" w:author="China Telecom" w:date="2020-11-20T19:17:00Z"/>
              </w:rPr>
            </w:pPr>
            <w:ins w:id="2862" w:author="China Telecom" w:date="2020-11-20T19:17:00Z">
              <w:r w:rsidRPr="00804B30">
                <w:t xml:space="preserve">PUSCH of Msg.3 </w:t>
              </w:r>
            </w:ins>
          </w:p>
        </w:tc>
        <w:tc>
          <w:tcPr>
            <w:tcW w:w="1446" w:type="dxa"/>
            <w:noWrap/>
            <w:hideMark/>
          </w:tcPr>
          <w:p w14:paraId="451E43D2" w14:textId="77777777" w:rsidR="00E65DBE" w:rsidRPr="00804B30" w:rsidRDefault="00E65DBE" w:rsidP="00AF0D4C">
            <w:pPr>
              <w:spacing w:after="0"/>
              <w:jc w:val="center"/>
              <w:rPr>
                <w:ins w:id="2863" w:author="China Telecom" w:date="2020-11-20T19:17:00Z"/>
              </w:rPr>
            </w:pPr>
            <w:ins w:id="2864" w:author="China Telecom" w:date="2020-11-20T19:17:00Z">
              <w:r w:rsidRPr="00804B30">
                <w:t>8</w:t>
              </w:r>
            </w:ins>
          </w:p>
        </w:tc>
        <w:tc>
          <w:tcPr>
            <w:tcW w:w="1446" w:type="dxa"/>
            <w:noWrap/>
            <w:hideMark/>
          </w:tcPr>
          <w:p w14:paraId="351C9EA4" w14:textId="77777777" w:rsidR="00E65DBE" w:rsidRPr="00804B30" w:rsidRDefault="00E65DBE" w:rsidP="00AF0D4C">
            <w:pPr>
              <w:spacing w:after="0"/>
              <w:jc w:val="center"/>
              <w:rPr>
                <w:ins w:id="2865" w:author="China Telecom" w:date="2020-11-20T19:17:00Z"/>
              </w:rPr>
            </w:pPr>
            <w:ins w:id="2866" w:author="China Telecom" w:date="2020-11-20T19:17:00Z">
              <w:r w:rsidRPr="00804B30">
                <w:t>153.51</w:t>
              </w:r>
            </w:ins>
          </w:p>
        </w:tc>
        <w:tc>
          <w:tcPr>
            <w:tcW w:w="1446" w:type="dxa"/>
            <w:noWrap/>
            <w:hideMark/>
          </w:tcPr>
          <w:p w14:paraId="25FEBAC5" w14:textId="77777777" w:rsidR="00E65DBE" w:rsidRPr="00804B30" w:rsidRDefault="00E65DBE" w:rsidP="00AF0D4C">
            <w:pPr>
              <w:spacing w:after="0"/>
              <w:jc w:val="center"/>
              <w:rPr>
                <w:ins w:id="2867" w:author="China Telecom" w:date="2020-11-20T19:17:00Z"/>
              </w:rPr>
            </w:pPr>
            <w:ins w:id="2868" w:author="China Telecom" w:date="2020-11-20T19:17:00Z">
              <w:r w:rsidRPr="00804B30">
                <w:t>1.75</w:t>
              </w:r>
            </w:ins>
          </w:p>
        </w:tc>
        <w:tc>
          <w:tcPr>
            <w:tcW w:w="1446" w:type="dxa"/>
            <w:noWrap/>
            <w:hideMark/>
          </w:tcPr>
          <w:p w14:paraId="384FCC18" w14:textId="77777777" w:rsidR="00E65DBE" w:rsidRPr="00804B30" w:rsidRDefault="00E65DBE" w:rsidP="00AF0D4C">
            <w:pPr>
              <w:spacing w:after="0"/>
              <w:jc w:val="center"/>
              <w:rPr>
                <w:ins w:id="2869" w:author="China Telecom" w:date="2020-11-20T19:17:00Z"/>
              </w:rPr>
            </w:pPr>
            <w:ins w:id="2870" w:author="China Telecom" w:date="2020-11-20T19:17:00Z">
              <w:r w:rsidRPr="00804B30">
                <w:t>13.85</w:t>
              </w:r>
            </w:ins>
          </w:p>
        </w:tc>
      </w:tr>
      <w:tr w:rsidR="00E65DBE" w:rsidRPr="00804B30" w14:paraId="7B7FAF3A" w14:textId="77777777" w:rsidTr="00AF0D4C">
        <w:trPr>
          <w:ins w:id="2871" w:author="China Telecom" w:date="2020-11-20T19:17:00Z"/>
        </w:trPr>
        <w:tc>
          <w:tcPr>
            <w:tcW w:w="4073" w:type="dxa"/>
            <w:noWrap/>
            <w:hideMark/>
          </w:tcPr>
          <w:p w14:paraId="3170E1FB" w14:textId="77777777" w:rsidR="00E65DBE" w:rsidRPr="00804B30" w:rsidRDefault="00E65DBE" w:rsidP="00AF0D4C">
            <w:pPr>
              <w:spacing w:after="0"/>
              <w:rPr>
                <w:ins w:id="2872" w:author="China Telecom" w:date="2020-11-20T19:17:00Z"/>
              </w:rPr>
            </w:pPr>
            <w:ins w:id="2873" w:author="China Telecom" w:date="2020-11-20T19:17:00Z">
              <w:r w:rsidRPr="00804B30">
                <w:t xml:space="preserve">PDSCH of Msg.4 </w:t>
              </w:r>
            </w:ins>
          </w:p>
        </w:tc>
        <w:tc>
          <w:tcPr>
            <w:tcW w:w="1446" w:type="dxa"/>
            <w:noWrap/>
            <w:hideMark/>
          </w:tcPr>
          <w:p w14:paraId="529A2DA7" w14:textId="77777777" w:rsidR="00E65DBE" w:rsidRPr="00804B30" w:rsidRDefault="00E65DBE" w:rsidP="00AF0D4C">
            <w:pPr>
              <w:spacing w:after="0"/>
              <w:jc w:val="center"/>
              <w:rPr>
                <w:ins w:id="2874" w:author="China Telecom" w:date="2020-11-20T19:17:00Z"/>
              </w:rPr>
            </w:pPr>
            <w:ins w:id="2875" w:author="China Telecom" w:date="2020-11-20T19:17:00Z">
              <w:r w:rsidRPr="00804B30">
                <w:t>2</w:t>
              </w:r>
            </w:ins>
          </w:p>
        </w:tc>
        <w:tc>
          <w:tcPr>
            <w:tcW w:w="1446" w:type="dxa"/>
            <w:noWrap/>
            <w:hideMark/>
          </w:tcPr>
          <w:p w14:paraId="7FD646D7" w14:textId="77777777" w:rsidR="00E65DBE" w:rsidRPr="00804B30" w:rsidRDefault="00E65DBE" w:rsidP="00AF0D4C">
            <w:pPr>
              <w:spacing w:after="0"/>
              <w:jc w:val="center"/>
              <w:rPr>
                <w:ins w:id="2876" w:author="China Telecom" w:date="2020-11-20T19:17:00Z"/>
              </w:rPr>
            </w:pPr>
            <w:ins w:id="2877" w:author="China Telecom" w:date="2020-11-20T19:17:00Z">
              <w:r w:rsidRPr="00804B30">
                <w:t>156.64</w:t>
              </w:r>
            </w:ins>
          </w:p>
        </w:tc>
        <w:tc>
          <w:tcPr>
            <w:tcW w:w="1446" w:type="dxa"/>
            <w:noWrap/>
            <w:hideMark/>
          </w:tcPr>
          <w:p w14:paraId="5A68AAE1" w14:textId="77777777" w:rsidR="00E65DBE" w:rsidRPr="00804B30" w:rsidRDefault="00E65DBE" w:rsidP="00AF0D4C">
            <w:pPr>
              <w:spacing w:after="0"/>
              <w:jc w:val="center"/>
              <w:rPr>
                <w:ins w:id="2878" w:author="China Telecom" w:date="2020-11-20T19:17:00Z"/>
              </w:rPr>
            </w:pPr>
            <w:ins w:id="2879" w:author="China Telecom" w:date="2020-11-20T19:17:00Z">
              <w:r w:rsidRPr="00804B30">
                <w:t>0.48</w:t>
              </w:r>
            </w:ins>
          </w:p>
        </w:tc>
        <w:tc>
          <w:tcPr>
            <w:tcW w:w="1446" w:type="dxa"/>
            <w:noWrap/>
            <w:hideMark/>
          </w:tcPr>
          <w:p w14:paraId="7C704E7B" w14:textId="77777777" w:rsidR="00E65DBE" w:rsidRPr="00804B30" w:rsidRDefault="00E65DBE" w:rsidP="00AF0D4C">
            <w:pPr>
              <w:spacing w:after="0"/>
              <w:jc w:val="center"/>
              <w:rPr>
                <w:ins w:id="2880" w:author="China Telecom" w:date="2020-11-20T19:17:00Z"/>
              </w:rPr>
            </w:pPr>
            <w:ins w:id="2881" w:author="China Telecom" w:date="2020-11-20T19:17:00Z">
              <w:r w:rsidRPr="00804B30">
                <w:t>16.98</w:t>
              </w:r>
            </w:ins>
          </w:p>
        </w:tc>
      </w:tr>
      <w:tr w:rsidR="00E65DBE" w:rsidRPr="00804B30" w14:paraId="4FC7DD0D" w14:textId="77777777" w:rsidTr="00AF0D4C">
        <w:trPr>
          <w:ins w:id="2882" w:author="China Telecom" w:date="2020-11-20T19:17:00Z"/>
        </w:trPr>
        <w:tc>
          <w:tcPr>
            <w:tcW w:w="4073" w:type="dxa"/>
            <w:noWrap/>
            <w:hideMark/>
          </w:tcPr>
          <w:p w14:paraId="6C724FA9" w14:textId="77777777" w:rsidR="00E65DBE" w:rsidRPr="00804B30" w:rsidRDefault="00E65DBE" w:rsidP="00AF0D4C">
            <w:pPr>
              <w:spacing w:after="0"/>
              <w:rPr>
                <w:ins w:id="2883" w:author="China Telecom" w:date="2020-11-20T19:17:00Z"/>
              </w:rPr>
            </w:pPr>
            <w:ins w:id="2884" w:author="China Telecom" w:date="2020-11-20T19:17:00Z">
              <w:r w:rsidRPr="00804B30">
                <w:t xml:space="preserve">PUCCH w/ HARQ-ACK for Msg.4 </w:t>
              </w:r>
            </w:ins>
          </w:p>
        </w:tc>
        <w:tc>
          <w:tcPr>
            <w:tcW w:w="1446" w:type="dxa"/>
            <w:noWrap/>
            <w:hideMark/>
          </w:tcPr>
          <w:p w14:paraId="7866EF84" w14:textId="77777777" w:rsidR="00E65DBE" w:rsidRPr="00804B30" w:rsidRDefault="00E65DBE" w:rsidP="00AF0D4C">
            <w:pPr>
              <w:spacing w:after="0"/>
              <w:jc w:val="center"/>
              <w:rPr>
                <w:ins w:id="2885" w:author="China Telecom" w:date="2020-11-20T19:17:00Z"/>
              </w:rPr>
            </w:pPr>
            <w:ins w:id="2886" w:author="China Telecom" w:date="2020-11-20T19:17:00Z">
              <w:r w:rsidRPr="00804B30">
                <w:t>1</w:t>
              </w:r>
            </w:ins>
          </w:p>
        </w:tc>
        <w:tc>
          <w:tcPr>
            <w:tcW w:w="1446" w:type="dxa"/>
            <w:noWrap/>
            <w:hideMark/>
          </w:tcPr>
          <w:p w14:paraId="1FFF952A" w14:textId="77777777" w:rsidR="00E65DBE" w:rsidRPr="00804B30" w:rsidRDefault="00E65DBE" w:rsidP="00AF0D4C">
            <w:pPr>
              <w:spacing w:after="0"/>
              <w:jc w:val="center"/>
              <w:rPr>
                <w:ins w:id="2887" w:author="China Telecom" w:date="2020-11-20T19:17:00Z"/>
              </w:rPr>
            </w:pPr>
            <w:ins w:id="2888" w:author="China Telecom" w:date="2020-11-20T19:17:00Z">
              <w:r w:rsidRPr="00804B30">
                <w:t>156.02</w:t>
              </w:r>
            </w:ins>
          </w:p>
        </w:tc>
        <w:tc>
          <w:tcPr>
            <w:tcW w:w="1446" w:type="dxa"/>
            <w:noWrap/>
            <w:hideMark/>
          </w:tcPr>
          <w:p w14:paraId="2B0A29A0" w14:textId="77777777" w:rsidR="00E65DBE" w:rsidRPr="00804B30" w:rsidRDefault="00E65DBE" w:rsidP="00AF0D4C">
            <w:pPr>
              <w:spacing w:after="0"/>
              <w:jc w:val="center"/>
              <w:rPr>
                <w:ins w:id="2889" w:author="China Telecom" w:date="2020-11-20T19:17:00Z"/>
              </w:rPr>
            </w:pPr>
            <w:ins w:id="2890" w:author="China Telecom" w:date="2020-11-20T19:17:00Z">
              <w:r w:rsidRPr="00804B30">
                <w:t>0.00</w:t>
              </w:r>
            </w:ins>
          </w:p>
        </w:tc>
        <w:tc>
          <w:tcPr>
            <w:tcW w:w="1446" w:type="dxa"/>
            <w:noWrap/>
            <w:hideMark/>
          </w:tcPr>
          <w:p w14:paraId="3FEBAFE6" w14:textId="77777777" w:rsidR="00E65DBE" w:rsidRPr="00804B30" w:rsidRDefault="00E65DBE" w:rsidP="00AF0D4C">
            <w:pPr>
              <w:spacing w:after="0"/>
              <w:jc w:val="center"/>
              <w:rPr>
                <w:ins w:id="2891" w:author="China Telecom" w:date="2020-11-20T19:17:00Z"/>
              </w:rPr>
            </w:pPr>
            <w:ins w:id="2892" w:author="China Telecom" w:date="2020-11-20T19:17:00Z">
              <w:r w:rsidRPr="00804B30">
                <w:t>16.36</w:t>
              </w:r>
            </w:ins>
          </w:p>
        </w:tc>
      </w:tr>
      <w:tr w:rsidR="00E65DBE" w:rsidRPr="00804B30" w14:paraId="6671D6F8" w14:textId="77777777" w:rsidTr="00AF0D4C">
        <w:trPr>
          <w:ins w:id="2893" w:author="China Telecom" w:date="2020-11-20T19:17:00Z"/>
        </w:trPr>
        <w:tc>
          <w:tcPr>
            <w:tcW w:w="4073" w:type="dxa"/>
            <w:noWrap/>
            <w:hideMark/>
          </w:tcPr>
          <w:p w14:paraId="4178150A" w14:textId="77777777" w:rsidR="00E65DBE" w:rsidRPr="00804B30" w:rsidRDefault="00E65DBE" w:rsidP="00AF0D4C">
            <w:pPr>
              <w:spacing w:after="0"/>
              <w:rPr>
                <w:ins w:id="2894" w:author="China Telecom" w:date="2020-11-20T19:17:00Z"/>
              </w:rPr>
            </w:pPr>
            <w:ins w:id="2895" w:author="China Telecom" w:date="2020-11-20T19:17:00Z">
              <w:r w:rsidRPr="00804B30">
                <w:t xml:space="preserve">Unicast PDCCH </w:t>
              </w:r>
            </w:ins>
          </w:p>
        </w:tc>
        <w:tc>
          <w:tcPr>
            <w:tcW w:w="1446" w:type="dxa"/>
            <w:noWrap/>
            <w:hideMark/>
          </w:tcPr>
          <w:p w14:paraId="36CBE7E4" w14:textId="77777777" w:rsidR="00E65DBE" w:rsidRPr="00804B30" w:rsidRDefault="00E65DBE" w:rsidP="00AF0D4C">
            <w:pPr>
              <w:spacing w:after="0"/>
              <w:jc w:val="center"/>
              <w:rPr>
                <w:ins w:id="2896" w:author="China Telecom" w:date="2020-11-20T19:17:00Z"/>
              </w:rPr>
            </w:pPr>
            <w:ins w:id="2897" w:author="China Telecom" w:date="2020-11-20T19:17:00Z">
              <w:r w:rsidRPr="00804B30">
                <w:t>7</w:t>
              </w:r>
            </w:ins>
          </w:p>
        </w:tc>
        <w:tc>
          <w:tcPr>
            <w:tcW w:w="1446" w:type="dxa"/>
            <w:noWrap/>
            <w:hideMark/>
          </w:tcPr>
          <w:p w14:paraId="478BE5B4" w14:textId="77777777" w:rsidR="00E65DBE" w:rsidRPr="00804B30" w:rsidRDefault="00E65DBE" w:rsidP="00AF0D4C">
            <w:pPr>
              <w:spacing w:after="0"/>
              <w:jc w:val="center"/>
              <w:rPr>
                <w:ins w:id="2898" w:author="China Telecom" w:date="2020-11-20T19:17:00Z"/>
              </w:rPr>
            </w:pPr>
            <w:ins w:id="2899" w:author="China Telecom" w:date="2020-11-20T19:17:00Z">
              <w:r w:rsidRPr="00804B30">
                <w:t>164.72</w:t>
              </w:r>
            </w:ins>
          </w:p>
        </w:tc>
        <w:tc>
          <w:tcPr>
            <w:tcW w:w="1446" w:type="dxa"/>
            <w:noWrap/>
            <w:hideMark/>
          </w:tcPr>
          <w:p w14:paraId="5CF7F5FE" w14:textId="77777777" w:rsidR="00E65DBE" w:rsidRPr="00804B30" w:rsidRDefault="00E65DBE" w:rsidP="00AF0D4C">
            <w:pPr>
              <w:spacing w:after="0"/>
              <w:jc w:val="center"/>
              <w:rPr>
                <w:ins w:id="2900" w:author="China Telecom" w:date="2020-11-20T19:17:00Z"/>
              </w:rPr>
            </w:pPr>
            <w:ins w:id="2901" w:author="China Telecom" w:date="2020-11-20T19:17:00Z">
              <w:r w:rsidRPr="00804B30">
                <w:t>0.84</w:t>
              </w:r>
            </w:ins>
          </w:p>
        </w:tc>
        <w:tc>
          <w:tcPr>
            <w:tcW w:w="1446" w:type="dxa"/>
            <w:noWrap/>
            <w:hideMark/>
          </w:tcPr>
          <w:p w14:paraId="2FA4F5AE" w14:textId="77777777" w:rsidR="00E65DBE" w:rsidRPr="00804B30" w:rsidRDefault="00E65DBE" w:rsidP="00AF0D4C">
            <w:pPr>
              <w:spacing w:after="0"/>
              <w:jc w:val="center"/>
              <w:rPr>
                <w:ins w:id="2902" w:author="China Telecom" w:date="2020-11-20T19:17:00Z"/>
              </w:rPr>
            </w:pPr>
            <w:ins w:id="2903" w:author="China Telecom" w:date="2020-11-20T19:17:00Z">
              <w:r w:rsidRPr="00804B30">
                <w:t>25.07</w:t>
              </w:r>
            </w:ins>
          </w:p>
        </w:tc>
      </w:tr>
      <w:tr w:rsidR="00E65DBE" w:rsidRPr="00804B30" w14:paraId="3227A7F2" w14:textId="77777777" w:rsidTr="00AF0D4C">
        <w:trPr>
          <w:ins w:id="2904" w:author="China Telecom" w:date="2020-11-20T19:17:00Z"/>
        </w:trPr>
        <w:tc>
          <w:tcPr>
            <w:tcW w:w="4073" w:type="dxa"/>
            <w:noWrap/>
            <w:hideMark/>
          </w:tcPr>
          <w:p w14:paraId="3850E23A" w14:textId="77777777" w:rsidR="00E65DBE" w:rsidRPr="00804B30" w:rsidRDefault="00E65DBE" w:rsidP="00AF0D4C">
            <w:pPr>
              <w:spacing w:after="0"/>
              <w:rPr>
                <w:ins w:id="2905" w:author="China Telecom" w:date="2020-11-20T19:17:00Z"/>
              </w:rPr>
            </w:pPr>
            <w:ins w:id="2906" w:author="China Telecom" w:date="2020-11-20T19:17:00Z">
              <w:r w:rsidRPr="00804B30">
                <w:t>PDSCH for eMBB DDDDDDDSUU</w:t>
              </w:r>
            </w:ins>
          </w:p>
        </w:tc>
        <w:tc>
          <w:tcPr>
            <w:tcW w:w="1446" w:type="dxa"/>
            <w:noWrap/>
            <w:hideMark/>
          </w:tcPr>
          <w:p w14:paraId="1203A7C2" w14:textId="77777777" w:rsidR="00E65DBE" w:rsidRPr="00804B30" w:rsidRDefault="00E65DBE" w:rsidP="00AF0D4C">
            <w:pPr>
              <w:spacing w:after="0"/>
              <w:jc w:val="center"/>
              <w:rPr>
                <w:ins w:id="2907" w:author="China Telecom" w:date="2020-11-20T19:17:00Z"/>
              </w:rPr>
            </w:pPr>
            <w:ins w:id="2908" w:author="China Telecom" w:date="2020-11-20T19:17:00Z">
              <w:r w:rsidRPr="00804B30">
                <w:t>7</w:t>
              </w:r>
            </w:ins>
          </w:p>
        </w:tc>
        <w:tc>
          <w:tcPr>
            <w:tcW w:w="1446" w:type="dxa"/>
            <w:noWrap/>
            <w:hideMark/>
          </w:tcPr>
          <w:p w14:paraId="31478B67" w14:textId="77777777" w:rsidR="00E65DBE" w:rsidRPr="00804B30" w:rsidRDefault="00E65DBE" w:rsidP="00AF0D4C">
            <w:pPr>
              <w:spacing w:after="0"/>
              <w:jc w:val="center"/>
              <w:rPr>
                <w:ins w:id="2909" w:author="China Telecom" w:date="2020-11-20T19:17:00Z"/>
              </w:rPr>
            </w:pPr>
            <w:ins w:id="2910" w:author="China Telecom" w:date="2020-11-20T19:17:00Z">
              <w:r w:rsidRPr="00804B30">
                <w:t>164.29</w:t>
              </w:r>
            </w:ins>
          </w:p>
        </w:tc>
        <w:tc>
          <w:tcPr>
            <w:tcW w:w="1446" w:type="dxa"/>
            <w:noWrap/>
            <w:hideMark/>
          </w:tcPr>
          <w:p w14:paraId="20BBC4AA" w14:textId="77777777" w:rsidR="00E65DBE" w:rsidRPr="00804B30" w:rsidRDefault="00E65DBE" w:rsidP="00AF0D4C">
            <w:pPr>
              <w:spacing w:after="0"/>
              <w:jc w:val="center"/>
              <w:rPr>
                <w:ins w:id="2911" w:author="China Telecom" w:date="2020-11-20T19:17:00Z"/>
              </w:rPr>
            </w:pPr>
            <w:ins w:id="2912" w:author="China Telecom" w:date="2020-11-20T19:17:00Z">
              <w:r w:rsidRPr="00804B30">
                <w:t>1.18</w:t>
              </w:r>
            </w:ins>
          </w:p>
        </w:tc>
        <w:tc>
          <w:tcPr>
            <w:tcW w:w="1446" w:type="dxa"/>
            <w:noWrap/>
            <w:hideMark/>
          </w:tcPr>
          <w:p w14:paraId="5E7463DB" w14:textId="77777777" w:rsidR="00E65DBE" w:rsidRPr="00804B30" w:rsidRDefault="00E65DBE" w:rsidP="00AF0D4C">
            <w:pPr>
              <w:spacing w:after="0"/>
              <w:jc w:val="center"/>
              <w:rPr>
                <w:ins w:id="2913" w:author="China Telecom" w:date="2020-11-20T19:17:00Z"/>
              </w:rPr>
            </w:pPr>
            <w:ins w:id="2914" w:author="China Telecom" w:date="2020-11-20T19:17:00Z">
              <w:r w:rsidRPr="00804B30">
                <w:t>24.64</w:t>
              </w:r>
            </w:ins>
          </w:p>
        </w:tc>
      </w:tr>
    </w:tbl>
    <w:p w14:paraId="3662AB28" w14:textId="77777777" w:rsidR="00E65DBE" w:rsidRDefault="00E65DBE" w:rsidP="00E65DBE">
      <w:pPr>
        <w:rPr>
          <w:ins w:id="2915" w:author="China Telecom" w:date="2020-11-20T19:17:00Z"/>
        </w:rPr>
      </w:pPr>
    </w:p>
    <w:p w14:paraId="024CF8DF" w14:textId="77777777" w:rsidR="00E65DBE" w:rsidRDefault="00E65DBE" w:rsidP="00E65DBE">
      <w:pPr>
        <w:pStyle w:val="TH"/>
        <w:rPr>
          <w:ins w:id="2916" w:author="China Telecom" w:date="2020-11-20T19:17:00Z"/>
        </w:rPr>
      </w:pPr>
      <w:ins w:id="2917" w:author="China Telecom" w:date="2020-11-20T19:17:00Z">
        <w:r>
          <w:t xml:space="preserve">Table </w:t>
        </w:r>
        <w:r>
          <w:rPr>
            <w:lang w:eastAsia="zh-CN"/>
          </w:rPr>
          <w:t>5.1.1.2</w:t>
        </w:r>
        <w:r w:rsidRPr="007368F9">
          <w:t>-</w:t>
        </w:r>
        <w:r>
          <w:rPr>
            <w:lang w:eastAsia="ja-JP"/>
          </w:rPr>
          <w:t>3</w:t>
        </w:r>
        <w:r w:rsidRPr="007368F9">
          <w:rPr>
            <w:rFonts w:hint="eastAsia"/>
          </w:rPr>
          <w:t>:</w:t>
        </w:r>
        <w:r>
          <w:rPr>
            <w:rFonts w:hint="eastAsia"/>
          </w:rPr>
          <w:t xml:space="preserve"> Representative values </w:t>
        </w:r>
        <w:r>
          <w:t>of MPL for Urban 2.6</w:t>
        </w:r>
        <w:r w:rsidRPr="00DE78FE">
          <w:t>GHz</w:t>
        </w:r>
        <w:r>
          <w:t xml:space="preserve"> TDD scenario </w:t>
        </w:r>
      </w:ins>
    </w:p>
    <w:tbl>
      <w:tblPr>
        <w:tblStyle w:val="a7"/>
        <w:tblW w:w="0" w:type="auto"/>
        <w:tblLook w:val="04A0" w:firstRow="1" w:lastRow="0" w:firstColumn="1" w:lastColumn="0" w:noHBand="0" w:noVBand="1"/>
      </w:tblPr>
      <w:tblGrid>
        <w:gridCol w:w="3353"/>
        <w:gridCol w:w="1216"/>
        <w:gridCol w:w="1216"/>
        <w:gridCol w:w="1216"/>
        <w:gridCol w:w="1428"/>
        <w:gridCol w:w="1428"/>
      </w:tblGrid>
      <w:tr w:rsidR="00E65DBE" w:rsidRPr="00804B30" w14:paraId="047EE226" w14:textId="77777777" w:rsidTr="00AF0D4C">
        <w:trPr>
          <w:ins w:id="2918" w:author="China Telecom" w:date="2020-11-20T19:17:00Z"/>
        </w:trPr>
        <w:tc>
          <w:tcPr>
            <w:tcW w:w="6440" w:type="dxa"/>
            <w:shd w:val="clear" w:color="auto" w:fill="E7E6E6" w:themeFill="background2"/>
            <w:noWrap/>
            <w:hideMark/>
          </w:tcPr>
          <w:p w14:paraId="5DF44698" w14:textId="77777777" w:rsidR="00E65DBE" w:rsidRPr="009C135A" w:rsidRDefault="00E65DBE" w:rsidP="00AF0D4C">
            <w:pPr>
              <w:spacing w:after="0"/>
              <w:jc w:val="center"/>
              <w:rPr>
                <w:ins w:id="2919" w:author="China Telecom" w:date="2020-11-20T19:17:00Z"/>
              </w:rPr>
            </w:pPr>
            <w:ins w:id="2920" w:author="China Telecom" w:date="2020-11-20T19:17:00Z">
              <w:r w:rsidRPr="00F9020F">
                <w:rPr>
                  <w:b/>
                </w:rPr>
                <w:t>Channels (and Frame format)</w:t>
              </w:r>
            </w:ins>
          </w:p>
        </w:tc>
        <w:tc>
          <w:tcPr>
            <w:tcW w:w="2200" w:type="dxa"/>
            <w:shd w:val="clear" w:color="auto" w:fill="E7E6E6" w:themeFill="background2"/>
            <w:hideMark/>
          </w:tcPr>
          <w:p w14:paraId="7F452F47" w14:textId="77777777" w:rsidR="00E65DBE" w:rsidRPr="009C135A" w:rsidRDefault="00E65DBE" w:rsidP="00AF0D4C">
            <w:pPr>
              <w:spacing w:after="0"/>
              <w:jc w:val="center"/>
              <w:rPr>
                <w:ins w:id="2921" w:author="China Telecom" w:date="2020-11-20T19:17:00Z"/>
              </w:rPr>
            </w:pPr>
            <w:ins w:id="2922" w:author="China Telecom" w:date="2020-11-20T19:17:00Z">
              <w:r w:rsidRPr="00F9020F">
                <w:rPr>
                  <w:b/>
                </w:rPr>
                <w:t>Number of Samples</w:t>
              </w:r>
            </w:ins>
          </w:p>
        </w:tc>
        <w:tc>
          <w:tcPr>
            <w:tcW w:w="2200" w:type="dxa"/>
            <w:shd w:val="clear" w:color="auto" w:fill="E7E6E6" w:themeFill="background2"/>
            <w:hideMark/>
          </w:tcPr>
          <w:p w14:paraId="1C33A384" w14:textId="77777777" w:rsidR="00E65DBE" w:rsidRPr="009C135A" w:rsidRDefault="00E65DBE" w:rsidP="00AF0D4C">
            <w:pPr>
              <w:spacing w:after="0"/>
              <w:jc w:val="center"/>
              <w:rPr>
                <w:ins w:id="2923" w:author="China Telecom" w:date="2020-11-20T19:17:00Z"/>
              </w:rPr>
            </w:pPr>
            <w:ins w:id="2924" w:author="China Telecom" w:date="2020-11-20T19:17:00Z">
              <w:r w:rsidRPr="00F9020F">
                <w:rPr>
                  <w:b/>
                </w:rPr>
                <w:t>Representative value</w:t>
              </w:r>
            </w:ins>
          </w:p>
        </w:tc>
        <w:tc>
          <w:tcPr>
            <w:tcW w:w="2200" w:type="dxa"/>
            <w:shd w:val="clear" w:color="auto" w:fill="E7E6E6" w:themeFill="background2"/>
            <w:hideMark/>
          </w:tcPr>
          <w:p w14:paraId="0414C803" w14:textId="77777777" w:rsidR="00E65DBE" w:rsidRPr="009C135A" w:rsidRDefault="00E65DBE" w:rsidP="00AF0D4C">
            <w:pPr>
              <w:spacing w:after="0"/>
              <w:jc w:val="center"/>
              <w:rPr>
                <w:ins w:id="2925" w:author="China Telecom" w:date="2020-11-20T19:17:00Z"/>
              </w:rPr>
            </w:pPr>
            <w:ins w:id="2926" w:author="China Telecom" w:date="2020-11-20T19:17:00Z">
              <w:r w:rsidRPr="00F9020F">
                <w:rPr>
                  <w:b/>
                </w:rPr>
                <w:t>Standard Deviation (w/o outlier)</w:t>
              </w:r>
            </w:ins>
          </w:p>
        </w:tc>
        <w:tc>
          <w:tcPr>
            <w:tcW w:w="2620" w:type="dxa"/>
            <w:shd w:val="clear" w:color="auto" w:fill="E7E6E6" w:themeFill="background2"/>
            <w:hideMark/>
          </w:tcPr>
          <w:p w14:paraId="2C49D263" w14:textId="77777777" w:rsidR="00E65DBE" w:rsidRPr="009C135A" w:rsidRDefault="00E65DBE" w:rsidP="00AF0D4C">
            <w:pPr>
              <w:spacing w:after="0"/>
              <w:jc w:val="center"/>
              <w:rPr>
                <w:ins w:id="2927" w:author="China Telecom" w:date="2020-11-20T19:17:00Z"/>
              </w:rPr>
            </w:pPr>
            <w:ins w:id="2928" w:author="China Telecom" w:date="2020-11-20T19:17:00Z">
              <w:r w:rsidRPr="00F9020F">
                <w:rPr>
                  <w:b/>
                </w:rPr>
                <w:t>Gap from Deployment dependent target</w:t>
              </w:r>
              <w:r w:rsidRPr="00F9020F">
                <w:rPr>
                  <w:b/>
                </w:rPr>
                <w:br/>
                <w:t>400m ISD=114.2dB</w:t>
              </w:r>
            </w:ins>
          </w:p>
        </w:tc>
        <w:tc>
          <w:tcPr>
            <w:tcW w:w="2620" w:type="dxa"/>
            <w:shd w:val="clear" w:color="auto" w:fill="E7E6E6" w:themeFill="background2"/>
            <w:hideMark/>
          </w:tcPr>
          <w:p w14:paraId="2718FBC1" w14:textId="77777777" w:rsidR="00E65DBE" w:rsidRPr="009C135A" w:rsidRDefault="00E65DBE" w:rsidP="00AF0D4C">
            <w:pPr>
              <w:spacing w:after="0"/>
              <w:jc w:val="center"/>
              <w:rPr>
                <w:ins w:id="2929" w:author="China Telecom" w:date="2020-11-20T19:17:00Z"/>
              </w:rPr>
            </w:pPr>
            <w:ins w:id="2930" w:author="China Telecom" w:date="2020-11-20T19:17:00Z">
              <w:r w:rsidRPr="00F9020F">
                <w:rPr>
                  <w:b/>
                </w:rPr>
                <w:t>Gap from Deployment dependent target</w:t>
              </w:r>
              <w:r w:rsidRPr="00F9020F">
                <w:rPr>
                  <w:b/>
                </w:rPr>
                <w:br/>
                <w:t>500m ISD=118.0dB</w:t>
              </w:r>
            </w:ins>
          </w:p>
        </w:tc>
      </w:tr>
      <w:tr w:rsidR="00E65DBE" w:rsidRPr="00804B30" w14:paraId="5EDF55EC" w14:textId="77777777" w:rsidTr="00AF0D4C">
        <w:trPr>
          <w:ins w:id="2931" w:author="China Telecom" w:date="2020-11-20T19:17:00Z"/>
        </w:trPr>
        <w:tc>
          <w:tcPr>
            <w:tcW w:w="6440" w:type="dxa"/>
            <w:noWrap/>
            <w:hideMark/>
          </w:tcPr>
          <w:p w14:paraId="12B686C7" w14:textId="77777777" w:rsidR="00E65DBE" w:rsidRPr="00804B30" w:rsidRDefault="00E65DBE" w:rsidP="00AF0D4C">
            <w:pPr>
              <w:spacing w:after="0"/>
              <w:rPr>
                <w:ins w:id="2932" w:author="China Telecom" w:date="2020-11-20T19:17:00Z"/>
                <w:noProof/>
                <w:sz w:val="22"/>
              </w:rPr>
            </w:pPr>
            <w:ins w:id="2933" w:author="China Telecom" w:date="2020-11-20T19:17:00Z">
              <w:r w:rsidRPr="00804B30">
                <w:t>PUSCH for eMBB DDDDDDDSUU</w:t>
              </w:r>
            </w:ins>
          </w:p>
        </w:tc>
        <w:tc>
          <w:tcPr>
            <w:tcW w:w="2200" w:type="dxa"/>
            <w:noWrap/>
            <w:hideMark/>
          </w:tcPr>
          <w:p w14:paraId="7F5D31E4" w14:textId="77777777" w:rsidR="00E65DBE" w:rsidRPr="00804B30" w:rsidRDefault="00E65DBE" w:rsidP="00AF0D4C">
            <w:pPr>
              <w:spacing w:after="0"/>
              <w:jc w:val="center"/>
              <w:rPr>
                <w:ins w:id="2934" w:author="China Telecom" w:date="2020-11-20T19:17:00Z"/>
                <w:noProof/>
                <w:sz w:val="22"/>
              </w:rPr>
            </w:pPr>
            <w:ins w:id="2935" w:author="China Telecom" w:date="2020-11-20T19:17:00Z">
              <w:r w:rsidRPr="00804B30">
                <w:t>10</w:t>
              </w:r>
            </w:ins>
          </w:p>
        </w:tc>
        <w:tc>
          <w:tcPr>
            <w:tcW w:w="2200" w:type="dxa"/>
            <w:noWrap/>
            <w:hideMark/>
          </w:tcPr>
          <w:p w14:paraId="35500179" w14:textId="77777777" w:rsidR="00E65DBE" w:rsidRPr="00804B30" w:rsidRDefault="00E65DBE" w:rsidP="00AF0D4C">
            <w:pPr>
              <w:spacing w:after="0"/>
              <w:jc w:val="center"/>
              <w:rPr>
                <w:ins w:id="2936" w:author="China Telecom" w:date="2020-11-20T19:17:00Z"/>
                <w:noProof/>
                <w:sz w:val="22"/>
              </w:rPr>
            </w:pPr>
            <w:ins w:id="2937" w:author="China Telecom" w:date="2020-11-20T19:17:00Z">
              <w:r w:rsidRPr="00804B30">
                <w:t>109.10</w:t>
              </w:r>
            </w:ins>
          </w:p>
        </w:tc>
        <w:tc>
          <w:tcPr>
            <w:tcW w:w="2200" w:type="dxa"/>
            <w:noWrap/>
            <w:hideMark/>
          </w:tcPr>
          <w:p w14:paraId="59554C5B" w14:textId="77777777" w:rsidR="00E65DBE" w:rsidRPr="00804B30" w:rsidRDefault="00E65DBE" w:rsidP="00AF0D4C">
            <w:pPr>
              <w:spacing w:after="0"/>
              <w:jc w:val="center"/>
              <w:rPr>
                <w:ins w:id="2938" w:author="China Telecom" w:date="2020-11-20T19:17:00Z"/>
                <w:noProof/>
                <w:sz w:val="22"/>
              </w:rPr>
            </w:pPr>
            <w:ins w:id="2939" w:author="China Telecom" w:date="2020-11-20T19:17:00Z">
              <w:r w:rsidRPr="00804B30">
                <w:t>1.00</w:t>
              </w:r>
            </w:ins>
          </w:p>
        </w:tc>
        <w:tc>
          <w:tcPr>
            <w:tcW w:w="2620" w:type="dxa"/>
            <w:noWrap/>
            <w:hideMark/>
          </w:tcPr>
          <w:p w14:paraId="385F3140" w14:textId="77777777" w:rsidR="00E65DBE" w:rsidRPr="00804B30" w:rsidRDefault="00E65DBE" w:rsidP="00AF0D4C">
            <w:pPr>
              <w:spacing w:after="0"/>
              <w:jc w:val="center"/>
              <w:rPr>
                <w:ins w:id="2940" w:author="China Telecom" w:date="2020-11-20T19:17:00Z"/>
                <w:noProof/>
                <w:sz w:val="22"/>
              </w:rPr>
            </w:pPr>
            <w:ins w:id="2941" w:author="China Telecom" w:date="2020-11-20T19:17:00Z">
              <w:r w:rsidRPr="00804B30">
                <w:t>-5.13</w:t>
              </w:r>
            </w:ins>
          </w:p>
        </w:tc>
        <w:tc>
          <w:tcPr>
            <w:tcW w:w="2620" w:type="dxa"/>
            <w:noWrap/>
            <w:hideMark/>
          </w:tcPr>
          <w:p w14:paraId="36F13732" w14:textId="77777777" w:rsidR="00E65DBE" w:rsidRPr="00804B30" w:rsidRDefault="00E65DBE" w:rsidP="00AF0D4C">
            <w:pPr>
              <w:spacing w:after="0"/>
              <w:jc w:val="center"/>
              <w:rPr>
                <w:ins w:id="2942" w:author="China Telecom" w:date="2020-11-20T19:17:00Z"/>
                <w:noProof/>
                <w:sz w:val="22"/>
              </w:rPr>
            </w:pPr>
            <w:ins w:id="2943" w:author="China Telecom" w:date="2020-11-20T19:17:00Z">
              <w:r w:rsidRPr="00804B30">
                <w:t>-8.92</w:t>
              </w:r>
            </w:ins>
          </w:p>
        </w:tc>
      </w:tr>
      <w:tr w:rsidR="00E65DBE" w:rsidRPr="00804B30" w14:paraId="290EF3B2" w14:textId="77777777" w:rsidTr="00AF0D4C">
        <w:trPr>
          <w:ins w:id="2944" w:author="China Telecom" w:date="2020-11-20T19:17:00Z"/>
        </w:trPr>
        <w:tc>
          <w:tcPr>
            <w:tcW w:w="6440" w:type="dxa"/>
            <w:noWrap/>
            <w:hideMark/>
          </w:tcPr>
          <w:p w14:paraId="38F039FE" w14:textId="77777777" w:rsidR="00E65DBE" w:rsidRPr="00804B30" w:rsidRDefault="00E65DBE" w:rsidP="00AF0D4C">
            <w:pPr>
              <w:spacing w:after="0"/>
              <w:rPr>
                <w:ins w:id="2945" w:author="China Telecom" w:date="2020-11-20T19:17:00Z"/>
                <w:noProof/>
                <w:sz w:val="22"/>
              </w:rPr>
            </w:pPr>
            <w:ins w:id="2946" w:author="China Telecom" w:date="2020-11-20T19:17:00Z">
              <w:r w:rsidRPr="00804B30">
                <w:t>PUSCH for VoIP DDDDDDDSUU</w:t>
              </w:r>
            </w:ins>
          </w:p>
        </w:tc>
        <w:tc>
          <w:tcPr>
            <w:tcW w:w="2200" w:type="dxa"/>
            <w:noWrap/>
            <w:hideMark/>
          </w:tcPr>
          <w:p w14:paraId="72ED9764" w14:textId="77777777" w:rsidR="00E65DBE" w:rsidRPr="00804B30" w:rsidRDefault="00E65DBE" w:rsidP="00AF0D4C">
            <w:pPr>
              <w:spacing w:after="0"/>
              <w:jc w:val="center"/>
              <w:rPr>
                <w:ins w:id="2947" w:author="China Telecom" w:date="2020-11-20T19:17:00Z"/>
                <w:noProof/>
                <w:sz w:val="22"/>
              </w:rPr>
            </w:pPr>
            <w:ins w:id="2948" w:author="China Telecom" w:date="2020-11-20T19:17:00Z">
              <w:r w:rsidRPr="00804B30">
                <w:t>10</w:t>
              </w:r>
            </w:ins>
          </w:p>
        </w:tc>
        <w:tc>
          <w:tcPr>
            <w:tcW w:w="2200" w:type="dxa"/>
            <w:noWrap/>
            <w:hideMark/>
          </w:tcPr>
          <w:p w14:paraId="1FD5DA88" w14:textId="77777777" w:rsidR="00E65DBE" w:rsidRPr="00804B30" w:rsidRDefault="00E65DBE" w:rsidP="00AF0D4C">
            <w:pPr>
              <w:spacing w:after="0"/>
              <w:jc w:val="center"/>
              <w:rPr>
                <w:ins w:id="2949" w:author="China Telecom" w:date="2020-11-20T19:17:00Z"/>
                <w:noProof/>
                <w:sz w:val="22"/>
              </w:rPr>
            </w:pPr>
            <w:ins w:id="2950" w:author="China Telecom" w:date="2020-11-20T19:17:00Z">
              <w:r w:rsidRPr="00804B30">
                <w:t>119.14</w:t>
              </w:r>
            </w:ins>
          </w:p>
        </w:tc>
        <w:tc>
          <w:tcPr>
            <w:tcW w:w="2200" w:type="dxa"/>
            <w:noWrap/>
            <w:hideMark/>
          </w:tcPr>
          <w:p w14:paraId="6A2D48FA" w14:textId="77777777" w:rsidR="00E65DBE" w:rsidRPr="00804B30" w:rsidRDefault="00E65DBE" w:rsidP="00AF0D4C">
            <w:pPr>
              <w:spacing w:after="0"/>
              <w:jc w:val="center"/>
              <w:rPr>
                <w:ins w:id="2951" w:author="China Telecom" w:date="2020-11-20T19:17:00Z"/>
                <w:noProof/>
                <w:sz w:val="22"/>
              </w:rPr>
            </w:pPr>
            <w:ins w:id="2952" w:author="China Telecom" w:date="2020-11-20T19:17:00Z">
              <w:r w:rsidRPr="00804B30">
                <w:t>3.57</w:t>
              </w:r>
            </w:ins>
          </w:p>
        </w:tc>
        <w:tc>
          <w:tcPr>
            <w:tcW w:w="2620" w:type="dxa"/>
            <w:noWrap/>
            <w:hideMark/>
          </w:tcPr>
          <w:p w14:paraId="66559A26" w14:textId="77777777" w:rsidR="00E65DBE" w:rsidRPr="00804B30" w:rsidRDefault="00E65DBE" w:rsidP="00AF0D4C">
            <w:pPr>
              <w:spacing w:after="0"/>
              <w:jc w:val="center"/>
              <w:rPr>
                <w:ins w:id="2953" w:author="China Telecom" w:date="2020-11-20T19:17:00Z"/>
                <w:noProof/>
                <w:sz w:val="22"/>
              </w:rPr>
            </w:pPr>
            <w:ins w:id="2954" w:author="China Telecom" w:date="2020-11-20T19:17:00Z">
              <w:r w:rsidRPr="00804B30">
                <w:t>4.91</w:t>
              </w:r>
            </w:ins>
          </w:p>
        </w:tc>
        <w:tc>
          <w:tcPr>
            <w:tcW w:w="2620" w:type="dxa"/>
            <w:noWrap/>
            <w:hideMark/>
          </w:tcPr>
          <w:p w14:paraId="7D07A341" w14:textId="77777777" w:rsidR="00E65DBE" w:rsidRPr="00804B30" w:rsidRDefault="00E65DBE" w:rsidP="00AF0D4C">
            <w:pPr>
              <w:spacing w:after="0"/>
              <w:jc w:val="center"/>
              <w:rPr>
                <w:ins w:id="2955" w:author="China Telecom" w:date="2020-11-20T19:17:00Z"/>
                <w:noProof/>
                <w:sz w:val="22"/>
              </w:rPr>
            </w:pPr>
            <w:ins w:id="2956" w:author="China Telecom" w:date="2020-11-20T19:17:00Z">
              <w:r w:rsidRPr="00804B30">
                <w:t>1.12</w:t>
              </w:r>
            </w:ins>
          </w:p>
        </w:tc>
      </w:tr>
      <w:tr w:rsidR="00E65DBE" w:rsidRPr="00804B30" w14:paraId="514B9FB4" w14:textId="77777777" w:rsidTr="00AF0D4C">
        <w:trPr>
          <w:ins w:id="2957" w:author="China Telecom" w:date="2020-11-20T19:17:00Z"/>
        </w:trPr>
        <w:tc>
          <w:tcPr>
            <w:tcW w:w="6440" w:type="dxa"/>
            <w:noWrap/>
            <w:hideMark/>
          </w:tcPr>
          <w:p w14:paraId="3DA7A98A" w14:textId="77777777" w:rsidR="00E65DBE" w:rsidRPr="00804B30" w:rsidRDefault="00E65DBE" w:rsidP="00AF0D4C">
            <w:pPr>
              <w:spacing w:after="0"/>
              <w:rPr>
                <w:ins w:id="2958" w:author="China Telecom" w:date="2020-11-20T19:17:00Z"/>
              </w:rPr>
            </w:pPr>
            <w:ins w:id="2959" w:author="China Telecom" w:date="2020-11-20T19:17:00Z">
              <w:r w:rsidRPr="00804B30">
                <w:t>PUSCH with SIP invite DDDDDDDSUU</w:t>
              </w:r>
            </w:ins>
          </w:p>
        </w:tc>
        <w:tc>
          <w:tcPr>
            <w:tcW w:w="2200" w:type="dxa"/>
            <w:noWrap/>
            <w:hideMark/>
          </w:tcPr>
          <w:p w14:paraId="641FDD9C" w14:textId="77777777" w:rsidR="00E65DBE" w:rsidRPr="00804B30" w:rsidRDefault="00E65DBE" w:rsidP="00AF0D4C">
            <w:pPr>
              <w:spacing w:after="0"/>
              <w:jc w:val="center"/>
              <w:rPr>
                <w:ins w:id="2960" w:author="China Telecom" w:date="2020-11-20T19:17:00Z"/>
              </w:rPr>
            </w:pPr>
            <w:ins w:id="2961" w:author="China Telecom" w:date="2020-11-20T19:17:00Z">
              <w:r w:rsidRPr="00804B30">
                <w:t>0</w:t>
              </w:r>
            </w:ins>
          </w:p>
        </w:tc>
        <w:tc>
          <w:tcPr>
            <w:tcW w:w="2200" w:type="dxa"/>
            <w:noWrap/>
            <w:hideMark/>
          </w:tcPr>
          <w:p w14:paraId="358598A4" w14:textId="77777777" w:rsidR="00E65DBE" w:rsidRPr="00804B30" w:rsidRDefault="00E65DBE" w:rsidP="00AF0D4C">
            <w:pPr>
              <w:spacing w:after="0"/>
              <w:jc w:val="center"/>
              <w:rPr>
                <w:ins w:id="2962" w:author="China Telecom" w:date="2020-11-20T19:17:00Z"/>
                <w:noProof/>
              </w:rPr>
            </w:pPr>
          </w:p>
        </w:tc>
        <w:tc>
          <w:tcPr>
            <w:tcW w:w="2200" w:type="dxa"/>
            <w:noWrap/>
            <w:hideMark/>
          </w:tcPr>
          <w:p w14:paraId="613DA5CA" w14:textId="77777777" w:rsidR="00E65DBE" w:rsidRPr="00804B30" w:rsidRDefault="00E65DBE" w:rsidP="00AF0D4C">
            <w:pPr>
              <w:spacing w:after="0"/>
              <w:jc w:val="center"/>
              <w:rPr>
                <w:ins w:id="2963" w:author="China Telecom" w:date="2020-11-20T19:17:00Z"/>
                <w:noProof/>
              </w:rPr>
            </w:pPr>
          </w:p>
        </w:tc>
        <w:tc>
          <w:tcPr>
            <w:tcW w:w="2620" w:type="dxa"/>
            <w:noWrap/>
            <w:hideMark/>
          </w:tcPr>
          <w:p w14:paraId="150E2AE6" w14:textId="77777777" w:rsidR="00E65DBE" w:rsidRPr="00804B30" w:rsidRDefault="00E65DBE" w:rsidP="00AF0D4C">
            <w:pPr>
              <w:spacing w:after="0"/>
              <w:jc w:val="center"/>
              <w:rPr>
                <w:ins w:id="2964" w:author="China Telecom" w:date="2020-11-20T19:17:00Z"/>
                <w:noProof/>
              </w:rPr>
            </w:pPr>
          </w:p>
        </w:tc>
        <w:tc>
          <w:tcPr>
            <w:tcW w:w="2620" w:type="dxa"/>
            <w:noWrap/>
            <w:hideMark/>
          </w:tcPr>
          <w:p w14:paraId="5B907E56" w14:textId="77777777" w:rsidR="00E65DBE" w:rsidRPr="00804B30" w:rsidRDefault="00E65DBE" w:rsidP="00AF0D4C">
            <w:pPr>
              <w:spacing w:after="0"/>
              <w:jc w:val="center"/>
              <w:rPr>
                <w:ins w:id="2965" w:author="China Telecom" w:date="2020-11-20T19:17:00Z"/>
                <w:noProof/>
              </w:rPr>
            </w:pPr>
          </w:p>
        </w:tc>
      </w:tr>
      <w:tr w:rsidR="00E65DBE" w:rsidRPr="00804B30" w14:paraId="3B7971C1" w14:textId="77777777" w:rsidTr="00AF0D4C">
        <w:trPr>
          <w:ins w:id="2966" w:author="China Telecom" w:date="2020-11-20T19:17:00Z"/>
        </w:trPr>
        <w:tc>
          <w:tcPr>
            <w:tcW w:w="6440" w:type="dxa"/>
            <w:noWrap/>
            <w:hideMark/>
          </w:tcPr>
          <w:p w14:paraId="5D3A9CE6" w14:textId="77777777" w:rsidR="00E65DBE" w:rsidRPr="00804B30" w:rsidRDefault="00E65DBE" w:rsidP="00AF0D4C">
            <w:pPr>
              <w:spacing w:after="0"/>
              <w:rPr>
                <w:ins w:id="2967" w:author="China Telecom" w:date="2020-11-20T19:17:00Z"/>
              </w:rPr>
            </w:pPr>
            <w:ins w:id="2968" w:author="China Telecom" w:date="2020-11-20T19:17:00Z">
              <w:r w:rsidRPr="00804B30">
                <w:t>PUSCH for CSI DDDDDDDSUU 11bit</w:t>
              </w:r>
            </w:ins>
          </w:p>
        </w:tc>
        <w:tc>
          <w:tcPr>
            <w:tcW w:w="2200" w:type="dxa"/>
            <w:noWrap/>
            <w:hideMark/>
          </w:tcPr>
          <w:p w14:paraId="2CA1FB99" w14:textId="77777777" w:rsidR="00E65DBE" w:rsidRPr="00804B30" w:rsidRDefault="00E65DBE" w:rsidP="00AF0D4C">
            <w:pPr>
              <w:spacing w:after="0"/>
              <w:jc w:val="center"/>
              <w:rPr>
                <w:ins w:id="2969" w:author="China Telecom" w:date="2020-11-20T19:17:00Z"/>
              </w:rPr>
            </w:pPr>
            <w:ins w:id="2970" w:author="China Telecom" w:date="2020-11-20T19:17:00Z">
              <w:r w:rsidRPr="00804B30">
                <w:t>0</w:t>
              </w:r>
            </w:ins>
          </w:p>
        </w:tc>
        <w:tc>
          <w:tcPr>
            <w:tcW w:w="2200" w:type="dxa"/>
            <w:noWrap/>
            <w:hideMark/>
          </w:tcPr>
          <w:p w14:paraId="5D3DE077" w14:textId="77777777" w:rsidR="00E65DBE" w:rsidRPr="00804B30" w:rsidRDefault="00E65DBE" w:rsidP="00AF0D4C">
            <w:pPr>
              <w:spacing w:after="0"/>
              <w:jc w:val="center"/>
              <w:rPr>
                <w:ins w:id="2971" w:author="China Telecom" w:date="2020-11-20T19:17:00Z"/>
                <w:noProof/>
              </w:rPr>
            </w:pPr>
          </w:p>
        </w:tc>
        <w:tc>
          <w:tcPr>
            <w:tcW w:w="2200" w:type="dxa"/>
            <w:noWrap/>
            <w:hideMark/>
          </w:tcPr>
          <w:p w14:paraId="29D924CD" w14:textId="77777777" w:rsidR="00E65DBE" w:rsidRPr="00804B30" w:rsidRDefault="00E65DBE" w:rsidP="00AF0D4C">
            <w:pPr>
              <w:spacing w:after="0"/>
              <w:jc w:val="center"/>
              <w:rPr>
                <w:ins w:id="2972" w:author="China Telecom" w:date="2020-11-20T19:17:00Z"/>
                <w:noProof/>
              </w:rPr>
            </w:pPr>
          </w:p>
        </w:tc>
        <w:tc>
          <w:tcPr>
            <w:tcW w:w="2620" w:type="dxa"/>
            <w:noWrap/>
            <w:hideMark/>
          </w:tcPr>
          <w:p w14:paraId="0A6591B6" w14:textId="77777777" w:rsidR="00E65DBE" w:rsidRPr="00804B30" w:rsidRDefault="00E65DBE" w:rsidP="00AF0D4C">
            <w:pPr>
              <w:spacing w:after="0"/>
              <w:jc w:val="center"/>
              <w:rPr>
                <w:ins w:id="2973" w:author="China Telecom" w:date="2020-11-20T19:17:00Z"/>
                <w:noProof/>
              </w:rPr>
            </w:pPr>
          </w:p>
        </w:tc>
        <w:tc>
          <w:tcPr>
            <w:tcW w:w="2620" w:type="dxa"/>
            <w:noWrap/>
            <w:hideMark/>
          </w:tcPr>
          <w:p w14:paraId="7593A04C" w14:textId="77777777" w:rsidR="00E65DBE" w:rsidRPr="00804B30" w:rsidRDefault="00E65DBE" w:rsidP="00AF0D4C">
            <w:pPr>
              <w:spacing w:after="0"/>
              <w:jc w:val="center"/>
              <w:rPr>
                <w:ins w:id="2974" w:author="China Telecom" w:date="2020-11-20T19:17:00Z"/>
                <w:noProof/>
              </w:rPr>
            </w:pPr>
          </w:p>
        </w:tc>
      </w:tr>
      <w:tr w:rsidR="00E65DBE" w:rsidRPr="00804B30" w14:paraId="3EFCE376" w14:textId="77777777" w:rsidTr="00AF0D4C">
        <w:trPr>
          <w:ins w:id="2975" w:author="China Telecom" w:date="2020-11-20T19:17:00Z"/>
        </w:trPr>
        <w:tc>
          <w:tcPr>
            <w:tcW w:w="6440" w:type="dxa"/>
            <w:noWrap/>
            <w:hideMark/>
          </w:tcPr>
          <w:p w14:paraId="3D0DD38D" w14:textId="77777777" w:rsidR="00E65DBE" w:rsidRPr="00804B30" w:rsidRDefault="00E65DBE" w:rsidP="00AF0D4C">
            <w:pPr>
              <w:spacing w:after="0"/>
              <w:rPr>
                <w:ins w:id="2976" w:author="China Telecom" w:date="2020-11-20T19:17:00Z"/>
              </w:rPr>
            </w:pPr>
            <w:ins w:id="2977" w:author="China Telecom" w:date="2020-11-20T19:17:00Z">
              <w:r w:rsidRPr="00804B30">
                <w:t>PUSCH for CSI DDDDDDDSUU 22bit</w:t>
              </w:r>
            </w:ins>
          </w:p>
        </w:tc>
        <w:tc>
          <w:tcPr>
            <w:tcW w:w="2200" w:type="dxa"/>
            <w:noWrap/>
            <w:hideMark/>
          </w:tcPr>
          <w:p w14:paraId="5679AB47" w14:textId="77777777" w:rsidR="00E65DBE" w:rsidRPr="00804B30" w:rsidRDefault="00E65DBE" w:rsidP="00AF0D4C">
            <w:pPr>
              <w:spacing w:after="0"/>
              <w:jc w:val="center"/>
              <w:rPr>
                <w:ins w:id="2978" w:author="China Telecom" w:date="2020-11-20T19:17:00Z"/>
              </w:rPr>
            </w:pPr>
            <w:ins w:id="2979" w:author="China Telecom" w:date="2020-11-20T19:17:00Z">
              <w:r w:rsidRPr="00804B30">
                <w:t>0</w:t>
              </w:r>
            </w:ins>
          </w:p>
        </w:tc>
        <w:tc>
          <w:tcPr>
            <w:tcW w:w="2200" w:type="dxa"/>
            <w:noWrap/>
            <w:hideMark/>
          </w:tcPr>
          <w:p w14:paraId="14ACA195" w14:textId="77777777" w:rsidR="00E65DBE" w:rsidRPr="00804B30" w:rsidRDefault="00E65DBE" w:rsidP="00AF0D4C">
            <w:pPr>
              <w:spacing w:after="0"/>
              <w:jc w:val="center"/>
              <w:rPr>
                <w:ins w:id="2980" w:author="China Telecom" w:date="2020-11-20T19:17:00Z"/>
                <w:noProof/>
              </w:rPr>
            </w:pPr>
          </w:p>
        </w:tc>
        <w:tc>
          <w:tcPr>
            <w:tcW w:w="2200" w:type="dxa"/>
            <w:noWrap/>
            <w:hideMark/>
          </w:tcPr>
          <w:p w14:paraId="3DBF7BFD" w14:textId="77777777" w:rsidR="00E65DBE" w:rsidRPr="00804B30" w:rsidRDefault="00E65DBE" w:rsidP="00AF0D4C">
            <w:pPr>
              <w:spacing w:after="0"/>
              <w:jc w:val="center"/>
              <w:rPr>
                <w:ins w:id="2981" w:author="China Telecom" w:date="2020-11-20T19:17:00Z"/>
                <w:noProof/>
              </w:rPr>
            </w:pPr>
          </w:p>
        </w:tc>
        <w:tc>
          <w:tcPr>
            <w:tcW w:w="2620" w:type="dxa"/>
            <w:noWrap/>
            <w:hideMark/>
          </w:tcPr>
          <w:p w14:paraId="76046EDA" w14:textId="77777777" w:rsidR="00E65DBE" w:rsidRPr="00804B30" w:rsidRDefault="00E65DBE" w:rsidP="00AF0D4C">
            <w:pPr>
              <w:spacing w:after="0"/>
              <w:jc w:val="center"/>
              <w:rPr>
                <w:ins w:id="2982" w:author="China Telecom" w:date="2020-11-20T19:17:00Z"/>
                <w:noProof/>
              </w:rPr>
            </w:pPr>
          </w:p>
        </w:tc>
        <w:tc>
          <w:tcPr>
            <w:tcW w:w="2620" w:type="dxa"/>
            <w:noWrap/>
            <w:hideMark/>
          </w:tcPr>
          <w:p w14:paraId="231D8826" w14:textId="77777777" w:rsidR="00E65DBE" w:rsidRPr="00804B30" w:rsidRDefault="00E65DBE" w:rsidP="00AF0D4C">
            <w:pPr>
              <w:spacing w:after="0"/>
              <w:jc w:val="center"/>
              <w:rPr>
                <w:ins w:id="2983" w:author="China Telecom" w:date="2020-11-20T19:17:00Z"/>
                <w:noProof/>
              </w:rPr>
            </w:pPr>
          </w:p>
        </w:tc>
      </w:tr>
      <w:tr w:rsidR="00E65DBE" w:rsidRPr="00804B30" w14:paraId="2F0B9332" w14:textId="77777777" w:rsidTr="00AF0D4C">
        <w:trPr>
          <w:ins w:id="2984" w:author="China Telecom" w:date="2020-11-20T19:17:00Z"/>
        </w:trPr>
        <w:tc>
          <w:tcPr>
            <w:tcW w:w="6440" w:type="dxa"/>
            <w:noWrap/>
            <w:hideMark/>
          </w:tcPr>
          <w:p w14:paraId="06AEEE8D" w14:textId="77777777" w:rsidR="00E65DBE" w:rsidRPr="00804B30" w:rsidRDefault="00E65DBE" w:rsidP="00AF0D4C">
            <w:pPr>
              <w:spacing w:after="0"/>
              <w:rPr>
                <w:ins w:id="2985" w:author="China Telecom" w:date="2020-11-20T19:17:00Z"/>
              </w:rPr>
            </w:pPr>
            <w:ins w:id="2986" w:author="China Telecom" w:date="2020-11-20T19:17:00Z">
              <w:r w:rsidRPr="00804B30">
                <w:t>PUCCH Format 1</w:t>
              </w:r>
            </w:ins>
          </w:p>
        </w:tc>
        <w:tc>
          <w:tcPr>
            <w:tcW w:w="2200" w:type="dxa"/>
            <w:noWrap/>
            <w:hideMark/>
          </w:tcPr>
          <w:p w14:paraId="0002520C" w14:textId="77777777" w:rsidR="00E65DBE" w:rsidRPr="00804B30" w:rsidRDefault="00E65DBE" w:rsidP="00AF0D4C">
            <w:pPr>
              <w:spacing w:after="0"/>
              <w:jc w:val="center"/>
              <w:rPr>
                <w:ins w:id="2987" w:author="China Telecom" w:date="2020-11-20T19:17:00Z"/>
              </w:rPr>
            </w:pPr>
            <w:ins w:id="2988" w:author="China Telecom" w:date="2020-11-20T19:17:00Z">
              <w:r w:rsidRPr="00804B30">
                <w:t>6</w:t>
              </w:r>
            </w:ins>
          </w:p>
        </w:tc>
        <w:tc>
          <w:tcPr>
            <w:tcW w:w="2200" w:type="dxa"/>
            <w:noWrap/>
            <w:hideMark/>
          </w:tcPr>
          <w:p w14:paraId="74123A06" w14:textId="77777777" w:rsidR="00E65DBE" w:rsidRPr="00804B30" w:rsidRDefault="00E65DBE" w:rsidP="00AF0D4C">
            <w:pPr>
              <w:spacing w:after="0"/>
              <w:jc w:val="center"/>
              <w:rPr>
                <w:ins w:id="2989" w:author="China Telecom" w:date="2020-11-20T19:17:00Z"/>
              </w:rPr>
            </w:pPr>
            <w:ins w:id="2990" w:author="China Telecom" w:date="2020-11-20T19:17:00Z">
              <w:r w:rsidRPr="00804B30">
                <w:t>123.65</w:t>
              </w:r>
            </w:ins>
          </w:p>
        </w:tc>
        <w:tc>
          <w:tcPr>
            <w:tcW w:w="2200" w:type="dxa"/>
            <w:noWrap/>
            <w:hideMark/>
          </w:tcPr>
          <w:p w14:paraId="7A48E3B3" w14:textId="77777777" w:rsidR="00E65DBE" w:rsidRPr="00804B30" w:rsidRDefault="00E65DBE" w:rsidP="00AF0D4C">
            <w:pPr>
              <w:spacing w:after="0"/>
              <w:jc w:val="center"/>
              <w:rPr>
                <w:ins w:id="2991" w:author="China Telecom" w:date="2020-11-20T19:17:00Z"/>
              </w:rPr>
            </w:pPr>
            <w:ins w:id="2992" w:author="China Telecom" w:date="2020-11-20T19:17:00Z">
              <w:r w:rsidRPr="00804B30">
                <w:t>1.26</w:t>
              </w:r>
            </w:ins>
          </w:p>
        </w:tc>
        <w:tc>
          <w:tcPr>
            <w:tcW w:w="2620" w:type="dxa"/>
            <w:noWrap/>
            <w:hideMark/>
          </w:tcPr>
          <w:p w14:paraId="59544AD4" w14:textId="77777777" w:rsidR="00E65DBE" w:rsidRPr="00804B30" w:rsidRDefault="00E65DBE" w:rsidP="00AF0D4C">
            <w:pPr>
              <w:spacing w:after="0"/>
              <w:jc w:val="center"/>
              <w:rPr>
                <w:ins w:id="2993" w:author="China Telecom" w:date="2020-11-20T19:17:00Z"/>
              </w:rPr>
            </w:pPr>
            <w:ins w:id="2994" w:author="China Telecom" w:date="2020-11-20T19:17:00Z">
              <w:r w:rsidRPr="00804B30">
                <w:t>9.43</w:t>
              </w:r>
            </w:ins>
          </w:p>
        </w:tc>
        <w:tc>
          <w:tcPr>
            <w:tcW w:w="2620" w:type="dxa"/>
            <w:noWrap/>
            <w:hideMark/>
          </w:tcPr>
          <w:p w14:paraId="11C78A26" w14:textId="77777777" w:rsidR="00E65DBE" w:rsidRPr="00804B30" w:rsidRDefault="00E65DBE" w:rsidP="00AF0D4C">
            <w:pPr>
              <w:spacing w:after="0"/>
              <w:jc w:val="center"/>
              <w:rPr>
                <w:ins w:id="2995" w:author="China Telecom" w:date="2020-11-20T19:17:00Z"/>
              </w:rPr>
            </w:pPr>
            <w:ins w:id="2996" w:author="China Telecom" w:date="2020-11-20T19:17:00Z">
              <w:r w:rsidRPr="00804B30">
                <w:t>5.64</w:t>
              </w:r>
            </w:ins>
          </w:p>
        </w:tc>
      </w:tr>
      <w:tr w:rsidR="00E65DBE" w:rsidRPr="00804B30" w14:paraId="0F5DE517" w14:textId="77777777" w:rsidTr="00AF0D4C">
        <w:trPr>
          <w:ins w:id="2997" w:author="China Telecom" w:date="2020-11-20T19:17:00Z"/>
        </w:trPr>
        <w:tc>
          <w:tcPr>
            <w:tcW w:w="6440" w:type="dxa"/>
            <w:noWrap/>
            <w:hideMark/>
          </w:tcPr>
          <w:p w14:paraId="6A1AB243" w14:textId="77777777" w:rsidR="00E65DBE" w:rsidRPr="00804B30" w:rsidRDefault="00E65DBE" w:rsidP="00AF0D4C">
            <w:pPr>
              <w:spacing w:after="0"/>
              <w:rPr>
                <w:ins w:id="2998" w:author="China Telecom" w:date="2020-11-20T19:17:00Z"/>
              </w:rPr>
            </w:pPr>
            <w:ins w:id="2999" w:author="China Telecom" w:date="2020-11-20T19:17:00Z">
              <w:r w:rsidRPr="00804B30">
                <w:t>PUCCH Format 3 11bit</w:t>
              </w:r>
            </w:ins>
          </w:p>
        </w:tc>
        <w:tc>
          <w:tcPr>
            <w:tcW w:w="2200" w:type="dxa"/>
            <w:noWrap/>
            <w:hideMark/>
          </w:tcPr>
          <w:p w14:paraId="1D35B106" w14:textId="77777777" w:rsidR="00E65DBE" w:rsidRPr="00804B30" w:rsidRDefault="00E65DBE" w:rsidP="00AF0D4C">
            <w:pPr>
              <w:spacing w:after="0"/>
              <w:jc w:val="center"/>
              <w:rPr>
                <w:ins w:id="3000" w:author="China Telecom" w:date="2020-11-20T19:17:00Z"/>
              </w:rPr>
            </w:pPr>
            <w:ins w:id="3001" w:author="China Telecom" w:date="2020-11-20T19:17:00Z">
              <w:r w:rsidRPr="00804B30">
                <w:t>6</w:t>
              </w:r>
            </w:ins>
          </w:p>
        </w:tc>
        <w:tc>
          <w:tcPr>
            <w:tcW w:w="2200" w:type="dxa"/>
            <w:noWrap/>
            <w:hideMark/>
          </w:tcPr>
          <w:p w14:paraId="2FD4F03F" w14:textId="77777777" w:rsidR="00E65DBE" w:rsidRPr="00804B30" w:rsidRDefault="00E65DBE" w:rsidP="00AF0D4C">
            <w:pPr>
              <w:spacing w:after="0"/>
              <w:jc w:val="center"/>
              <w:rPr>
                <w:ins w:id="3002" w:author="China Telecom" w:date="2020-11-20T19:17:00Z"/>
              </w:rPr>
            </w:pPr>
            <w:ins w:id="3003" w:author="China Telecom" w:date="2020-11-20T19:17:00Z">
              <w:r w:rsidRPr="00804B30">
                <w:t>121.56</w:t>
              </w:r>
            </w:ins>
          </w:p>
        </w:tc>
        <w:tc>
          <w:tcPr>
            <w:tcW w:w="2200" w:type="dxa"/>
            <w:noWrap/>
            <w:hideMark/>
          </w:tcPr>
          <w:p w14:paraId="17117C27" w14:textId="77777777" w:rsidR="00E65DBE" w:rsidRPr="00804B30" w:rsidRDefault="00E65DBE" w:rsidP="00AF0D4C">
            <w:pPr>
              <w:spacing w:after="0"/>
              <w:jc w:val="center"/>
              <w:rPr>
                <w:ins w:id="3004" w:author="China Telecom" w:date="2020-11-20T19:17:00Z"/>
              </w:rPr>
            </w:pPr>
            <w:ins w:id="3005" w:author="China Telecom" w:date="2020-11-20T19:17:00Z">
              <w:r w:rsidRPr="00804B30">
                <w:t>1.17</w:t>
              </w:r>
            </w:ins>
          </w:p>
        </w:tc>
        <w:tc>
          <w:tcPr>
            <w:tcW w:w="2620" w:type="dxa"/>
            <w:noWrap/>
            <w:hideMark/>
          </w:tcPr>
          <w:p w14:paraId="14D4A0CA" w14:textId="77777777" w:rsidR="00E65DBE" w:rsidRPr="00804B30" w:rsidRDefault="00E65DBE" w:rsidP="00AF0D4C">
            <w:pPr>
              <w:spacing w:after="0"/>
              <w:jc w:val="center"/>
              <w:rPr>
                <w:ins w:id="3006" w:author="China Telecom" w:date="2020-11-20T19:17:00Z"/>
              </w:rPr>
            </w:pPr>
            <w:ins w:id="3007" w:author="China Telecom" w:date="2020-11-20T19:17:00Z">
              <w:r w:rsidRPr="00804B30">
                <w:t>7.34</w:t>
              </w:r>
            </w:ins>
          </w:p>
        </w:tc>
        <w:tc>
          <w:tcPr>
            <w:tcW w:w="2620" w:type="dxa"/>
            <w:noWrap/>
            <w:hideMark/>
          </w:tcPr>
          <w:p w14:paraId="3C2916D6" w14:textId="77777777" w:rsidR="00E65DBE" w:rsidRPr="00804B30" w:rsidRDefault="00E65DBE" w:rsidP="00AF0D4C">
            <w:pPr>
              <w:spacing w:after="0"/>
              <w:jc w:val="center"/>
              <w:rPr>
                <w:ins w:id="3008" w:author="China Telecom" w:date="2020-11-20T19:17:00Z"/>
              </w:rPr>
            </w:pPr>
            <w:ins w:id="3009" w:author="China Telecom" w:date="2020-11-20T19:17:00Z">
              <w:r w:rsidRPr="00804B30">
                <w:t>3.55</w:t>
              </w:r>
            </w:ins>
          </w:p>
        </w:tc>
      </w:tr>
      <w:tr w:rsidR="00E65DBE" w:rsidRPr="00804B30" w14:paraId="278CCA3E" w14:textId="77777777" w:rsidTr="00AF0D4C">
        <w:trPr>
          <w:ins w:id="3010" w:author="China Telecom" w:date="2020-11-20T19:17:00Z"/>
        </w:trPr>
        <w:tc>
          <w:tcPr>
            <w:tcW w:w="6440" w:type="dxa"/>
            <w:noWrap/>
            <w:hideMark/>
          </w:tcPr>
          <w:p w14:paraId="202A5290" w14:textId="77777777" w:rsidR="00E65DBE" w:rsidRPr="00804B30" w:rsidRDefault="00E65DBE" w:rsidP="00AF0D4C">
            <w:pPr>
              <w:spacing w:after="0"/>
              <w:rPr>
                <w:ins w:id="3011" w:author="China Telecom" w:date="2020-11-20T19:17:00Z"/>
              </w:rPr>
            </w:pPr>
            <w:ins w:id="3012" w:author="China Telecom" w:date="2020-11-20T19:17:00Z">
              <w:r w:rsidRPr="00804B30">
                <w:t>PUCCH Format 3 22bit</w:t>
              </w:r>
            </w:ins>
          </w:p>
        </w:tc>
        <w:tc>
          <w:tcPr>
            <w:tcW w:w="2200" w:type="dxa"/>
            <w:noWrap/>
            <w:hideMark/>
          </w:tcPr>
          <w:p w14:paraId="12AE226D" w14:textId="77777777" w:rsidR="00E65DBE" w:rsidRPr="00804B30" w:rsidRDefault="00E65DBE" w:rsidP="00AF0D4C">
            <w:pPr>
              <w:spacing w:after="0"/>
              <w:jc w:val="center"/>
              <w:rPr>
                <w:ins w:id="3013" w:author="China Telecom" w:date="2020-11-20T19:17:00Z"/>
              </w:rPr>
            </w:pPr>
            <w:ins w:id="3014" w:author="China Telecom" w:date="2020-11-20T19:17:00Z">
              <w:r w:rsidRPr="00804B30">
                <w:t>6</w:t>
              </w:r>
            </w:ins>
          </w:p>
        </w:tc>
        <w:tc>
          <w:tcPr>
            <w:tcW w:w="2200" w:type="dxa"/>
            <w:noWrap/>
            <w:hideMark/>
          </w:tcPr>
          <w:p w14:paraId="3D6B6758" w14:textId="77777777" w:rsidR="00E65DBE" w:rsidRPr="00804B30" w:rsidRDefault="00E65DBE" w:rsidP="00AF0D4C">
            <w:pPr>
              <w:spacing w:after="0"/>
              <w:jc w:val="center"/>
              <w:rPr>
                <w:ins w:id="3015" w:author="China Telecom" w:date="2020-11-20T19:17:00Z"/>
              </w:rPr>
            </w:pPr>
            <w:ins w:id="3016" w:author="China Telecom" w:date="2020-11-20T19:17:00Z">
              <w:r w:rsidRPr="00804B30">
                <w:t>119.94</w:t>
              </w:r>
            </w:ins>
          </w:p>
        </w:tc>
        <w:tc>
          <w:tcPr>
            <w:tcW w:w="2200" w:type="dxa"/>
            <w:noWrap/>
            <w:hideMark/>
          </w:tcPr>
          <w:p w14:paraId="5C687A34" w14:textId="77777777" w:rsidR="00E65DBE" w:rsidRPr="00804B30" w:rsidRDefault="00E65DBE" w:rsidP="00AF0D4C">
            <w:pPr>
              <w:spacing w:after="0"/>
              <w:jc w:val="center"/>
              <w:rPr>
                <w:ins w:id="3017" w:author="China Telecom" w:date="2020-11-20T19:17:00Z"/>
              </w:rPr>
            </w:pPr>
            <w:ins w:id="3018" w:author="China Telecom" w:date="2020-11-20T19:17:00Z">
              <w:r w:rsidRPr="00804B30">
                <w:t>1.55</w:t>
              </w:r>
            </w:ins>
          </w:p>
        </w:tc>
        <w:tc>
          <w:tcPr>
            <w:tcW w:w="2620" w:type="dxa"/>
            <w:noWrap/>
            <w:hideMark/>
          </w:tcPr>
          <w:p w14:paraId="2F24F190" w14:textId="77777777" w:rsidR="00E65DBE" w:rsidRPr="00804B30" w:rsidRDefault="00E65DBE" w:rsidP="00AF0D4C">
            <w:pPr>
              <w:spacing w:after="0"/>
              <w:jc w:val="center"/>
              <w:rPr>
                <w:ins w:id="3019" w:author="China Telecom" w:date="2020-11-20T19:17:00Z"/>
              </w:rPr>
            </w:pPr>
            <w:ins w:id="3020" w:author="China Telecom" w:date="2020-11-20T19:17:00Z">
              <w:r w:rsidRPr="00804B30">
                <w:t>5.72</w:t>
              </w:r>
            </w:ins>
          </w:p>
        </w:tc>
        <w:tc>
          <w:tcPr>
            <w:tcW w:w="2620" w:type="dxa"/>
            <w:noWrap/>
            <w:hideMark/>
          </w:tcPr>
          <w:p w14:paraId="3753DE88" w14:textId="77777777" w:rsidR="00E65DBE" w:rsidRPr="00804B30" w:rsidRDefault="00E65DBE" w:rsidP="00AF0D4C">
            <w:pPr>
              <w:spacing w:after="0"/>
              <w:jc w:val="center"/>
              <w:rPr>
                <w:ins w:id="3021" w:author="China Telecom" w:date="2020-11-20T19:17:00Z"/>
              </w:rPr>
            </w:pPr>
            <w:ins w:id="3022" w:author="China Telecom" w:date="2020-11-20T19:17:00Z">
              <w:r w:rsidRPr="00804B30">
                <w:t>1.93</w:t>
              </w:r>
            </w:ins>
          </w:p>
        </w:tc>
      </w:tr>
      <w:tr w:rsidR="00E65DBE" w:rsidRPr="00804B30" w14:paraId="48010962" w14:textId="77777777" w:rsidTr="00AF0D4C">
        <w:trPr>
          <w:ins w:id="3023" w:author="China Telecom" w:date="2020-11-20T19:17:00Z"/>
        </w:trPr>
        <w:tc>
          <w:tcPr>
            <w:tcW w:w="6440" w:type="dxa"/>
            <w:noWrap/>
            <w:hideMark/>
          </w:tcPr>
          <w:p w14:paraId="5F378743" w14:textId="77777777" w:rsidR="00E65DBE" w:rsidRPr="00804B30" w:rsidRDefault="00E65DBE" w:rsidP="00AF0D4C">
            <w:pPr>
              <w:spacing w:after="0"/>
              <w:rPr>
                <w:ins w:id="3024" w:author="China Telecom" w:date="2020-11-20T19:17:00Z"/>
              </w:rPr>
            </w:pPr>
            <w:ins w:id="3025" w:author="China Telecom" w:date="2020-11-20T19:17:00Z">
              <w:r w:rsidRPr="00804B30">
                <w:lastRenderedPageBreak/>
                <w:t xml:space="preserve">SSB </w:t>
              </w:r>
            </w:ins>
          </w:p>
        </w:tc>
        <w:tc>
          <w:tcPr>
            <w:tcW w:w="2200" w:type="dxa"/>
            <w:noWrap/>
            <w:hideMark/>
          </w:tcPr>
          <w:p w14:paraId="704CEDE7" w14:textId="77777777" w:rsidR="00E65DBE" w:rsidRPr="00804B30" w:rsidRDefault="00E65DBE" w:rsidP="00AF0D4C">
            <w:pPr>
              <w:spacing w:after="0"/>
              <w:jc w:val="center"/>
              <w:rPr>
                <w:ins w:id="3026" w:author="China Telecom" w:date="2020-11-20T19:17:00Z"/>
              </w:rPr>
            </w:pPr>
            <w:ins w:id="3027" w:author="China Telecom" w:date="2020-11-20T19:17:00Z">
              <w:r w:rsidRPr="00804B30">
                <w:t>4</w:t>
              </w:r>
            </w:ins>
          </w:p>
        </w:tc>
        <w:tc>
          <w:tcPr>
            <w:tcW w:w="2200" w:type="dxa"/>
            <w:noWrap/>
            <w:hideMark/>
          </w:tcPr>
          <w:p w14:paraId="524FAB95" w14:textId="77777777" w:rsidR="00E65DBE" w:rsidRPr="00804B30" w:rsidRDefault="00E65DBE" w:rsidP="00AF0D4C">
            <w:pPr>
              <w:spacing w:after="0"/>
              <w:jc w:val="center"/>
              <w:rPr>
                <w:ins w:id="3028" w:author="China Telecom" w:date="2020-11-20T19:17:00Z"/>
              </w:rPr>
            </w:pPr>
            <w:ins w:id="3029" w:author="China Telecom" w:date="2020-11-20T19:17:00Z">
              <w:r w:rsidRPr="00804B30">
                <w:t>126.47</w:t>
              </w:r>
            </w:ins>
          </w:p>
        </w:tc>
        <w:tc>
          <w:tcPr>
            <w:tcW w:w="2200" w:type="dxa"/>
            <w:noWrap/>
            <w:hideMark/>
          </w:tcPr>
          <w:p w14:paraId="557645EC" w14:textId="77777777" w:rsidR="00E65DBE" w:rsidRPr="00804B30" w:rsidRDefault="00E65DBE" w:rsidP="00AF0D4C">
            <w:pPr>
              <w:spacing w:after="0"/>
              <w:jc w:val="center"/>
              <w:rPr>
                <w:ins w:id="3030" w:author="China Telecom" w:date="2020-11-20T19:17:00Z"/>
              </w:rPr>
            </w:pPr>
            <w:ins w:id="3031" w:author="China Telecom" w:date="2020-11-20T19:17:00Z">
              <w:r w:rsidRPr="00804B30">
                <w:t>0.48</w:t>
              </w:r>
            </w:ins>
          </w:p>
        </w:tc>
        <w:tc>
          <w:tcPr>
            <w:tcW w:w="2620" w:type="dxa"/>
            <w:noWrap/>
            <w:hideMark/>
          </w:tcPr>
          <w:p w14:paraId="356563EC" w14:textId="77777777" w:rsidR="00E65DBE" w:rsidRPr="00804B30" w:rsidRDefault="00E65DBE" w:rsidP="00AF0D4C">
            <w:pPr>
              <w:spacing w:after="0"/>
              <w:jc w:val="center"/>
              <w:rPr>
                <w:ins w:id="3032" w:author="China Telecom" w:date="2020-11-20T19:17:00Z"/>
              </w:rPr>
            </w:pPr>
            <w:ins w:id="3033" w:author="China Telecom" w:date="2020-11-20T19:17:00Z">
              <w:r w:rsidRPr="00804B30">
                <w:t>12.24</w:t>
              </w:r>
            </w:ins>
          </w:p>
        </w:tc>
        <w:tc>
          <w:tcPr>
            <w:tcW w:w="2620" w:type="dxa"/>
            <w:noWrap/>
            <w:hideMark/>
          </w:tcPr>
          <w:p w14:paraId="0DB731E0" w14:textId="77777777" w:rsidR="00E65DBE" w:rsidRPr="00804B30" w:rsidRDefault="00E65DBE" w:rsidP="00AF0D4C">
            <w:pPr>
              <w:spacing w:after="0"/>
              <w:jc w:val="center"/>
              <w:rPr>
                <w:ins w:id="3034" w:author="China Telecom" w:date="2020-11-20T19:17:00Z"/>
              </w:rPr>
            </w:pPr>
            <w:ins w:id="3035" w:author="China Telecom" w:date="2020-11-20T19:17:00Z">
              <w:r w:rsidRPr="00804B30">
                <w:t>8.45</w:t>
              </w:r>
            </w:ins>
          </w:p>
        </w:tc>
      </w:tr>
      <w:tr w:rsidR="00E65DBE" w:rsidRPr="00804B30" w14:paraId="4B9DACFB" w14:textId="77777777" w:rsidTr="00AF0D4C">
        <w:trPr>
          <w:ins w:id="3036" w:author="China Telecom" w:date="2020-11-20T19:17:00Z"/>
        </w:trPr>
        <w:tc>
          <w:tcPr>
            <w:tcW w:w="6440" w:type="dxa"/>
            <w:noWrap/>
            <w:hideMark/>
          </w:tcPr>
          <w:p w14:paraId="6AD1D87B" w14:textId="77777777" w:rsidR="00E65DBE" w:rsidRPr="00804B30" w:rsidRDefault="00E65DBE" w:rsidP="00AF0D4C">
            <w:pPr>
              <w:spacing w:after="0"/>
              <w:rPr>
                <w:ins w:id="3037" w:author="China Telecom" w:date="2020-11-20T19:17:00Z"/>
              </w:rPr>
            </w:pPr>
            <w:ins w:id="3038" w:author="China Telecom" w:date="2020-11-20T19:17:00Z">
              <w:r w:rsidRPr="00804B30">
                <w:t>PRACH Format 0</w:t>
              </w:r>
            </w:ins>
          </w:p>
        </w:tc>
        <w:tc>
          <w:tcPr>
            <w:tcW w:w="2200" w:type="dxa"/>
            <w:noWrap/>
            <w:hideMark/>
          </w:tcPr>
          <w:p w14:paraId="0F6AC565" w14:textId="77777777" w:rsidR="00E65DBE" w:rsidRPr="00804B30" w:rsidRDefault="00E65DBE" w:rsidP="00AF0D4C">
            <w:pPr>
              <w:spacing w:after="0"/>
              <w:jc w:val="center"/>
              <w:rPr>
                <w:ins w:id="3039" w:author="China Telecom" w:date="2020-11-20T19:17:00Z"/>
              </w:rPr>
            </w:pPr>
            <w:ins w:id="3040" w:author="China Telecom" w:date="2020-11-20T19:17:00Z">
              <w:r w:rsidRPr="00804B30">
                <w:t>4</w:t>
              </w:r>
            </w:ins>
          </w:p>
        </w:tc>
        <w:tc>
          <w:tcPr>
            <w:tcW w:w="2200" w:type="dxa"/>
            <w:noWrap/>
            <w:hideMark/>
          </w:tcPr>
          <w:p w14:paraId="0E237DF3" w14:textId="77777777" w:rsidR="00E65DBE" w:rsidRPr="00804B30" w:rsidRDefault="00E65DBE" w:rsidP="00AF0D4C">
            <w:pPr>
              <w:spacing w:after="0"/>
              <w:jc w:val="center"/>
              <w:rPr>
                <w:ins w:id="3041" w:author="China Telecom" w:date="2020-11-20T19:17:00Z"/>
              </w:rPr>
            </w:pPr>
            <w:ins w:id="3042" w:author="China Telecom" w:date="2020-11-20T19:17:00Z">
              <w:r w:rsidRPr="00804B30">
                <w:t>122.47</w:t>
              </w:r>
            </w:ins>
          </w:p>
        </w:tc>
        <w:tc>
          <w:tcPr>
            <w:tcW w:w="2200" w:type="dxa"/>
            <w:noWrap/>
            <w:hideMark/>
          </w:tcPr>
          <w:p w14:paraId="02A386FB" w14:textId="77777777" w:rsidR="00E65DBE" w:rsidRPr="00804B30" w:rsidRDefault="00E65DBE" w:rsidP="00AF0D4C">
            <w:pPr>
              <w:spacing w:after="0"/>
              <w:jc w:val="center"/>
              <w:rPr>
                <w:ins w:id="3043" w:author="China Telecom" w:date="2020-11-20T19:17:00Z"/>
              </w:rPr>
            </w:pPr>
            <w:ins w:id="3044" w:author="China Telecom" w:date="2020-11-20T19:17:00Z">
              <w:r w:rsidRPr="00804B30">
                <w:t>2.66</w:t>
              </w:r>
            </w:ins>
          </w:p>
        </w:tc>
        <w:tc>
          <w:tcPr>
            <w:tcW w:w="2620" w:type="dxa"/>
            <w:noWrap/>
            <w:hideMark/>
          </w:tcPr>
          <w:p w14:paraId="567E0B65" w14:textId="77777777" w:rsidR="00E65DBE" w:rsidRPr="00804B30" w:rsidRDefault="00E65DBE" w:rsidP="00AF0D4C">
            <w:pPr>
              <w:spacing w:after="0"/>
              <w:jc w:val="center"/>
              <w:rPr>
                <w:ins w:id="3045" w:author="China Telecom" w:date="2020-11-20T19:17:00Z"/>
              </w:rPr>
            </w:pPr>
            <w:ins w:id="3046" w:author="China Telecom" w:date="2020-11-20T19:17:00Z">
              <w:r w:rsidRPr="00804B30">
                <w:t>8.25</w:t>
              </w:r>
            </w:ins>
          </w:p>
        </w:tc>
        <w:tc>
          <w:tcPr>
            <w:tcW w:w="2620" w:type="dxa"/>
            <w:noWrap/>
            <w:hideMark/>
          </w:tcPr>
          <w:p w14:paraId="3C881515" w14:textId="77777777" w:rsidR="00E65DBE" w:rsidRPr="00804B30" w:rsidRDefault="00E65DBE" w:rsidP="00AF0D4C">
            <w:pPr>
              <w:spacing w:after="0"/>
              <w:jc w:val="center"/>
              <w:rPr>
                <w:ins w:id="3047" w:author="China Telecom" w:date="2020-11-20T19:17:00Z"/>
              </w:rPr>
            </w:pPr>
            <w:ins w:id="3048" w:author="China Telecom" w:date="2020-11-20T19:17:00Z">
              <w:r w:rsidRPr="00804B30">
                <w:t>4.46</w:t>
              </w:r>
            </w:ins>
          </w:p>
        </w:tc>
      </w:tr>
      <w:tr w:rsidR="00E65DBE" w:rsidRPr="00804B30" w14:paraId="7A2A0130" w14:textId="77777777" w:rsidTr="00AF0D4C">
        <w:trPr>
          <w:ins w:id="3049" w:author="China Telecom" w:date="2020-11-20T19:17:00Z"/>
        </w:trPr>
        <w:tc>
          <w:tcPr>
            <w:tcW w:w="6440" w:type="dxa"/>
            <w:noWrap/>
            <w:hideMark/>
          </w:tcPr>
          <w:p w14:paraId="7B01F7AA" w14:textId="77777777" w:rsidR="00E65DBE" w:rsidRPr="00804B30" w:rsidRDefault="00E65DBE" w:rsidP="00AF0D4C">
            <w:pPr>
              <w:spacing w:after="0"/>
              <w:rPr>
                <w:ins w:id="3050" w:author="China Telecom" w:date="2020-11-20T19:17:00Z"/>
              </w:rPr>
            </w:pPr>
            <w:ins w:id="3051" w:author="China Telecom" w:date="2020-11-20T19:17:00Z">
              <w:r w:rsidRPr="00804B30">
                <w:t>PRACH Format B4</w:t>
              </w:r>
            </w:ins>
          </w:p>
        </w:tc>
        <w:tc>
          <w:tcPr>
            <w:tcW w:w="2200" w:type="dxa"/>
            <w:noWrap/>
            <w:hideMark/>
          </w:tcPr>
          <w:p w14:paraId="158736D6" w14:textId="77777777" w:rsidR="00E65DBE" w:rsidRPr="00804B30" w:rsidRDefault="00E65DBE" w:rsidP="00AF0D4C">
            <w:pPr>
              <w:spacing w:after="0"/>
              <w:jc w:val="center"/>
              <w:rPr>
                <w:ins w:id="3052" w:author="China Telecom" w:date="2020-11-20T19:17:00Z"/>
              </w:rPr>
            </w:pPr>
            <w:ins w:id="3053" w:author="China Telecom" w:date="2020-11-20T19:17:00Z">
              <w:r w:rsidRPr="00804B30">
                <w:t>5</w:t>
              </w:r>
            </w:ins>
          </w:p>
        </w:tc>
        <w:tc>
          <w:tcPr>
            <w:tcW w:w="2200" w:type="dxa"/>
            <w:noWrap/>
            <w:hideMark/>
          </w:tcPr>
          <w:p w14:paraId="7F4F6FCD" w14:textId="77777777" w:rsidR="00E65DBE" w:rsidRPr="00804B30" w:rsidRDefault="00E65DBE" w:rsidP="00AF0D4C">
            <w:pPr>
              <w:spacing w:after="0"/>
              <w:jc w:val="center"/>
              <w:rPr>
                <w:ins w:id="3054" w:author="China Telecom" w:date="2020-11-20T19:17:00Z"/>
              </w:rPr>
            </w:pPr>
            <w:ins w:id="3055" w:author="China Telecom" w:date="2020-11-20T19:17:00Z">
              <w:r w:rsidRPr="00804B30">
                <w:t>118.75</w:t>
              </w:r>
            </w:ins>
          </w:p>
        </w:tc>
        <w:tc>
          <w:tcPr>
            <w:tcW w:w="2200" w:type="dxa"/>
            <w:noWrap/>
            <w:hideMark/>
          </w:tcPr>
          <w:p w14:paraId="2581174A" w14:textId="77777777" w:rsidR="00E65DBE" w:rsidRPr="00804B30" w:rsidRDefault="00E65DBE" w:rsidP="00AF0D4C">
            <w:pPr>
              <w:spacing w:after="0"/>
              <w:jc w:val="center"/>
              <w:rPr>
                <w:ins w:id="3056" w:author="China Telecom" w:date="2020-11-20T19:17:00Z"/>
              </w:rPr>
            </w:pPr>
            <w:ins w:id="3057" w:author="China Telecom" w:date="2020-11-20T19:17:00Z">
              <w:r w:rsidRPr="00804B30">
                <w:t>2.55</w:t>
              </w:r>
            </w:ins>
          </w:p>
        </w:tc>
        <w:tc>
          <w:tcPr>
            <w:tcW w:w="2620" w:type="dxa"/>
            <w:noWrap/>
            <w:hideMark/>
          </w:tcPr>
          <w:p w14:paraId="6467499F" w14:textId="77777777" w:rsidR="00E65DBE" w:rsidRPr="00804B30" w:rsidRDefault="00E65DBE" w:rsidP="00AF0D4C">
            <w:pPr>
              <w:spacing w:after="0"/>
              <w:jc w:val="center"/>
              <w:rPr>
                <w:ins w:id="3058" w:author="China Telecom" w:date="2020-11-20T19:17:00Z"/>
              </w:rPr>
            </w:pPr>
            <w:ins w:id="3059" w:author="China Telecom" w:date="2020-11-20T19:17:00Z">
              <w:r w:rsidRPr="00804B30">
                <w:t>4.52</w:t>
              </w:r>
            </w:ins>
          </w:p>
        </w:tc>
        <w:tc>
          <w:tcPr>
            <w:tcW w:w="2620" w:type="dxa"/>
            <w:noWrap/>
            <w:hideMark/>
          </w:tcPr>
          <w:p w14:paraId="69804D7F" w14:textId="77777777" w:rsidR="00E65DBE" w:rsidRPr="00804B30" w:rsidRDefault="00E65DBE" w:rsidP="00AF0D4C">
            <w:pPr>
              <w:spacing w:after="0"/>
              <w:jc w:val="center"/>
              <w:rPr>
                <w:ins w:id="3060" w:author="China Telecom" w:date="2020-11-20T19:17:00Z"/>
              </w:rPr>
            </w:pPr>
            <w:ins w:id="3061" w:author="China Telecom" w:date="2020-11-20T19:17:00Z">
              <w:r w:rsidRPr="00804B30">
                <w:t>0.73</w:t>
              </w:r>
            </w:ins>
          </w:p>
        </w:tc>
      </w:tr>
      <w:tr w:rsidR="00E65DBE" w:rsidRPr="00804B30" w14:paraId="5A2CC8B2" w14:textId="77777777" w:rsidTr="00AF0D4C">
        <w:trPr>
          <w:ins w:id="3062" w:author="China Telecom" w:date="2020-11-20T19:17:00Z"/>
        </w:trPr>
        <w:tc>
          <w:tcPr>
            <w:tcW w:w="6440" w:type="dxa"/>
            <w:noWrap/>
            <w:hideMark/>
          </w:tcPr>
          <w:p w14:paraId="387C7889" w14:textId="77777777" w:rsidR="00E65DBE" w:rsidRPr="00804B30" w:rsidRDefault="00E65DBE" w:rsidP="00AF0D4C">
            <w:pPr>
              <w:spacing w:after="0"/>
              <w:rPr>
                <w:ins w:id="3063" w:author="China Telecom" w:date="2020-11-20T19:17:00Z"/>
              </w:rPr>
            </w:pPr>
            <w:ins w:id="3064" w:author="China Telecom" w:date="2020-11-20T19:17:00Z">
              <w:r w:rsidRPr="00804B30">
                <w:t>PRACH Format C2</w:t>
              </w:r>
            </w:ins>
          </w:p>
        </w:tc>
        <w:tc>
          <w:tcPr>
            <w:tcW w:w="2200" w:type="dxa"/>
            <w:noWrap/>
            <w:hideMark/>
          </w:tcPr>
          <w:p w14:paraId="1A290167" w14:textId="77777777" w:rsidR="00E65DBE" w:rsidRPr="00804B30" w:rsidRDefault="00E65DBE" w:rsidP="00AF0D4C">
            <w:pPr>
              <w:spacing w:after="0"/>
              <w:jc w:val="center"/>
              <w:rPr>
                <w:ins w:id="3065" w:author="China Telecom" w:date="2020-11-20T19:17:00Z"/>
              </w:rPr>
            </w:pPr>
            <w:ins w:id="3066" w:author="China Telecom" w:date="2020-11-20T19:17:00Z">
              <w:r w:rsidRPr="00804B30">
                <w:t>2</w:t>
              </w:r>
            </w:ins>
          </w:p>
        </w:tc>
        <w:tc>
          <w:tcPr>
            <w:tcW w:w="2200" w:type="dxa"/>
            <w:noWrap/>
            <w:hideMark/>
          </w:tcPr>
          <w:p w14:paraId="322799E5" w14:textId="77777777" w:rsidR="00E65DBE" w:rsidRPr="00804B30" w:rsidRDefault="00E65DBE" w:rsidP="00AF0D4C">
            <w:pPr>
              <w:spacing w:after="0"/>
              <w:jc w:val="center"/>
              <w:rPr>
                <w:ins w:id="3067" w:author="China Telecom" w:date="2020-11-20T19:17:00Z"/>
              </w:rPr>
            </w:pPr>
            <w:ins w:id="3068" w:author="China Telecom" w:date="2020-11-20T19:17:00Z">
              <w:r w:rsidRPr="00804B30">
                <w:t>121.72</w:t>
              </w:r>
            </w:ins>
          </w:p>
        </w:tc>
        <w:tc>
          <w:tcPr>
            <w:tcW w:w="2200" w:type="dxa"/>
            <w:noWrap/>
            <w:hideMark/>
          </w:tcPr>
          <w:p w14:paraId="3447B8FD" w14:textId="77777777" w:rsidR="00E65DBE" w:rsidRPr="00804B30" w:rsidRDefault="00E65DBE" w:rsidP="00AF0D4C">
            <w:pPr>
              <w:spacing w:after="0"/>
              <w:jc w:val="center"/>
              <w:rPr>
                <w:ins w:id="3069" w:author="China Telecom" w:date="2020-11-20T19:17:00Z"/>
              </w:rPr>
            </w:pPr>
            <w:ins w:id="3070" w:author="China Telecom" w:date="2020-11-20T19:17:00Z">
              <w:r w:rsidRPr="00804B30">
                <w:t>1.50</w:t>
              </w:r>
            </w:ins>
          </w:p>
        </w:tc>
        <w:tc>
          <w:tcPr>
            <w:tcW w:w="2620" w:type="dxa"/>
            <w:noWrap/>
            <w:hideMark/>
          </w:tcPr>
          <w:p w14:paraId="3E9090BC" w14:textId="77777777" w:rsidR="00E65DBE" w:rsidRPr="00804B30" w:rsidRDefault="00E65DBE" w:rsidP="00AF0D4C">
            <w:pPr>
              <w:spacing w:after="0"/>
              <w:jc w:val="center"/>
              <w:rPr>
                <w:ins w:id="3071" w:author="China Telecom" w:date="2020-11-20T19:17:00Z"/>
              </w:rPr>
            </w:pPr>
            <w:ins w:id="3072" w:author="China Telecom" w:date="2020-11-20T19:17:00Z">
              <w:r w:rsidRPr="00804B30">
                <w:t>7.50</w:t>
              </w:r>
            </w:ins>
          </w:p>
        </w:tc>
        <w:tc>
          <w:tcPr>
            <w:tcW w:w="2620" w:type="dxa"/>
            <w:noWrap/>
            <w:hideMark/>
          </w:tcPr>
          <w:p w14:paraId="4B0D596F" w14:textId="77777777" w:rsidR="00E65DBE" w:rsidRPr="00804B30" w:rsidRDefault="00E65DBE" w:rsidP="00AF0D4C">
            <w:pPr>
              <w:spacing w:after="0"/>
              <w:jc w:val="center"/>
              <w:rPr>
                <w:ins w:id="3073" w:author="China Telecom" w:date="2020-11-20T19:17:00Z"/>
              </w:rPr>
            </w:pPr>
            <w:ins w:id="3074" w:author="China Telecom" w:date="2020-11-20T19:17:00Z">
              <w:r w:rsidRPr="00804B30">
                <w:t>3.71</w:t>
              </w:r>
            </w:ins>
          </w:p>
        </w:tc>
      </w:tr>
      <w:tr w:rsidR="00E65DBE" w:rsidRPr="00804B30" w14:paraId="35C225CA" w14:textId="77777777" w:rsidTr="00AF0D4C">
        <w:trPr>
          <w:ins w:id="3075" w:author="China Telecom" w:date="2020-11-20T19:17:00Z"/>
        </w:trPr>
        <w:tc>
          <w:tcPr>
            <w:tcW w:w="6440" w:type="dxa"/>
            <w:noWrap/>
            <w:hideMark/>
          </w:tcPr>
          <w:p w14:paraId="031C388C" w14:textId="77777777" w:rsidR="00E65DBE" w:rsidRPr="00804B30" w:rsidRDefault="00E65DBE" w:rsidP="00AF0D4C">
            <w:pPr>
              <w:spacing w:after="0"/>
              <w:rPr>
                <w:ins w:id="3076" w:author="China Telecom" w:date="2020-11-20T19:17:00Z"/>
              </w:rPr>
            </w:pPr>
            <w:ins w:id="3077" w:author="China Telecom" w:date="2020-11-20T19:17:00Z">
              <w:r w:rsidRPr="00804B30">
                <w:t xml:space="preserve">Broadcast PDCCH(PDCCH of Msg.2) </w:t>
              </w:r>
            </w:ins>
          </w:p>
        </w:tc>
        <w:tc>
          <w:tcPr>
            <w:tcW w:w="2200" w:type="dxa"/>
            <w:noWrap/>
            <w:hideMark/>
          </w:tcPr>
          <w:p w14:paraId="6CB20B34" w14:textId="77777777" w:rsidR="00E65DBE" w:rsidRPr="00804B30" w:rsidRDefault="00E65DBE" w:rsidP="00AF0D4C">
            <w:pPr>
              <w:spacing w:after="0"/>
              <w:jc w:val="center"/>
              <w:rPr>
                <w:ins w:id="3078" w:author="China Telecom" w:date="2020-11-20T19:17:00Z"/>
              </w:rPr>
            </w:pPr>
            <w:ins w:id="3079" w:author="China Telecom" w:date="2020-11-20T19:17:00Z">
              <w:r w:rsidRPr="00804B30">
                <w:t>4</w:t>
              </w:r>
            </w:ins>
          </w:p>
        </w:tc>
        <w:tc>
          <w:tcPr>
            <w:tcW w:w="2200" w:type="dxa"/>
            <w:noWrap/>
            <w:hideMark/>
          </w:tcPr>
          <w:p w14:paraId="0564BA84" w14:textId="77777777" w:rsidR="00E65DBE" w:rsidRPr="00804B30" w:rsidRDefault="00E65DBE" w:rsidP="00AF0D4C">
            <w:pPr>
              <w:spacing w:after="0"/>
              <w:jc w:val="center"/>
              <w:rPr>
                <w:ins w:id="3080" w:author="China Telecom" w:date="2020-11-20T19:17:00Z"/>
              </w:rPr>
            </w:pPr>
            <w:ins w:id="3081" w:author="China Telecom" w:date="2020-11-20T19:17:00Z">
              <w:r w:rsidRPr="00804B30">
                <w:t>125.26</w:t>
              </w:r>
            </w:ins>
          </w:p>
        </w:tc>
        <w:tc>
          <w:tcPr>
            <w:tcW w:w="2200" w:type="dxa"/>
            <w:noWrap/>
            <w:hideMark/>
          </w:tcPr>
          <w:p w14:paraId="0453FE4C" w14:textId="77777777" w:rsidR="00E65DBE" w:rsidRPr="00804B30" w:rsidRDefault="00E65DBE" w:rsidP="00AF0D4C">
            <w:pPr>
              <w:spacing w:after="0"/>
              <w:jc w:val="center"/>
              <w:rPr>
                <w:ins w:id="3082" w:author="China Telecom" w:date="2020-11-20T19:17:00Z"/>
              </w:rPr>
            </w:pPr>
            <w:ins w:id="3083" w:author="China Telecom" w:date="2020-11-20T19:17:00Z">
              <w:r w:rsidRPr="00804B30">
                <w:t>1.45</w:t>
              </w:r>
            </w:ins>
          </w:p>
        </w:tc>
        <w:tc>
          <w:tcPr>
            <w:tcW w:w="2620" w:type="dxa"/>
            <w:noWrap/>
            <w:hideMark/>
          </w:tcPr>
          <w:p w14:paraId="254F60C2" w14:textId="77777777" w:rsidR="00E65DBE" w:rsidRPr="00804B30" w:rsidRDefault="00E65DBE" w:rsidP="00AF0D4C">
            <w:pPr>
              <w:spacing w:after="0"/>
              <w:jc w:val="center"/>
              <w:rPr>
                <w:ins w:id="3084" w:author="China Telecom" w:date="2020-11-20T19:17:00Z"/>
              </w:rPr>
            </w:pPr>
            <w:ins w:id="3085" w:author="China Telecom" w:date="2020-11-20T19:17:00Z">
              <w:r w:rsidRPr="00804B30">
                <w:t>11.03</w:t>
              </w:r>
            </w:ins>
          </w:p>
        </w:tc>
        <w:tc>
          <w:tcPr>
            <w:tcW w:w="2620" w:type="dxa"/>
            <w:noWrap/>
            <w:hideMark/>
          </w:tcPr>
          <w:p w14:paraId="713FC053" w14:textId="77777777" w:rsidR="00E65DBE" w:rsidRPr="00804B30" w:rsidRDefault="00E65DBE" w:rsidP="00AF0D4C">
            <w:pPr>
              <w:spacing w:after="0"/>
              <w:jc w:val="center"/>
              <w:rPr>
                <w:ins w:id="3086" w:author="China Telecom" w:date="2020-11-20T19:17:00Z"/>
              </w:rPr>
            </w:pPr>
            <w:ins w:id="3087" w:author="China Telecom" w:date="2020-11-20T19:17:00Z">
              <w:r w:rsidRPr="00804B30">
                <w:t>7.24</w:t>
              </w:r>
            </w:ins>
          </w:p>
        </w:tc>
      </w:tr>
      <w:tr w:rsidR="00E65DBE" w:rsidRPr="00804B30" w14:paraId="1C132AC3" w14:textId="77777777" w:rsidTr="00AF0D4C">
        <w:trPr>
          <w:ins w:id="3088" w:author="China Telecom" w:date="2020-11-20T19:17:00Z"/>
        </w:trPr>
        <w:tc>
          <w:tcPr>
            <w:tcW w:w="6440" w:type="dxa"/>
            <w:noWrap/>
            <w:hideMark/>
          </w:tcPr>
          <w:p w14:paraId="7430971D" w14:textId="77777777" w:rsidR="00E65DBE" w:rsidRPr="00804B30" w:rsidRDefault="00E65DBE" w:rsidP="00AF0D4C">
            <w:pPr>
              <w:spacing w:after="0"/>
              <w:rPr>
                <w:ins w:id="3089" w:author="China Telecom" w:date="2020-11-20T19:17:00Z"/>
              </w:rPr>
            </w:pPr>
            <w:ins w:id="3090" w:author="China Telecom" w:date="2020-11-20T19:17:00Z">
              <w:r w:rsidRPr="00804B30">
                <w:t xml:space="preserve">PDSCH for Msg.2 </w:t>
              </w:r>
            </w:ins>
          </w:p>
        </w:tc>
        <w:tc>
          <w:tcPr>
            <w:tcW w:w="2200" w:type="dxa"/>
            <w:noWrap/>
            <w:hideMark/>
          </w:tcPr>
          <w:p w14:paraId="0722207C" w14:textId="77777777" w:rsidR="00E65DBE" w:rsidRPr="00804B30" w:rsidRDefault="00E65DBE" w:rsidP="00AF0D4C">
            <w:pPr>
              <w:spacing w:after="0"/>
              <w:jc w:val="center"/>
              <w:rPr>
                <w:ins w:id="3091" w:author="China Telecom" w:date="2020-11-20T19:17:00Z"/>
              </w:rPr>
            </w:pPr>
            <w:ins w:id="3092" w:author="China Telecom" w:date="2020-11-20T19:17:00Z">
              <w:r w:rsidRPr="00804B30">
                <w:t>2</w:t>
              </w:r>
            </w:ins>
          </w:p>
        </w:tc>
        <w:tc>
          <w:tcPr>
            <w:tcW w:w="2200" w:type="dxa"/>
            <w:noWrap/>
            <w:hideMark/>
          </w:tcPr>
          <w:p w14:paraId="4344ECB8" w14:textId="77777777" w:rsidR="00E65DBE" w:rsidRPr="00804B30" w:rsidRDefault="00E65DBE" w:rsidP="00AF0D4C">
            <w:pPr>
              <w:spacing w:after="0"/>
              <w:jc w:val="center"/>
              <w:rPr>
                <w:ins w:id="3093" w:author="China Telecom" w:date="2020-11-20T19:17:00Z"/>
              </w:rPr>
            </w:pPr>
            <w:ins w:id="3094" w:author="China Telecom" w:date="2020-11-20T19:17:00Z">
              <w:r w:rsidRPr="00804B30">
                <w:t>124.75</w:t>
              </w:r>
            </w:ins>
          </w:p>
        </w:tc>
        <w:tc>
          <w:tcPr>
            <w:tcW w:w="2200" w:type="dxa"/>
            <w:noWrap/>
            <w:hideMark/>
          </w:tcPr>
          <w:p w14:paraId="463A271C" w14:textId="77777777" w:rsidR="00E65DBE" w:rsidRPr="00804B30" w:rsidRDefault="00E65DBE" w:rsidP="00AF0D4C">
            <w:pPr>
              <w:spacing w:after="0"/>
              <w:jc w:val="center"/>
              <w:rPr>
                <w:ins w:id="3095" w:author="China Telecom" w:date="2020-11-20T19:17:00Z"/>
              </w:rPr>
            </w:pPr>
            <w:ins w:id="3096" w:author="China Telecom" w:date="2020-11-20T19:17:00Z">
              <w:r w:rsidRPr="00804B30">
                <w:t>1.67</w:t>
              </w:r>
            </w:ins>
          </w:p>
        </w:tc>
        <w:tc>
          <w:tcPr>
            <w:tcW w:w="2620" w:type="dxa"/>
            <w:noWrap/>
            <w:hideMark/>
          </w:tcPr>
          <w:p w14:paraId="3FFB35F6" w14:textId="77777777" w:rsidR="00E65DBE" w:rsidRPr="00804B30" w:rsidRDefault="00E65DBE" w:rsidP="00AF0D4C">
            <w:pPr>
              <w:spacing w:after="0"/>
              <w:jc w:val="center"/>
              <w:rPr>
                <w:ins w:id="3097" w:author="China Telecom" w:date="2020-11-20T19:17:00Z"/>
              </w:rPr>
            </w:pPr>
            <w:ins w:id="3098" w:author="China Telecom" w:date="2020-11-20T19:17:00Z">
              <w:r w:rsidRPr="00804B30">
                <w:t>10.52</w:t>
              </w:r>
            </w:ins>
          </w:p>
        </w:tc>
        <w:tc>
          <w:tcPr>
            <w:tcW w:w="2620" w:type="dxa"/>
            <w:noWrap/>
            <w:hideMark/>
          </w:tcPr>
          <w:p w14:paraId="23520193" w14:textId="77777777" w:rsidR="00E65DBE" w:rsidRPr="00804B30" w:rsidRDefault="00E65DBE" w:rsidP="00AF0D4C">
            <w:pPr>
              <w:spacing w:after="0"/>
              <w:jc w:val="center"/>
              <w:rPr>
                <w:ins w:id="3099" w:author="China Telecom" w:date="2020-11-20T19:17:00Z"/>
              </w:rPr>
            </w:pPr>
            <w:ins w:id="3100" w:author="China Telecom" w:date="2020-11-20T19:17:00Z">
              <w:r w:rsidRPr="00804B30">
                <w:t>6.73</w:t>
              </w:r>
            </w:ins>
          </w:p>
        </w:tc>
      </w:tr>
      <w:tr w:rsidR="00E65DBE" w:rsidRPr="00804B30" w14:paraId="68CDCA7C" w14:textId="77777777" w:rsidTr="00AF0D4C">
        <w:trPr>
          <w:ins w:id="3101" w:author="China Telecom" w:date="2020-11-20T19:17:00Z"/>
        </w:trPr>
        <w:tc>
          <w:tcPr>
            <w:tcW w:w="6440" w:type="dxa"/>
            <w:noWrap/>
            <w:hideMark/>
          </w:tcPr>
          <w:p w14:paraId="265C43D2" w14:textId="77777777" w:rsidR="00E65DBE" w:rsidRPr="00804B30" w:rsidRDefault="00E65DBE" w:rsidP="00AF0D4C">
            <w:pPr>
              <w:spacing w:after="0"/>
              <w:rPr>
                <w:ins w:id="3102" w:author="China Telecom" w:date="2020-11-20T19:17:00Z"/>
              </w:rPr>
            </w:pPr>
            <w:ins w:id="3103" w:author="China Telecom" w:date="2020-11-20T19:17:00Z">
              <w:r w:rsidRPr="00804B30">
                <w:t xml:space="preserve">PUSCH of Msg.3 </w:t>
              </w:r>
            </w:ins>
          </w:p>
        </w:tc>
        <w:tc>
          <w:tcPr>
            <w:tcW w:w="2200" w:type="dxa"/>
            <w:noWrap/>
            <w:hideMark/>
          </w:tcPr>
          <w:p w14:paraId="3CA2A5FB" w14:textId="77777777" w:rsidR="00E65DBE" w:rsidRPr="00804B30" w:rsidRDefault="00E65DBE" w:rsidP="00AF0D4C">
            <w:pPr>
              <w:spacing w:after="0"/>
              <w:jc w:val="center"/>
              <w:rPr>
                <w:ins w:id="3104" w:author="China Telecom" w:date="2020-11-20T19:17:00Z"/>
              </w:rPr>
            </w:pPr>
            <w:ins w:id="3105" w:author="China Telecom" w:date="2020-11-20T19:17:00Z">
              <w:r w:rsidRPr="00804B30">
                <w:t>8</w:t>
              </w:r>
            </w:ins>
          </w:p>
        </w:tc>
        <w:tc>
          <w:tcPr>
            <w:tcW w:w="2200" w:type="dxa"/>
            <w:noWrap/>
            <w:hideMark/>
          </w:tcPr>
          <w:p w14:paraId="46C66E17" w14:textId="77777777" w:rsidR="00E65DBE" w:rsidRPr="00804B30" w:rsidRDefault="00E65DBE" w:rsidP="00AF0D4C">
            <w:pPr>
              <w:spacing w:after="0"/>
              <w:jc w:val="center"/>
              <w:rPr>
                <w:ins w:id="3106" w:author="China Telecom" w:date="2020-11-20T19:17:00Z"/>
              </w:rPr>
            </w:pPr>
            <w:ins w:id="3107" w:author="China Telecom" w:date="2020-11-20T19:17:00Z">
              <w:r w:rsidRPr="00804B30">
                <w:t>123.06</w:t>
              </w:r>
            </w:ins>
          </w:p>
        </w:tc>
        <w:tc>
          <w:tcPr>
            <w:tcW w:w="2200" w:type="dxa"/>
            <w:noWrap/>
            <w:hideMark/>
          </w:tcPr>
          <w:p w14:paraId="457A5560" w14:textId="77777777" w:rsidR="00E65DBE" w:rsidRPr="00804B30" w:rsidRDefault="00E65DBE" w:rsidP="00AF0D4C">
            <w:pPr>
              <w:spacing w:after="0"/>
              <w:jc w:val="center"/>
              <w:rPr>
                <w:ins w:id="3108" w:author="China Telecom" w:date="2020-11-20T19:17:00Z"/>
              </w:rPr>
            </w:pPr>
            <w:ins w:id="3109" w:author="China Telecom" w:date="2020-11-20T19:17:00Z">
              <w:r w:rsidRPr="00804B30">
                <w:t>1.50</w:t>
              </w:r>
            </w:ins>
          </w:p>
        </w:tc>
        <w:tc>
          <w:tcPr>
            <w:tcW w:w="2620" w:type="dxa"/>
            <w:noWrap/>
            <w:hideMark/>
          </w:tcPr>
          <w:p w14:paraId="012A28BC" w14:textId="77777777" w:rsidR="00E65DBE" w:rsidRPr="00804B30" w:rsidRDefault="00E65DBE" w:rsidP="00AF0D4C">
            <w:pPr>
              <w:spacing w:after="0"/>
              <w:jc w:val="center"/>
              <w:rPr>
                <w:ins w:id="3110" w:author="China Telecom" w:date="2020-11-20T19:17:00Z"/>
              </w:rPr>
            </w:pPr>
            <w:ins w:id="3111" w:author="China Telecom" w:date="2020-11-20T19:17:00Z">
              <w:r w:rsidRPr="00804B30">
                <w:t>8.84</w:t>
              </w:r>
            </w:ins>
          </w:p>
        </w:tc>
        <w:tc>
          <w:tcPr>
            <w:tcW w:w="2620" w:type="dxa"/>
            <w:noWrap/>
            <w:hideMark/>
          </w:tcPr>
          <w:p w14:paraId="49695424" w14:textId="77777777" w:rsidR="00E65DBE" w:rsidRPr="00804B30" w:rsidRDefault="00E65DBE" w:rsidP="00AF0D4C">
            <w:pPr>
              <w:spacing w:after="0"/>
              <w:jc w:val="center"/>
              <w:rPr>
                <w:ins w:id="3112" w:author="China Telecom" w:date="2020-11-20T19:17:00Z"/>
              </w:rPr>
            </w:pPr>
            <w:ins w:id="3113" w:author="China Telecom" w:date="2020-11-20T19:17:00Z">
              <w:r w:rsidRPr="00804B30">
                <w:t>5.05</w:t>
              </w:r>
            </w:ins>
          </w:p>
        </w:tc>
      </w:tr>
      <w:tr w:rsidR="00E65DBE" w:rsidRPr="00804B30" w14:paraId="370DC08D" w14:textId="77777777" w:rsidTr="00AF0D4C">
        <w:trPr>
          <w:ins w:id="3114" w:author="China Telecom" w:date="2020-11-20T19:17:00Z"/>
        </w:trPr>
        <w:tc>
          <w:tcPr>
            <w:tcW w:w="6440" w:type="dxa"/>
            <w:noWrap/>
            <w:hideMark/>
          </w:tcPr>
          <w:p w14:paraId="39DDE172" w14:textId="77777777" w:rsidR="00E65DBE" w:rsidRPr="00804B30" w:rsidRDefault="00E65DBE" w:rsidP="00AF0D4C">
            <w:pPr>
              <w:spacing w:after="0"/>
              <w:rPr>
                <w:ins w:id="3115" w:author="China Telecom" w:date="2020-11-20T19:17:00Z"/>
              </w:rPr>
            </w:pPr>
            <w:ins w:id="3116" w:author="China Telecom" w:date="2020-11-20T19:17:00Z">
              <w:r w:rsidRPr="00804B30">
                <w:t xml:space="preserve">PDSCH of Msg.4 </w:t>
              </w:r>
            </w:ins>
          </w:p>
        </w:tc>
        <w:tc>
          <w:tcPr>
            <w:tcW w:w="2200" w:type="dxa"/>
            <w:noWrap/>
            <w:hideMark/>
          </w:tcPr>
          <w:p w14:paraId="101EA98F" w14:textId="77777777" w:rsidR="00E65DBE" w:rsidRPr="00804B30" w:rsidRDefault="00E65DBE" w:rsidP="00AF0D4C">
            <w:pPr>
              <w:spacing w:after="0"/>
              <w:jc w:val="center"/>
              <w:rPr>
                <w:ins w:id="3117" w:author="China Telecom" w:date="2020-11-20T19:17:00Z"/>
              </w:rPr>
            </w:pPr>
            <w:ins w:id="3118" w:author="China Telecom" w:date="2020-11-20T19:17:00Z">
              <w:r w:rsidRPr="00804B30">
                <w:t>2</w:t>
              </w:r>
            </w:ins>
          </w:p>
        </w:tc>
        <w:tc>
          <w:tcPr>
            <w:tcW w:w="2200" w:type="dxa"/>
            <w:noWrap/>
            <w:hideMark/>
          </w:tcPr>
          <w:p w14:paraId="035B8FF2" w14:textId="77777777" w:rsidR="00E65DBE" w:rsidRPr="00804B30" w:rsidRDefault="00E65DBE" w:rsidP="00AF0D4C">
            <w:pPr>
              <w:spacing w:after="0"/>
              <w:jc w:val="center"/>
              <w:rPr>
                <w:ins w:id="3119" w:author="China Telecom" w:date="2020-11-20T19:17:00Z"/>
              </w:rPr>
            </w:pPr>
            <w:ins w:id="3120" w:author="China Telecom" w:date="2020-11-20T19:17:00Z">
              <w:r w:rsidRPr="00804B30">
                <w:t>126.75</w:t>
              </w:r>
            </w:ins>
          </w:p>
        </w:tc>
        <w:tc>
          <w:tcPr>
            <w:tcW w:w="2200" w:type="dxa"/>
            <w:noWrap/>
            <w:hideMark/>
          </w:tcPr>
          <w:p w14:paraId="6AADE4D8" w14:textId="77777777" w:rsidR="00E65DBE" w:rsidRPr="00804B30" w:rsidRDefault="00E65DBE" w:rsidP="00AF0D4C">
            <w:pPr>
              <w:spacing w:after="0"/>
              <w:jc w:val="center"/>
              <w:rPr>
                <w:ins w:id="3121" w:author="China Telecom" w:date="2020-11-20T19:17:00Z"/>
              </w:rPr>
            </w:pPr>
            <w:ins w:id="3122" w:author="China Telecom" w:date="2020-11-20T19:17:00Z">
              <w:r w:rsidRPr="00804B30">
                <w:t>0.37</w:t>
              </w:r>
            </w:ins>
          </w:p>
        </w:tc>
        <w:tc>
          <w:tcPr>
            <w:tcW w:w="2620" w:type="dxa"/>
            <w:noWrap/>
            <w:hideMark/>
          </w:tcPr>
          <w:p w14:paraId="2C311992" w14:textId="77777777" w:rsidR="00E65DBE" w:rsidRPr="00804B30" w:rsidRDefault="00E65DBE" w:rsidP="00AF0D4C">
            <w:pPr>
              <w:spacing w:after="0"/>
              <w:jc w:val="center"/>
              <w:rPr>
                <w:ins w:id="3123" w:author="China Telecom" w:date="2020-11-20T19:17:00Z"/>
              </w:rPr>
            </w:pPr>
            <w:ins w:id="3124" w:author="China Telecom" w:date="2020-11-20T19:17:00Z">
              <w:r w:rsidRPr="00804B30">
                <w:t>12.53</w:t>
              </w:r>
            </w:ins>
          </w:p>
        </w:tc>
        <w:tc>
          <w:tcPr>
            <w:tcW w:w="2620" w:type="dxa"/>
            <w:noWrap/>
            <w:hideMark/>
          </w:tcPr>
          <w:p w14:paraId="72AECD7A" w14:textId="77777777" w:rsidR="00E65DBE" w:rsidRPr="00804B30" w:rsidRDefault="00E65DBE" w:rsidP="00AF0D4C">
            <w:pPr>
              <w:spacing w:after="0"/>
              <w:jc w:val="center"/>
              <w:rPr>
                <w:ins w:id="3125" w:author="China Telecom" w:date="2020-11-20T19:17:00Z"/>
              </w:rPr>
            </w:pPr>
            <w:ins w:id="3126" w:author="China Telecom" w:date="2020-11-20T19:17:00Z">
              <w:r w:rsidRPr="00804B30">
                <w:t>8.74</w:t>
              </w:r>
            </w:ins>
          </w:p>
        </w:tc>
      </w:tr>
      <w:tr w:rsidR="00E65DBE" w:rsidRPr="00804B30" w14:paraId="7C271FB4" w14:textId="77777777" w:rsidTr="00AF0D4C">
        <w:trPr>
          <w:ins w:id="3127" w:author="China Telecom" w:date="2020-11-20T19:17:00Z"/>
        </w:trPr>
        <w:tc>
          <w:tcPr>
            <w:tcW w:w="6440" w:type="dxa"/>
            <w:noWrap/>
            <w:hideMark/>
          </w:tcPr>
          <w:p w14:paraId="25A0A52F" w14:textId="77777777" w:rsidR="00E65DBE" w:rsidRPr="00804B30" w:rsidRDefault="00E65DBE" w:rsidP="00AF0D4C">
            <w:pPr>
              <w:spacing w:after="0"/>
              <w:rPr>
                <w:ins w:id="3128" w:author="China Telecom" w:date="2020-11-20T19:17:00Z"/>
              </w:rPr>
            </w:pPr>
            <w:ins w:id="3129" w:author="China Telecom" w:date="2020-11-20T19:17:00Z">
              <w:r w:rsidRPr="00804B30">
                <w:t xml:space="preserve">PUCCH w/ HARQ-ACK for Msg.4 </w:t>
              </w:r>
            </w:ins>
          </w:p>
        </w:tc>
        <w:tc>
          <w:tcPr>
            <w:tcW w:w="2200" w:type="dxa"/>
            <w:noWrap/>
            <w:hideMark/>
          </w:tcPr>
          <w:p w14:paraId="1EEDCC40" w14:textId="77777777" w:rsidR="00E65DBE" w:rsidRPr="00804B30" w:rsidRDefault="00E65DBE" w:rsidP="00AF0D4C">
            <w:pPr>
              <w:spacing w:after="0"/>
              <w:jc w:val="center"/>
              <w:rPr>
                <w:ins w:id="3130" w:author="China Telecom" w:date="2020-11-20T19:17:00Z"/>
              </w:rPr>
            </w:pPr>
            <w:ins w:id="3131" w:author="China Telecom" w:date="2020-11-20T19:17:00Z">
              <w:r w:rsidRPr="00804B30">
                <w:t>1</w:t>
              </w:r>
            </w:ins>
          </w:p>
        </w:tc>
        <w:tc>
          <w:tcPr>
            <w:tcW w:w="2200" w:type="dxa"/>
            <w:noWrap/>
            <w:hideMark/>
          </w:tcPr>
          <w:p w14:paraId="23C1745D" w14:textId="77777777" w:rsidR="00E65DBE" w:rsidRPr="00804B30" w:rsidRDefault="00E65DBE" w:rsidP="00AF0D4C">
            <w:pPr>
              <w:spacing w:after="0"/>
              <w:jc w:val="center"/>
              <w:rPr>
                <w:ins w:id="3132" w:author="China Telecom" w:date="2020-11-20T19:17:00Z"/>
              </w:rPr>
            </w:pPr>
            <w:ins w:id="3133" w:author="China Telecom" w:date="2020-11-20T19:17:00Z">
              <w:r w:rsidRPr="00804B30">
                <w:t>123.90</w:t>
              </w:r>
            </w:ins>
          </w:p>
        </w:tc>
        <w:tc>
          <w:tcPr>
            <w:tcW w:w="2200" w:type="dxa"/>
            <w:noWrap/>
            <w:hideMark/>
          </w:tcPr>
          <w:p w14:paraId="4F99E7B4" w14:textId="77777777" w:rsidR="00E65DBE" w:rsidRPr="00804B30" w:rsidRDefault="00E65DBE" w:rsidP="00AF0D4C">
            <w:pPr>
              <w:spacing w:after="0"/>
              <w:jc w:val="center"/>
              <w:rPr>
                <w:ins w:id="3134" w:author="China Telecom" w:date="2020-11-20T19:17:00Z"/>
              </w:rPr>
            </w:pPr>
            <w:ins w:id="3135" w:author="China Telecom" w:date="2020-11-20T19:17:00Z">
              <w:r w:rsidRPr="00804B30">
                <w:t>0.00</w:t>
              </w:r>
            </w:ins>
          </w:p>
        </w:tc>
        <w:tc>
          <w:tcPr>
            <w:tcW w:w="2620" w:type="dxa"/>
            <w:noWrap/>
            <w:hideMark/>
          </w:tcPr>
          <w:p w14:paraId="5E5ACF03" w14:textId="77777777" w:rsidR="00E65DBE" w:rsidRPr="00804B30" w:rsidRDefault="00E65DBE" w:rsidP="00AF0D4C">
            <w:pPr>
              <w:spacing w:after="0"/>
              <w:jc w:val="center"/>
              <w:rPr>
                <w:ins w:id="3136" w:author="China Telecom" w:date="2020-11-20T19:17:00Z"/>
              </w:rPr>
            </w:pPr>
            <w:ins w:id="3137" w:author="China Telecom" w:date="2020-11-20T19:17:00Z">
              <w:r w:rsidRPr="00804B30">
                <w:t>9.68</w:t>
              </w:r>
            </w:ins>
          </w:p>
        </w:tc>
        <w:tc>
          <w:tcPr>
            <w:tcW w:w="2620" w:type="dxa"/>
            <w:noWrap/>
            <w:hideMark/>
          </w:tcPr>
          <w:p w14:paraId="5CC49223" w14:textId="77777777" w:rsidR="00E65DBE" w:rsidRPr="00804B30" w:rsidRDefault="00E65DBE" w:rsidP="00AF0D4C">
            <w:pPr>
              <w:spacing w:after="0"/>
              <w:jc w:val="center"/>
              <w:rPr>
                <w:ins w:id="3138" w:author="China Telecom" w:date="2020-11-20T19:17:00Z"/>
              </w:rPr>
            </w:pPr>
            <w:ins w:id="3139" w:author="China Telecom" w:date="2020-11-20T19:17:00Z">
              <w:r w:rsidRPr="00804B30">
                <w:t>5.89</w:t>
              </w:r>
            </w:ins>
          </w:p>
        </w:tc>
      </w:tr>
      <w:tr w:rsidR="00E65DBE" w:rsidRPr="00804B30" w14:paraId="6BC293DD" w14:textId="77777777" w:rsidTr="00AF0D4C">
        <w:trPr>
          <w:ins w:id="3140" w:author="China Telecom" w:date="2020-11-20T19:17:00Z"/>
        </w:trPr>
        <w:tc>
          <w:tcPr>
            <w:tcW w:w="6440" w:type="dxa"/>
            <w:noWrap/>
            <w:hideMark/>
          </w:tcPr>
          <w:p w14:paraId="03F8382D" w14:textId="77777777" w:rsidR="00E65DBE" w:rsidRPr="00804B30" w:rsidRDefault="00E65DBE" w:rsidP="00AF0D4C">
            <w:pPr>
              <w:spacing w:after="0"/>
              <w:rPr>
                <w:ins w:id="3141" w:author="China Telecom" w:date="2020-11-20T19:17:00Z"/>
              </w:rPr>
            </w:pPr>
            <w:ins w:id="3142" w:author="China Telecom" w:date="2020-11-20T19:17:00Z">
              <w:r w:rsidRPr="00804B30">
                <w:t xml:space="preserve">Unicast PDCCH </w:t>
              </w:r>
            </w:ins>
          </w:p>
        </w:tc>
        <w:tc>
          <w:tcPr>
            <w:tcW w:w="2200" w:type="dxa"/>
            <w:noWrap/>
            <w:hideMark/>
          </w:tcPr>
          <w:p w14:paraId="648FCC85" w14:textId="77777777" w:rsidR="00E65DBE" w:rsidRPr="00804B30" w:rsidRDefault="00E65DBE" w:rsidP="00AF0D4C">
            <w:pPr>
              <w:spacing w:after="0"/>
              <w:jc w:val="center"/>
              <w:rPr>
                <w:ins w:id="3143" w:author="China Telecom" w:date="2020-11-20T19:17:00Z"/>
              </w:rPr>
            </w:pPr>
            <w:ins w:id="3144" w:author="China Telecom" w:date="2020-11-20T19:17:00Z">
              <w:r w:rsidRPr="00804B30">
                <w:t>7</w:t>
              </w:r>
            </w:ins>
          </w:p>
        </w:tc>
        <w:tc>
          <w:tcPr>
            <w:tcW w:w="2200" w:type="dxa"/>
            <w:noWrap/>
            <w:hideMark/>
          </w:tcPr>
          <w:p w14:paraId="7BA5F0AA" w14:textId="77777777" w:rsidR="00E65DBE" w:rsidRPr="00804B30" w:rsidRDefault="00E65DBE" w:rsidP="00AF0D4C">
            <w:pPr>
              <w:spacing w:after="0"/>
              <w:jc w:val="center"/>
              <w:rPr>
                <w:ins w:id="3145" w:author="China Telecom" w:date="2020-11-20T19:17:00Z"/>
              </w:rPr>
            </w:pPr>
            <w:ins w:id="3146" w:author="China Telecom" w:date="2020-11-20T19:17:00Z">
              <w:r w:rsidRPr="00804B30">
                <w:t>131.25</w:t>
              </w:r>
            </w:ins>
          </w:p>
        </w:tc>
        <w:tc>
          <w:tcPr>
            <w:tcW w:w="2200" w:type="dxa"/>
            <w:noWrap/>
            <w:hideMark/>
          </w:tcPr>
          <w:p w14:paraId="280EAE9C" w14:textId="77777777" w:rsidR="00E65DBE" w:rsidRPr="00804B30" w:rsidRDefault="00E65DBE" w:rsidP="00AF0D4C">
            <w:pPr>
              <w:spacing w:after="0"/>
              <w:jc w:val="center"/>
              <w:rPr>
                <w:ins w:id="3147" w:author="China Telecom" w:date="2020-11-20T19:17:00Z"/>
              </w:rPr>
            </w:pPr>
            <w:ins w:id="3148" w:author="China Telecom" w:date="2020-11-20T19:17:00Z">
              <w:r w:rsidRPr="00804B30">
                <w:t>1.29</w:t>
              </w:r>
            </w:ins>
          </w:p>
        </w:tc>
        <w:tc>
          <w:tcPr>
            <w:tcW w:w="2620" w:type="dxa"/>
            <w:noWrap/>
            <w:hideMark/>
          </w:tcPr>
          <w:p w14:paraId="564D4C18" w14:textId="77777777" w:rsidR="00E65DBE" w:rsidRPr="00804B30" w:rsidRDefault="00E65DBE" w:rsidP="00AF0D4C">
            <w:pPr>
              <w:spacing w:after="0"/>
              <w:jc w:val="center"/>
              <w:rPr>
                <w:ins w:id="3149" w:author="China Telecom" w:date="2020-11-20T19:17:00Z"/>
              </w:rPr>
            </w:pPr>
            <w:ins w:id="3150" w:author="China Telecom" w:date="2020-11-20T19:17:00Z">
              <w:r w:rsidRPr="00804B30">
                <w:t>17.03</w:t>
              </w:r>
            </w:ins>
          </w:p>
        </w:tc>
        <w:tc>
          <w:tcPr>
            <w:tcW w:w="2620" w:type="dxa"/>
            <w:noWrap/>
            <w:hideMark/>
          </w:tcPr>
          <w:p w14:paraId="6E6D221D" w14:textId="77777777" w:rsidR="00E65DBE" w:rsidRPr="00804B30" w:rsidRDefault="00E65DBE" w:rsidP="00AF0D4C">
            <w:pPr>
              <w:spacing w:after="0"/>
              <w:jc w:val="center"/>
              <w:rPr>
                <w:ins w:id="3151" w:author="China Telecom" w:date="2020-11-20T19:17:00Z"/>
              </w:rPr>
            </w:pPr>
            <w:ins w:id="3152" w:author="China Telecom" w:date="2020-11-20T19:17:00Z">
              <w:r w:rsidRPr="00804B30">
                <w:t>13.24</w:t>
              </w:r>
            </w:ins>
          </w:p>
        </w:tc>
      </w:tr>
      <w:tr w:rsidR="00E65DBE" w:rsidRPr="00804B30" w14:paraId="5FD1E0A7" w14:textId="77777777" w:rsidTr="00AF0D4C">
        <w:trPr>
          <w:ins w:id="3153" w:author="China Telecom" w:date="2020-11-20T19:17:00Z"/>
        </w:trPr>
        <w:tc>
          <w:tcPr>
            <w:tcW w:w="6440" w:type="dxa"/>
            <w:noWrap/>
            <w:hideMark/>
          </w:tcPr>
          <w:p w14:paraId="22AF83B1" w14:textId="77777777" w:rsidR="00E65DBE" w:rsidRPr="00804B30" w:rsidRDefault="00E65DBE" w:rsidP="00AF0D4C">
            <w:pPr>
              <w:spacing w:after="0"/>
              <w:rPr>
                <w:ins w:id="3154" w:author="China Telecom" w:date="2020-11-20T19:17:00Z"/>
              </w:rPr>
            </w:pPr>
            <w:ins w:id="3155" w:author="China Telecom" w:date="2020-11-20T19:17:00Z">
              <w:r w:rsidRPr="00804B30">
                <w:t>PDSCH for eMBB DDDDDDDSUU</w:t>
              </w:r>
            </w:ins>
          </w:p>
        </w:tc>
        <w:tc>
          <w:tcPr>
            <w:tcW w:w="2200" w:type="dxa"/>
            <w:noWrap/>
            <w:hideMark/>
          </w:tcPr>
          <w:p w14:paraId="425BE143" w14:textId="77777777" w:rsidR="00E65DBE" w:rsidRPr="00804B30" w:rsidRDefault="00E65DBE" w:rsidP="00AF0D4C">
            <w:pPr>
              <w:spacing w:after="0"/>
              <w:jc w:val="center"/>
              <w:rPr>
                <w:ins w:id="3156" w:author="China Telecom" w:date="2020-11-20T19:17:00Z"/>
              </w:rPr>
            </w:pPr>
            <w:ins w:id="3157" w:author="China Telecom" w:date="2020-11-20T19:17:00Z">
              <w:r w:rsidRPr="00804B30">
                <w:t>7</w:t>
              </w:r>
            </w:ins>
          </w:p>
        </w:tc>
        <w:tc>
          <w:tcPr>
            <w:tcW w:w="2200" w:type="dxa"/>
            <w:noWrap/>
            <w:hideMark/>
          </w:tcPr>
          <w:p w14:paraId="59DD9783" w14:textId="77777777" w:rsidR="00E65DBE" w:rsidRPr="00804B30" w:rsidRDefault="00E65DBE" w:rsidP="00AF0D4C">
            <w:pPr>
              <w:spacing w:after="0"/>
              <w:jc w:val="center"/>
              <w:rPr>
                <w:ins w:id="3158" w:author="China Telecom" w:date="2020-11-20T19:17:00Z"/>
              </w:rPr>
            </w:pPr>
            <w:ins w:id="3159" w:author="China Telecom" w:date="2020-11-20T19:17:00Z">
              <w:r w:rsidRPr="00804B30">
                <w:t>133.90</w:t>
              </w:r>
            </w:ins>
          </w:p>
        </w:tc>
        <w:tc>
          <w:tcPr>
            <w:tcW w:w="2200" w:type="dxa"/>
            <w:noWrap/>
            <w:hideMark/>
          </w:tcPr>
          <w:p w14:paraId="250A6411" w14:textId="77777777" w:rsidR="00E65DBE" w:rsidRPr="00804B30" w:rsidRDefault="00E65DBE" w:rsidP="00AF0D4C">
            <w:pPr>
              <w:spacing w:after="0"/>
              <w:jc w:val="center"/>
              <w:rPr>
                <w:ins w:id="3160" w:author="China Telecom" w:date="2020-11-20T19:17:00Z"/>
              </w:rPr>
            </w:pPr>
            <w:ins w:id="3161" w:author="China Telecom" w:date="2020-11-20T19:17:00Z">
              <w:r w:rsidRPr="00804B30">
                <w:t>1.28</w:t>
              </w:r>
            </w:ins>
          </w:p>
        </w:tc>
        <w:tc>
          <w:tcPr>
            <w:tcW w:w="2620" w:type="dxa"/>
            <w:noWrap/>
            <w:hideMark/>
          </w:tcPr>
          <w:p w14:paraId="1AADB419" w14:textId="77777777" w:rsidR="00E65DBE" w:rsidRPr="00804B30" w:rsidRDefault="00E65DBE" w:rsidP="00AF0D4C">
            <w:pPr>
              <w:spacing w:after="0"/>
              <w:jc w:val="center"/>
              <w:rPr>
                <w:ins w:id="3162" w:author="China Telecom" w:date="2020-11-20T19:17:00Z"/>
              </w:rPr>
            </w:pPr>
            <w:ins w:id="3163" w:author="China Telecom" w:date="2020-11-20T19:17:00Z">
              <w:r w:rsidRPr="00804B30">
                <w:t>19.68</w:t>
              </w:r>
            </w:ins>
          </w:p>
        </w:tc>
        <w:tc>
          <w:tcPr>
            <w:tcW w:w="2620" w:type="dxa"/>
            <w:noWrap/>
            <w:hideMark/>
          </w:tcPr>
          <w:p w14:paraId="14E2E758" w14:textId="77777777" w:rsidR="00E65DBE" w:rsidRPr="00804B30" w:rsidRDefault="00E65DBE" w:rsidP="00AF0D4C">
            <w:pPr>
              <w:spacing w:after="0"/>
              <w:jc w:val="center"/>
              <w:rPr>
                <w:ins w:id="3164" w:author="China Telecom" w:date="2020-11-20T19:17:00Z"/>
              </w:rPr>
            </w:pPr>
            <w:ins w:id="3165" w:author="China Telecom" w:date="2020-11-20T19:17:00Z">
              <w:r w:rsidRPr="00804B30">
                <w:t>15.89</w:t>
              </w:r>
            </w:ins>
          </w:p>
        </w:tc>
      </w:tr>
    </w:tbl>
    <w:p w14:paraId="11A43DAA" w14:textId="77777777" w:rsidR="00E65DBE" w:rsidRPr="000D57EB" w:rsidRDefault="00E65DBE" w:rsidP="00E65DBE">
      <w:pPr>
        <w:pStyle w:val="TH"/>
        <w:rPr>
          <w:ins w:id="3166" w:author="China Telecom" w:date="2020-11-20T19:17:00Z"/>
        </w:rPr>
      </w:pPr>
    </w:p>
    <w:p w14:paraId="64DE51D0" w14:textId="77777777" w:rsidR="00E65DBE" w:rsidRPr="00DE78FE" w:rsidRDefault="00E65DBE" w:rsidP="00E65DBE">
      <w:pPr>
        <w:rPr>
          <w:ins w:id="3167" w:author="China Telecom" w:date="2020-11-20T19:17:00Z"/>
        </w:rPr>
      </w:pPr>
      <w:ins w:id="3168" w:author="China Telecom" w:date="2020-11-20T19:17:00Z">
        <w:r>
          <w:t xml:space="preserve">From the representative values for </w:t>
        </w:r>
        <w:r w:rsidRPr="00DE78FE">
          <w:t>U</w:t>
        </w:r>
        <w:r>
          <w:t xml:space="preserve">rban 2.6GHz TDD scenario, the following observation is made: </w:t>
        </w:r>
      </w:ins>
    </w:p>
    <w:p w14:paraId="3FF57519" w14:textId="77777777" w:rsidR="00E65DBE" w:rsidRDefault="00E65DBE" w:rsidP="00E65DBE">
      <w:pPr>
        <w:pStyle w:val="ad"/>
        <w:numPr>
          <w:ilvl w:val="0"/>
          <w:numId w:val="26"/>
        </w:numPr>
        <w:spacing w:after="0"/>
        <w:ind w:firstLineChars="0"/>
        <w:rPr>
          <w:ins w:id="3169" w:author="China Telecom" w:date="2020-11-20T19:17:00Z"/>
        </w:rPr>
      </w:pPr>
      <w:ins w:id="3170" w:author="China Telecom" w:date="2020-11-20T19:17:00Z">
        <w:r w:rsidRPr="00DE78FE">
          <w:t xml:space="preserve">PUSCH for eMBB with frame structure DDDDDDDSUU is the worst channel in terms of MIL, and can be the coverage bottleneck for the given scenario. </w:t>
        </w:r>
      </w:ins>
    </w:p>
    <w:p w14:paraId="469A266F" w14:textId="77777777" w:rsidR="00E65DBE" w:rsidRDefault="00E65DBE" w:rsidP="00E65DBE">
      <w:pPr>
        <w:pStyle w:val="ad"/>
        <w:numPr>
          <w:ilvl w:val="0"/>
          <w:numId w:val="26"/>
        </w:numPr>
        <w:spacing w:after="0"/>
        <w:ind w:firstLineChars="0"/>
        <w:rPr>
          <w:ins w:id="3171" w:author="China Telecom" w:date="2020-11-20T19:17:00Z"/>
        </w:rPr>
      </w:pPr>
      <w:ins w:id="3172" w:author="China Telecom" w:date="2020-11-20T19:17:00Z">
        <w:r w:rsidRPr="00DE78FE">
          <w:t>In order to achieve</w:t>
        </w:r>
        <w:r>
          <w:t xml:space="preserve"> the target MPL calculated from</w:t>
        </w:r>
        <w:r w:rsidRPr="00DE78FE">
          <w:t xml:space="preserve"> 400m ISD, the following channel(s) needs to be enhanced:</w:t>
        </w:r>
      </w:ins>
    </w:p>
    <w:p w14:paraId="22C14ED0" w14:textId="77777777" w:rsidR="00E65DBE" w:rsidRPr="00F9020F" w:rsidRDefault="00E65DBE" w:rsidP="00E65DBE">
      <w:pPr>
        <w:pStyle w:val="ad"/>
        <w:numPr>
          <w:ilvl w:val="1"/>
          <w:numId w:val="26"/>
        </w:numPr>
        <w:spacing w:after="0"/>
        <w:ind w:firstLineChars="0"/>
        <w:rPr>
          <w:ins w:id="3173" w:author="China Telecom" w:date="2020-11-20T19:17:00Z"/>
        </w:rPr>
      </w:pPr>
      <w:ins w:id="3174" w:author="China Telecom" w:date="2020-11-20T19:17:00Z">
        <w:r w:rsidRPr="00DE78FE">
          <w:t>PUSCH for eMBB with frame structure DDDDDDDSUU</w:t>
        </w:r>
      </w:ins>
    </w:p>
    <w:p w14:paraId="6CF936E9" w14:textId="77777777" w:rsidR="00E65DBE" w:rsidRDefault="00E65DBE" w:rsidP="00E65DBE">
      <w:pPr>
        <w:pStyle w:val="ad"/>
        <w:numPr>
          <w:ilvl w:val="0"/>
          <w:numId w:val="26"/>
        </w:numPr>
        <w:spacing w:after="0"/>
        <w:ind w:firstLineChars="0"/>
        <w:rPr>
          <w:ins w:id="3175" w:author="China Telecom" w:date="2020-11-20T19:17:00Z"/>
        </w:rPr>
      </w:pPr>
      <w:ins w:id="3176" w:author="China Telecom" w:date="2020-11-20T19:17:00Z">
        <w:r w:rsidRPr="00DE78FE">
          <w:t>In order to achieve</w:t>
        </w:r>
        <w:r w:rsidRPr="009F3EB0">
          <w:t xml:space="preserve"> </w:t>
        </w:r>
        <w:r>
          <w:t>the target MPL calculated from</w:t>
        </w:r>
        <w:r w:rsidRPr="00DE78FE">
          <w:t xml:space="preserve"> 500m ISD, the following</w:t>
        </w:r>
        <w:r>
          <w:t xml:space="preserve"> channel(s) needs to be enhanced</w:t>
        </w:r>
        <w:r w:rsidRPr="00DE78FE">
          <w:t>:</w:t>
        </w:r>
      </w:ins>
    </w:p>
    <w:p w14:paraId="2FBC6F13" w14:textId="77777777" w:rsidR="00E65DBE" w:rsidRPr="00DE78FE" w:rsidRDefault="00E65DBE" w:rsidP="00E65DBE">
      <w:pPr>
        <w:pStyle w:val="ad"/>
        <w:numPr>
          <w:ilvl w:val="1"/>
          <w:numId w:val="26"/>
        </w:numPr>
        <w:spacing w:after="0"/>
        <w:ind w:firstLineChars="0"/>
        <w:rPr>
          <w:ins w:id="3177" w:author="China Telecom" w:date="2020-11-20T19:17:00Z"/>
        </w:rPr>
      </w:pPr>
      <w:ins w:id="3178" w:author="China Telecom" w:date="2020-11-20T19:17:00Z">
        <w:r w:rsidRPr="00DE78FE">
          <w:t>PUSCH for eMBB with frame structure DDDDDDDSUU</w:t>
        </w:r>
      </w:ins>
    </w:p>
    <w:p w14:paraId="6AFDEB11" w14:textId="77777777" w:rsidR="00E65DBE" w:rsidRDefault="00E65DBE" w:rsidP="00E65DBE">
      <w:pPr>
        <w:pStyle w:val="3GPPAgreements"/>
        <w:numPr>
          <w:ilvl w:val="0"/>
          <w:numId w:val="0"/>
        </w:numPr>
        <w:rPr>
          <w:ins w:id="3179" w:author="China Telecom" w:date="2020-11-20T19:17:00Z"/>
        </w:rPr>
      </w:pPr>
    </w:p>
    <w:p w14:paraId="2A2FC9BD" w14:textId="77777777" w:rsidR="00E65DBE" w:rsidRDefault="00E65DBE" w:rsidP="00E65DBE">
      <w:pPr>
        <w:pStyle w:val="4"/>
        <w:rPr>
          <w:ins w:id="3180" w:author="China Telecom" w:date="2020-11-20T19:17:00Z"/>
        </w:rPr>
      </w:pPr>
      <w:bookmarkStart w:id="3181" w:name="_Toc56794583"/>
      <w:ins w:id="3182" w:author="China Telecom" w:date="2020-11-20T19:17:00Z">
        <w:r>
          <w:t>5.1.1.3</w:t>
        </w:r>
        <w:r>
          <w:tab/>
        </w:r>
        <w:r w:rsidRPr="00A16D22">
          <w:rPr>
            <w:rFonts w:hint="eastAsia"/>
          </w:rPr>
          <w:t>Rural 4GHz TDD NLOS O2I scenario</w:t>
        </w:r>
        <w:bookmarkEnd w:id="3181"/>
      </w:ins>
    </w:p>
    <w:p w14:paraId="065B1422" w14:textId="77777777" w:rsidR="00E65DBE" w:rsidRPr="00E5050C" w:rsidRDefault="00E65DBE" w:rsidP="00E65DBE">
      <w:pPr>
        <w:pStyle w:val="3GPPAgreements"/>
        <w:numPr>
          <w:ilvl w:val="0"/>
          <w:numId w:val="0"/>
        </w:numPr>
        <w:rPr>
          <w:ins w:id="3183" w:author="China Telecom" w:date="2020-11-20T19:17:00Z"/>
          <w:sz w:val="20"/>
        </w:rPr>
      </w:pPr>
      <w:ins w:id="3184" w:author="China Telecom" w:date="2020-11-20T19:17:00Z">
        <w:r w:rsidRPr="00E5050C">
          <w:rPr>
            <w:sz w:val="20"/>
          </w:rPr>
          <w:t>The representative values for the metrics are summarized below. Tables 5.1.1.3-1 to 5.1.1.3-6 shows the results with BS Tx power of 33 dBm/MHz and 24 dBm/MHz, respectively.</w:t>
        </w:r>
      </w:ins>
    </w:p>
    <w:p w14:paraId="6F1FFFDD" w14:textId="77777777" w:rsidR="00E65DBE" w:rsidRPr="00804B30" w:rsidRDefault="00E65DBE" w:rsidP="00E65DBE">
      <w:pPr>
        <w:rPr>
          <w:ins w:id="3185" w:author="China Telecom" w:date="2020-11-20T19:17:00Z"/>
        </w:rPr>
      </w:pPr>
    </w:p>
    <w:p w14:paraId="39A7C53C" w14:textId="77777777" w:rsidR="00E65DBE" w:rsidRDefault="00E65DBE" w:rsidP="00E65DBE">
      <w:pPr>
        <w:pStyle w:val="TH"/>
        <w:rPr>
          <w:ins w:id="3186" w:author="China Telecom" w:date="2020-11-20T19:17:00Z"/>
        </w:rPr>
      </w:pPr>
      <w:ins w:id="3187" w:author="China Telecom" w:date="2020-11-20T19:17:00Z">
        <w:r>
          <w:t xml:space="preserve">Table </w:t>
        </w:r>
        <w:r>
          <w:rPr>
            <w:lang w:eastAsia="zh-CN"/>
          </w:rPr>
          <w:t>5.1.1.3</w:t>
        </w:r>
        <w:r w:rsidRPr="007368F9">
          <w:t>-</w:t>
        </w:r>
        <w:r>
          <w:rPr>
            <w:rFonts w:hint="eastAsia"/>
            <w:lang w:eastAsia="ja-JP"/>
          </w:rPr>
          <w:t>1</w:t>
        </w:r>
        <w:r w:rsidRPr="007368F9">
          <w:rPr>
            <w:rFonts w:hint="eastAsia"/>
          </w:rPr>
          <w:t>:</w:t>
        </w:r>
        <w:r>
          <w:rPr>
            <w:rFonts w:hint="eastAsia"/>
          </w:rPr>
          <w:t xml:space="preserve"> Representative values </w:t>
        </w:r>
        <w:r>
          <w:t>of MCL for Rural 4</w:t>
        </w:r>
        <w:r w:rsidRPr="00DE78FE">
          <w:t>GHz</w:t>
        </w:r>
        <w:r>
          <w:t xml:space="preserve"> TDD NLOS O2I scenario with </w:t>
        </w:r>
        <w:r w:rsidRPr="00DE78FE">
          <w:t xml:space="preserve">BS </w:t>
        </w:r>
        <w:r>
          <w:t xml:space="preserve">Tx power of 33 </w:t>
        </w:r>
        <w:r w:rsidRPr="00DE78FE">
          <w:t>dBm/</w:t>
        </w:r>
        <w:r>
          <w:rPr>
            <w:lang w:val="en-US" w:eastAsia="ja-JP"/>
          </w:rPr>
          <w:t>M</w:t>
        </w:r>
        <w:r w:rsidRPr="00DE78FE">
          <w:t xml:space="preserve">Hz </w:t>
        </w:r>
      </w:ins>
    </w:p>
    <w:tbl>
      <w:tblPr>
        <w:tblStyle w:val="a7"/>
        <w:tblW w:w="0" w:type="auto"/>
        <w:tblLook w:val="04A0" w:firstRow="1" w:lastRow="0" w:firstColumn="1" w:lastColumn="0" w:noHBand="0" w:noVBand="1"/>
      </w:tblPr>
      <w:tblGrid>
        <w:gridCol w:w="4814"/>
        <w:gridCol w:w="1681"/>
        <w:gridCol w:w="1681"/>
        <w:gridCol w:w="1681"/>
      </w:tblGrid>
      <w:tr w:rsidR="00E65DBE" w:rsidRPr="00804B30" w14:paraId="5A51CA91" w14:textId="77777777" w:rsidTr="00AF0D4C">
        <w:trPr>
          <w:ins w:id="3188" w:author="China Telecom" w:date="2020-11-20T19:17:00Z"/>
        </w:trPr>
        <w:tc>
          <w:tcPr>
            <w:tcW w:w="6440" w:type="dxa"/>
            <w:shd w:val="clear" w:color="auto" w:fill="E7E6E6" w:themeFill="background2"/>
            <w:noWrap/>
            <w:hideMark/>
          </w:tcPr>
          <w:p w14:paraId="744663B0" w14:textId="77777777" w:rsidR="00E65DBE" w:rsidRPr="009C135A" w:rsidRDefault="00E65DBE" w:rsidP="00AF0D4C">
            <w:pPr>
              <w:spacing w:after="0"/>
              <w:jc w:val="center"/>
              <w:rPr>
                <w:ins w:id="3189" w:author="China Telecom" w:date="2020-11-20T19:17:00Z"/>
              </w:rPr>
            </w:pPr>
            <w:ins w:id="3190" w:author="China Telecom" w:date="2020-11-20T19:17:00Z">
              <w:r w:rsidRPr="00F9020F">
                <w:rPr>
                  <w:b/>
                </w:rPr>
                <w:t>Channels (and Frame format)</w:t>
              </w:r>
            </w:ins>
          </w:p>
        </w:tc>
        <w:tc>
          <w:tcPr>
            <w:tcW w:w="2200" w:type="dxa"/>
            <w:shd w:val="clear" w:color="auto" w:fill="E7E6E6" w:themeFill="background2"/>
            <w:hideMark/>
          </w:tcPr>
          <w:p w14:paraId="4B6B4F6C" w14:textId="77777777" w:rsidR="00E65DBE" w:rsidRPr="009C135A" w:rsidRDefault="00E65DBE" w:rsidP="00AF0D4C">
            <w:pPr>
              <w:spacing w:after="0"/>
              <w:jc w:val="center"/>
              <w:rPr>
                <w:ins w:id="3191" w:author="China Telecom" w:date="2020-11-20T19:17:00Z"/>
              </w:rPr>
            </w:pPr>
            <w:ins w:id="3192" w:author="China Telecom" w:date="2020-11-20T19:17:00Z">
              <w:r w:rsidRPr="00F9020F">
                <w:rPr>
                  <w:b/>
                </w:rPr>
                <w:t>Number of Samples</w:t>
              </w:r>
            </w:ins>
          </w:p>
        </w:tc>
        <w:tc>
          <w:tcPr>
            <w:tcW w:w="2200" w:type="dxa"/>
            <w:shd w:val="clear" w:color="auto" w:fill="E7E6E6" w:themeFill="background2"/>
            <w:hideMark/>
          </w:tcPr>
          <w:p w14:paraId="6ED2BF11" w14:textId="77777777" w:rsidR="00E65DBE" w:rsidRPr="009C135A" w:rsidRDefault="00E65DBE" w:rsidP="00AF0D4C">
            <w:pPr>
              <w:spacing w:after="0"/>
              <w:jc w:val="center"/>
              <w:rPr>
                <w:ins w:id="3193" w:author="China Telecom" w:date="2020-11-20T19:17:00Z"/>
              </w:rPr>
            </w:pPr>
            <w:ins w:id="3194" w:author="China Telecom" w:date="2020-11-20T19:17:00Z">
              <w:r w:rsidRPr="00F9020F">
                <w:rPr>
                  <w:b/>
                </w:rPr>
                <w:t>Representative value</w:t>
              </w:r>
            </w:ins>
          </w:p>
        </w:tc>
        <w:tc>
          <w:tcPr>
            <w:tcW w:w="2200" w:type="dxa"/>
            <w:shd w:val="clear" w:color="auto" w:fill="E7E6E6" w:themeFill="background2"/>
            <w:hideMark/>
          </w:tcPr>
          <w:p w14:paraId="25F8F167" w14:textId="77777777" w:rsidR="00E65DBE" w:rsidRPr="009C135A" w:rsidRDefault="00E65DBE" w:rsidP="00AF0D4C">
            <w:pPr>
              <w:spacing w:after="0"/>
              <w:jc w:val="center"/>
              <w:rPr>
                <w:ins w:id="3195" w:author="China Telecom" w:date="2020-11-20T19:17:00Z"/>
              </w:rPr>
            </w:pPr>
            <w:ins w:id="3196" w:author="China Telecom" w:date="2020-11-20T19:17:00Z">
              <w:r w:rsidRPr="00F9020F">
                <w:rPr>
                  <w:b/>
                </w:rPr>
                <w:t>Standard Deviation (w/o outlier)</w:t>
              </w:r>
            </w:ins>
          </w:p>
        </w:tc>
      </w:tr>
      <w:tr w:rsidR="00E65DBE" w:rsidRPr="00804B30" w14:paraId="590302B3" w14:textId="77777777" w:rsidTr="00AF0D4C">
        <w:trPr>
          <w:ins w:id="3197" w:author="China Telecom" w:date="2020-11-20T19:17:00Z"/>
        </w:trPr>
        <w:tc>
          <w:tcPr>
            <w:tcW w:w="6440" w:type="dxa"/>
            <w:noWrap/>
            <w:hideMark/>
          </w:tcPr>
          <w:p w14:paraId="0ED507D4" w14:textId="77777777" w:rsidR="00E65DBE" w:rsidRPr="00804B30" w:rsidRDefault="00E65DBE" w:rsidP="00AF0D4C">
            <w:pPr>
              <w:spacing w:after="0"/>
              <w:rPr>
                <w:ins w:id="3198" w:author="China Telecom" w:date="2020-11-20T19:17:00Z"/>
                <w:noProof/>
                <w:sz w:val="22"/>
              </w:rPr>
            </w:pPr>
            <w:ins w:id="3199" w:author="China Telecom" w:date="2020-11-20T19:17:00Z">
              <w:r w:rsidRPr="00804B30">
                <w:t>PUSCH for eMBB DDDSU</w:t>
              </w:r>
            </w:ins>
          </w:p>
        </w:tc>
        <w:tc>
          <w:tcPr>
            <w:tcW w:w="2200" w:type="dxa"/>
            <w:noWrap/>
            <w:hideMark/>
          </w:tcPr>
          <w:p w14:paraId="1D99F9C1" w14:textId="77777777" w:rsidR="00E65DBE" w:rsidRPr="00804B30" w:rsidRDefault="00E65DBE" w:rsidP="00AF0D4C">
            <w:pPr>
              <w:spacing w:after="0"/>
              <w:jc w:val="center"/>
              <w:rPr>
                <w:ins w:id="3200" w:author="China Telecom" w:date="2020-11-20T19:17:00Z"/>
                <w:noProof/>
                <w:sz w:val="22"/>
              </w:rPr>
            </w:pPr>
            <w:ins w:id="3201" w:author="China Telecom" w:date="2020-11-20T19:17:00Z">
              <w:r w:rsidRPr="00804B30">
                <w:t>10</w:t>
              </w:r>
            </w:ins>
          </w:p>
        </w:tc>
        <w:tc>
          <w:tcPr>
            <w:tcW w:w="2200" w:type="dxa"/>
            <w:noWrap/>
            <w:hideMark/>
          </w:tcPr>
          <w:p w14:paraId="370F1B42" w14:textId="77777777" w:rsidR="00E65DBE" w:rsidRPr="00804B30" w:rsidRDefault="00E65DBE" w:rsidP="00AF0D4C">
            <w:pPr>
              <w:spacing w:after="0"/>
              <w:jc w:val="center"/>
              <w:rPr>
                <w:ins w:id="3202" w:author="China Telecom" w:date="2020-11-20T19:17:00Z"/>
                <w:noProof/>
                <w:sz w:val="22"/>
              </w:rPr>
            </w:pPr>
            <w:ins w:id="3203" w:author="China Telecom" w:date="2020-11-20T19:17:00Z">
              <w:r w:rsidRPr="00804B30">
                <w:t>137.58</w:t>
              </w:r>
            </w:ins>
          </w:p>
        </w:tc>
        <w:tc>
          <w:tcPr>
            <w:tcW w:w="2200" w:type="dxa"/>
            <w:noWrap/>
            <w:hideMark/>
          </w:tcPr>
          <w:p w14:paraId="59958B04" w14:textId="77777777" w:rsidR="00E65DBE" w:rsidRPr="00804B30" w:rsidRDefault="00E65DBE" w:rsidP="00AF0D4C">
            <w:pPr>
              <w:spacing w:after="0"/>
              <w:jc w:val="center"/>
              <w:rPr>
                <w:ins w:id="3204" w:author="China Telecom" w:date="2020-11-20T19:17:00Z"/>
                <w:noProof/>
                <w:sz w:val="22"/>
              </w:rPr>
            </w:pPr>
            <w:ins w:id="3205" w:author="China Telecom" w:date="2020-11-20T19:17:00Z">
              <w:r w:rsidRPr="00804B30">
                <w:t>2.85</w:t>
              </w:r>
            </w:ins>
          </w:p>
        </w:tc>
      </w:tr>
      <w:tr w:rsidR="00E65DBE" w:rsidRPr="00804B30" w14:paraId="187D74D2" w14:textId="77777777" w:rsidTr="00AF0D4C">
        <w:trPr>
          <w:ins w:id="3206" w:author="China Telecom" w:date="2020-11-20T19:17:00Z"/>
        </w:trPr>
        <w:tc>
          <w:tcPr>
            <w:tcW w:w="6440" w:type="dxa"/>
            <w:noWrap/>
            <w:hideMark/>
          </w:tcPr>
          <w:p w14:paraId="638B7C98" w14:textId="77777777" w:rsidR="00E65DBE" w:rsidRPr="00804B30" w:rsidRDefault="00E65DBE" w:rsidP="00AF0D4C">
            <w:pPr>
              <w:spacing w:after="0"/>
              <w:rPr>
                <w:ins w:id="3207" w:author="China Telecom" w:date="2020-11-20T19:17:00Z"/>
                <w:noProof/>
                <w:sz w:val="22"/>
              </w:rPr>
            </w:pPr>
            <w:ins w:id="3208" w:author="China Telecom" w:date="2020-11-20T19:17:00Z">
              <w:r w:rsidRPr="00804B30">
                <w:t>PUSCH for eMBB DDDSUDDSUU</w:t>
              </w:r>
            </w:ins>
          </w:p>
        </w:tc>
        <w:tc>
          <w:tcPr>
            <w:tcW w:w="2200" w:type="dxa"/>
            <w:noWrap/>
            <w:hideMark/>
          </w:tcPr>
          <w:p w14:paraId="7937BED0" w14:textId="77777777" w:rsidR="00E65DBE" w:rsidRPr="00804B30" w:rsidRDefault="00E65DBE" w:rsidP="00AF0D4C">
            <w:pPr>
              <w:spacing w:after="0"/>
              <w:jc w:val="center"/>
              <w:rPr>
                <w:ins w:id="3209" w:author="China Telecom" w:date="2020-11-20T19:17:00Z"/>
                <w:noProof/>
                <w:sz w:val="22"/>
              </w:rPr>
            </w:pPr>
            <w:ins w:id="3210" w:author="China Telecom" w:date="2020-11-20T19:17:00Z">
              <w:r w:rsidRPr="00804B30">
                <w:t>8</w:t>
              </w:r>
            </w:ins>
          </w:p>
        </w:tc>
        <w:tc>
          <w:tcPr>
            <w:tcW w:w="2200" w:type="dxa"/>
            <w:noWrap/>
            <w:hideMark/>
          </w:tcPr>
          <w:p w14:paraId="6AA02B78" w14:textId="77777777" w:rsidR="00E65DBE" w:rsidRPr="00804B30" w:rsidRDefault="00E65DBE" w:rsidP="00AF0D4C">
            <w:pPr>
              <w:spacing w:after="0"/>
              <w:jc w:val="center"/>
              <w:rPr>
                <w:ins w:id="3211" w:author="China Telecom" w:date="2020-11-20T19:17:00Z"/>
                <w:noProof/>
                <w:sz w:val="22"/>
              </w:rPr>
            </w:pPr>
            <w:ins w:id="3212" w:author="China Telecom" w:date="2020-11-20T19:17:00Z">
              <w:r w:rsidRPr="00804B30">
                <w:t>138.13</w:t>
              </w:r>
            </w:ins>
          </w:p>
        </w:tc>
        <w:tc>
          <w:tcPr>
            <w:tcW w:w="2200" w:type="dxa"/>
            <w:noWrap/>
            <w:hideMark/>
          </w:tcPr>
          <w:p w14:paraId="1DB088D1" w14:textId="77777777" w:rsidR="00E65DBE" w:rsidRPr="00804B30" w:rsidRDefault="00E65DBE" w:rsidP="00AF0D4C">
            <w:pPr>
              <w:spacing w:after="0"/>
              <w:jc w:val="center"/>
              <w:rPr>
                <w:ins w:id="3213" w:author="China Telecom" w:date="2020-11-20T19:17:00Z"/>
                <w:noProof/>
                <w:sz w:val="22"/>
              </w:rPr>
            </w:pPr>
            <w:ins w:id="3214" w:author="China Telecom" w:date="2020-11-20T19:17:00Z">
              <w:r w:rsidRPr="00804B30">
                <w:t>5.89</w:t>
              </w:r>
            </w:ins>
          </w:p>
        </w:tc>
      </w:tr>
      <w:tr w:rsidR="00E65DBE" w:rsidRPr="00804B30" w14:paraId="2862A0F8" w14:textId="77777777" w:rsidTr="00AF0D4C">
        <w:trPr>
          <w:ins w:id="3215" w:author="China Telecom" w:date="2020-11-20T19:17:00Z"/>
        </w:trPr>
        <w:tc>
          <w:tcPr>
            <w:tcW w:w="6440" w:type="dxa"/>
            <w:noWrap/>
            <w:hideMark/>
          </w:tcPr>
          <w:p w14:paraId="1FF76D4A" w14:textId="77777777" w:rsidR="00E65DBE" w:rsidRPr="00804B30" w:rsidRDefault="00E65DBE" w:rsidP="00AF0D4C">
            <w:pPr>
              <w:spacing w:after="0"/>
              <w:rPr>
                <w:ins w:id="3216" w:author="China Telecom" w:date="2020-11-20T19:17:00Z"/>
                <w:noProof/>
                <w:sz w:val="22"/>
              </w:rPr>
            </w:pPr>
            <w:ins w:id="3217" w:author="China Telecom" w:date="2020-11-20T19:17:00Z">
              <w:r w:rsidRPr="00804B30">
                <w:t>PUSCH for VoIP DDDSU</w:t>
              </w:r>
            </w:ins>
          </w:p>
        </w:tc>
        <w:tc>
          <w:tcPr>
            <w:tcW w:w="2200" w:type="dxa"/>
            <w:noWrap/>
            <w:hideMark/>
          </w:tcPr>
          <w:p w14:paraId="722870EB" w14:textId="77777777" w:rsidR="00E65DBE" w:rsidRPr="00804B30" w:rsidRDefault="00E65DBE" w:rsidP="00AF0D4C">
            <w:pPr>
              <w:spacing w:after="0"/>
              <w:jc w:val="center"/>
              <w:rPr>
                <w:ins w:id="3218" w:author="China Telecom" w:date="2020-11-20T19:17:00Z"/>
                <w:noProof/>
                <w:sz w:val="22"/>
              </w:rPr>
            </w:pPr>
            <w:ins w:id="3219" w:author="China Telecom" w:date="2020-11-20T19:17:00Z">
              <w:r w:rsidRPr="00804B30">
                <w:t>13</w:t>
              </w:r>
            </w:ins>
          </w:p>
        </w:tc>
        <w:tc>
          <w:tcPr>
            <w:tcW w:w="2200" w:type="dxa"/>
            <w:noWrap/>
            <w:hideMark/>
          </w:tcPr>
          <w:p w14:paraId="1480DAB0" w14:textId="77777777" w:rsidR="00E65DBE" w:rsidRPr="00804B30" w:rsidRDefault="00E65DBE" w:rsidP="00AF0D4C">
            <w:pPr>
              <w:spacing w:after="0"/>
              <w:jc w:val="center"/>
              <w:rPr>
                <w:ins w:id="3220" w:author="China Telecom" w:date="2020-11-20T19:17:00Z"/>
                <w:noProof/>
                <w:sz w:val="22"/>
              </w:rPr>
            </w:pPr>
            <w:ins w:id="3221" w:author="China Telecom" w:date="2020-11-20T19:17:00Z">
              <w:r w:rsidRPr="00804B30">
                <w:t>143.79</w:t>
              </w:r>
            </w:ins>
          </w:p>
        </w:tc>
        <w:tc>
          <w:tcPr>
            <w:tcW w:w="2200" w:type="dxa"/>
            <w:noWrap/>
            <w:hideMark/>
          </w:tcPr>
          <w:p w14:paraId="2E525A65" w14:textId="77777777" w:rsidR="00E65DBE" w:rsidRPr="00804B30" w:rsidRDefault="00E65DBE" w:rsidP="00AF0D4C">
            <w:pPr>
              <w:spacing w:after="0"/>
              <w:jc w:val="center"/>
              <w:rPr>
                <w:ins w:id="3222" w:author="China Telecom" w:date="2020-11-20T19:17:00Z"/>
                <w:noProof/>
                <w:sz w:val="22"/>
              </w:rPr>
            </w:pPr>
            <w:ins w:id="3223" w:author="China Telecom" w:date="2020-11-20T19:17:00Z">
              <w:r w:rsidRPr="00804B30">
                <w:t>2.06</w:t>
              </w:r>
            </w:ins>
          </w:p>
        </w:tc>
      </w:tr>
      <w:tr w:rsidR="00E65DBE" w:rsidRPr="00804B30" w14:paraId="31061AD9" w14:textId="77777777" w:rsidTr="00AF0D4C">
        <w:trPr>
          <w:ins w:id="3224" w:author="China Telecom" w:date="2020-11-20T19:17:00Z"/>
        </w:trPr>
        <w:tc>
          <w:tcPr>
            <w:tcW w:w="6440" w:type="dxa"/>
            <w:noWrap/>
            <w:hideMark/>
          </w:tcPr>
          <w:p w14:paraId="6AC6207C" w14:textId="77777777" w:rsidR="00E65DBE" w:rsidRPr="00804B30" w:rsidRDefault="00E65DBE" w:rsidP="00AF0D4C">
            <w:pPr>
              <w:spacing w:after="0"/>
              <w:rPr>
                <w:ins w:id="3225" w:author="China Telecom" w:date="2020-11-20T19:17:00Z"/>
                <w:noProof/>
                <w:sz w:val="22"/>
              </w:rPr>
            </w:pPr>
            <w:ins w:id="3226" w:author="China Telecom" w:date="2020-11-20T19:17:00Z">
              <w:r w:rsidRPr="00804B30">
                <w:t>PUSCH for VoIP DDDSUDDSUU</w:t>
              </w:r>
            </w:ins>
          </w:p>
        </w:tc>
        <w:tc>
          <w:tcPr>
            <w:tcW w:w="2200" w:type="dxa"/>
            <w:noWrap/>
            <w:hideMark/>
          </w:tcPr>
          <w:p w14:paraId="4DD91F72" w14:textId="77777777" w:rsidR="00E65DBE" w:rsidRPr="00804B30" w:rsidRDefault="00E65DBE" w:rsidP="00AF0D4C">
            <w:pPr>
              <w:spacing w:after="0"/>
              <w:jc w:val="center"/>
              <w:rPr>
                <w:ins w:id="3227" w:author="China Telecom" w:date="2020-11-20T19:17:00Z"/>
                <w:noProof/>
                <w:sz w:val="22"/>
              </w:rPr>
            </w:pPr>
            <w:ins w:id="3228" w:author="China Telecom" w:date="2020-11-20T19:17:00Z">
              <w:r w:rsidRPr="00804B30">
                <w:t>9</w:t>
              </w:r>
            </w:ins>
          </w:p>
        </w:tc>
        <w:tc>
          <w:tcPr>
            <w:tcW w:w="2200" w:type="dxa"/>
            <w:noWrap/>
            <w:hideMark/>
          </w:tcPr>
          <w:p w14:paraId="1D982F8F" w14:textId="77777777" w:rsidR="00E65DBE" w:rsidRPr="00804B30" w:rsidRDefault="00E65DBE" w:rsidP="00AF0D4C">
            <w:pPr>
              <w:spacing w:after="0"/>
              <w:jc w:val="center"/>
              <w:rPr>
                <w:ins w:id="3229" w:author="China Telecom" w:date="2020-11-20T19:17:00Z"/>
                <w:noProof/>
                <w:sz w:val="22"/>
              </w:rPr>
            </w:pPr>
            <w:ins w:id="3230" w:author="China Telecom" w:date="2020-11-20T19:17:00Z">
              <w:r w:rsidRPr="00804B30">
                <w:t>139.46</w:t>
              </w:r>
            </w:ins>
          </w:p>
        </w:tc>
        <w:tc>
          <w:tcPr>
            <w:tcW w:w="2200" w:type="dxa"/>
            <w:noWrap/>
            <w:hideMark/>
          </w:tcPr>
          <w:p w14:paraId="72653DF0" w14:textId="77777777" w:rsidR="00E65DBE" w:rsidRPr="00804B30" w:rsidRDefault="00E65DBE" w:rsidP="00AF0D4C">
            <w:pPr>
              <w:spacing w:after="0"/>
              <w:jc w:val="center"/>
              <w:rPr>
                <w:ins w:id="3231" w:author="China Telecom" w:date="2020-11-20T19:17:00Z"/>
                <w:noProof/>
                <w:sz w:val="22"/>
              </w:rPr>
            </w:pPr>
            <w:ins w:id="3232" w:author="China Telecom" w:date="2020-11-20T19:17:00Z">
              <w:r w:rsidRPr="00804B30">
                <w:t>7.26</w:t>
              </w:r>
            </w:ins>
          </w:p>
        </w:tc>
      </w:tr>
      <w:tr w:rsidR="00E65DBE" w:rsidRPr="00804B30" w14:paraId="40DAE206" w14:textId="77777777" w:rsidTr="00AF0D4C">
        <w:trPr>
          <w:ins w:id="3233" w:author="China Telecom" w:date="2020-11-20T19:17:00Z"/>
        </w:trPr>
        <w:tc>
          <w:tcPr>
            <w:tcW w:w="6440" w:type="dxa"/>
            <w:noWrap/>
            <w:hideMark/>
          </w:tcPr>
          <w:p w14:paraId="5240B7A5" w14:textId="77777777" w:rsidR="00E65DBE" w:rsidRPr="00804B30" w:rsidRDefault="00E65DBE" w:rsidP="00AF0D4C">
            <w:pPr>
              <w:spacing w:after="0"/>
              <w:rPr>
                <w:ins w:id="3234" w:author="China Telecom" w:date="2020-11-20T19:17:00Z"/>
                <w:noProof/>
                <w:sz w:val="22"/>
              </w:rPr>
            </w:pPr>
            <w:ins w:id="3235" w:author="China Telecom" w:date="2020-11-20T19:17:00Z">
              <w:r w:rsidRPr="00804B30">
                <w:t>PUSCH with SIP invite DDDSU</w:t>
              </w:r>
            </w:ins>
          </w:p>
        </w:tc>
        <w:tc>
          <w:tcPr>
            <w:tcW w:w="2200" w:type="dxa"/>
            <w:noWrap/>
            <w:hideMark/>
          </w:tcPr>
          <w:p w14:paraId="17D2135B" w14:textId="77777777" w:rsidR="00E65DBE" w:rsidRPr="00804B30" w:rsidRDefault="00E65DBE" w:rsidP="00AF0D4C">
            <w:pPr>
              <w:spacing w:after="0"/>
              <w:jc w:val="center"/>
              <w:rPr>
                <w:ins w:id="3236" w:author="China Telecom" w:date="2020-11-20T19:17:00Z"/>
                <w:noProof/>
                <w:sz w:val="22"/>
              </w:rPr>
            </w:pPr>
            <w:ins w:id="3237" w:author="China Telecom" w:date="2020-11-20T19:17:00Z">
              <w:r w:rsidRPr="00804B30">
                <w:t>0</w:t>
              </w:r>
            </w:ins>
          </w:p>
        </w:tc>
        <w:tc>
          <w:tcPr>
            <w:tcW w:w="2200" w:type="dxa"/>
            <w:noWrap/>
            <w:hideMark/>
          </w:tcPr>
          <w:p w14:paraId="713D3870" w14:textId="77777777" w:rsidR="00E65DBE" w:rsidRPr="00804B30" w:rsidRDefault="00E65DBE" w:rsidP="00AF0D4C">
            <w:pPr>
              <w:spacing w:after="0"/>
              <w:jc w:val="center"/>
              <w:rPr>
                <w:ins w:id="3238" w:author="China Telecom" w:date="2020-11-20T19:17:00Z"/>
                <w:noProof/>
              </w:rPr>
            </w:pPr>
          </w:p>
        </w:tc>
        <w:tc>
          <w:tcPr>
            <w:tcW w:w="2200" w:type="dxa"/>
            <w:noWrap/>
            <w:hideMark/>
          </w:tcPr>
          <w:p w14:paraId="54AB0B3C" w14:textId="77777777" w:rsidR="00E65DBE" w:rsidRPr="00804B30" w:rsidRDefault="00E65DBE" w:rsidP="00AF0D4C">
            <w:pPr>
              <w:spacing w:after="0"/>
              <w:jc w:val="center"/>
              <w:rPr>
                <w:ins w:id="3239" w:author="China Telecom" w:date="2020-11-20T19:17:00Z"/>
                <w:noProof/>
              </w:rPr>
            </w:pPr>
          </w:p>
        </w:tc>
      </w:tr>
      <w:tr w:rsidR="00E65DBE" w:rsidRPr="00804B30" w14:paraId="601617AF" w14:textId="77777777" w:rsidTr="00AF0D4C">
        <w:trPr>
          <w:ins w:id="3240" w:author="China Telecom" w:date="2020-11-20T19:17:00Z"/>
        </w:trPr>
        <w:tc>
          <w:tcPr>
            <w:tcW w:w="6440" w:type="dxa"/>
            <w:noWrap/>
            <w:hideMark/>
          </w:tcPr>
          <w:p w14:paraId="281DE93B" w14:textId="77777777" w:rsidR="00E65DBE" w:rsidRPr="00804B30" w:rsidRDefault="00E65DBE" w:rsidP="00AF0D4C">
            <w:pPr>
              <w:spacing w:after="0"/>
              <w:rPr>
                <w:ins w:id="3241" w:author="China Telecom" w:date="2020-11-20T19:17:00Z"/>
              </w:rPr>
            </w:pPr>
            <w:ins w:id="3242" w:author="China Telecom" w:date="2020-11-20T19:17:00Z">
              <w:r w:rsidRPr="00804B30">
                <w:t>PUSCH with SIP invite DDDSUDDSUU</w:t>
              </w:r>
            </w:ins>
          </w:p>
        </w:tc>
        <w:tc>
          <w:tcPr>
            <w:tcW w:w="2200" w:type="dxa"/>
            <w:noWrap/>
            <w:hideMark/>
          </w:tcPr>
          <w:p w14:paraId="1E89493D" w14:textId="77777777" w:rsidR="00E65DBE" w:rsidRPr="00804B30" w:rsidRDefault="00E65DBE" w:rsidP="00AF0D4C">
            <w:pPr>
              <w:spacing w:after="0"/>
              <w:jc w:val="center"/>
              <w:rPr>
                <w:ins w:id="3243" w:author="China Telecom" w:date="2020-11-20T19:17:00Z"/>
              </w:rPr>
            </w:pPr>
            <w:ins w:id="3244" w:author="China Telecom" w:date="2020-11-20T19:17:00Z">
              <w:r w:rsidRPr="00804B30">
                <w:t>0</w:t>
              </w:r>
            </w:ins>
          </w:p>
        </w:tc>
        <w:tc>
          <w:tcPr>
            <w:tcW w:w="2200" w:type="dxa"/>
            <w:noWrap/>
            <w:hideMark/>
          </w:tcPr>
          <w:p w14:paraId="13CB639B" w14:textId="77777777" w:rsidR="00E65DBE" w:rsidRPr="00804B30" w:rsidRDefault="00E65DBE" w:rsidP="00AF0D4C">
            <w:pPr>
              <w:spacing w:after="0"/>
              <w:jc w:val="center"/>
              <w:rPr>
                <w:ins w:id="3245" w:author="China Telecom" w:date="2020-11-20T19:17:00Z"/>
              </w:rPr>
            </w:pPr>
          </w:p>
        </w:tc>
        <w:tc>
          <w:tcPr>
            <w:tcW w:w="2200" w:type="dxa"/>
            <w:noWrap/>
            <w:hideMark/>
          </w:tcPr>
          <w:p w14:paraId="7CB8FEDB" w14:textId="77777777" w:rsidR="00E65DBE" w:rsidRPr="00804B30" w:rsidRDefault="00E65DBE" w:rsidP="00AF0D4C">
            <w:pPr>
              <w:spacing w:after="0"/>
              <w:jc w:val="center"/>
              <w:rPr>
                <w:ins w:id="3246" w:author="China Telecom" w:date="2020-11-20T19:17:00Z"/>
                <w:noProof/>
              </w:rPr>
            </w:pPr>
          </w:p>
        </w:tc>
      </w:tr>
      <w:tr w:rsidR="00E65DBE" w:rsidRPr="00804B30" w14:paraId="79A8945C" w14:textId="77777777" w:rsidTr="00AF0D4C">
        <w:trPr>
          <w:ins w:id="3247" w:author="China Telecom" w:date="2020-11-20T19:17:00Z"/>
        </w:trPr>
        <w:tc>
          <w:tcPr>
            <w:tcW w:w="6440" w:type="dxa"/>
            <w:noWrap/>
            <w:hideMark/>
          </w:tcPr>
          <w:p w14:paraId="4A9785CA" w14:textId="77777777" w:rsidR="00E65DBE" w:rsidRPr="00804B30" w:rsidRDefault="00E65DBE" w:rsidP="00AF0D4C">
            <w:pPr>
              <w:spacing w:after="0"/>
              <w:rPr>
                <w:ins w:id="3248" w:author="China Telecom" w:date="2020-11-20T19:17:00Z"/>
              </w:rPr>
            </w:pPr>
            <w:ins w:id="3249" w:author="China Telecom" w:date="2020-11-20T19:17:00Z">
              <w:r>
                <w:t>PUSCH for CSI 11bit DDDSU</w:t>
              </w:r>
            </w:ins>
          </w:p>
        </w:tc>
        <w:tc>
          <w:tcPr>
            <w:tcW w:w="2200" w:type="dxa"/>
            <w:noWrap/>
            <w:hideMark/>
          </w:tcPr>
          <w:p w14:paraId="31F481D5" w14:textId="77777777" w:rsidR="00E65DBE" w:rsidRPr="00804B30" w:rsidRDefault="00E65DBE" w:rsidP="00AF0D4C">
            <w:pPr>
              <w:spacing w:after="0"/>
              <w:jc w:val="center"/>
              <w:rPr>
                <w:ins w:id="3250" w:author="China Telecom" w:date="2020-11-20T19:17:00Z"/>
              </w:rPr>
            </w:pPr>
            <w:ins w:id="3251" w:author="China Telecom" w:date="2020-11-20T19:17:00Z">
              <w:r w:rsidRPr="00804B30">
                <w:t>0</w:t>
              </w:r>
            </w:ins>
          </w:p>
        </w:tc>
        <w:tc>
          <w:tcPr>
            <w:tcW w:w="2200" w:type="dxa"/>
            <w:noWrap/>
            <w:hideMark/>
          </w:tcPr>
          <w:p w14:paraId="0C258DFE" w14:textId="77777777" w:rsidR="00E65DBE" w:rsidRPr="00804B30" w:rsidRDefault="00E65DBE" w:rsidP="00AF0D4C">
            <w:pPr>
              <w:spacing w:after="0"/>
              <w:jc w:val="center"/>
              <w:rPr>
                <w:ins w:id="3252" w:author="China Telecom" w:date="2020-11-20T19:17:00Z"/>
              </w:rPr>
            </w:pPr>
            <w:ins w:id="3253" w:author="China Telecom" w:date="2020-11-20T19:17:00Z">
              <w:r w:rsidRPr="00804B30">
                <w:t>0.00</w:t>
              </w:r>
            </w:ins>
          </w:p>
        </w:tc>
        <w:tc>
          <w:tcPr>
            <w:tcW w:w="2200" w:type="dxa"/>
            <w:noWrap/>
            <w:hideMark/>
          </w:tcPr>
          <w:p w14:paraId="17C4F2F0" w14:textId="77777777" w:rsidR="00E65DBE" w:rsidRPr="00804B30" w:rsidRDefault="00E65DBE" w:rsidP="00AF0D4C">
            <w:pPr>
              <w:spacing w:after="0"/>
              <w:jc w:val="center"/>
              <w:rPr>
                <w:ins w:id="3254" w:author="China Telecom" w:date="2020-11-20T19:17:00Z"/>
              </w:rPr>
            </w:pPr>
            <w:ins w:id="3255" w:author="China Telecom" w:date="2020-11-20T19:17:00Z">
              <w:r w:rsidRPr="00804B30">
                <w:t>0.00</w:t>
              </w:r>
            </w:ins>
          </w:p>
        </w:tc>
      </w:tr>
      <w:tr w:rsidR="00E65DBE" w:rsidRPr="00804B30" w14:paraId="6626032A" w14:textId="77777777" w:rsidTr="00AF0D4C">
        <w:trPr>
          <w:ins w:id="3256" w:author="China Telecom" w:date="2020-11-20T19:17:00Z"/>
        </w:trPr>
        <w:tc>
          <w:tcPr>
            <w:tcW w:w="6440" w:type="dxa"/>
            <w:noWrap/>
            <w:hideMark/>
          </w:tcPr>
          <w:p w14:paraId="53508FF2" w14:textId="77777777" w:rsidR="00E65DBE" w:rsidRPr="00804B30" w:rsidRDefault="00E65DBE" w:rsidP="00AF0D4C">
            <w:pPr>
              <w:spacing w:after="0"/>
              <w:rPr>
                <w:ins w:id="3257" w:author="China Telecom" w:date="2020-11-20T19:17:00Z"/>
              </w:rPr>
            </w:pPr>
            <w:ins w:id="3258" w:author="China Telecom" w:date="2020-11-20T19:17:00Z">
              <w:r>
                <w:t>PUSCH for CSI 22bit DDDSU</w:t>
              </w:r>
            </w:ins>
          </w:p>
        </w:tc>
        <w:tc>
          <w:tcPr>
            <w:tcW w:w="2200" w:type="dxa"/>
            <w:noWrap/>
            <w:hideMark/>
          </w:tcPr>
          <w:p w14:paraId="54AF20F0" w14:textId="77777777" w:rsidR="00E65DBE" w:rsidRPr="00804B30" w:rsidRDefault="00E65DBE" w:rsidP="00AF0D4C">
            <w:pPr>
              <w:spacing w:after="0"/>
              <w:jc w:val="center"/>
              <w:rPr>
                <w:ins w:id="3259" w:author="China Telecom" w:date="2020-11-20T19:17:00Z"/>
              </w:rPr>
            </w:pPr>
            <w:ins w:id="3260" w:author="China Telecom" w:date="2020-11-20T19:17:00Z">
              <w:r w:rsidRPr="00804B30">
                <w:t>0</w:t>
              </w:r>
            </w:ins>
          </w:p>
        </w:tc>
        <w:tc>
          <w:tcPr>
            <w:tcW w:w="2200" w:type="dxa"/>
            <w:noWrap/>
            <w:hideMark/>
          </w:tcPr>
          <w:p w14:paraId="5D8F71D9" w14:textId="77777777" w:rsidR="00E65DBE" w:rsidRPr="00804B30" w:rsidRDefault="00E65DBE" w:rsidP="00AF0D4C">
            <w:pPr>
              <w:spacing w:after="0"/>
              <w:jc w:val="center"/>
              <w:rPr>
                <w:ins w:id="3261" w:author="China Telecom" w:date="2020-11-20T19:17:00Z"/>
              </w:rPr>
            </w:pPr>
            <w:ins w:id="3262" w:author="China Telecom" w:date="2020-11-20T19:17:00Z">
              <w:r w:rsidRPr="00804B30">
                <w:t>0.00</w:t>
              </w:r>
            </w:ins>
          </w:p>
        </w:tc>
        <w:tc>
          <w:tcPr>
            <w:tcW w:w="2200" w:type="dxa"/>
            <w:noWrap/>
            <w:hideMark/>
          </w:tcPr>
          <w:p w14:paraId="630F89CA" w14:textId="77777777" w:rsidR="00E65DBE" w:rsidRPr="00804B30" w:rsidRDefault="00E65DBE" w:rsidP="00AF0D4C">
            <w:pPr>
              <w:spacing w:after="0"/>
              <w:jc w:val="center"/>
              <w:rPr>
                <w:ins w:id="3263" w:author="China Telecom" w:date="2020-11-20T19:17:00Z"/>
              </w:rPr>
            </w:pPr>
            <w:ins w:id="3264" w:author="China Telecom" w:date="2020-11-20T19:17:00Z">
              <w:r w:rsidRPr="00804B30">
                <w:t>0.00</w:t>
              </w:r>
            </w:ins>
          </w:p>
        </w:tc>
      </w:tr>
      <w:tr w:rsidR="00E65DBE" w:rsidRPr="00804B30" w14:paraId="26C20A23" w14:textId="77777777" w:rsidTr="00AF0D4C">
        <w:trPr>
          <w:ins w:id="3265" w:author="China Telecom" w:date="2020-11-20T19:17:00Z"/>
        </w:trPr>
        <w:tc>
          <w:tcPr>
            <w:tcW w:w="6440" w:type="dxa"/>
            <w:noWrap/>
            <w:hideMark/>
          </w:tcPr>
          <w:p w14:paraId="5B545AF7" w14:textId="77777777" w:rsidR="00E65DBE" w:rsidRPr="00804B30" w:rsidRDefault="00E65DBE" w:rsidP="00AF0D4C">
            <w:pPr>
              <w:spacing w:after="0"/>
              <w:rPr>
                <w:ins w:id="3266" w:author="China Telecom" w:date="2020-11-20T19:17:00Z"/>
              </w:rPr>
            </w:pPr>
            <w:ins w:id="3267" w:author="China Telecom" w:date="2020-11-20T19:17:00Z">
              <w:r w:rsidRPr="00804B30">
                <w:t>PUCCH Format 1</w:t>
              </w:r>
            </w:ins>
          </w:p>
        </w:tc>
        <w:tc>
          <w:tcPr>
            <w:tcW w:w="2200" w:type="dxa"/>
            <w:noWrap/>
            <w:hideMark/>
          </w:tcPr>
          <w:p w14:paraId="4E32A779" w14:textId="77777777" w:rsidR="00E65DBE" w:rsidRPr="00804B30" w:rsidRDefault="00E65DBE" w:rsidP="00AF0D4C">
            <w:pPr>
              <w:spacing w:after="0"/>
              <w:jc w:val="center"/>
              <w:rPr>
                <w:ins w:id="3268" w:author="China Telecom" w:date="2020-11-20T19:17:00Z"/>
              </w:rPr>
            </w:pPr>
            <w:ins w:id="3269" w:author="China Telecom" w:date="2020-11-20T19:17:00Z">
              <w:r w:rsidRPr="00804B30">
                <w:t>10</w:t>
              </w:r>
            </w:ins>
          </w:p>
        </w:tc>
        <w:tc>
          <w:tcPr>
            <w:tcW w:w="2200" w:type="dxa"/>
            <w:noWrap/>
            <w:hideMark/>
          </w:tcPr>
          <w:p w14:paraId="084F9C76" w14:textId="77777777" w:rsidR="00E65DBE" w:rsidRPr="00804B30" w:rsidRDefault="00E65DBE" w:rsidP="00AF0D4C">
            <w:pPr>
              <w:spacing w:after="0"/>
              <w:jc w:val="center"/>
              <w:rPr>
                <w:ins w:id="3270" w:author="China Telecom" w:date="2020-11-20T19:17:00Z"/>
              </w:rPr>
            </w:pPr>
            <w:ins w:id="3271" w:author="China Telecom" w:date="2020-11-20T19:17:00Z">
              <w:r w:rsidRPr="00804B30">
                <w:t>146.57</w:t>
              </w:r>
            </w:ins>
          </w:p>
        </w:tc>
        <w:tc>
          <w:tcPr>
            <w:tcW w:w="2200" w:type="dxa"/>
            <w:noWrap/>
            <w:hideMark/>
          </w:tcPr>
          <w:p w14:paraId="713203A0" w14:textId="77777777" w:rsidR="00E65DBE" w:rsidRPr="00804B30" w:rsidRDefault="00E65DBE" w:rsidP="00AF0D4C">
            <w:pPr>
              <w:spacing w:after="0"/>
              <w:jc w:val="center"/>
              <w:rPr>
                <w:ins w:id="3272" w:author="China Telecom" w:date="2020-11-20T19:17:00Z"/>
              </w:rPr>
            </w:pPr>
            <w:ins w:id="3273" w:author="China Telecom" w:date="2020-11-20T19:17:00Z">
              <w:r w:rsidRPr="00804B30">
                <w:t>1.84</w:t>
              </w:r>
            </w:ins>
          </w:p>
        </w:tc>
      </w:tr>
      <w:tr w:rsidR="00E65DBE" w:rsidRPr="00804B30" w14:paraId="1BAC43E8" w14:textId="77777777" w:rsidTr="00AF0D4C">
        <w:trPr>
          <w:ins w:id="3274" w:author="China Telecom" w:date="2020-11-20T19:17:00Z"/>
        </w:trPr>
        <w:tc>
          <w:tcPr>
            <w:tcW w:w="6440" w:type="dxa"/>
            <w:noWrap/>
            <w:hideMark/>
          </w:tcPr>
          <w:p w14:paraId="7D0BA1AD" w14:textId="77777777" w:rsidR="00E65DBE" w:rsidRPr="00804B30" w:rsidRDefault="00E65DBE" w:rsidP="00AF0D4C">
            <w:pPr>
              <w:spacing w:after="0"/>
              <w:rPr>
                <w:ins w:id="3275" w:author="China Telecom" w:date="2020-11-20T19:17:00Z"/>
              </w:rPr>
            </w:pPr>
            <w:ins w:id="3276" w:author="China Telecom" w:date="2020-11-20T19:17:00Z">
              <w:r w:rsidRPr="00804B30">
                <w:t>PUCCH Format 3 11bit</w:t>
              </w:r>
            </w:ins>
          </w:p>
        </w:tc>
        <w:tc>
          <w:tcPr>
            <w:tcW w:w="2200" w:type="dxa"/>
            <w:noWrap/>
            <w:hideMark/>
          </w:tcPr>
          <w:p w14:paraId="42465632" w14:textId="77777777" w:rsidR="00E65DBE" w:rsidRPr="00804B30" w:rsidRDefault="00E65DBE" w:rsidP="00AF0D4C">
            <w:pPr>
              <w:spacing w:after="0"/>
              <w:jc w:val="center"/>
              <w:rPr>
                <w:ins w:id="3277" w:author="China Telecom" w:date="2020-11-20T19:17:00Z"/>
              </w:rPr>
            </w:pPr>
            <w:ins w:id="3278" w:author="China Telecom" w:date="2020-11-20T19:17:00Z">
              <w:r w:rsidRPr="00804B30">
                <w:t>6</w:t>
              </w:r>
            </w:ins>
          </w:p>
        </w:tc>
        <w:tc>
          <w:tcPr>
            <w:tcW w:w="2200" w:type="dxa"/>
            <w:noWrap/>
            <w:hideMark/>
          </w:tcPr>
          <w:p w14:paraId="1F6588D1" w14:textId="77777777" w:rsidR="00E65DBE" w:rsidRPr="00804B30" w:rsidRDefault="00E65DBE" w:rsidP="00AF0D4C">
            <w:pPr>
              <w:spacing w:after="0"/>
              <w:jc w:val="center"/>
              <w:rPr>
                <w:ins w:id="3279" w:author="China Telecom" w:date="2020-11-20T19:17:00Z"/>
              </w:rPr>
            </w:pPr>
            <w:ins w:id="3280" w:author="China Telecom" w:date="2020-11-20T19:17:00Z">
              <w:r w:rsidRPr="00804B30">
                <w:t>144.91</w:t>
              </w:r>
            </w:ins>
          </w:p>
        </w:tc>
        <w:tc>
          <w:tcPr>
            <w:tcW w:w="2200" w:type="dxa"/>
            <w:noWrap/>
            <w:hideMark/>
          </w:tcPr>
          <w:p w14:paraId="153E8CCD" w14:textId="77777777" w:rsidR="00E65DBE" w:rsidRPr="00804B30" w:rsidRDefault="00E65DBE" w:rsidP="00AF0D4C">
            <w:pPr>
              <w:spacing w:after="0"/>
              <w:jc w:val="center"/>
              <w:rPr>
                <w:ins w:id="3281" w:author="China Telecom" w:date="2020-11-20T19:17:00Z"/>
              </w:rPr>
            </w:pPr>
            <w:ins w:id="3282" w:author="China Telecom" w:date="2020-11-20T19:17:00Z">
              <w:r w:rsidRPr="00804B30">
                <w:t>1.84</w:t>
              </w:r>
            </w:ins>
          </w:p>
        </w:tc>
      </w:tr>
      <w:tr w:rsidR="00E65DBE" w:rsidRPr="00804B30" w14:paraId="554EA7D6" w14:textId="77777777" w:rsidTr="00AF0D4C">
        <w:trPr>
          <w:ins w:id="3283" w:author="China Telecom" w:date="2020-11-20T19:17:00Z"/>
        </w:trPr>
        <w:tc>
          <w:tcPr>
            <w:tcW w:w="6440" w:type="dxa"/>
            <w:noWrap/>
            <w:hideMark/>
          </w:tcPr>
          <w:p w14:paraId="3AB5CDEF" w14:textId="77777777" w:rsidR="00E65DBE" w:rsidRPr="00804B30" w:rsidRDefault="00E65DBE" w:rsidP="00AF0D4C">
            <w:pPr>
              <w:spacing w:after="0"/>
              <w:rPr>
                <w:ins w:id="3284" w:author="China Telecom" w:date="2020-11-20T19:17:00Z"/>
              </w:rPr>
            </w:pPr>
            <w:ins w:id="3285" w:author="China Telecom" w:date="2020-11-20T19:17:00Z">
              <w:r w:rsidRPr="00804B30">
                <w:t>PUCCH Format 3 22bit</w:t>
              </w:r>
            </w:ins>
          </w:p>
        </w:tc>
        <w:tc>
          <w:tcPr>
            <w:tcW w:w="2200" w:type="dxa"/>
            <w:noWrap/>
            <w:hideMark/>
          </w:tcPr>
          <w:p w14:paraId="6BAA1B92" w14:textId="77777777" w:rsidR="00E65DBE" w:rsidRPr="00804B30" w:rsidRDefault="00E65DBE" w:rsidP="00AF0D4C">
            <w:pPr>
              <w:spacing w:after="0"/>
              <w:jc w:val="center"/>
              <w:rPr>
                <w:ins w:id="3286" w:author="China Telecom" w:date="2020-11-20T19:17:00Z"/>
              </w:rPr>
            </w:pPr>
            <w:ins w:id="3287" w:author="China Telecom" w:date="2020-11-20T19:17:00Z">
              <w:r w:rsidRPr="00804B30">
                <w:t>8</w:t>
              </w:r>
            </w:ins>
          </w:p>
        </w:tc>
        <w:tc>
          <w:tcPr>
            <w:tcW w:w="2200" w:type="dxa"/>
            <w:noWrap/>
            <w:hideMark/>
          </w:tcPr>
          <w:p w14:paraId="77F09065" w14:textId="77777777" w:rsidR="00E65DBE" w:rsidRPr="00804B30" w:rsidRDefault="00E65DBE" w:rsidP="00AF0D4C">
            <w:pPr>
              <w:spacing w:after="0"/>
              <w:jc w:val="center"/>
              <w:rPr>
                <w:ins w:id="3288" w:author="China Telecom" w:date="2020-11-20T19:17:00Z"/>
              </w:rPr>
            </w:pPr>
            <w:ins w:id="3289" w:author="China Telecom" w:date="2020-11-20T19:17:00Z">
              <w:r w:rsidRPr="00804B30">
                <w:t>142.29</w:t>
              </w:r>
            </w:ins>
          </w:p>
        </w:tc>
        <w:tc>
          <w:tcPr>
            <w:tcW w:w="2200" w:type="dxa"/>
            <w:noWrap/>
            <w:hideMark/>
          </w:tcPr>
          <w:p w14:paraId="62E0634F" w14:textId="77777777" w:rsidR="00E65DBE" w:rsidRPr="00804B30" w:rsidRDefault="00E65DBE" w:rsidP="00AF0D4C">
            <w:pPr>
              <w:spacing w:after="0"/>
              <w:jc w:val="center"/>
              <w:rPr>
                <w:ins w:id="3290" w:author="China Telecom" w:date="2020-11-20T19:17:00Z"/>
              </w:rPr>
            </w:pPr>
            <w:ins w:id="3291" w:author="China Telecom" w:date="2020-11-20T19:17:00Z">
              <w:r w:rsidRPr="00804B30">
                <w:t>0.74</w:t>
              </w:r>
            </w:ins>
          </w:p>
        </w:tc>
      </w:tr>
      <w:tr w:rsidR="00E65DBE" w:rsidRPr="00804B30" w14:paraId="259B7364" w14:textId="77777777" w:rsidTr="00AF0D4C">
        <w:trPr>
          <w:ins w:id="3292" w:author="China Telecom" w:date="2020-11-20T19:17:00Z"/>
        </w:trPr>
        <w:tc>
          <w:tcPr>
            <w:tcW w:w="6440" w:type="dxa"/>
            <w:noWrap/>
            <w:hideMark/>
          </w:tcPr>
          <w:p w14:paraId="4589AA4A" w14:textId="77777777" w:rsidR="00E65DBE" w:rsidRPr="00804B30" w:rsidRDefault="00E65DBE" w:rsidP="00AF0D4C">
            <w:pPr>
              <w:spacing w:after="0"/>
              <w:rPr>
                <w:ins w:id="3293" w:author="China Telecom" w:date="2020-11-20T19:17:00Z"/>
              </w:rPr>
            </w:pPr>
            <w:ins w:id="3294" w:author="China Telecom" w:date="2020-11-20T19:17:00Z">
              <w:r w:rsidRPr="00804B30">
                <w:t xml:space="preserve">SSB </w:t>
              </w:r>
            </w:ins>
          </w:p>
        </w:tc>
        <w:tc>
          <w:tcPr>
            <w:tcW w:w="2200" w:type="dxa"/>
            <w:noWrap/>
            <w:hideMark/>
          </w:tcPr>
          <w:p w14:paraId="4D56A1CA" w14:textId="77777777" w:rsidR="00E65DBE" w:rsidRPr="00804B30" w:rsidRDefault="00E65DBE" w:rsidP="00AF0D4C">
            <w:pPr>
              <w:spacing w:after="0"/>
              <w:jc w:val="center"/>
              <w:rPr>
                <w:ins w:id="3295" w:author="China Telecom" w:date="2020-11-20T19:17:00Z"/>
              </w:rPr>
            </w:pPr>
            <w:ins w:id="3296" w:author="China Telecom" w:date="2020-11-20T19:17:00Z">
              <w:r w:rsidRPr="00804B30">
                <w:t>5</w:t>
              </w:r>
            </w:ins>
          </w:p>
        </w:tc>
        <w:tc>
          <w:tcPr>
            <w:tcW w:w="2200" w:type="dxa"/>
            <w:noWrap/>
            <w:hideMark/>
          </w:tcPr>
          <w:p w14:paraId="0F89921C" w14:textId="77777777" w:rsidR="00E65DBE" w:rsidRPr="00804B30" w:rsidRDefault="00E65DBE" w:rsidP="00AF0D4C">
            <w:pPr>
              <w:spacing w:after="0"/>
              <w:jc w:val="center"/>
              <w:rPr>
                <w:ins w:id="3297" w:author="China Telecom" w:date="2020-11-20T19:17:00Z"/>
              </w:rPr>
            </w:pPr>
            <w:ins w:id="3298" w:author="China Telecom" w:date="2020-11-20T19:17:00Z">
              <w:r w:rsidRPr="00804B30">
                <w:t>155.08</w:t>
              </w:r>
            </w:ins>
          </w:p>
        </w:tc>
        <w:tc>
          <w:tcPr>
            <w:tcW w:w="2200" w:type="dxa"/>
            <w:noWrap/>
            <w:hideMark/>
          </w:tcPr>
          <w:p w14:paraId="2BB6F9D7" w14:textId="77777777" w:rsidR="00E65DBE" w:rsidRPr="00804B30" w:rsidRDefault="00E65DBE" w:rsidP="00AF0D4C">
            <w:pPr>
              <w:spacing w:after="0"/>
              <w:jc w:val="center"/>
              <w:rPr>
                <w:ins w:id="3299" w:author="China Telecom" w:date="2020-11-20T19:17:00Z"/>
              </w:rPr>
            </w:pPr>
            <w:ins w:id="3300" w:author="China Telecom" w:date="2020-11-20T19:17:00Z">
              <w:r w:rsidRPr="00804B30">
                <w:t>1.07</w:t>
              </w:r>
            </w:ins>
          </w:p>
        </w:tc>
      </w:tr>
      <w:tr w:rsidR="00E65DBE" w:rsidRPr="00804B30" w14:paraId="3FAB6477" w14:textId="77777777" w:rsidTr="00AF0D4C">
        <w:trPr>
          <w:ins w:id="3301" w:author="China Telecom" w:date="2020-11-20T19:17:00Z"/>
        </w:trPr>
        <w:tc>
          <w:tcPr>
            <w:tcW w:w="6440" w:type="dxa"/>
            <w:noWrap/>
            <w:hideMark/>
          </w:tcPr>
          <w:p w14:paraId="57A68557" w14:textId="77777777" w:rsidR="00E65DBE" w:rsidRPr="00804B30" w:rsidRDefault="00E65DBE" w:rsidP="00AF0D4C">
            <w:pPr>
              <w:spacing w:after="0"/>
              <w:rPr>
                <w:ins w:id="3302" w:author="China Telecom" w:date="2020-11-20T19:17:00Z"/>
              </w:rPr>
            </w:pPr>
            <w:ins w:id="3303" w:author="China Telecom" w:date="2020-11-20T19:17:00Z">
              <w:r w:rsidRPr="00804B30">
                <w:t>PRACH Format 0</w:t>
              </w:r>
            </w:ins>
          </w:p>
        </w:tc>
        <w:tc>
          <w:tcPr>
            <w:tcW w:w="2200" w:type="dxa"/>
            <w:noWrap/>
            <w:hideMark/>
          </w:tcPr>
          <w:p w14:paraId="2A56356C" w14:textId="77777777" w:rsidR="00E65DBE" w:rsidRPr="00804B30" w:rsidRDefault="00E65DBE" w:rsidP="00AF0D4C">
            <w:pPr>
              <w:spacing w:after="0"/>
              <w:jc w:val="center"/>
              <w:rPr>
                <w:ins w:id="3304" w:author="China Telecom" w:date="2020-11-20T19:17:00Z"/>
              </w:rPr>
            </w:pPr>
            <w:ins w:id="3305" w:author="China Telecom" w:date="2020-11-20T19:17:00Z">
              <w:r w:rsidRPr="00804B30">
                <w:t>2</w:t>
              </w:r>
            </w:ins>
          </w:p>
        </w:tc>
        <w:tc>
          <w:tcPr>
            <w:tcW w:w="2200" w:type="dxa"/>
            <w:noWrap/>
            <w:hideMark/>
          </w:tcPr>
          <w:p w14:paraId="484C2968" w14:textId="77777777" w:rsidR="00E65DBE" w:rsidRPr="00804B30" w:rsidRDefault="00E65DBE" w:rsidP="00AF0D4C">
            <w:pPr>
              <w:spacing w:after="0"/>
              <w:jc w:val="center"/>
              <w:rPr>
                <w:ins w:id="3306" w:author="China Telecom" w:date="2020-11-20T19:17:00Z"/>
              </w:rPr>
            </w:pPr>
            <w:ins w:id="3307" w:author="China Telecom" w:date="2020-11-20T19:17:00Z">
              <w:r w:rsidRPr="00804B30">
                <w:t>146.85</w:t>
              </w:r>
            </w:ins>
          </w:p>
        </w:tc>
        <w:tc>
          <w:tcPr>
            <w:tcW w:w="2200" w:type="dxa"/>
            <w:noWrap/>
            <w:hideMark/>
          </w:tcPr>
          <w:p w14:paraId="2CDD44F6" w14:textId="77777777" w:rsidR="00E65DBE" w:rsidRPr="00804B30" w:rsidRDefault="00E65DBE" w:rsidP="00AF0D4C">
            <w:pPr>
              <w:spacing w:after="0"/>
              <w:jc w:val="center"/>
              <w:rPr>
                <w:ins w:id="3308" w:author="China Telecom" w:date="2020-11-20T19:17:00Z"/>
                <w:noProof/>
              </w:rPr>
            </w:pPr>
            <w:ins w:id="3309" w:author="China Telecom" w:date="2020-11-20T19:17:00Z">
              <w:r>
                <w:rPr>
                  <w:noProof/>
                </w:rPr>
                <w:t>1.98</w:t>
              </w:r>
            </w:ins>
          </w:p>
        </w:tc>
      </w:tr>
      <w:tr w:rsidR="00E65DBE" w:rsidRPr="00804B30" w14:paraId="10DB9B7F" w14:textId="77777777" w:rsidTr="00AF0D4C">
        <w:trPr>
          <w:ins w:id="3310" w:author="China Telecom" w:date="2020-11-20T19:17:00Z"/>
        </w:trPr>
        <w:tc>
          <w:tcPr>
            <w:tcW w:w="6440" w:type="dxa"/>
            <w:noWrap/>
            <w:hideMark/>
          </w:tcPr>
          <w:p w14:paraId="2D39ED91" w14:textId="77777777" w:rsidR="00E65DBE" w:rsidRPr="00804B30" w:rsidRDefault="00E65DBE" w:rsidP="00AF0D4C">
            <w:pPr>
              <w:spacing w:after="0"/>
              <w:rPr>
                <w:ins w:id="3311" w:author="China Telecom" w:date="2020-11-20T19:17:00Z"/>
              </w:rPr>
            </w:pPr>
            <w:ins w:id="3312" w:author="China Telecom" w:date="2020-11-20T19:17:00Z">
              <w:r w:rsidRPr="00804B30">
                <w:t>PRACH Format B4</w:t>
              </w:r>
            </w:ins>
          </w:p>
        </w:tc>
        <w:tc>
          <w:tcPr>
            <w:tcW w:w="2200" w:type="dxa"/>
            <w:noWrap/>
            <w:hideMark/>
          </w:tcPr>
          <w:p w14:paraId="225BA054" w14:textId="77777777" w:rsidR="00E65DBE" w:rsidRPr="00804B30" w:rsidRDefault="00E65DBE" w:rsidP="00AF0D4C">
            <w:pPr>
              <w:spacing w:after="0"/>
              <w:jc w:val="center"/>
              <w:rPr>
                <w:ins w:id="3313" w:author="China Telecom" w:date="2020-11-20T19:17:00Z"/>
              </w:rPr>
            </w:pPr>
            <w:ins w:id="3314" w:author="China Telecom" w:date="2020-11-20T19:17:00Z">
              <w:r w:rsidRPr="00804B30">
                <w:t>5</w:t>
              </w:r>
            </w:ins>
          </w:p>
        </w:tc>
        <w:tc>
          <w:tcPr>
            <w:tcW w:w="2200" w:type="dxa"/>
            <w:noWrap/>
            <w:hideMark/>
          </w:tcPr>
          <w:p w14:paraId="30228963" w14:textId="77777777" w:rsidR="00E65DBE" w:rsidRPr="00804B30" w:rsidRDefault="00E65DBE" w:rsidP="00AF0D4C">
            <w:pPr>
              <w:spacing w:after="0"/>
              <w:jc w:val="center"/>
              <w:rPr>
                <w:ins w:id="3315" w:author="China Telecom" w:date="2020-11-20T19:17:00Z"/>
              </w:rPr>
            </w:pPr>
            <w:ins w:id="3316" w:author="China Telecom" w:date="2020-11-20T19:17:00Z">
              <w:r w:rsidRPr="00804B30">
                <w:t>145.11</w:t>
              </w:r>
            </w:ins>
          </w:p>
        </w:tc>
        <w:tc>
          <w:tcPr>
            <w:tcW w:w="2200" w:type="dxa"/>
            <w:noWrap/>
            <w:hideMark/>
          </w:tcPr>
          <w:p w14:paraId="37FD70C2" w14:textId="77777777" w:rsidR="00E65DBE" w:rsidRPr="00804B30" w:rsidRDefault="00E65DBE" w:rsidP="00AF0D4C">
            <w:pPr>
              <w:spacing w:after="0"/>
              <w:jc w:val="center"/>
              <w:rPr>
                <w:ins w:id="3317" w:author="China Telecom" w:date="2020-11-20T19:17:00Z"/>
              </w:rPr>
            </w:pPr>
            <w:ins w:id="3318" w:author="China Telecom" w:date="2020-11-20T19:17:00Z">
              <w:r w:rsidRPr="00804B30">
                <w:t>3.05</w:t>
              </w:r>
            </w:ins>
          </w:p>
        </w:tc>
      </w:tr>
      <w:tr w:rsidR="00E65DBE" w:rsidRPr="00804B30" w14:paraId="73204805" w14:textId="77777777" w:rsidTr="00AF0D4C">
        <w:trPr>
          <w:ins w:id="3319" w:author="China Telecom" w:date="2020-11-20T19:17:00Z"/>
        </w:trPr>
        <w:tc>
          <w:tcPr>
            <w:tcW w:w="6440" w:type="dxa"/>
            <w:noWrap/>
            <w:hideMark/>
          </w:tcPr>
          <w:p w14:paraId="53E90285" w14:textId="77777777" w:rsidR="00E65DBE" w:rsidRPr="00804B30" w:rsidRDefault="00E65DBE" w:rsidP="00AF0D4C">
            <w:pPr>
              <w:spacing w:after="0"/>
              <w:rPr>
                <w:ins w:id="3320" w:author="China Telecom" w:date="2020-11-20T19:17:00Z"/>
              </w:rPr>
            </w:pPr>
            <w:ins w:id="3321" w:author="China Telecom" w:date="2020-11-20T19:17:00Z">
              <w:r w:rsidRPr="00804B30">
                <w:t>PRACH Format C2</w:t>
              </w:r>
            </w:ins>
          </w:p>
        </w:tc>
        <w:tc>
          <w:tcPr>
            <w:tcW w:w="2200" w:type="dxa"/>
            <w:noWrap/>
            <w:hideMark/>
          </w:tcPr>
          <w:p w14:paraId="2D1288AD" w14:textId="77777777" w:rsidR="00E65DBE" w:rsidRPr="00804B30" w:rsidRDefault="00E65DBE" w:rsidP="00AF0D4C">
            <w:pPr>
              <w:spacing w:after="0"/>
              <w:jc w:val="center"/>
              <w:rPr>
                <w:ins w:id="3322" w:author="China Telecom" w:date="2020-11-20T19:17:00Z"/>
              </w:rPr>
            </w:pPr>
            <w:ins w:id="3323" w:author="China Telecom" w:date="2020-11-20T19:17:00Z">
              <w:r w:rsidRPr="00804B30">
                <w:t>0</w:t>
              </w:r>
            </w:ins>
          </w:p>
        </w:tc>
        <w:tc>
          <w:tcPr>
            <w:tcW w:w="2200" w:type="dxa"/>
            <w:noWrap/>
            <w:hideMark/>
          </w:tcPr>
          <w:p w14:paraId="3B121EF4" w14:textId="77777777" w:rsidR="00E65DBE" w:rsidRPr="00804B30" w:rsidRDefault="00E65DBE" w:rsidP="00AF0D4C">
            <w:pPr>
              <w:spacing w:after="0"/>
              <w:jc w:val="center"/>
              <w:rPr>
                <w:ins w:id="3324" w:author="China Telecom" w:date="2020-11-20T19:17:00Z"/>
                <w:noProof/>
              </w:rPr>
            </w:pPr>
          </w:p>
        </w:tc>
        <w:tc>
          <w:tcPr>
            <w:tcW w:w="2200" w:type="dxa"/>
            <w:noWrap/>
            <w:hideMark/>
          </w:tcPr>
          <w:p w14:paraId="413A42C5" w14:textId="77777777" w:rsidR="00E65DBE" w:rsidRPr="00804B30" w:rsidRDefault="00E65DBE" w:rsidP="00AF0D4C">
            <w:pPr>
              <w:spacing w:after="0"/>
              <w:jc w:val="center"/>
              <w:rPr>
                <w:ins w:id="3325" w:author="China Telecom" w:date="2020-11-20T19:17:00Z"/>
                <w:noProof/>
              </w:rPr>
            </w:pPr>
          </w:p>
        </w:tc>
      </w:tr>
      <w:tr w:rsidR="00E65DBE" w:rsidRPr="00804B30" w14:paraId="4A931879" w14:textId="77777777" w:rsidTr="00AF0D4C">
        <w:trPr>
          <w:ins w:id="3326" w:author="China Telecom" w:date="2020-11-20T19:17:00Z"/>
        </w:trPr>
        <w:tc>
          <w:tcPr>
            <w:tcW w:w="6440" w:type="dxa"/>
            <w:noWrap/>
            <w:hideMark/>
          </w:tcPr>
          <w:p w14:paraId="3877DA75" w14:textId="77777777" w:rsidR="00E65DBE" w:rsidRPr="00804B30" w:rsidRDefault="00E65DBE" w:rsidP="00AF0D4C">
            <w:pPr>
              <w:spacing w:after="0"/>
              <w:rPr>
                <w:ins w:id="3327" w:author="China Telecom" w:date="2020-11-20T19:17:00Z"/>
              </w:rPr>
            </w:pPr>
            <w:ins w:id="3328" w:author="China Telecom" w:date="2020-11-20T19:17:00Z">
              <w:r w:rsidRPr="00804B30">
                <w:t xml:space="preserve">Broadcast PDCCH(PDCCH of Msg.2) </w:t>
              </w:r>
            </w:ins>
          </w:p>
        </w:tc>
        <w:tc>
          <w:tcPr>
            <w:tcW w:w="2200" w:type="dxa"/>
            <w:noWrap/>
            <w:hideMark/>
          </w:tcPr>
          <w:p w14:paraId="6904910B" w14:textId="77777777" w:rsidR="00E65DBE" w:rsidRPr="00804B30" w:rsidRDefault="00E65DBE" w:rsidP="00AF0D4C">
            <w:pPr>
              <w:spacing w:after="0"/>
              <w:jc w:val="center"/>
              <w:rPr>
                <w:ins w:id="3329" w:author="China Telecom" w:date="2020-11-20T19:17:00Z"/>
              </w:rPr>
            </w:pPr>
            <w:ins w:id="3330" w:author="China Telecom" w:date="2020-11-20T19:17:00Z">
              <w:r w:rsidRPr="00804B30">
                <w:t>3</w:t>
              </w:r>
            </w:ins>
          </w:p>
        </w:tc>
        <w:tc>
          <w:tcPr>
            <w:tcW w:w="2200" w:type="dxa"/>
            <w:noWrap/>
            <w:hideMark/>
          </w:tcPr>
          <w:p w14:paraId="6F3D4B54" w14:textId="77777777" w:rsidR="00E65DBE" w:rsidRPr="00804B30" w:rsidRDefault="00E65DBE" w:rsidP="00AF0D4C">
            <w:pPr>
              <w:spacing w:after="0"/>
              <w:jc w:val="center"/>
              <w:rPr>
                <w:ins w:id="3331" w:author="China Telecom" w:date="2020-11-20T19:17:00Z"/>
              </w:rPr>
            </w:pPr>
            <w:ins w:id="3332" w:author="China Telecom" w:date="2020-11-20T19:17:00Z">
              <w:r w:rsidRPr="00804B30">
                <w:t>152.95</w:t>
              </w:r>
            </w:ins>
          </w:p>
        </w:tc>
        <w:tc>
          <w:tcPr>
            <w:tcW w:w="2200" w:type="dxa"/>
            <w:noWrap/>
            <w:hideMark/>
          </w:tcPr>
          <w:p w14:paraId="1D7FCAC8" w14:textId="77777777" w:rsidR="00E65DBE" w:rsidRPr="00804B30" w:rsidRDefault="00E65DBE" w:rsidP="00AF0D4C">
            <w:pPr>
              <w:spacing w:after="0"/>
              <w:jc w:val="center"/>
              <w:rPr>
                <w:ins w:id="3333" w:author="China Telecom" w:date="2020-11-20T19:17:00Z"/>
              </w:rPr>
            </w:pPr>
            <w:ins w:id="3334" w:author="China Telecom" w:date="2020-11-20T19:17:00Z">
              <w:r w:rsidRPr="00804B30">
                <w:t>1.68</w:t>
              </w:r>
            </w:ins>
          </w:p>
        </w:tc>
      </w:tr>
      <w:tr w:rsidR="00E65DBE" w:rsidRPr="00804B30" w14:paraId="2A1D1392" w14:textId="77777777" w:rsidTr="00AF0D4C">
        <w:trPr>
          <w:ins w:id="3335" w:author="China Telecom" w:date="2020-11-20T19:17:00Z"/>
        </w:trPr>
        <w:tc>
          <w:tcPr>
            <w:tcW w:w="6440" w:type="dxa"/>
            <w:noWrap/>
            <w:hideMark/>
          </w:tcPr>
          <w:p w14:paraId="081EAE2E" w14:textId="77777777" w:rsidR="00E65DBE" w:rsidRPr="00804B30" w:rsidRDefault="00E65DBE" w:rsidP="00AF0D4C">
            <w:pPr>
              <w:spacing w:after="0"/>
              <w:rPr>
                <w:ins w:id="3336" w:author="China Telecom" w:date="2020-11-20T19:17:00Z"/>
              </w:rPr>
            </w:pPr>
            <w:ins w:id="3337" w:author="China Telecom" w:date="2020-11-20T19:17:00Z">
              <w:r w:rsidRPr="00804B30">
                <w:t xml:space="preserve">PDSCH for Msg.2 </w:t>
              </w:r>
            </w:ins>
          </w:p>
        </w:tc>
        <w:tc>
          <w:tcPr>
            <w:tcW w:w="2200" w:type="dxa"/>
            <w:noWrap/>
            <w:hideMark/>
          </w:tcPr>
          <w:p w14:paraId="1C0CD47C" w14:textId="77777777" w:rsidR="00E65DBE" w:rsidRPr="00804B30" w:rsidRDefault="00E65DBE" w:rsidP="00AF0D4C">
            <w:pPr>
              <w:spacing w:after="0"/>
              <w:jc w:val="center"/>
              <w:rPr>
                <w:ins w:id="3338" w:author="China Telecom" w:date="2020-11-20T19:17:00Z"/>
              </w:rPr>
            </w:pPr>
            <w:ins w:id="3339" w:author="China Telecom" w:date="2020-11-20T19:17:00Z">
              <w:r w:rsidRPr="00804B30">
                <w:t>3</w:t>
              </w:r>
            </w:ins>
          </w:p>
        </w:tc>
        <w:tc>
          <w:tcPr>
            <w:tcW w:w="2200" w:type="dxa"/>
            <w:noWrap/>
            <w:hideMark/>
          </w:tcPr>
          <w:p w14:paraId="33404E3F" w14:textId="77777777" w:rsidR="00E65DBE" w:rsidRPr="00804B30" w:rsidRDefault="00E65DBE" w:rsidP="00AF0D4C">
            <w:pPr>
              <w:spacing w:after="0"/>
              <w:jc w:val="center"/>
              <w:rPr>
                <w:ins w:id="3340" w:author="China Telecom" w:date="2020-11-20T19:17:00Z"/>
              </w:rPr>
            </w:pPr>
            <w:ins w:id="3341" w:author="China Telecom" w:date="2020-11-20T19:17:00Z">
              <w:r w:rsidRPr="00804B30">
                <w:t>154.15</w:t>
              </w:r>
            </w:ins>
          </w:p>
        </w:tc>
        <w:tc>
          <w:tcPr>
            <w:tcW w:w="2200" w:type="dxa"/>
            <w:noWrap/>
            <w:hideMark/>
          </w:tcPr>
          <w:p w14:paraId="45069F61" w14:textId="77777777" w:rsidR="00E65DBE" w:rsidRPr="00804B30" w:rsidRDefault="00E65DBE" w:rsidP="00AF0D4C">
            <w:pPr>
              <w:spacing w:after="0"/>
              <w:jc w:val="center"/>
              <w:rPr>
                <w:ins w:id="3342" w:author="China Telecom" w:date="2020-11-20T19:17:00Z"/>
              </w:rPr>
            </w:pPr>
            <w:ins w:id="3343" w:author="China Telecom" w:date="2020-11-20T19:17:00Z">
              <w:r w:rsidRPr="00804B30">
                <w:t>2.34</w:t>
              </w:r>
            </w:ins>
          </w:p>
        </w:tc>
      </w:tr>
      <w:tr w:rsidR="00E65DBE" w:rsidRPr="00804B30" w14:paraId="5D3C57A1" w14:textId="77777777" w:rsidTr="00AF0D4C">
        <w:trPr>
          <w:ins w:id="3344" w:author="China Telecom" w:date="2020-11-20T19:17:00Z"/>
        </w:trPr>
        <w:tc>
          <w:tcPr>
            <w:tcW w:w="6440" w:type="dxa"/>
            <w:noWrap/>
            <w:hideMark/>
          </w:tcPr>
          <w:p w14:paraId="38849EE2" w14:textId="77777777" w:rsidR="00E65DBE" w:rsidRPr="00804B30" w:rsidRDefault="00E65DBE" w:rsidP="00AF0D4C">
            <w:pPr>
              <w:spacing w:after="0"/>
              <w:rPr>
                <w:ins w:id="3345" w:author="China Telecom" w:date="2020-11-20T19:17:00Z"/>
              </w:rPr>
            </w:pPr>
            <w:ins w:id="3346" w:author="China Telecom" w:date="2020-11-20T19:17:00Z">
              <w:r w:rsidRPr="00804B30">
                <w:t xml:space="preserve">PUSCH of Msg.3 </w:t>
              </w:r>
            </w:ins>
          </w:p>
        </w:tc>
        <w:tc>
          <w:tcPr>
            <w:tcW w:w="2200" w:type="dxa"/>
            <w:noWrap/>
            <w:hideMark/>
          </w:tcPr>
          <w:p w14:paraId="52D00B95" w14:textId="77777777" w:rsidR="00E65DBE" w:rsidRPr="00804B30" w:rsidRDefault="00E65DBE" w:rsidP="00AF0D4C">
            <w:pPr>
              <w:spacing w:after="0"/>
              <w:jc w:val="center"/>
              <w:rPr>
                <w:ins w:id="3347" w:author="China Telecom" w:date="2020-11-20T19:17:00Z"/>
              </w:rPr>
            </w:pPr>
            <w:ins w:id="3348" w:author="China Telecom" w:date="2020-11-20T19:17:00Z">
              <w:r w:rsidRPr="00804B30">
                <w:t>7</w:t>
              </w:r>
            </w:ins>
          </w:p>
        </w:tc>
        <w:tc>
          <w:tcPr>
            <w:tcW w:w="2200" w:type="dxa"/>
            <w:noWrap/>
            <w:hideMark/>
          </w:tcPr>
          <w:p w14:paraId="125937E9" w14:textId="77777777" w:rsidR="00E65DBE" w:rsidRPr="00804B30" w:rsidRDefault="00E65DBE" w:rsidP="00AF0D4C">
            <w:pPr>
              <w:spacing w:after="0"/>
              <w:jc w:val="center"/>
              <w:rPr>
                <w:ins w:id="3349" w:author="China Telecom" w:date="2020-11-20T19:17:00Z"/>
              </w:rPr>
            </w:pPr>
            <w:ins w:id="3350" w:author="China Telecom" w:date="2020-11-20T19:17:00Z">
              <w:r w:rsidRPr="00804B30">
                <w:t>143.86</w:t>
              </w:r>
            </w:ins>
          </w:p>
        </w:tc>
        <w:tc>
          <w:tcPr>
            <w:tcW w:w="2200" w:type="dxa"/>
            <w:noWrap/>
            <w:hideMark/>
          </w:tcPr>
          <w:p w14:paraId="03C2A4E3" w14:textId="77777777" w:rsidR="00E65DBE" w:rsidRPr="00804B30" w:rsidRDefault="00E65DBE" w:rsidP="00AF0D4C">
            <w:pPr>
              <w:spacing w:after="0"/>
              <w:jc w:val="center"/>
              <w:rPr>
                <w:ins w:id="3351" w:author="China Telecom" w:date="2020-11-20T19:17:00Z"/>
              </w:rPr>
            </w:pPr>
            <w:ins w:id="3352" w:author="China Telecom" w:date="2020-11-20T19:17:00Z">
              <w:r w:rsidRPr="00804B30">
                <w:t>1.04</w:t>
              </w:r>
            </w:ins>
          </w:p>
        </w:tc>
      </w:tr>
      <w:tr w:rsidR="00E65DBE" w:rsidRPr="00804B30" w14:paraId="51586E6A" w14:textId="77777777" w:rsidTr="00AF0D4C">
        <w:trPr>
          <w:ins w:id="3353" w:author="China Telecom" w:date="2020-11-20T19:17:00Z"/>
        </w:trPr>
        <w:tc>
          <w:tcPr>
            <w:tcW w:w="6440" w:type="dxa"/>
            <w:noWrap/>
            <w:hideMark/>
          </w:tcPr>
          <w:p w14:paraId="6EFA9A0C" w14:textId="77777777" w:rsidR="00E65DBE" w:rsidRPr="00804B30" w:rsidRDefault="00E65DBE" w:rsidP="00AF0D4C">
            <w:pPr>
              <w:spacing w:after="0"/>
              <w:rPr>
                <w:ins w:id="3354" w:author="China Telecom" w:date="2020-11-20T19:17:00Z"/>
              </w:rPr>
            </w:pPr>
            <w:ins w:id="3355" w:author="China Telecom" w:date="2020-11-20T19:17:00Z">
              <w:r w:rsidRPr="00804B30">
                <w:t xml:space="preserve">PDSCH of Msg.4 </w:t>
              </w:r>
            </w:ins>
          </w:p>
        </w:tc>
        <w:tc>
          <w:tcPr>
            <w:tcW w:w="2200" w:type="dxa"/>
            <w:noWrap/>
            <w:hideMark/>
          </w:tcPr>
          <w:p w14:paraId="1EF4A10B" w14:textId="77777777" w:rsidR="00E65DBE" w:rsidRPr="00804B30" w:rsidRDefault="00E65DBE" w:rsidP="00AF0D4C">
            <w:pPr>
              <w:spacing w:after="0"/>
              <w:jc w:val="center"/>
              <w:rPr>
                <w:ins w:id="3356" w:author="China Telecom" w:date="2020-11-20T19:17:00Z"/>
              </w:rPr>
            </w:pPr>
            <w:ins w:id="3357" w:author="China Telecom" w:date="2020-11-20T19:17:00Z">
              <w:r w:rsidRPr="00804B30">
                <w:t>4</w:t>
              </w:r>
            </w:ins>
          </w:p>
        </w:tc>
        <w:tc>
          <w:tcPr>
            <w:tcW w:w="2200" w:type="dxa"/>
            <w:noWrap/>
            <w:hideMark/>
          </w:tcPr>
          <w:p w14:paraId="29D2DF04" w14:textId="77777777" w:rsidR="00E65DBE" w:rsidRPr="00804B30" w:rsidRDefault="00E65DBE" w:rsidP="00AF0D4C">
            <w:pPr>
              <w:spacing w:after="0"/>
              <w:jc w:val="center"/>
              <w:rPr>
                <w:ins w:id="3358" w:author="China Telecom" w:date="2020-11-20T19:17:00Z"/>
              </w:rPr>
            </w:pPr>
            <w:ins w:id="3359" w:author="China Telecom" w:date="2020-11-20T19:17:00Z">
              <w:r w:rsidRPr="00804B30">
                <w:t>154.40</w:t>
              </w:r>
            </w:ins>
          </w:p>
        </w:tc>
        <w:tc>
          <w:tcPr>
            <w:tcW w:w="2200" w:type="dxa"/>
            <w:noWrap/>
            <w:hideMark/>
          </w:tcPr>
          <w:p w14:paraId="19C262E3" w14:textId="77777777" w:rsidR="00E65DBE" w:rsidRPr="00804B30" w:rsidRDefault="00E65DBE" w:rsidP="00AF0D4C">
            <w:pPr>
              <w:spacing w:after="0"/>
              <w:jc w:val="center"/>
              <w:rPr>
                <w:ins w:id="3360" w:author="China Telecom" w:date="2020-11-20T19:17:00Z"/>
              </w:rPr>
            </w:pPr>
            <w:ins w:id="3361" w:author="China Telecom" w:date="2020-11-20T19:17:00Z">
              <w:r w:rsidRPr="00804B30">
                <w:t>1.92</w:t>
              </w:r>
            </w:ins>
          </w:p>
        </w:tc>
      </w:tr>
      <w:tr w:rsidR="00E65DBE" w:rsidRPr="00804B30" w14:paraId="62E61D90" w14:textId="77777777" w:rsidTr="00AF0D4C">
        <w:trPr>
          <w:ins w:id="3362" w:author="China Telecom" w:date="2020-11-20T19:17:00Z"/>
        </w:trPr>
        <w:tc>
          <w:tcPr>
            <w:tcW w:w="6440" w:type="dxa"/>
            <w:noWrap/>
            <w:hideMark/>
          </w:tcPr>
          <w:p w14:paraId="4890AB14" w14:textId="77777777" w:rsidR="00E65DBE" w:rsidRPr="00804B30" w:rsidRDefault="00E65DBE" w:rsidP="00AF0D4C">
            <w:pPr>
              <w:spacing w:after="0"/>
              <w:rPr>
                <w:ins w:id="3363" w:author="China Telecom" w:date="2020-11-20T19:17:00Z"/>
              </w:rPr>
            </w:pPr>
            <w:ins w:id="3364" w:author="China Telecom" w:date="2020-11-20T19:17:00Z">
              <w:r w:rsidRPr="00804B30">
                <w:t xml:space="preserve">PUCCH w/ HARQ-ACK for Msg.4 </w:t>
              </w:r>
            </w:ins>
          </w:p>
        </w:tc>
        <w:tc>
          <w:tcPr>
            <w:tcW w:w="2200" w:type="dxa"/>
            <w:noWrap/>
            <w:hideMark/>
          </w:tcPr>
          <w:p w14:paraId="70FFFE8C" w14:textId="77777777" w:rsidR="00E65DBE" w:rsidRPr="00804B30" w:rsidRDefault="00E65DBE" w:rsidP="00AF0D4C">
            <w:pPr>
              <w:spacing w:after="0"/>
              <w:jc w:val="center"/>
              <w:rPr>
                <w:ins w:id="3365" w:author="China Telecom" w:date="2020-11-20T19:17:00Z"/>
              </w:rPr>
            </w:pPr>
            <w:ins w:id="3366" w:author="China Telecom" w:date="2020-11-20T19:17:00Z">
              <w:r w:rsidRPr="00804B30">
                <w:t>2</w:t>
              </w:r>
            </w:ins>
          </w:p>
        </w:tc>
        <w:tc>
          <w:tcPr>
            <w:tcW w:w="2200" w:type="dxa"/>
            <w:noWrap/>
            <w:hideMark/>
          </w:tcPr>
          <w:p w14:paraId="27D52A5C" w14:textId="77777777" w:rsidR="00E65DBE" w:rsidRPr="00804B30" w:rsidRDefault="00E65DBE" w:rsidP="00AF0D4C">
            <w:pPr>
              <w:spacing w:after="0"/>
              <w:jc w:val="center"/>
              <w:rPr>
                <w:ins w:id="3367" w:author="China Telecom" w:date="2020-11-20T19:17:00Z"/>
              </w:rPr>
            </w:pPr>
            <w:ins w:id="3368" w:author="China Telecom" w:date="2020-11-20T19:17:00Z">
              <w:r w:rsidRPr="00804B30">
                <w:t>149.99</w:t>
              </w:r>
            </w:ins>
          </w:p>
        </w:tc>
        <w:tc>
          <w:tcPr>
            <w:tcW w:w="2200" w:type="dxa"/>
            <w:noWrap/>
            <w:hideMark/>
          </w:tcPr>
          <w:p w14:paraId="37C6DBAC" w14:textId="77777777" w:rsidR="00E65DBE" w:rsidRPr="00804B30" w:rsidRDefault="00E65DBE" w:rsidP="00AF0D4C">
            <w:pPr>
              <w:spacing w:after="0"/>
              <w:jc w:val="center"/>
              <w:rPr>
                <w:ins w:id="3369" w:author="China Telecom" w:date="2020-11-20T19:17:00Z"/>
                <w:noProof/>
              </w:rPr>
            </w:pPr>
            <w:ins w:id="3370" w:author="China Telecom" w:date="2020-11-20T19:17:00Z">
              <w:r>
                <w:rPr>
                  <w:noProof/>
                </w:rPr>
                <w:t>0.05</w:t>
              </w:r>
            </w:ins>
          </w:p>
        </w:tc>
      </w:tr>
      <w:tr w:rsidR="00E65DBE" w:rsidRPr="00804B30" w14:paraId="2DF4C82B" w14:textId="77777777" w:rsidTr="00AF0D4C">
        <w:trPr>
          <w:ins w:id="3371" w:author="China Telecom" w:date="2020-11-20T19:17:00Z"/>
        </w:trPr>
        <w:tc>
          <w:tcPr>
            <w:tcW w:w="6440" w:type="dxa"/>
            <w:noWrap/>
            <w:hideMark/>
          </w:tcPr>
          <w:p w14:paraId="3109137A" w14:textId="77777777" w:rsidR="00E65DBE" w:rsidRPr="00804B30" w:rsidRDefault="00E65DBE" w:rsidP="00AF0D4C">
            <w:pPr>
              <w:spacing w:after="0"/>
              <w:rPr>
                <w:ins w:id="3372" w:author="China Telecom" w:date="2020-11-20T19:17:00Z"/>
              </w:rPr>
            </w:pPr>
            <w:ins w:id="3373" w:author="China Telecom" w:date="2020-11-20T19:17:00Z">
              <w:r w:rsidRPr="00804B30">
                <w:t xml:space="preserve">Unicast PDCCH </w:t>
              </w:r>
            </w:ins>
          </w:p>
        </w:tc>
        <w:tc>
          <w:tcPr>
            <w:tcW w:w="2200" w:type="dxa"/>
            <w:noWrap/>
            <w:hideMark/>
          </w:tcPr>
          <w:p w14:paraId="443CF3F4" w14:textId="77777777" w:rsidR="00E65DBE" w:rsidRPr="00804B30" w:rsidRDefault="00E65DBE" w:rsidP="00AF0D4C">
            <w:pPr>
              <w:spacing w:after="0"/>
              <w:jc w:val="center"/>
              <w:rPr>
                <w:ins w:id="3374" w:author="China Telecom" w:date="2020-11-20T19:17:00Z"/>
              </w:rPr>
            </w:pPr>
            <w:ins w:id="3375" w:author="China Telecom" w:date="2020-11-20T19:17:00Z">
              <w:r w:rsidRPr="00804B30">
                <w:t>10</w:t>
              </w:r>
            </w:ins>
          </w:p>
        </w:tc>
        <w:tc>
          <w:tcPr>
            <w:tcW w:w="2200" w:type="dxa"/>
            <w:noWrap/>
            <w:hideMark/>
          </w:tcPr>
          <w:p w14:paraId="7167C02A" w14:textId="77777777" w:rsidR="00E65DBE" w:rsidRPr="00804B30" w:rsidRDefault="00E65DBE" w:rsidP="00AF0D4C">
            <w:pPr>
              <w:spacing w:after="0"/>
              <w:jc w:val="center"/>
              <w:rPr>
                <w:ins w:id="3376" w:author="China Telecom" w:date="2020-11-20T19:17:00Z"/>
              </w:rPr>
            </w:pPr>
            <w:ins w:id="3377" w:author="China Telecom" w:date="2020-11-20T19:17:00Z">
              <w:r w:rsidRPr="00804B30">
                <w:t>156.11</w:t>
              </w:r>
            </w:ins>
          </w:p>
        </w:tc>
        <w:tc>
          <w:tcPr>
            <w:tcW w:w="2200" w:type="dxa"/>
            <w:noWrap/>
            <w:hideMark/>
          </w:tcPr>
          <w:p w14:paraId="3443F402" w14:textId="77777777" w:rsidR="00E65DBE" w:rsidRPr="00804B30" w:rsidRDefault="00E65DBE" w:rsidP="00AF0D4C">
            <w:pPr>
              <w:spacing w:after="0"/>
              <w:jc w:val="center"/>
              <w:rPr>
                <w:ins w:id="3378" w:author="China Telecom" w:date="2020-11-20T19:17:00Z"/>
              </w:rPr>
            </w:pPr>
            <w:ins w:id="3379" w:author="China Telecom" w:date="2020-11-20T19:17:00Z">
              <w:r w:rsidRPr="00804B30">
                <w:t>3.12</w:t>
              </w:r>
            </w:ins>
          </w:p>
        </w:tc>
      </w:tr>
      <w:tr w:rsidR="00E65DBE" w:rsidRPr="00804B30" w14:paraId="20839C3D" w14:textId="77777777" w:rsidTr="00AF0D4C">
        <w:trPr>
          <w:ins w:id="3380" w:author="China Telecom" w:date="2020-11-20T19:17:00Z"/>
        </w:trPr>
        <w:tc>
          <w:tcPr>
            <w:tcW w:w="6440" w:type="dxa"/>
            <w:noWrap/>
            <w:hideMark/>
          </w:tcPr>
          <w:p w14:paraId="22AFF27D" w14:textId="77777777" w:rsidR="00E65DBE" w:rsidRPr="00804B30" w:rsidRDefault="00E65DBE" w:rsidP="00AF0D4C">
            <w:pPr>
              <w:spacing w:after="0"/>
              <w:rPr>
                <w:ins w:id="3381" w:author="China Telecom" w:date="2020-11-20T19:17:00Z"/>
              </w:rPr>
            </w:pPr>
            <w:ins w:id="3382" w:author="China Telecom" w:date="2020-11-20T19:17:00Z">
              <w:r w:rsidRPr="00804B30">
                <w:t>PDSCH for eMBB DDDSU</w:t>
              </w:r>
            </w:ins>
          </w:p>
        </w:tc>
        <w:tc>
          <w:tcPr>
            <w:tcW w:w="2200" w:type="dxa"/>
            <w:noWrap/>
            <w:hideMark/>
          </w:tcPr>
          <w:p w14:paraId="52F66938" w14:textId="77777777" w:rsidR="00E65DBE" w:rsidRPr="00804B30" w:rsidRDefault="00E65DBE" w:rsidP="00AF0D4C">
            <w:pPr>
              <w:spacing w:after="0"/>
              <w:jc w:val="center"/>
              <w:rPr>
                <w:ins w:id="3383" w:author="China Telecom" w:date="2020-11-20T19:17:00Z"/>
              </w:rPr>
            </w:pPr>
            <w:ins w:id="3384" w:author="China Telecom" w:date="2020-11-20T19:17:00Z">
              <w:r w:rsidRPr="00804B30">
                <w:t>8</w:t>
              </w:r>
            </w:ins>
          </w:p>
        </w:tc>
        <w:tc>
          <w:tcPr>
            <w:tcW w:w="2200" w:type="dxa"/>
            <w:noWrap/>
            <w:hideMark/>
          </w:tcPr>
          <w:p w14:paraId="522F71F1" w14:textId="77777777" w:rsidR="00E65DBE" w:rsidRPr="00804B30" w:rsidRDefault="00E65DBE" w:rsidP="00AF0D4C">
            <w:pPr>
              <w:spacing w:after="0"/>
              <w:jc w:val="center"/>
              <w:rPr>
                <w:ins w:id="3385" w:author="China Telecom" w:date="2020-11-20T19:17:00Z"/>
              </w:rPr>
            </w:pPr>
            <w:ins w:id="3386" w:author="China Telecom" w:date="2020-11-20T19:17:00Z">
              <w:r w:rsidRPr="00804B30">
                <w:t>152.81</w:t>
              </w:r>
            </w:ins>
          </w:p>
        </w:tc>
        <w:tc>
          <w:tcPr>
            <w:tcW w:w="2200" w:type="dxa"/>
            <w:noWrap/>
            <w:hideMark/>
          </w:tcPr>
          <w:p w14:paraId="01331A46" w14:textId="77777777" w:rsidR="00E65DBE" w:rsidRPr="00804B30" w:rsidRDefault="00E65DBE" w:rsidP="00AF0D4C">
            <w:pPr>
              <w:spacing w:after="0"/>
              <w:jc w:val="center"/>
              <w:rPr>
                <w:ins w:id="3387" w:author="China Telecom" w:date="2020-11-20T19:17:00Z"/>
              </w:rPr>
            </w:pPr>
            <w:ins w:id="3388" w:author="China Telecom" w:date="2020-11-20T19:17:00Z">
              <w:r w:rsidRPr="00804B30">
                <w:t>3.49</w:t>
              </w:r>
            </w:ins>
          </w:p>
        </w:tc>
      </w:tr>
      <w:tr w:rsidR="00E65DBE" w:rsidRPr="00804B30" w14:paraId="0A642F30" w14:textId="77777777" w:rsidTr="00AF0D4C">
        <w:trPr>
          <w:ins w:id="3389" w:author="China Telecom" w:date="2020-11-20T19:17:00Z"/>
        </w:trPr>
        <w:tc>
          <w:tcPr>
            <w:tcW w:w="6440" w:type="dxa"/>
            <w:noWrap/>
            <w:hideMark/>
          </w:tcPr>
          <w:p w14:paraId="740D9B76" w14:textId="77777777" w:rsidR="00E65DBE" w:rsidRPr="00804B30" w:rsidRDefault="00E65DBE" w:rsidP="00AF0D4C">
            <w:pPr>
              <w:spacing w:after="0"/>
              <w:rPr>
                <w:ins w:id="3390" w:author="China Telecom" w:date="2020-11-20T19:17:00Z"/>
              </w:rPr>
            </w:pPr>
            <w:ins w:id="3391" w:author="China Telecom" w:date="2020-11-20T19:17:00Z">
              <w:r w:rsidRPr="00804B30">
                <w:t>PDSCH for eMBB DDDSUDDSUU</w:t>
              </w:r>
            </w:ins>
          </w:p>
        </w:tc>
        <w:tc>
          <w:tcPr>
            <w:tcW w:w="2200" w:type="dxa"/>
            <w:noWrap/>
            <w:hideMark/>
          </w:tcPr>
          <w:p w14:paraId="4911F843" w14:textId="77777777" w:rsidR="00E65DBE" w:rsidRPr="00804B30" w:rsidRDefault="00E65DBE" w:rsidP="00AF0D4C">
            <w:pPr>
              <w:spacing w:after="0"/>
              <w:jc w:val="center"/>
              <w:rPr>
                <w:ins w:id="3392" w:author="China Telecom" w:date="2020-11-20T19:17:00Z"/>
              </w:rPr>
            </w:pPr>
            <w:ins w:id="3393" w:author="China Telecom" w:date="2020-11-20T19:17:00Z">
              <w:r w:rsidRPr="00804B30">
                <w:t>6</w:t>
              </w:r>
            </w:ins>
          </w:p>
        </w:tc>
        <w:tc>
          <w:tcPr>
            <w:tcW w:w="2200" w:type="dxa"/>
            <w:noWrap/>
            <w:hideMark/>
          </w:tcPr>
          <w:p w14:paraId="516E0445" w14:textId="77777777" w:rsidR="00E65DBE" w:rsidRPr="00804B30" w:rsidRDefault="00E65DBE" w:rsidP="00AF0D4C">
            <w:pPr>
              <w:spacing w:after="0"/>
              <w:jc w:val="center"/>
              <w:rPr>
                <w:ins w:id="3394" w:author="China Telecom" w:date="2020-11-20T19:17:00Z"/>
              </w:rPr>
            </w:pPr>
            <w:ins w:id="3395" w:author="China Telecom" w:date="2020-11-20T19:17:00Z">
              <w:r w:rsidRPr="00804B30">
                <w:t>152.21</w:t>
              </w:r>
            </w:ins>
          </w:p>
        </w:tc>
        <w:tc>
          <w:tcPr>
            <w:tcW w:w="2200" w:type="dxa"/>
            <w:noWrap/>
            <w:hideMark/>
          </w:tcPr>
          <w:p w14:paraId="04A6B46B" w14:textId="77777777" w:rsidR="00E65DBE" w:rsidRPr="00804B30" w:rsidRDefault="00E65DBE" w:rsidP="00AF0D4C">
            <w:pPr>
              <w:spacing w:after="0"/>
              <w:jc w:val="center"/>
              <w:rPr>
                <w:ins w:id="3396" w:author="China Telecom" w:date="2020-11-20T19:17:00Z"/>
              </w:rPr>
            </w:pPr>
            <w:ins w:id="3397" w:author="China Telecom" w:date="2020-11-20T19:17:00Z">
              <w:r w:rsidRPr="00804B30">
                <w:t>6.77</w:t>
              </w:r>
            </w:ins>
          </w:p>
        </w:tc>
      </w:tr>
    </w:tbl>
    <w:p w14:paraId="4072EE66" w14:textId="77777777" w:rsidR="00E65DBE" w:rsidRDefault="00E65DBE" w:rsidP="00E65DBE">
      <w:pPr>
        <w:rPr>
          <w:ins w:id="3398" w:author="China Telecom" w:date="2020-11-20T19:17:00Z"/>
        </w:rPr>
      </w:pPr>
    </w:p>
    <w:p w14:paraId="14308E1B" w14:textId="77777777" w:rsidR="00E65DBE" w:rsidRDefault="00E65DBE" w:rsidP="00E65DBE">
      <w:pPr>
        <w:pStyle w:val="TH"/>
        <w:rPr>
          <w:ins w:id="3399" w:author="China Telecom" w:date="2020-11-20T19:17:00Z"/>
        </w:rPr>
      </w:pPr>
      <w:ins w:id="3400" w:author="China Telecom" w:date="2020-11-20T19:17:00Z">
        <w:r>
          <w:lastRenderedPageBreak/>
          <w:t xml:space="preserve">Table </w:t>
        </w:r>
        <w:r>
          <w:rPr>
            <w:lang w:eastAsia="zh-CN"/>
          </w:rPr>
          <w:t>5.1.1.3</w:t>
        </w:r>
        <w:r w:rsidRPr="007368F9">
          <w:t>-</w:t>
        </w:r>
        <w:r>
          <w:rPr>
            <w:rFonts w:hint="eastAsia"/>
            <w:lang w:eastAsia="ja-JP"/>
          </w:rPr>
          <w:t>2</w:t>
        </w:r>
        <w:r w:rsidRPr="007368F9">
          <w:rPr>
            <w:rFonts w:hint="eastAsia"/>
          </w:rPr>
          <w:t>:</w:t>
        </w:r>
        <w:r>
          <w:rPr>
            <w:rFonts w:hint="eastAsia"/>
          </w:rPr>
          <w:t xml:space="preserve"> Representative values </w:t>
        </w:r>
        <w:r>
          <w:t>of MIL for Rural 4</w:t>
        </w:r>
        <w:r w:rsidRPr="00DE78FE">
          <w:t>GHz</w:t>
        </w:r>
        <w:r>
          <w:t xml:space="preserve"> TDD NLOS O2I scenario with </w:t>
        </w:r>
        <w:r w:rsidRPr="00DE78FE">
          <w:t xml:space="preserve">BS </w:t>
        </w:r>
        <w:r>
          <w:t xml:space="preserve">Tx power of 33 </w:t>
        </w:r>
        <w:r w:rsidRPr="00DE78FE">
          <w:t>dBm/</w:t>
        </w:r>
        <w:r>
          <w:rPr>
            <w:lang w:val="en-US" w:eastAsia="ja-JP"/>
          </w:rPr>
          <w:t>M</w:t>
        </w:r>
        <w:r w:rsidRPr="00DE78FE">
          <w:t xml:space="preserve">Hz </w:t>
        </w:r>
      </w:ins>
    </w:p>
    <w:tbl>
      <w:tblPr>
        <w:tblStyle w:val="a7"/>
        <w:tblW w:w="0" w:type="auto"/>
        <w:tblLook w:val="04A0" w:firstRow="1" w:lastRow="0" w:firstColumn="1" w:lastColumn="0" w:noHBand="0" w:noVBand="1"/>
      </w:tblPr>
      <w:tblGrid>
        <w:gridCol w:w="4073"/>
        <w:gridCol w:w="1446"/>
        <w:gridCol w:w="1446"/>
        <w:gridCol w:w="1446"/>
        <w:gridCol w:w="1446"/>
      </w:tblGrid>
      <w:tr w:rsidR="00E65DBE" w:rsidRPr="00804B30" w14:paraId="5018F084" w14:textId="77777777" w:rsidTr="00AF0D4C">
        <w:trPr>
          <w:ins w:id="3401" w:author="China Telecom" w:date="2020-11-20T19:17:00Z"/>
        </w:trPr>
        <w:tc>
          <w:tcPr>
            <w:tcW w:w="6440" w:type="dxa"/>
            <w:shd w:val="clear" w:color="auto" w:fill="E7E6E6" w:themeFill="background2"/>
            <w:noWrap/>
            <w:hideMark/>
          </w:tcPr>
          <w:p w14:paraId="25C86D7D" w14:textId="77777777" w:rsidR="00E65DBE" w:rsidRPr="009C135A" w:rsidRDefault="00E65DBE" w:rsidP="00AF0D4C">
            <w:pPr>
              <w:spacing w:after="0"/>
              <w:jc w:val="center"/>
              <w:rPr>
                <w:ins w:id="3402" w:author="China Telecom" w:date="2020-11-20T19:17:00Z"/>
              </w:rPr>
            </w:pPr>
            <w:ins w:id="3403" w:author="China Telecom" w:date="2020-11-20T19:17:00Z">
              <w:r w:rsidRPr="00F9020F">
                <w:rPr>
                  <w:b/>
                </w:rPr>
                <w:t>Channels (and Frame format)</w:t>
              </w:r>
            </w:ins>
          </w:p>
        </w:tc>
        <w:tc>
          <w:tcPr>
            <w:tcW w:w="2200" w:type="dxa"/>
            <w:shd w:val="clear" w:color="auto" w:fill="E7E6E6" w:themeFill="background2"/>
            <w:hideMark/>
          </w:tcPr>
          <w:p w14:paraId="151D196C" w14:textId="77777777" w:rsidR="00E65DBE" w:rsidRPr="009C135A" w:rsidRDefault="00E65DBE" w:rsidP="00AF0D4C">
            <w:pPr>
              <w:spacing w:after="0"/>
              <w:jc w:val="center"/>
              <w:rPr>
                <w:ins w:id="3404" w:author="China Telecom" w:date="2020-11-20T19:17:00Z"/>
              </w:rPr>
            </w:pPr>
            <w:ins w:id="3405" w:author="China Telecom" w:date="2020-11-20T19:17:00Z">
              <w:r w:rsidRPr="00F9020F">
                <w:rPr>
                  <w:b/>
                </w:rPr>
                <w:t>Number of Samples</w:t>
              </w:r>
            </w:ins>
          </w:p>
        </w:tc>
        <w:tc>
          <w:tcPr>
            <w:tcW w:w="2200" w:type="dxa"/>
            <w:shd w:val="clear" w:color="auto" w:fill="E7E6E6" w:themeFill="background2"/>
            <w:hideMark/>
          </w:tcPr>
          <w:p w14:paraId="186502E1" w14:textId="77777777" w:rsidR="00E65DBE" w:rsidRPr="009C135A" w:rsidRDefault="00E65DBE" w:rsidP="00AF0D4C">
            <w:pPr>
              <w:spacing w:after="0"/>
              <w:jc w:val="center"/>
              <w:rPr>
                <w:ins w:id="3406" w:author="China Telecom" w:date="2020-11-20T19:17:00Z"/>
              </w:rPr>
            </w:pPr>
            <w:ins w:id="3407" w:author="China Telecom" w:date="2020-11-20T19:17:00Z">
              <w:r w:rsidRPr="00F9020F">
                <w:rPr>
                  <w:b/>
                </w:rPr>
                <w:t>Representative value</w:t>
              </w:r>
            </w:ins>
          </w:p>
        </w:tc>
        <w:tc>
          <w:tcPr>
            <w:tcW w:w="2200" w:type="dxa"/>
            <w:shd w:val="clear" w:color="auto" w:fill="E7E6E6" w:themeFill="background2"/>
            <w:hideMark/>
          </w:tcPr>
          <w:p w14:paraId="762C1F84" w14:textId="77777777" w:rsidR="00E65DBE" w:rsidRPr="009C135A" w:rsidRDefault="00E65DBE" w:rsidP="00AF0D4C">
            <w:pPr>
              <w:spacing w:after="0"/>
              <w:jc w:val="center"/>
              <w:rPr>
                <w:ins w:id="3408" w:author="China Telecom" w:date="2020-11-20T19:17:00Z"/>
              </w:rPr>
            </w:pPr>
            <w:ins w:id="3409" w:author="China Telecom" w:date="2020-11-20T19:17:00Z">
              <w:r w:rsidRPr="00F9020F">
                <w:rPr>
                  <w:b/>
                </w:rPr>
                <w:t>Standard Deviation (w/o outlier)</w:t>
              </w:r>
            </w:ins>
          </w:p>
        </w:tc>
        <w:tc>
          <w:tcPr>
            <w:tcW w:w="2200" w:type="dxa"/>
            <w:shd w:val="clear" w:color="auto" w:fill="E7E6E6" w:themeFill="background2"/>
            <w:hideMark/>
          </w:tcPr>
          <w:p w14:paraId="15C20A7C" w14:textId="77777777" w:rsidR="00E65DBE" w:rsidRPr="009C135A" w:rsidRDefault="00E65DBE" w:rsidP="00AF0D4C">
            <w:pPr>
              <w:spacing w:after="0"/>
              <w:jc w:val="center"/>
              <w:rPr>
                <w:ins w:id="3410" w:author="China Telecom" w:date="2020-11-20T19:17:00Z"/>
              </w:rPr>
            </w:pPr>
            <w:ins w:id="3411" w:author="China Telecom" w:date="2020-11-20T19:17:00Z">
              <w:r w:rsidRPr="00F9020F">
                <w:rPr>
                  <w:b/>
                </w:rPr>
                <w:t>Relative difference between channels</w:t>
              </w:r>
            </w:ins>
          </w:p>
        </w:tc>
      </w:tr>
      <w:tr w:rsidR="00E65DBE" w:rsidRPr="00804B30" w14:paraId="52EBBB8F" w14:textId="77777777" w:rsidTr="00AF0D4C">
        <w:trPr>
          <w:ins w:id="3412" w:author="China Telecom" w:date="2020-11-20T19:17:00Z"/>
        </w:trPr>
        <w:tc>
          <w:tcPr>
            <w:tcW w:w="6440" w:type="dxa"/>
            <w:noWrap/>
            <w:hideMark/>
          </w:tcPr>
          <w:p w14:paraId="67CFDE01" w14:textId="77777777" w:rsidR="00E65DBE" w:rsidRPr="00804B30" w:rsidRDefault="00E65DBE" w:rsidP="00AF0D4C">
            <w:pPr>
              <w:spacing w:after="0"/>
              <w:rPr>
                <w:ins w:id="3413" w:author="China Telecom" w:date="2020-11-20T19:17:00Z"/>
                <w:noProof/>
                <w:sz w:val="22"/>
              </w:rPr>
            </w:pPr>
            <w:ins w:id="3414" w:author="China Telecom" w:date="2020-11-20T19:17:00Z">
              <w:r w:rsidRPr="00804B30">
                <w:t>PUSCH for eMBB DDDSU</w:t>
              </w:r>
            </w:ins>
          </w:p>
        </w:tc>
        <w:tc>
          <w:tcPr>
            <w:tcW w:w="2200" w:type="dxa"/>
            <w:noWrap/>
            <w:hideMark/>
          </w:tcPr>
          <w:p w14:paraId="2C84B557" w14:textId="77777777" w:rsidR="00E65DBE" w:rsidRPr="00804B30" w:rsidRDefault="00E65DBE" w:rsidP="00AF0D4C">
            <w:pPr>
              <w:spacing w:after="0"/>
              <w:jc w:val="center"/>
              <w:rPr>
                <w:ins w:id="3415" w:author="China Telecom" w:date="2020-11-20T19:17:00Z"/>
                <w:noProof/>
                <w:sz w:val="22"/>
              </w:rPr>
            </w:pPr>
            <w:ins w:id="3416" w:author="China Telecom" w:date="2020-11-20T19:17:00Z">
              <w:r w:rsidRPr="00804B30">
                <w:t>10</w:t>
              </w:r>
            </w:ins>
          </w:p>
        </w:tc>
        <w:tc>
          <w:tcPr>
            <w:tcW w:w="2200" w:type="dxa"/>
            <w:noWrap/>
            <w:hideMark/>
          </w:tcPr>
          <w:p w14:paraId="7A2D906F" w14:textId="77777777" w:rsidR="00E65DBE" w:rsidRPr="00804B30" w:rsidRDefault="00E65DBE" w:rsidP="00AF0D4C">
            <w:pPr>
              <w:spacing w:after="0"/>
              <w:jc w:val="center"/>
              <w:rPr>
                <w:ins w:id="3417" w:author="China Telecom" w:date="2020-11-20T19:17:00Z"/>
                <w:noProof/>
                <w:sz w:val="22"/>
              </w:rPr>
            </w:pPr>
            <w:ins w:id="3418" w:author="China Telecom" w:date="2020-11-20T19:17:00Z">
              <w:r w:rsidRPr="00804B30">
                <w:t>142.25</w:t>
              </w:r>
            </w:ins>
          </w:p>
        </w:tc>
        <w:tc>
          <w:tcPr>
            <w:tcW w:w="2200" w:type="dxa"/>
            <w:noWrap/>
            <w:hideMark/>
          </w:tcPr>
          <w:p w14:paraId="410AFD9E" w14:textId="77777777" w:rsidR="00E65DBE" w:rsidRPr="00804B30" w:rsidRDefault="00E65DBE" w:rsidP="00AF0D4C">
            <w:pPr>
              <w:spacing w:after="0"/>
              <w:jc w:val="center"/>
              <w:rPr>
                <w:ins w:id="3419" w:author="China Telecom" w:date="2020-11-20T19:17:00Z"/>
                <w:noProof/>
                <w:sz w:val="22"/>
              </w:rPr>
            </w:pPr>
            <w:ins w:id="3420" w:author="China Telecom" w:date="2020-11-20T19:17:00Z">
              <w:r w:rsidRPr="00804B30">
                <w:t>1.75</w:t>
              </w:r>
            </w:ins>
          </w:p>
        </w:tc>
        <w:tc>
          <w:tcPr>
            <w:tcW w:w="2200" w:type="dxa"/>
            <w:noWrap/>
            <w:hideMark/>
          </w:tcPr>
          <w:p w14:paraId="5DB063A6" w14:textId="77777777" w:rsidR="00E65DBE" w:rsidRPr="00804B30" w:rsidRDefault="00E65DBE" w:rsidP="00AF0D4C">
            <w:pPr>
              <w:spacing w:after="0"/>
              <w:jc w:val="center"/>
              <w:rPr>
                <w:ins w:id="3421" w:author="China Telecom" w:date="2020-11-20T19:17:00Z"/>
              </w:rPr>
            </w:pPr>
            <w:ins w:id="3422" w:author="China Telecom" w:date="2020-11-20T19:17:00Z">
              <w:r w:rsidRPr="00804B30">
                <w:t>0.00</w:t>
              </w:r>
            </w:ins>
          </w:p>
        </w:tc>
      </w:tr>
      <w:tr w:rsidR="00E65DBE" w:rsidRPr="00804B30" w14:paraId="1D42BA68" w14:textId="77777777" w:rsidTr="00AF0D4C">
        <w:trPr>
          <w:ins w:id="3423" w:author="China Telecom" w:date="2020-11-20T19:17:00Z"/>
        </w:trPr>
        <w:tc>
          <w:tcPr>
            <w:tcW w:w="6440" w:type="dxa"/>
            <w:noWrap/>
            <w:hideMark/>
          </w:tcPr>
          <w:p w14:paraId="38873823" w14:textId="77777777" w:rsidR="00E65DBE" w:rsidRPr="00804B30" w:rsidRDefault="00E65DBE" w:rsidP="00AF0D4C">
            <w:pPr>
              <w:spacing w:after="0"/>
              <w:rPr>
                <w:ins w:id="3424" w:author="China Telecom" w:date="2020-11-20T19:17:00Z"/>
              </w:rPr>
            </w:pPr>
            <w:ins w:id="3425" w:author="China Telecom" w:date="2020-11-20T19:17:00Z">
              <w:r w:rsidRPr="00804B30">
                <w:t>PUSCH for eMBB DDDSUDDSUU</w:t>
              </w:r>
            </w:ins>
          </w:p>
        </w:tc>
        <w:tc>
          <w:tcPr>
            <w:tcW w:w="2200" w:type="dxa"/>
            <w:noWrap/>
            <w:hideMark/>
          </w:tcPr>
          <w:p w14:paraId="368172BA" w14:textId="77777777" w:rsidR="00E65DBE" w:rsidRPr="00804B30" w:rsidRDefault="00E65DBE" w:rsidP="00AF0D4C">
            <w:pPr>
              <w:spacing w:after="0"/>
              <w:jc w:val="center"/>
              <w:rPr>
                <w:ins w:id="3426" w:author="China Telecom" w:date="2020-11-20T19:17:00Z"/>
              </w:rPr>
            </w:pPr>
            <w:ins w:id="3427" w:author="China Telecom" w:date="2020-11-20T19:17:00Z">
              <w:r w:rsidRPr="00804B30">
                <w:t>9</w:t>
              </w:r>
            </w:ins>
          </w:p>
        </w:tc>
        <w:tc>
          <w:tcPr>
            <w:tcW w:w="2200" w:type="dxa"/>
            <w:noWrap/>
            <w:hideMark/>
          </w:tcPr>
          <w:p w14:paraId="1F1B2582" w14:textId="77777777" w:rsidR="00E65DBE" w:rsidRPr="00804B30" w:rsidRDefault="00E65DBE" w:rsidP="00AF0D4C">
            <w:pPr>
              <w:spacing w:after="0"/>
              <w:jc w:val="center"/>
              <w:rPr>
                <w:ins w:id="3428" w:author="China Telecom" w:date="2020-11-20T19:17:00Z"/>
              </w:rPr>
            </w:pPr>
            <w:ins w:id="3429" w:author="China Telecom" w:date="2020-11-20T19:17:00Z">
              <w:r w:rsidRPr="00804B30">
                <w:t>144.22</w:t>
              </w:r>
            </w:ins>
          </w:p>
        </w:tc>
        <w:tc>
          <w:tcPr>
            <w:tcW w:w="2200" w:type="dxa"/>
            <w:noWrap/>
            <w:hideMark/>
          </w:tcPr>
          <w:p w14:paraId="6F7AC131" w14:textId="77777777" w:rsidR="00E65DBE" w:rsidRPr="00804B30" w:rsidRDefault="00E65DBE" w:rsidP="00AF0D4C">
            <w:pPr>
              <w:spacing w:after="0"/>
              <w:jc w:val="center"/>
              <w:rPr>
                <w:ins w:id="3430" w:author="China Telecom" w:date="2020-11-20T19:17:00Z"/>
              </w:rPr>
            </w:pPr>
            <w:ins w:id="3431" w:author="China Telecom" w:date="2020-11-20T19:17:00Z">
              <w:r w:rsidRPr="00804B30">
                <w:t>1.03</w:t>
              </w:r>
            </w:ins>
          </w:p>
        </w:tc>
        <w:tc>
          <w:tcPr>
            <w:tcW w:w="2200" w:type="dxa"/>
            <w:noWrap/>
            <w:hideMark/>
          </w:tcPr>
          <w:p w14:paraId="53527441" w14:textId="77777777" w:rsidR="00E65DBE" w:rsidRPr="00804B30" w:rsidRDefault="00E65DBE" w:rsidP="00AF0D4C">
            <w:pPr>
              <w:spacing w:after="0"/>
              <w:jc w:val="center"/>
              <w:rPr>
                <w:ins w:id="3432" w:author="China Telecom" w:date="2020-11-20T19:17:00Z"/>
              </w:rPr>
            </w:pPr>
            <w:ins w:id="3433" w:author="China Telecom" w:date="2020-11-20T19:17:00Z">
              <w:r w:rsidRPr="00804B30">
                <w:t>1.97</w:t>
              </w:r>
            </w:ins>
          </w:p>
        </w:tc>
      </w:tr>
      <w:tr w:rsidR="00E65DBE" w:rsidRPr="00804B30" w14:paraId="57C71469" w14:textId="77777777" w:rsidTr="00AF0D4C">
        <w:trPr>
          <w:ins w:id="3434" w:author="China Telecom" w:date="2020-11-20T19:17:00Z"/>
        </w:trPr>
        <w:tc>
          <w:tcPr>
            <w:tcW w:w="6440" w:type="dxa"/>
            <w:noWrap/>
            <w:hideMark/>
          </w:tcPr>
          <w:p w14:paraId="23F5E4A0" w14:textId="77777777" w:rsidR="00E65DBE" w:rsidRPr="00804B30" w:rsidRDefault="00E65DBE" w:rsidP="00AF0D4C">
            <w:pPr>
              <w:spacing w:after="0"/>
              <w:rPr>
                <w:ins w:id="3435" w:author="China Telecom" w:date="2020-11-20T19:17:00Z"/>
              </w:rPr>
            </w:pPr>
            <w:ins w:id="3436" w:author="China Telecom" w:date="2020-11-20T19:17:00Z">
              <w:r w:rsidRPr="00804B30">
                <w:t>PUSCH for VoIP DDDSU</w:t>
              </w:r>
            </w:ins>
          </w:p>
        </w:tc>
        <w:tc>
          <w:tcPr>
            <w:tcW w:w="2200" w:type="dxa"/>
            <w:noWrap/>
            <w:hideMark/>
          </w:tcPr>
          <w:p w14:paraId="2B50947C" w14:textId="77777777" w:rsidR="00E65DBE" w:rsidRPr="00804B30" w:rsidRDefault="00E65DBE" w:rsidP="00AF0D4C">
            <w:pPr>
              <w:spacing w:after="0"/>
              <w:jc w:val="center"/>
              <w:rPr>
                <w:ins w:id="3437" w:author="China Telecom" w:date="2020-11-20T19:17:00Z"/>
              </w:rPr>
            </w:pPr>
            <w:ins w:id="3438" w:author="China Telecom" w:date="2020-11-20T19:17:00Z">
              <w:r w:rsidRPr="00804B30">
                <w:t>13</w:t>
              </w:r>
            </w:ins>
          </w:p>
        </w:tc>
        <w:tc>
          <w:tcPr>
            <w:tcW w:w="2200" w:type="dxa"/>
            <w:noWrap/>
            <w:hideMark/>
          </w:tcPr>
          <w:p w14:paraId="4D5D2207" w14:textId="77777777" w:rsidR="00E65DBE" w:rsidRPr="00804B30" w:rsidRDefault="00E65DBE" w:rsidP="00AF0D4C">
            <w:pPr>
              <w:spacing w:after="0"/>
              <w:jc w:val="center"/>
              <w:rPr>
                <w:ins w:id="3439" w:author="China Telecom" w:date="2020-11-20T19:17:00Z"/>
              </w:rPr>
            </w:pPr>
            <w:ins w:id="3440" w:author="China Telecom" w:date="2020-11-20T19:17:00Z">
              <w:r w:rsidRPr="00804B30">
                <w:t>148.04</w:t>
              </w:r>
            </w:ins>
          </w:p>
        </w:tc>
        <w:tc>
          <w:tcPr>
            <w:tcW w:w="2200" w:type="dxa"/>
            <w:noWrap/>
            <w:hideMark/>
          </w:tcPr>
          <w:p w14:paraId="08EF3D3D" w14:textId="77777777" w:rsidR="00E65DBE" w:rsidRPr="00804B30" w:rsidRDefault="00E65DBE" w:rsidP="00AF0D4C">
            <w:pPr>
              <w:spacing w:after="0"/>
              <w:jc w:val="center"/>
              <w:rPr>
                <w:ins w:id="3441" w:author="China Telecom" w:date="2020-11-20T19:17:00Z"/>
              </w:rPr>
            </w:pPr>
            <w:ins w:id="3442" w:author="China Telecom" w:date="2020-11-20T19:17:00Z">
              <w:r w:rsidRPr="00804B30">
                <w:t>1.76</w:t>
              </w:r>
            </w:ins>
          </w:p>
        </w:tc>
        <w:tc>
          <w:tcPr>
            <w:tcW w:w="2200" w:type="dxa"/>
            <w:noWrap/>
            <w:hideMark/>
          </w:tcPr>
          <w:p w14:paraId="5D0D06B4" w14:textId="77777777" w:rsidR="00E65DBE" w:rsidRPr="00804B30" w:rsidRDefault="00E65DBE" w:rsidP="00AF0D4C">
            <w:pPr>
              <w:spacing w:after="0"/>
              <w:jc w:val="center"/>
              <w:rPr>
                <w:ins w:id="3443" w:author="China Telecom" w:date="2020-11-20T19:17:00Z"/>
              </w:rPr>
            </w:pPr>
            <w:ins w:id="3444" w:author="China Telecom" w:date="2020-11-20T19:17:00Z">
              <w:r w:rsidRPr="00804B30">
                <w:t>5.79</w:t>
              </w:r>
            </w:ins>
          </w:p>
        </w:tc>
      </w:tr>
      <w:tr w:rsidR="00E65DBE" w:rsidRPr="00804B30" w14:paraId="2BA93E8D" w14:textId="77777777" w:rsidTr="00AF0D4C">
        <w:trPr>
          <w:ins w:id="3445" w:author="China Telecom" w:date="2020-11-20T19:17:00Z"/>
        </w:trPr>
        <w:tc>
          <w:tcPr>
            <w:tcW w:w="6440" w:type="dxa"/>
            <w:noWrap/>
            <w:hideMark/>
          </w:tcPr>
          <w:p w14:paraId="0B66E500" w14:textId="77777777" w:rsidR="00E65DBE" w:rsidRPr="00804B30" w:rsidRDefault="00E65DBE" w:rsidP="00AF0D4C">
            <w:pPr>
              <w:spacing w:after="0"/>
              <w:rPr>
                <w:ins w:id="3446" w:author="China Telecom" w:date="2020-11-20T19:17:00Z"/>
              </w:rPr>
            </w:pPr>
            <w:ins w:id="3447" w:author="China Telecom" w:date="2020-11-20T19:17:00Z">
              <w:r w:rsidRPr="00804B30">
                <w:t>PUSCH for VoIP DDDSUDDSUU</w:t>
              </w:r>
            </w:ins>
          </w:p>
        </w:tc>
        <w:tc>
          <w:tcPr>
            <w:tcW w:w="2200" w:type="dxa"/>
            <w:noWrap/>
            <w:hideMark/>
          </w:tcPr>
          <w:p w14:paraId="056BF736" w14:textId="77777777" w:rsidR="00E65DBE" w:rsidRPr="00804B30" w:rsidRDefault="00E65DBE" w:rsidP="00AF0D4C">
            <w:pPr>
              <w:spacing w:after="0"/>
              <w:jc w:val="center"/>
              <w:rPr>
                <w:ins w:id="3448" w:author="China Telecom" w:date="2020-11-20T19:17:00Z"/>
              </w:rPr>
            </w:pPr>
            <w:ins w:id="3449" w:author="China Telecom" w:date="2020-11-20T19:17:00Z">
              <w:r w:rsidRPr="00804B30">
                <w:t>12</w:t>
              </w:r>
            </w:ins>
          </w:p>
        </w:tc>
        <w:tc>
          <w:tcPr>
            <w:tcW w:w="2200" w:type="dxa"/>
            <w:noWrap/>
            <w:hideMark/>
          </w:tcPr>
          <w:p w14:paraId="19F78DAA" w14:textId="77777777" w:rsidR="00E65DBE" w:rsidRPr="00804B30" w:rsidRDefault="00E65DBE" w:rsidP="00AF0D4C">
            <w:pPr>
              <w:spacing w:after="0"/>
              <w:jc w:val="center"/>
              <w:rPr>
                <w:ins w:id="3450" w:author="China Telecom" w:date="2020-11-20T19:17:00Z"/>
              </w:rPr>
            </w:pPr>
            <w:ins w:id="3451" w:author="China Telecom" w:date="2020-11-20T19:17:00Z">
              <w:r w:rsidRPr="00804B30">
                <w:t>147.87</w:t>
              </w:r>
            </w:ins>
          </w:p>
        </w:tc>
        <w:tc>
          <w:tcPr>
            <w:tcW w:w="2200" w:type="dxa"/>
            <w:noWrap/>
            <w:hideMark/>
          </w:tcPr>
          <w:p w14:paraId="49026B54" w14:textId="77777777" w:rsidR="00E65DBE" w:rsidRPr="00804B30" w:rsidRDefault="00E65DBE" w:rsidP="00AF0D4C">
            <w:pPr>
              <w:spacing w:after="0"/>
              <w:jc w:val="center"/>
              <w:rPr>
                <w:ins w:id="3452" w:author="China Telecom" w:date="2020-11-20T19:17:00Z"/>
              </w:rPr>
            </w:pPr>
            <w:ins w:id="3453" w:author="China Telecom" w:date="2020-11-20T19:17:00Z">
              <w:r w:rsidRPr="00804B30">
                <w:t>1.91</w:t>
              </w:r>
            </w:ins>
          </w:p>
        </w:tc>
        <w:tc>
          <w:tcPr>
            <w:tcW w:w="2200" w:type="dxa"/>
            <w:noWrap/>
            <w:hideMark/>
          </w:tcPr>
          <w:p w14:paraId="7CDC54AC" w14:textId="77777777" w:rsidR="00E65DBE" w:rsidRPr="00804B30" w:rsidRDefault="00E65DBE" w:rsidP="00AF0D4C">
            <w:pPr>
              <w:spacing w:after="0"/>
              <w:jc w:val="center"/>
              <w:rPr>
                <w:ins w:id="3454" w:author="China Telecom" w:date="2020-11-20T19:17:00Z"/>
              </w:rPr>
            </w:pPr>
            <w:ins w:id="3455" w:author="China Telecom" w:date="2020-11-20T19:17:00Z">
              <w:r w:rsidRPr="00804B30">
                <w:t>5.62</w:t>
              </w:r>
            </w:ins>
          </w:p>
        </w:tc>
      </w:tr>
      <w:tr w:rsidR="00E65DBE" w:rsidRPr="00804B30" w14:paraId="5D056735" w14:textId="77777777" w:rsidTr="00AF0D4C">
        <w:trPr>
          <w:ins w:id="3456" w:author="China Telecom" w:date="2020-11-20T19:17:00Z"/>
        </w:trPr>
        <w:tc>
          <w:tcPr>
            <w:tcW w:w="6440" w:type="dxa"/>
            <w:noWrap/>
            <w:hideMark/>
          </w:tcPr>
          <w:p w14:paraId="16D168A3" w14:textId="77777777" w:rsidR="00E65DBE" w:rsidRPr="00804B30" w:rsidRDefault="00E65DBE" w:rsidP="00AF0D4C">
            <w:pPr>
              <w:spacing w:after="0"/>
              <w:rPr>
                <w:ins w:id="3457" w:author="China Telecom" w:date="2020-11-20T19:17:00Z"/>
              </w:rPr>
            </w:pPr>
            <w:ins w:id="3458" w:author="China Telecom" w:date="2020-11-20T19:17:00Z">
              <w:r w:rsidRPr="00804B30">
                <w:t>PUSCH with SIP invite DDDSU</w:t>
              </w:r>
            </w:ins>
          </w:p>
        </w:tc>
        <w:tc>
          <w:tcPr>
            <w:tcW w:w="2200" w:type="dxa"/>
            <w:noWrap/>
            <w:hideMark/>
          </w:tcPr>
          <w:p w14:paraId="7AA7FEA4" w14:textId="77777777" w:rsidR="00E65DBE" w:rsidRPr="00804B30" w:rsidRDefault="00E65DBE" w:rsidP="00AF0D4C">
            <w:pPr>
              <w:spacing w:after="0"/>
              <w:jc w:val="center"/>
              <w:rPr>
                <w:ins w:id="3459" w:author="China Telecom" w:date="2020-11-20T19:17:00Z"/>
              </w:rPr>
            </w:pPr>
            <w:ins w:id="3460" w:author="China Telecom" w:date="2020-11-20T19:17:00Z">
              <w:r w:rsidRPr="00804B30">
                <w:t>0</w:t>
              </w:r>
            </w:ins>
          </w:p>
        </w:tc>
        <w:tc>
          <w:tcPr>
            <w:tcW w:w="2200" w:type="dxa"/>
            <w:noWrap/>
            <w:hideMark/>
          </w:tcPr>
          <w:p w14:paraId="19E0DA15" w14:textId="77777777" w:rsidR="00E65DBE" w:rsidRPr="00804B30" w:rsidRDefault="00E65DBE" w:rsidP="00AF0D4C">
            <w:pPr>
              <w:spacing w:after="0"/>
              <w:jc w:val="center"/>
              <w:rPr>
                <w:ins w:id="3461" w:author="China Telecom" w:date="2020-11-20T19:17:00Z"/>
              </w:rPr>
            </w:pPr>
          </w:p>
        </w:tc>
        <w:tc>
          <w:tcPr>
            <w:tcW w:w="2200" w:type="dxa"/>
            <w:noWrap/>
            <w:hideMark/>
          </w:tcPr>
          <w:p w14:paraId="621B1EE2" w14:textId="77777777" w:rsidR="00E65DBE" w:rsidRPr="00804B30" w:rsidRDefault="00E65DBE" w:rsidP="00AF0D4C">
            <w:pPr>
              <w:spacing w:after="0"/>
              <w:jc w:val="center"/>
              <w:rPr>
                <w:ins w:id="3462" w:author="China Telecom" w:date="2020-11-20T19:17:00Z"/>
                <w:noProof/>
              </w:rPr>
            </w:pPr>
          </w:p>
        </w:tc>
        <w:tc>
          <w:tcPr>
            <w:tcW w:w="2200" w:type="dxa"/>
            <w:noWrap/>
            <w:hideMark/>
          </w:tcPr>
          <w:p w14:paraId="457CBA57" w14:textId="77777777" w:rsidR="00E65DBE" w:rsidRPr="00804B30" w:rsidRDefault="00E65DBE" w:rsidP="00AF0D4C">
            <w:pPr>
              <w:spacing w:after="0"/>
              <w:jc w:val="center"/>
              <w:rPr>
                <w:ins w:id="3463" w:author="China Telecom" w:date="2020-11-20T19:17:00Z"/>
                <w:noProof/>
              </w:rPr>
            </w:pPr>
          </w:p>
        </w:tc>
      </w:tr>
      <w:tr w:rsidR="00E65DBE" w:rsidRPr="00804B30" w14:paraId="339B8308" w14:textId="77777777" w:rsidTr="00AF0D4C">
        <w:trPr>
          <w:ins w:id="3464" w:author="China Telecom" w:date="2020-11-20T19:17:00Z"/>
        </w:trPr>
        <w:tc>
          <w:tcPr>
            <w:tcW w:w="6440" w:type="dxa"/>
            <w:noWrap/>
            <w:hideMark/>
          </w:tcPr>
          <w:p w14:paraId="335540A9" w14:textId="77777777" w:rsidR="00E65DBE" w:rsidRPr="00804B30" w:rsidRDefault="00E65DBE" w:rsidP="00AF0D4C">
            <w:pPr>
              <w:spacing w:after="0"/>
              <w:rPr>
                <w:ins w:id="3465" w:author="China Telecom" w:date="2020-11-20T19:17:00Z"/>
              </w:rPr>
            </w:pPr>
            <w:ins w:id="3466" w:author="China Telecom" w:date="2020-11-20T19:17:00Z">
              <w:r w:rsidRPr="00804B30">
                <w:t>PUSCH with SIP invite DDDSUDDSUU</w:t>
              </w:r>
            </w:ins>
          </w:p>
        </w:tc>
        <w:tc>
          <w:tcPr>
            <w:tcW w:w="2200" w:type="dxa"/>
            <w:noWrap/>
            <w:hideMark/>
          </w:tcPr>
          <w:p w14:paraId="689E5627" w14:textId="77777777" w:rsidR="00E65DBE" w:rsidRPr="00804B30" w:rsidRDefault="00E65DBE" w:rsidP="00AF0D4C">
            <w:pPr>
              <w:spacing w:after="0"/>
              <w:jc w:val="center"/>
              <w:rPr>
                <w:ins w:id="3467" w:author="China Telecom" w:date="2020-11-20T19:17:00Z"/>
              </w:rPr>
            </w:pPr>
            <w:ins w:id="3468" w:author="China Telecom" w:date="2020-11-20T19:17:00Z">
              <w:r w:rsidRPr="00804B30">
                <w:t>0</w:t>
              </w:r>
            </w:ins>
          </w:p>
        </w:tc>
        <w:tc>
          <w:tcPr>
            <w:tcW w:w="2200" w:type="dxa"/>
            <w:noWrap/>
            <w:hideMark/>
          </w:tcPr>
          <w:p w14:paraId="1D5C104E" w14:textId="77777777" w:rsidR="00E65DBE" w:rsidRPr="00804B30" w:rsidRDefault="00E65DBE" w:rsidP="00AF0D4C">
            <w:pPr>
              <w:spacing w:after="0"/>
              <w:jc w:val="center"/>
              <w:rPr>
                <w:ins w:id="3469" w:author="China Telecom" w:date="2020-11-20T19:17:00Z"/>
                <w:noProof/>
              </w:rPr>
            </w:pPr>
          </w:p>
        </w:tc>
        <w:tc>
          <w:tcPr>
            <w:tcW w:w="2200" w:type="dxa"/>
            <w:noWrap/>
            <w:hideMark/>
          </w:tcPr>
          <w:p w14:paraId="6FEA36A8" w14:textId="77777777" w:rsidR="00E65DBE" w:rsidRPr="00804B30" w:rsidRDefault="00E65DBE" w:rsidP="00AF0D4C">
            <w:pPr>
              <w:spacing w:after="0"/>
              <w:jc w:val="center"/>
              <w:rPr>
                <w:ins w:id="3470" w:author="China Telecom" w:date="2020-11-20T19:17:00Z"/>
                <w:noProof/>
              </w:rPr>
            </w:pPr>
          </w:p>
        </w:tc>
        <w:tc>
          <w:tcPr>
            <w:tcW w:w="2200" w:type="dxa"/>
            <w:noWrap/>
            <w:hideMark/>
          </w:tcPr>
          <w:p w14:paraId="073FBF53" w14:textId="77777777" w:rsidR="00E65DBE" w:rsidRPr="00804B30" w:rsidRDefault="00E65DBE" w:rsidP="00AF0D4C">
            <w:pPr>
              <w:spacing w:after="0"/>
              <w:jc w:val="center"/>
              <w:rPr>
                <w:ins w:id="3471" w:author="China Telecom" w:date="2020-11-20T19:17:00Z"/>
                <w:noProof/>
              </w:rPr>
            </w:pPr>
          </w:p>
        </w:tc>
      </w:tr>
      <w:tr w:rsidR="00E65DBE" w:rsidRPr="00804B30" w14:paraId="407346C2" w14:textId="77777777" w:rsidTr="00AF0D4C">
        <w:trPr>
          <w:ins w:id="3472" w:author="China Telecom" w:date="2020-11-20T19:17:00Z"/>
        </w:trPr>
        <w:tc>
          <w:tcPr>
            <w:tcW w:w="6440" w:type="dxa"/>
            <w:noWrap/>
            <w:hideMark/>
          </w:tcPr>
          <w:p w14:paraId="6FFEA65D" w14:textId="77777777" w:rsidR="00E65DBE" w:rsidRPr="00804B30" w:rsidRDefault="00E65DBE" w:rsidP="00AF0D4C">
            <w:pPr>
              <w:spacing w:after="0"/>
              <w:rPr>
                <w:ins w:id="3473" w:author="China Telecom" w:date="2020-11-20T19:17:00Z"/>
              </w:rPr>
            </w:pPr>
            <w:ins w:id="3474" w:author="China Telecom" w:date="2020-11-20T19:17:00Z">
              <w:r>
                <w:t>PUSCH for CSI 11bit DDDSU</w:t>
              </w:r>
            </w:ins>
          </w:p>
        </w:tc>
        <w:tc>
          <w:tcPr>
            <w:tcW w:w="2200" w:type="dxa"/>
            <w:noWrap/>
            <w:hideMark/>
          </w:tcPr>
          <w:p w14:paraId="17414389" w14:textId="77777777" w:rsidR="00E65DBE" w:rsidRPr="00804B30" w:rsidRDefault="00E65DBE" w:rsidP="00AF0D4C">
            <w:pPr>
              <w:spacing w:after="0"/>
              <w:jc w:val="center"/>
              <w:rPr>
                <w:ins w:id="3475" w:author="China Telecom" w:date="2020-11-20T19:17:00Z"/>
              </w:rPr>
            </w:pPr>
            <w:ins w:id="3476" w:author="China Telecom" w:date="2020-11-20T19:17:00Z">
              <w:r w:rsidRPr="00804B30">
                <w:t>0</w:t>
              </w:r>
            </w:ins>
          </w:p>
        </w:tc>
        <w:tc>
          <w:tcPr>
            <w:tcW w:w="2200" w:type="dxa"/>
            <w:noWrap/>
            <w:hideMark/>
          </w:tcPr>
          <w:p w14:paraId="3DC89B16" w14:textId="77777777" w:rsidR="00E65DBE" w:rsidRPr="00804B30" w:rsidRDefault="00E65DBE" w:rsidP="00AF0D4C">
            <w:pPr>
              <w:spacing w:after="0"/>
              <w:jc w:val="center"/>
              <w:rPr>
                <w:ins w:id="3477" w:author="China Telecom" w:date="2020-11-20T19:17:00Z"/>
                <w:noProof/>
              </w:rPr>
            </w:pPr>
          </w:p>
        </w:tc>
        <w:tc>
          <w:tcPr>
            <w:tcW w:w="2200" w:type="dxa"/>
            <w:noWrap/>
            <w:hideMark/>
          </w:tcPr>
          <w:p w14:paraId="53F27D4C" w14:textId="77777777" w:rsidR="00E65DBE" w:rsidRPr="00804B30" w:rsidRDefault="00E65DBE" w:rsidP="00AF0D4C">
            <w:pPr>
              <w:spacing w:after="0"/>
              <w:jc w:val="center"/>
              <w:rPr>
                <w:ins w:id="3478" w:author="China Telecom" w:date="2020-11-20T19:17:00Z"/>
                <w:noProof/>
              </w:rPr>
            </w:pPr>
          </w:p>
        </w:tc>
        <w:tc>
          <w:tcPr>
            <w:tcW w:w="2200" w:type="dxa"/>
            <w:noWrap/>
            <w:hideMark/>
          </w:tcPr>
          <w:p w14:paraId="18BDB271" w14:textId="77777777" w:rsidR="00E65DBE" w:rsidRPr="00804B30" w:rsidRDefault="00E65DBE" w:rsidP="00AF0D4C">
            <w:pPr>
              <w:spacing w:after="0"/>
              <w:jc w:val="center"/>
              <w:rPr>
                <w:ins w:id="3479" w:author="China Telecom" w:date="2020-11-20T19:17:00Z"/>
                <w:noProof/>
              </w:rPr>
            </w:pPr>
          </w:p>
        </w:tc>
      </w:tr>
      <w:tr w:rsidR="00E65DBE" w:rsidRPr="00804B30" w14:paraId="76286588" w14:textId="77777777" w:rsidTr="00AF0D4C">
        <w:trPr>
          <w:ins w:id="3480" w:author="China Telecom" w:date="2020-11-20T19:17:00Z"/>
        </w:trPr>
        <w:tc>
          <w:tcPr>
            <w:tcW w:w="6440" w:type="dxa"/>
            <w:noWrap/>
            <w:hideMark/>
          </w:tcPr>
          <w:p w14:paraId="216E52AD" w14:textId="77777777" w:rsidR="00E65DBE" w:rsidRPr="00804B30" w:rsidRDefault="00E65DBE" w:rsidP="00AF0D4C">
            <w:pPr>
              <w:spacing w:after="0"/>
              <w:rPr>
                <w:ins w:id="3481" w:author="China Telecom" w:date="2020-11-20T19:17:00Z"/>
              </w:rPr>
            </w:pPr>
            <w:ins w:id="3482" w:author="China Telecom" w:date="2020-11-20T19:17:00Z">
              <w:r>
                <w:t>PUSCH for CSI 22bit DDDSU</w:t>
              </w:r>
            </w:ins>
          </w:p>
        </w:tc>
        <w:tc>
          <w:tcPr>
            <w:tcW w:w="2200" w:type="dxa"/>
            <w:noWrap/>
            <w:hideMark/>
          </w:tcPr>
          <w:p w14:paraId="2066744B" w14:textId="77777777" w:rsidR="00E65DBE" w:rsidRPr="00804B30" w:rsidRDefault="00E65DBE" w:rsidP="00AF0D4C">
            <w:pPr>
              <w:spacing w:after="0"/>
              <w:jc w:val="center"/>
              <w:rPr>
                <w:ins w:id="3483" w:author="China Telecom" w:date="2020-11-20T19:17:00Z"/>
              </w:rPr>
            </w:pPr>
            <w:ins w:id="3484" w:author="China Telecom" w:date="2020-11-20T19:17:00Z">
              <w:r w:rsidRPr="00804B30">
                <w:t>0</w:t>
              </w:r>
            </w:ins>
          </w:p>
        </w:tc>
        <w:tc>
          <w:tcPr>
            <w:tcW w:w="2200" w:type="dxa"/>
            <w:noWrap/>
            <w:hideMark/>
          </w:tcPr>
          <w:p w14:paraId="158812A0" w14:textId="77777777" w:rsidR="00E65DBE" w:rsidRPr="00804B30" w:rsidRDefault="00E65DBE" w:rsidP="00AF0D4C">
            <w:pPr>
              <w:spacing w:after="0"/>
              <w:jc w:val="center"/>
              <w:rPr>
                <w:ins w:id="3485" w:author="China Telecom" w:date="2020-11-20T19:17:00Z"/>
                <w:noProof/>
              </w:rPr>
            </w:pPr>
          </w:p>
        </w:tc>
        <w:tc>
          <w:tcPr>
            <w:tcW w:w="2200" w:type="dxa"/>
            <w:noWrap/>
            <w:hideMark/>
          </w:tcPr>
          <w:p w14:paraId="203F5281" w14:textId="77777777" w:rsidR="00E65DBE" w:rsidRPr="00804B30" w:rsidRDefault="00E65DBE" w:rsidP="00AF0D4C">
            <w:pPr>
              <w:spacing w:after="0"/>
              <w:jc w:val="center"/>
              <w:rPr>
                <w:ins w:id="3486" w:author="China Telecom" w:date="2020-11-20T19:17:00Z"/>
                <w:noProof/>
              </w:rPr>
            </w:pPr>
          </w:p>
        </w:tc>
        <w:tc>
          <w:tcPr>
            <w:tcW w:w="2200" w:type="dxa"/>
            <w:noWrap/>
            <w:hideMark/>
          </w:tcPr>
          <w:p w14:paraId="384CD231" w14:textId="77777777" w:rsidR="00E65DBE" w:rsidRPr="00804B30" w:rsidRDefault="00E65DBE" w:rsidP="00AF0D4C">
            <w:pPr>
              <w:spacing w:after="0"/>
              <w:jc w:val="center"/>
              <w:rPr>
                <w:ins w:id="3487" w:author="China Telecom" w:date="2020-11-20T19:17:00Z"/>
                <w:noProof/>
              </w:rPr>
            </w:pPr>
          </w:p>
        </w:tc>
      </w:tr>
      <w:tr w:rsidR="00E65DBE" w:rsidRPr="00804B30" w14:paraId="3827C511" w14:textId="77777777" w:rsidTr="00AF0D4C">
        <w:trPr>
          <w:ins w:id="3488" w:author="China Telecom" w:date="2020-11-20T19:17:00Z"/>
        </w:trPr>
        <w:tc>
          <w:tcPr>
            <w:tcW w:w="6440" w:type="dxa"/>
            <w:noWrap/>
            <w:hideMark/>
          </w:tcPr>
          <w:p w14:paraId="06CC1A68" w14:textId="77777777" w:rsidR="00E65DBE" w:rsidRPr="00804B30" w:rsidRDefault="00E65DBE" w:rsidP="00AF0D4C">
            <w:pPr>
              <w:spacing w:after="0"/>
              <w:rPr>
                <w:ins w:id="3489" w:author="China Telecom" w:date="2020-11-20T19:17:00Z"/>
              </w:rPr>
            </w:pPr>
            <w:ins w:id="3490" w:author="China Telecom" w:date="2020-11-20T19:17:00Z">
              <w:r w:rsidRPr="00804B30">
                <w:t>PUCCH Format 1</w:t>
              </w:r>
            </w:ins>
          </w:p>
        </w:tc>
        <w:tc>
          <w:tcPr>
            <w:tcW w:w="2200" w:type="dxa"/>
            <w:noWrap/>
            <w:hideMark/>
          </w:tcPr>
          <w:p w14:paraId="5F1DAEF8" w14:textId="77777777" w:rsidR="00E65DBE" w:rsidRPr="00804B30" w:rsidRDefault="00E65DBE" w:rsidP="00AF0D4C">
            <w:pPr>
              <w:spacing w:after="0"/>
              <w:jc w:val="center"/>
              <w:rPr>
                <w:ins w:id="3491" w:author="China Telecom" w:date="2020-11-20T19:17:00Z"/>
              </w:rPr>
            </w:pPr>
            <w:ins w:id="3492" w:author="China Telecom" w:date="2020-11-20T19:17:00Z">
              <w:r w:rsidRPr="00804B30">
                <w:t>11</w:t>
              </w:r>
            </w:ins>
          </w:p>
        </w:tc>
        <w:tc>
          <w:tcPr>
            <w:tcW w:w="2200" w:type="dxa"/>
            <w:noWrap/>
            <w:hideMark/>
          </w:tcPr>
          <w:p w14:paraId="10CE39DC" w14:textId="77777777" w:rsidR="00E65DBE" w:rsidRPr="00804B30" w:rsidRDefault="00E65DBE" w:rsidP="00AF0D4C">
            <w:pPr>
              <w:spacing w:after="0"/>
              <w:jc w:val="center"/>
              <w:rPr>
                <w:ins w:id="3493" w:author="China Telecom" w:date="2020-11-20T19:17:00Z"/>
              </w:rPr>
            </w:pPr>
            <w:ins w:id="3494" w:author="China Telecom" w:date="2020-11-20T19:17:00Z">
              <w:r w:rsidRPr="00804B30">
                <w:t>152.06</w:t>
              </w:r>
            </w:ins>
          </w:p>
        </w:tc>
        <w:tc>
          <w:tcPr>
            <w:tcW w:w="2200" w:type="dxa"/>
            <w:noWrap/>
            <w:hideMark/>
          </w:tcPr>
          <w:p w14:paraId="528E77A0" w14:textId="77777777" w:rsidR="00E65DBE" w:rsidRPr="00804B30" w:rsidRDefault="00E65DBE" w:rsidP="00AF0D4C">
            <w:pPr>
              <w:spacing w:after="0"/>
              <w:jc w:val="center"/>
              <w:rPr>
                <w:ins w:id="3495" w:author="China Telecom" w:date="2020-11-20T19:17:00Z"/>
              </w:rPr>
            </w:pPr>
            <w:ins w:id="3496" w:author="China Telecom" w:date="2020-11-20T19:17:00Z">
              <w:r w:rsidRPr="00804B30">
                <w:t>1.46</w:t>
              </w:r>
            </w:ins>
          </w:p>
        </w:tc>
        <w:tc>
          <w:tcPr>
            <w:tcW w:w="2200" w:type="dxa"/>
            <w:noWrap/>
            <w:hideMark/>
          </w:tcPr>
          <w:p w14:paraId="3E9012A3" w14:textId="77777777" w:rsidR="00E65DBE" w:rsidRPr="00804B30" w:rsidRDefault="00E65DBE" w:rsidP="00AF0D4C">
            <w:pPr>
              <w:spacing w:after="0"/>
              <w:jc w:val="center"/>
              <w:rPr>
                <w:ins w:id="3497" w:author="China Telecom" w:date="2020-11-20T19:17:00Z"/>
              </w:rPr>
            </w:pPr>
            <w:ins w:id="3498" w:author="China Telecom" w:date="2020-11-20T19:17:00Z">
              <w:r w:rsidRPr="00804B30">
                <w:t>9.81</w:t>
              </w:r>
            </w:ins>
          </w:p>
        </w:tc>
      </w:tr>
      <w:tr w:rsidR="00E65DBE" w:rsidRPr="00804B30" w14:paraId="58E299C5" w14:textId="77777777" w:rsidTr="00AF0D4C">
        <w:trPr>
          <w:ins w:id="3499" w:author="China Telecom" w:date="2020-11-20T19:17:00Z"/>
        </w:trPr>
        <w:tc>
          <w:tcPr>
            <w:tcW w:w="6440" w:type="dxa"/>
            <w:noWrap/>
            <w:hideMark/>
          </w:tcPr>
          <w:p w14:paraId="68BFEC73" w14:textId="77777777" w:rsidR="00E65DBE" w:rsidRPr="00804B30" w:rsidRDefault="00E65DBE" w:rsidP="00AF0D4C">
            <w:pPr>
              <w:spacing w:after="0"/>
              <w:rPr>
                <w:ins w:id="3500" w:author="China Telecom" w:date="2020-11-20T19:17:00Z"/>
              </w:rPr>
            </w:pPr>
            <w:ins w:id="3501" w:author="China Telecom" w:date="2020-11-20T19:17:00Z">
              <w:r w:rsidRPr="00804B30">
                <w:t>PUCCH Format 3 11bit</w:t>
              </w:r>
            </w:ins>
          </w:p>
        </w:tc>
        <w:tc>
          <w:tcPr>
            <w:tcW w:w="2200" w:type="dxa"/>
            <w:noWrap/>
            <w:hideMark/>
          </w:tcPr>
          <w:p w14:paraId="25DED85D" w14:textId="77777777" w:rsidR="00E65DBE" w:rsidRPr="00804B30" w:rsidRDefault="00E65DBE" w:rsidP="00AF0D4C">
            <w:pPr>
              <w:spacing w:after="0"/>
              <w:jc w:val="center"/>
              <w:rPr>
                <w:ins w:id="3502" w:author="China Telecom" w:date="2020-11-20T19:17:00Z"/>
              </w:rPr>
            </w:pPr>
            <w:ins w:id="3503" w:author="China Telecom" w:date="2020-11-20T19:17:00Z">
              <w:r w:rsidRPr="00804B30">
                <w:t>7</w:t>
              </w:r>
            </w:ins>
          </w:p>
        </w:tc>
        <w:tc>
          <w:tcPr>
            <w:tcW w:w="2200" w:type="dxa"/>
            <w:noWrap/>
            <w:hideMark/>
          </w:tcPr>
          <w:p w14:paraId="711F206E" w14:textId="77777777" w:rsidR="00E65DBE" w:rsidRPr="00804B30" w:rsidRDefault="00E65DBE" w:rsidP="00AF0D4C">
            <w:pPr>
              <w:spacing w:after="0"/>
              <w:jc w:val="center"/>
              <w:rPr>
                <w:ins w:id="3504" w:author="China Telecom" w:date="2020-11-20T19:17:00Z"/>
              </w:rPr>
            </w:pPr>
            <w:ins w:id="3505" w:author="China Telecom" w:date="2020-11-20T19:17:00Z">
              <w:r w:rsidRPr="00804B30">
                <w:t>150.63</w:t>
              </w:r>
            </w:ins>
          </w:p>
        </w:tc>
        <w:tc>
          <w:tcPr>
            <w:tcW w:w="2200" w:type="dxa"/>
            <w:noWrap/>
            <w:hideMark/>
          </w:tcPr>
          <w:p w14:paraId="522C0216" w14:textId="77777777" w:rsidR="00E65DBE" w:rsidRPr="00804B30" w:rsidRDefault="00E65DBE" w:rsidP="00AF0D4C">
            <w:pPr>
              <w:spacing w:after="0"/>
              <w:jc w:val="center"/>
              <w:rPr>
                <w:ins w:id="3506" w:author="China Telecom" w:date="2020-11-20T19:17:00Z"/>
              </w:rPr>
            </w:pPr>
            <w:ins w:id="3507" w:author="China Telecom" w:date="2020-11-20T19:17:00Z">
              <w:r w:rsidRPr="00804B30">
                <w:t>1.35</w:t>
              </w:r>
            </w:ins>
          </w:p>
        </w:tc>
        <w:tc>
          <w:tcPr>
            <w:tcW w:w="2200" w:type="dxa"/>
            <w:noWrap/>
            <w:hideMark/>
          </w:tcPr>
          <w:p w14:paraId="7D58F602" w14:textId="77777777" w:rsidR="00E65DBE" w:rsidRPr="00804B30" w:rsidRDefault="00E65DBE" w:rsidP="00AF0D4C">
            <w:pPr>
              <w:spacing w:after="0"/>
              <w:jc w:val="center"/>
              <w:rPr>
                <w:ins w:id="3508" w:author="China Telecom" w:date="2020-11-20T19:17:00Z"/>
              </w:rPr>
            </w:pPr>
            <w:ins w:id="3509" w:author="China Telecom" w:date="2020-11-20T19:17:00Z">
              <w:r w:rsidRPr="00804B30">
                <w:t>8.38</w:t>
              </w:r>
            </w:ins>
          </w:p>
        </w:tc>
      </w:tr>
      <w:tr w:rsidR="00E65DBE" w:rsidRPr="00804B30" w14:paraId="7372F813" w14:textId="77777777" w:rsidTr="00AF0D4C">
        <w:trPr>
          <w:ins w:id="3510" w:author="China Telecom" w:date="2020-11-20T19:17:00Z"/>
        </w:trPr>
        <w:tc>
          <w:tcPr>
            <w:tcW w:w="6440" w:type="dxa"/>
            <w:noWrap/>
            <w:hideMark/>
          </w:tcPr>
          <w:p w14:paraId="0831FBE7" w14:textId="77777777" w:rsidR="00E65DBE" w:rsidRPr="00804B30" w:rsidRDefault="00E65DBE" w:rsidP="00AF0D4C">
            <w:pPr>
              <w:spacing w:after="0"/>
              <w:rPr>
                <w:ins w:id="3511" w:author="China Telecom" w:date="2020-11-20T19:17:00Z"/>
              </w:rPr>
            </w:pPr>
            <w:ins w:id="3512" w:author="China Telecom" w:date="2020-11-20T19:17:00Z">
              <w:r w:rsidRPr="00804B30">
                <w:t>PUCCH Format 3 22bit</w:t>
              </w:r>
            </w:ins>
          </w:p>
        </w:tc>
        <w:tc>
          <w:tcPr>
            <w:tcW w:w="2200" w:type="dxa"/>
            <w:noWrap/>
            <w:hideMark/>
          </w:tcPr>
          <w:p w14:paraId="00997E86" w14:textId="77777777" w:rsidR="00E65DBE" w:rsidRPr="00804B30" w:rsidRDefault="00E65DBE" w:rsidP="00AF0D4C">
            <w:pPr>
              <w:spacing w:after="0"/>
              <w:jc w:val="center"/>
              <w:rPr>
                <w:ins w:id="3513" w:author="China Telecom" w:date="2020-11-20T19:17:00Z"/>
              </w:rPr>
            </w:pPr>
            <w:ins w:id="3514" w:author="China Telecom" w:date="2020-11-20T19:17:00Z">
              <w:r w:rsidRPr="00804B30">
                <w:t>9</w:t>
              </w:r>
            </w:ins>
          </w:p>
        </w:tc>
        <w:tc>
          <w:tcPr>
            <w:tcW w:w="2200" w:type="dxa"/>
            <w:noWrap/>
            <w:hideMark/>
          </w:tcPr>
          <w:p w14:paraId="1B979799" w14:textId="77777777" w:rsidR="00E65DBE" w:rsidRPr="00804B30" w:rsidRDefault="00E65DBE" w:rsidP="00AF0D4C">
            <w:pPr>
              <w:spacing w:after="0"/>
              <w:jc w:val="center"/>
              <w:rPr>
                <w:ins w:id="3515" w:author="China Telecom" w:date="2020-11-20T19:17:00Z"/>
              </w:rPr>
            </w:pPr>
            <w:ins w:id="3516" w:author="China Telecom" w:date="2020-11-20T19:17:00Z">
              <w:r w:rsidRPr="00804B30">
                <w:t>147.71</w:t>
              </w:r>
            </w:ins>
          </w:p>
        </w:tc>
        <w:tc>
          <w:tcPr>
            <w:tcW w:w="2200" w:type="dxa"/>
            <w:noWrap/>
            <w:hideMark/>
          </w:tcPr>
          <w:p w14:paraId="219F95E9" w14:textId="77777777" w:rsidR="00E65DBE" w:rsidRPr="00804B30" w:rsidRDefault="00E65DBE" w:rsidP="00AF0D4C">
            <w:pPr>
              <w:spacing w:after="0"/>
              <w:jc w:val="center"/>
              <w:rPr>
                <w:ins w:id="3517" w:author="China Telecom" w:date="2020-11-20T19:17:00Z"/>
              </w:rPr>
            </w:pPr>
            <w:ins w:id="3518" w:author="China Telecom" w:date="2020-11-20T19:17:00Z">
              <w:r w:rsidRPr="00804B30">
                <w:t>1.50</w:t>
              </w:r>
            </w:ins>
          </w:p>
        </w:tc>
        <w:tc>
          <w:tcPr>
            <w:tcW w:w="2200" w:type="dxa"/>
            <w:noWrap/>
            <w:hideMark/>
          </w:tcPr>
          <w:p w14:paraId="0246DC02" w14:textId="77777777" w:rsidR="00E65DBE" w:rsidRPr="00804B30" w:rsidRDefault="00E65DBE" w:rsidP="00AF0D4C">
            <w:pPr>
              <w:spacing w:after="0"/>
              <w:jc w:val="center"/>
              <w:rPr>
                <w:ins w:id="3519" w:author="China Telecom" w:date="2020-11-20T19:17:00Z"/>
              </w:rPr>
            </w:pPr>
            <w:ins w:id="3520" w:author="China Telecom" w:date="2020-11-20T19:17:00Z">
              <w:r w:rsidRPr="00804B30">
                <w:t>5.46</w:t>
              </w:r>
            </w:ins>
          </w:p>
        </w:tc>
      </w:tr>
      <w:tr w:rsidR="00E65DBE" w:rsidRPr="00804B30" w14:paraId="238603C6" w14:textId="77777777" w:rsidTr="00AF0D4C">
        <w:trPr>
          <w:ins w:id="3521" w:author="China Telecom" w:date="2020-11-20T19:17:00Z"/>
        </w:trPr>
        <w:tc>
          <w:tcPr>
            <w:tcW w:w="6440" w:type="dxa"/>
            <w:noWrap/>
            <w:hideMark/>
          </w:tcPr>
          <w:p w14:paraId="1CA3F412" w14:textId="77777777" w:rsidR="00E65DBE" w:rsidRPr="00804B30" w:rsidRDefault="00E65DBE" w:rsidP="00AF0D4C">
            <w:pPr>
              <w:spacing w:after="0"/>
              <w:rPr>
                <w:ins w:id="3522" w:author="China Telecom" w:date="2020-11-20T19:17:00Z"/>
              </w:rPr>
            </w:pPr>
            <w:ins w:id="3523" w:author="China Telecom" w:date="2020-11-20T19:17:00Z">
              <w:r w:rsidRPr="00804B30">
                <w:t xml:space="preserve">SSB </w:t>
              </w:r>
            </w:ins>
          </w:p>
        </w:tc>
        <w:tc>
          <w:tcPr>
            <w:tcW w:w="2200" w:type="dxa"/>
            <w:noWrap/>
            <w:hideMark/>
          </w:tcPr>
          <w:p w14:paraId="58D70C69" w14:textId="77777777" w:rsidR="00E65DBE" w:rsidRPr="00804B30" w:rsidRDefault="00E65DBE" w:rsidP="00AF0D4C">
            <w:pPr>
              <w:spacing w:after="0"/>
              <w:jc w:val="center"/>
              <w:rPr>
                <w:ins w:id="3524" w:author="China Telecom" w:date="2020-11-20T19:17:00Z"/>
              </w:rPr>
            </w:pPr>
            <w:ins w:id="3525" w:author="China Telecom" w:date="2020-11-20T19:17:00Z">
              <w:r w:rsidRPr="00804B30">
                <w:t>5</w:t>
              </w:r>
            </w:ins>
          </w:p>
        </w:tc>
        <w:tc>
          <w:tcPr>
            <w:tcW w:w="2200" w:type="dxa"/>
            <w:noWrap/>
            <w:hideMark/>
          </w:tcPr>
          <w:p w14:paraId="4D0408FC" w14:textId="77777777" w:rsidR="00E65DBE" w:rsidRPr="00804B30" w:rsidRDefault="00E65DBE" w:rsidP="00AF0D4C">
            <w:pPr>
              <w:spacing w:after="0"/>
              <w:jc w:val="center"/>
              <w:rPr>
                <w:ins w:id="3526" w:author="China Telecom" w:date="2020-11-20T19:17:00Z"/>
              </w:rPr>
            </w:pPr>
            <w:ins w:id="3527" w:author="China Telecom" w:date="2020-11-20T19:17:00Z">
              <w:r w:rsidRPr="00804B30">
                <w:t>157.19</w:t>
              </w:r>
            </w:ins>
          </w:p>
        </w:tc>
        <w:tc>
          <w:tcPr>
            <w:tcW w:w="2200" w:type="dxa"/>
            <w:noWrap/>
            <w:hideMark/>
          </w:tcPr>
          <w:p w14:paraId="2ED99A84" w14:textId="77777777" w:rsidR="00E65DBE" w:rsidRPr="00804B30" w:rsidRDefault="00E65DBE" w:rsidP="00AF0D4C">
            <w:pPr>
              <w:spacing w:after="0"/>
              <w:jc w:val="center"/>
              <w:rPr>
                <w:ins w:id="3528" w:author="China Telecom" w:date="2020-11-20T19:17:00Z"/>
              </w:rPr>
            </w:pPr>
            <w:ins w:id="3529" w:author="China Telecom" w:date="2020-11-20T19:17:00Z">
              <w:r w:rsidRPr="00804B30">
                <w:t>0.86</w:t>
              </w:r>
            </w:ins>
          </w:p>
        </w:tc>
        <w:tc>
          <w:tcPr>
            <w:tcW w:w="2200" w:type="dxa"/>
            <w:noWrap/>
            <w:hideMark/>
          </w:tcPr>
          <w:p w14:paraId="6D09942A" w14:textId="77777777" w:rsidR="00E65DBE" w:rsidRPr="00804B30" w:rsidRDefault="00E65DBE" w:rsidP="00AF0D4C">
            <w:pPr>
              <w:spacing w:after="0"/>
              <w:jc w:val="center"/>
              <w:rPr>
                <w:ins w:id="3530" w:author="China Telecom" w:date="2020-11-20T19:17:00Z"/>
              </w:rPr>
            </w:pPr>
            <w:ins w:id="3531" w:author="China Telecom" w:date="2020-11-20T19:17:00Z">
              <w:r w:rsidRPr="00804B30">
                <w:t>14.94</w:t>
              </w:r>
            </w:ins>
          </w:p>
        </w:tc>
      </w:tr>
      <w:tr w:rsidR="00E65DBE" w:rsidRPr="00804B30" w14:paraId="68899594" w14:textId="77777777" w:rsidTr="00AF0D4C">
        <w:trPr>
          <w:ins w:id="3532" w:author="China Telecom" w:date="2020-11-20T19:17:00Z"/>
        </w:trPr>
        <w:tc>
          <w:tcPr>
            <w:tcW w:w="6440" w:type="dxa"/>
            <w:noWrap/>
            <w:hideMark/>
          </w:tcPr>
          <w:p w14:paraId="674B87C9" w14:textId="77777777" w:rsidR="00E65DBE" w:rsidRPr="00804B30" w:rsidRDefault="00E65DBE" w:rsidP="00AF0D4C">
            <w:pPr>
              <w:spacing w:after="0"/>
              <w:rPr>
                <w:ins w:id="3533" w:author="China Telecom" w:date="2020-11-20T19:17:00Z"/>
              </w:rPr>
            </w:pPr>
            <w:ins w:id="3534" w:author="China Telecom" w:date="2020-11-20T19:17:00Z">
              <w:r w:rsidRPr="00804B30">
                <w:t>PRACH Format 0</w:t>
              </w:r>
            </w:ins>
          </w:p>
        </w:tc>
        <w:tc>
          <w:tcPr>
            <w:tcW w:w="2200" w:type="dxa"/>
            <w:noWrap/>
            <w:hideMark/>
          </w:tcPr>
          <w:p w14:paraId="57A52773" w14:textId="77777777" w:rsidR="00E65DBE" w:rsidRPr="00804B30" w:rsidRDefault="00E65DBE" w:rsidP="00AF0D4C">
            <w:pPr>
              <w:spacing w:after="0"/>
              <w:jc w:val="center"/>
              <w:rPr>
                <w:ins w:id="3535" w:author="China Telecom" w:date="2020-11-20T19:17:00Z"/>
              </w:rPr>
            </w:pPr>
            <w:ins w:id="3536" w:author="China Telecom" w:date="2020-11-20T19:17:00Z">
              <w:r w:rsidRPr="00804B30">
                <w:t>2</w:t>
              </w:r>
            </w:ins>
          </w:p>
        </w:tc>
        <w:tc>
          <w:tcPr>
            <w:tcW w:w="2200" w:type="dxa"/>
            <w:noWrap/>
            <w:hideMark/>
          </w:tcPr>
          <w:p w14:paraId="75E74329" w14:textId="77777777" w:rsidR="00E65DBE" w:rsidRPr="00804B30" w:rsidRDefault="00E65DBE" w:rsidP="00AF0D4C">
            <w:pPr>
              <w:spacing w:after="0"/>
              <w:jc w:val="center"/>
              <w:rPr>
                <w:ins w:id="3537" w:author="China Telecom" w:date="2020-11-20T19:17:00Z"/>
              </w:rPr>
            </w:pPr>
            <w:ins w:id="3538" w:author="China Telecom" w:date="2020-11-20T19:17:00Z">
              <w:r w:rsidRPr="00804B30">
                <w:t>150.85</w:t>
              </w:r>
            </w:ins>
          </w:p>
        </w:tc>
        <w:tc>
          <w:tcPr>
            <w:tcW w:w="2200" w:type="dxa"/>
            <w:noWrap/>
            <w:hideMark/>
          </w:tcPr>
          <w:p w14:paraId="44087AAC" w14:textId="77777777" w:rsidR="00E65DBE" w:rsidRPr="00804B30" w:rsidRDefault="00E65DBE" w:rsidP="00AF0D4C">
            <w:pPr>
              <w:spacing w:after="0"/>
              <w:jc w:val="center"/>
              <w:rPr>
                <w:ins w:id="3539" w:author="China Telecom" w:date="2020-11-20T19:17:00Z"/>
              </w:rPr>
            </w:pPr>
            <w:ins w:id="3540" w:author="China Telecom" w:date="2020-11-20T19:17:00Z">
              <w:r w:rsidRPr="00804B30">
                <w:t>1.98</w:t>
              </w:r>
            </w:ins>
          </w:p>
        </w:tc>
        <w:tc>
          <w:tcPr>
            <w:tcW w:w="2200" w:type="dxa"/>
            <w:noWrap/>
            <w:hideMark/>
          </w:tcPr>
          <w:p w14:paraId="1456FF37" w14:textId="77777777" w:rsidR="00E65DBE" w:rsidRPr="00804B30" w:rsidRDefault="00E65DBE" w:rsidP="00AF0D4C">
            <w:pPr>
              <w:spacing w:after="0"/>
              <w:jc w:val="center"/>
              <w:rPr>
                <w:ins w:id="3541" w:author="China Telecom" w:date="2020-11-20T19:17:00Z"/>
              </w:rPr>
            </w:pPr>
            <w:ins w:id="3542" w:author="China Telecom" w:date="2020-11-20T19:17:00Z">
              <w:r w:rsidRPr="00804B30">
                <w:t>8.60</w:t>
              </w:r>
            </w:ins>
          </w:p>
        </w:tc>
      </w:tr>
      <w:tr w:rsidR="00E65DBE" w:rsidRPr="00804B30" w14:paraId="0183F70C" w14:textId="77777777" w:rsidTr="00AF0D4C">
        <w:trPr>
          <w:ins w:id="3543" w:author="China Telecom" w:date="2020-11-20T19:17:00Z"/>
        </w:trPr>
        <w:tc>
          <w:tcPr>
            <w:tcW w:w="6440" w:type="dxa"/>
            <w:noWrap/>
            <w:hideMark/>
          </w:tcPr>
          <w:p w14:paraId="013C3C3D" w14:textId="77777777" w:rsidR="00E65DBE" w:rsidRPr="00804B30" w:rsidRDefault="00E65DBE" w:rsidP="00AF0D4C">
            <w:pPr>
              <w:spacing w:after="0"/>
              <w:rPr>
                <w:ins w:id="3544" w:author="China Telecom" w:date="2020-11-20T19:17:00Z"/>
              </w:rPr>
            </w:pPr>
            <w:ins w:id="3545" w:author="China Telecom" w:date="2020-11-20T19:17:00Z">
              <w:r w:rsidRPr="00804B30">
                <w:t>PRACH Format B4</w:t>
              </w:r>
            </w:ins>
          </w:p>
        </w:tc>
        <w:tc>
          <w:tcPr>
            <w:tcW w:w="2200" w:type="dxa"/>
            <w:noWrap/>
            <w:hideMark/>
          </w:tcPr>
          <w:p w14:paraId="7EDFB218" w14:textId="77777777" w:rsidR="00E65DBE" w:rsidRPr="00804B30" w:rsidRDefault="00E65DBE" w:rsidP="00AF0D4C">
            <w:pPr>
              <w:spacing w:after="0"/>
              <w:jc w:val="center"/>
              <w:rPr>
                <w:ins w:id="3546" w:author="China Telecom" w:date="2020-11-20T19:17:00Z"/>
              </w:rPr>
            </w:pPr>
            <w:ins w:id="3547" w:author="China Telecom" w:date="2020-11-20T19:17:00Z">
              <w:r w:rsidRPr="00804B30">
                <w:t>5</w:t>
              </w:r>
            </w:ins>
          </w:p>
        </w:tc>
        <w:tc>
          <w:tcPr>
            <w:tcW w:w="2200" w:type="dxa"/>
            <w:noWrap/>
            <w:hideMark/>
          </w:tcPr>
          <w:p w14:paraId="66C03CED" w14:textId="77777777" w:rsidR="00E65DBE" w:rsidRPr="00804B30" w:rsidRDefault="00E65DBE" w:rsidP="00AF0D4C">
            <w:pPr>
              <w:spacing w:after="0"/>
              <w:jc w:val="center"/>
              <w:rPr>
                <w:ins w:id="3548" w:author="China Telecom" w:date="2020-11-20T19:17:00Z"/>
              </w:rPr>
            </w:pPr>
            <w:ins w:id="3549" w:author="China Telecom" w:date="2020-11-20T19:17:00Z">
              <w:r w:rsidRPr="00804B30">
                <w:t>146.48</w:t>
              </w:r>
            </w:ins>
          </w:p>
        </w:tc>
        <w:tc>
          <w:tcPr>
            <w:tcW w:w="2200" w:type="dxa"/>
            <w:noWrap/>
            <w:hideMark/>
          </w:tcPr>
          <w:p w14:paraId="77EE3F5D" w14:textId="77777777" w:rsidR="00E65DBE" w:rsidRPr="00804B30" w:rsidRDefault="00E65DBE" w:rsidP="00AF0D4C">
            <w:pPr>
              <w:spacing w:after="0"/>
              <w:jc w:val="center"/>
              <w:rPr>
                <w:ins w:id="3550" w:author="China Telecom" w:date="2020-11-20T19:17:00Z"/>
              </w:rPr>
            </w:pPr>
            <w:ins w:id="3551" w:author="China Telecom" w:date="2020-11-20T19:17:00Z">
              <w:r w:rsidRPr="00804B30">
                <w:t>3.88</w:t>
              </w:r>
            </w:ins>
          </w:p>
        </w:tc>
        <w:tc>
          <w:tcPr>
            <w:tcW w:w="2200" w:type="dxa"/>
            <w:noWrap/>
            <w:hideMark/>
          </w:tcPr>
          <w:p w14:paraId="0A01C8E0" w14:textId="77777777" w:rsidR="00E65DBE" w:rsidRPr="00804B30" w:rsidRDefault="00E65DBE" w:rsidP="00AF0D4C">
            <w:pPr>
              <w:spacing w:after="0"/>
              <w:jc w:val="center"/>
              <w:rPr>
                <w:ins w:id="3552" w:author="China Telecom" w:date="2020-11-20T19:17:00Z"/>
              </w:rPr>
            </w:pPr>
            <w:ins w:id="3553" w:author="China Telecom" w:date="2020-11-20T19:17:00Z">
              <w:r w:rsidRPr="00804B30">
                <w:t>4.23</w:t>
              </w:r>
            </w:ins>
          </w:p>
        </w:tc>
      </w:tr>
      <w:tr w:rsidR="00E65DBE" w:rsidRPr="00804B30" w14:paraId="1150B775" w14:textId="77777777" w:rsidTr="00AF0D4C">
        <w:trPr>
          <w:ins w:id="3554" w:author="China Telecom" w:date="2020-11-20T19:17:00Z"/>
        </w:trPr>
        <w:tc>
          <w:tcPr>
            <w:tcW w:w="6440" w:type="dxa"/>
            <w:noWrap/>
            <w:hideMark/>
          </w:tcPr>
          <w:p w14:paraId="3EA92747" w14:textId="77777777" w:rsidR="00E65DBE" w:rsidRPr="00804B30" w:rsidRDefault="00E65DBE" w:rsidP="00AF0D4C">
            <w:pPr>
              <w:spacing w:after="0"/>
              <w:rPr>
                <w:ins w:id="3555" w:author="China Telecom" w:date="2020-11-20T19:17:00Z"/>
              </w:rPr>
            </w:pPr>
            <w:ins w:id="3556" w:author="China Telecom" w:date="2020-11-20T19:17:00Z">
              <w:r w:rsidRPr="00804B30">
                <w:t>PRACH Format C2</w:t>
              </w:r>
            </w:ins>
          </w:p>
        </w:tc>
        <w:tc>
          <w:tcPr>
            <w:tcW w:w="2200" w:type="dxa"/>
            <w:noWrap/>
            <w:hideMark/>
          </w:tcPr>
          <w:p w14:paraId="7A54B72A" w14:textId="77777777" w:rsidR="00E65DBE" w:rsidRPr="00804B30" w:rsidRDefault="00E65DBE" w:rsidP="00AF0D4C">
            <w:pPr>
              <w:spacing w:after="0"/>
              <w:jc w:val="center"/>
              <w:rPr>
                <w:ins w:id="3557" w:author="China Telecom" w:date="2020-11-20T19:17:00Z"/>
              </w:rPr>
            </w:pPr>
            <w:ins w:id="3558" w:author="China Telecom" w:date="2020-11-20T19:17:00Z">
              <w:r w:rsidRPr="00804B30">
                <w:t>0</w:t>
              </w:r>
            </w:ins>
          </w:p>
        </w:tc>
        <w:tc>
          <w:tcPr>
            <w:tcW w:w="2200" w:type="dxa"/>
            <w:noWrap/>
            <w:hideMark/>
          </w:tcPr>
          <w:p w14:paraId="1F03D2E7" w14:textId="77777777" w:rsidR="00E65DBE" w:rsidRPr="00804B30" w:rsidRDefault="00E65DBE" w:rsidP="00AF0D4C">
            <w:pPr>
              <w:spacing w:after="0"/>
              <w:jc w:val="center"/>
              <w:rPr>
                <w:ins w:id="3559" w:author="China Telecom" w:date="2020-11-20T19:17:00Z"/>
                <w:noProof/>
              </w:rPr>
            </w:pPr>
          </w:p>
        </w:tc>
        <w:tc>
          <w:tcPr>
            <w:tcW w:w="2200" w:type="dxa"/>
            <w:noWrap/>
            <w:hideMark/>
          </w:tcPr>
          <w:p w14:paraId="70BE9925" w14:textId="77777777" w:rsidR="00E65DBE" w:rsidRPr="00804B30" w:rsidRDefault="00E65DBE" w:rsidP="00AF0D4C">
            <w:pPr>
              <w:spacing w:after="0"/>
              <w:jc w:val="center"/>
              <w:rPr>
                <w:ins w:id="3560" w:author="China Telecom" w:date="2020-11-20T19:17:00Z"/>
                <w:noProof/>
              </w:rPr>
            </w:pPr>
          </w:p>
        </w:tc>
        <w:tc>
          <w:tcPr>
            <w:tcW w:w="2200" w:type="dxa"/>
            <w:noWrap/>
            <w:hideMark/>
          </w:tcPr>
          <w:p w14:paraId="5B06073E" w14:textId="77777777" w:rsidR="00E65DBE" w:rsidRPr="00804B30" w:rsidRDefault="00E65DBE" w:rsidP="00AF0D4C">
            <w:pPr>
              <w:spacing w:after="0"/>
              <w:jc w:val="center"/>
              <w:rPr>
                <w:ins w:id="3561" w:author="China Telecom" w:date="2020-11-20T19:17:00Z"/>
                <w:noProof/>
              </w:rPr>
            </w:pPr>
          </w:p>
        </w:tc>
      </w:tr>
      <w:tr w:rsidR="00E65DBE" w:rsidRPr="00804B30" w14:paraId="0F44A8E2" w14:textId="77777777" w:rsidTr="00AF0D4C">
        <w:trPr>
          <w:ins w:id="3562" w:author="China Telecom" w:date="2020-11-20T19:17:00Z"/>
        </w:trPr>
        <w:tc>
          <w:tcPr>
            <w:tcW w:w="6440" w:type="dxa"/>
            <w:noWrap/>
            <w:hideMark/>
          </w:tcPr>
          <w:p w14:paraId="609AC67D" w14:textId="77777777" w:rsidR="00E65DBE" w:rsidRPr="00804B30" w:rsidRDefault="00E65DBE" w:rsidP="00AF0D4C">
            <w:pPr>
              <w:spacing w:after="0"/>
              <w:rPr>
                <w:ins w:id="3563" w:author="China Telecom" w:date="2020-11-20T19:17:00Z"/>
              </w:rPr>
            </w:pPr>
            <w:ins w:id="3564" w:author="China Telecom" w:date="2020-11-20T19:17:00Z">
              <w:r w:rsidRPr="00804B30">
                <w:t xml:space="preserve">Broadcast PDCCH(PDCCH of Msg.2) </w:t>
              </w:r>
            </w:ins>
          </w:p>
        </w:tc>
        <w:tc>
          <w:tcPr>
            <w:tcW w:w="2200" w:type="dxa"/>
            <w:noWrap/>
            <w:hideMark/>
          </w:tcPr>
          <w:p w14:paraId="2CBD9216" w14:textId="77777777" w:rsidR="00E65DBE" w:rsidRPr="00804B30" w:rsidRDefault="00E65DBE" w:rsidP="00AF0D4C">
            <w:pPr>
              <w:spacing w:after="0"/>
              <w:jc w:val="center"/>
              <w:rPr>
                <w:ins w:id="3565" w:author="China Telecom" w:date="2020-11-20T19:17:00Z"/>
              </w:rPr>
            </w:pPr>
            <w:ins w:id="3566" w:author="China Telecom" w:date="2020-11-20T19:17:00Z">
              <w:r w:rsidRPr="00804B30">
                <w:t>3</w:t>
              </w:r>
            </w:ins>
          </w:p>
        </w:tc>
        <w:tc>
          <w:tcPr>
            <w:tcW w:w="2200" w:type="dxa"/>
            <w:noWrap/>
            <w:hideMark/>
          </w:tcPr>
          <w:p w14:paraId="7F9A2650" w14:textId="77777777" w:rsidR="00E65DBE" w:rsidRPr="00804B30" w:rsidRDefault="00E65DBE" w:rsidP="00AF0D4C">
            <w:pPr>
              <w:spacing w:after="0"/>
              <w:jc w:val="center"/>
              <w:rPr>
                <w:ins w:id="3567" w:author="China Telecom" w:date="2020-11-20T19:17:00Z"/>
              </w:rPr>
            </w:pPr>
            <w:ins w:id="3568" w:author="China Telecom" w:date="2020-11-20T19:17:00Z">
              <w:r w:rsidRPr="00804B30">
                <w:t>156.66</w:t>
              </w:r>
            </w:ins>
          </w:p>
        </w:tc>
        <w:tc>
          <w:tcPr>
            <w:tcW w:w="2200" w:type="dxa"/>
            <w:noWrap/>
            <w:hideMark/>
          </w:tcPr>
          <w:p w14:paraId="57BCC079" w14:textId="77777777" w:rsidR="00E65DBE" w:rsidRPr="00804B30" w:rsidRDefault="00E65DBE" w:rsidP="00AF0D4C">
            <w:pPr>
              <w:spacing w:after="0"/>
              <w:jc w:val="center"/>
              <w:rPr>
                <w:ins w:id="3569" w:author="China Telecom" w:date="2020-11-20T19:17:00Z"/>
              </w:rPr>
            </w:pPr>
            <w:ins w:id="3570" w:author="China Telecom" w:date="2020-11-20T19:17:00Z">
              <w:r w:rsidRPr="00804B30">
                <w:t>0.71</w:t>
              </w:r>
            </w:ins>
          </w:p>
        </w:tc>
        <w:tc>
          <w:tcPr>
            <w:tcW w:w="2200" w:type="dxa"/>
            <w:noWrap/>
            <w:hideMark/>
          </w:tcPr>
          <w:p w14:paraId="7F30D412" w14:textId="77777777" w:rsidR="00E65DBE" w:rsidRPr="00804B30" w:rsidRDefault="00E65DBE" w:rsidP="00AF0D4C">
            <w:pPr>
              <w:spacing w:after="0"/>
              <w:jc w:val="center"/>
              <w:rPr>
                <w:ins w:id="3571" w:author="China Telecom" w:date="2020-11-20T19:17:00Z"/>
              </w:rPr>
            </w:pPr>
            <w:ins w:id="3572" w:author="China Telecom" w:date="2020-11-20T19:17:00Z">
              <w:r w:rsidRPr="00804B30">
                <w:t>14.41</w:t>
              </w:r>
            </w:ins>
          </w:p>
        </w:tc>
      </w:tr>
      <w:tr w:rsidR="00E65DBE" w:rsidRPr="00804B30" w14:paraId="7586EA09" w14:textId="77777777" w:rsidTr="00AF0D4C">
        <w:trPr>
          <w:ins w:id="3573" w:author="China Telecom" w:date="2020-11-20T19:17:00Z"/>
        </w:trPr>
        <w:tc>
          <w:tcPr>
            <w:tcW w:w="6440" w:type="dxa"/>
            <w:noWrap/>
            <w:hideMark/>
          </w:tcPr>
          <w:p w14:paraId="580FA0C5" w14:textId="77777777" w:rsidR="00E65DBE" w:rsidRPr="00804B30" w:rsidRDefault="00E65DBE" w:rsidP="00AF0D4C">
            <w:pPr>
              <w:spacing w:after="0"/>
              <w:rPr>
                <w:ins w:id="3574" w:author="China Telecom" w:date="2020-11-20T19:17:00Z"/>
              </w:rPr>
            </w:pPr>
            <w:ins w:id="3575" w:author="China Telecom" w:date="2020-11-20T19:17:00Z">
              <w:r w:rsidRPr="00804B30">
                <w:t xml:space="preserve">PDSCH for Msg.2 </w:t>
              </w:r>
            </w:ins>
          </w:p>
        </w:tc>
        <w:tc>
          <w:tcPr>
            <w:tcW w:w="2200" w:type="dxa"/>
            <w:noWrap/>
            <w:hideMark/>
          </w:tcPr>
          <w:p w14:paraId="6A978805" w14:textId="77777777" w:rsidR="00E65DBE" w:rsidRPr="00804B30" w:rsidRDefault="00E65DBE" w:rsidP="00AF0D4C">
            <w:pPr>
              <w:spacing w:after="0"/>
              <w:jc w:val="center"/>
              <w:rPr>
                <w:ins w:id="3576" w:author="China Telecom" w:date="2020-11-20T19:17:00Z"/>
              </w:rPr>
            </w:pPr>
            <w:ins w:id="3577" w:author="China Telecom" w:date="2020-11-20T19:17:00Z">
              <w:r w:rsidRPr="00804B30">
                <w:t>3</w:t>
              </w:r>
            </w:ins>
          </w:p>
        </w:tc>
        <w:tc>
          <w:tcPr>
            <w:tcW w:w="2200" w:type="dxa"/>
            <w:noWrap/>
            <w:hideMark/>
          </w:tcPr>
          <w:p w14:paraId="524A1B94" w14:textId="77777777" w:rsidR="00E65DBE" w:rsidRPr="00804B30" w:rsidRDefault="00E65DBE" w:rsidP="00AF0D4C">
            <w:pPr>
              <w:spacing w:after="0"/>
              <w:jc w:val="center"/>
              <w:rPr>
                <w:ins w:id="3578" w:author="China Telecom" w:date="2020-11-20T19:17:00Z"/>
              </w:rPr>
            </w:pPr>
            <w:ins w:id="3579" w:author="China Telecom" w:date="2020-11-20T19:17:00Z">
              <w:r w:rsidRPr="00804B30">
                <w:t>156.20</w:t>
              </w:r>
            </w:ins>
          </w:p>
        </w:tc>
        <w:tc>
          <w:tcPr>
            <w:tcW w:w="2200" w:type="dxa"/>
            <w:noWrap/>
            <w:hideMark/>
          </w:tcPr>
          <w:p w14:paraId="0010EEF6" w14:textId="77777777" w:rsidR="00E65DBE" w:rsidRPr="00804B30" w:rsidRDefault="00E65DBE" w:rsidP="00AF0D4C">
            <w:pPr>
              <w:spacing w:after="0"/>
              <w:jc w:val="center"/>
              <w:rPr>
                <w:ins w:id="3580" w:author="China Telecom" w:date="2020-11-20T19:17:00Z"/>
              </w:rPr>
            </w:pPr>
            <w:ins w:id="3581" w:author="China Telecom" w:date="2020-11-20T19:17:00Z">
              <w:r w:rsidRPr="00804B30">
                <w:t>3.37</w:t>
              </w:r>
            </w:ins>
          </w:p>
        </w:tc>
        <w:tc>
          <w:tcPr>
            <w:tcW w:w="2200" w:type="dxa"/>
            <w:noWrap/>
            <w:hideMark/>
          </w:tcPr>
          <w:p w14:paraId="24ABFFF4" w14:textId="77777777" w:rsidR="00E65DBE" w:rsidRPr="00804B30" w:rsidRDefault="00E65DBE" w:rsidP="00AF0D4C">
            <w:pPr>
              <w:spacing w:after="0"/>
              <w:jc w:val="center"/>
              <w:rPr>
                <w:ins w:id="3582" w:author="China Telecom" w:date="2020-11-20T19:17:00Z"/>
              </w:rPr>
            </w:pPr>
            <w:ins w:id="3583" w:author="China Telecom" w:date="2020-11-20T19:17:00Z">
              <w:r w:rsidRPr="00804B30">
                <w:t>13.95</w:t>
              </w:r>
            </w:ins>
          </w:p>
        </w:tc>
      </w:tr>
      <w:tr w:rsidR="00E65DBE" w:rsidRPr="00804B30" w14:paraId="7BDBA889" w14:textId="77777777" w:rsidTr="00AF0D4C">
        <w:trPr>
          <w:ins w:id="3584" w:author="China Telecom" w:date="2020-11-20T19:17:00Z"/>
        </w:trPr>
        <w:tc>
          <w:tcPr>
            <w:tcW w:w="6440" w:type="dxa"/>
            <w:noWrap/>
            <w:hideMark/>
          </w:tcPr>
          <w:p w14:paraId="53CD642A" w14:textId="77777777" w:rsidR="00E65DBE" w:rsidRPr="00804B30" w:rsidRDefault="00E65DBE" w:rsidP="00AF0D4C">
            <w:pPr>
              <w:spacing w:after="0"/>
              <w:rPr>
                <w:ins w:id="3585" w:author="China Telecom" w:date="2020-11-20T19:17:00Z"/>
              </w:rPr>
            </w:pPr>
            <w:ins w:id="3586" w:author="China Telecom" w:date="2020-11-20T19:17:00Z">
              <w:r w:rsidRPr="00804B30">
                <w:t xml:space="preserve">PUSCH of Msg.3 </w:t>
              </w:r>
            </w:ins>
          </w:p>
        </w:tc>
        <w:tc>
          <w:tcPr>
            <w:tcW w:w="2200" w:type="dxa"/>
            <w:noWrap/>
            <w:hideMark/>
          </w:tcPr>
          <w:p w14:paraId="098873B5" w14:textId="77777777" w:rsidR="00E65DBE" w:rsidRPr="00804B30" w:rsidRDefault="00E65DBE" w:rsidP="00AF0D4C">
            <w:pPr>
              <w:spacing w:after="0"/>
              <w:jc w:val="center"/>
              <w:rPr>
                <w:ins w:id="3587" w:author="China Telecom" w:date="2020-11-20T19:17:00Z"/>
              </w:rPr>
            </w:pPr>
            <w:ins w:id="3588" w:author="China Telecom" w:date="2020-11-20T19:17:00Z">
              <w:r w:rsidRPr="00804B30">
                <w:t>9</w:t>
              </w:r>
            </w:ins>
          </w:p>
        </w:tc>
        <w:tc>
          <w:tcPr>
            <w:tcW w:w="2200" w:type="dxa"/>
            <w:noWrap/>
            <w:hideMark/>
          </w:tcPr>
          <w:p w14:paraId="52CB8F11" w14:textId="77777777" w:rsidR="00E65DBE" w:rsidRPr="00804B30" w:rsidRDefault="00E65DBE" w:rsidP="00AF0D4C">
            <w:pPr>
              <w:spacing w:after="0"/>
              <w:jc w:val="center"/>
              <w:rPr>
                <w:ins w:id="3589" w:author="China Telecom" w:date="2020-11-20T19:17:00Z"/>
              </w:rPr>
            </w:pPr>
            <w:ins w:id="3590" w:author="China Telecom" w:date="2020-11-20T19:17:00Z">
              <w:r w:rsidRPr="00804B30">
                <w:t>148.11</w:t>
              </w:r>
            </w:ins>
          </w:p>
        </w:tc>
        <w:tc>
          <w:tcPr>
            <w:tcW w:w="2200" w:type="dxa"/>
            <w:noWrap/>
            <w:hideMark/>
          </w:tcPr>
          <w:p w14:paraId="663C4E5F" w14:textId="77777777" w:rsidR="00E65DBE" w:rsidRPr="00804B30" w:rsidRDefault="00E65DBE" w:rsidP="00AF0D4C">
            <w:pPr>
              <w:spacing w:after="0"/>
              <w:jc w:val="center"/>
              <w:rPr>
                <w:ins w:id="3591" w:author="China Telecom" w:date="2020-11-20T19:17:00Z"/>
              </w:rPr>
            </w:pPr>
            <w:ins w:id="3592" w:author="China Telecom" w:date="2020-11-20T19:17:00Z">
              <w:r w:rsidRPr="00804B30">
                <w:t>1.58</w:t>
              </w:r>
            </w:ins>
          </w:p>
        </w:tc>
        <w:tc>
          <w:tcPr>
            <w:tcW w:w="2200" w:type="dxa"/>
            <w:noWrap/>
            <w:hideMark/>
          </w:tcPr>
          <w:p w14:paraId="3297927E" w14:textId="77777777" w:rsidR="00E65DBE" w:rsidRPr="00804B30" w:rsidRDefault="00E65DBE" w:rsidP="00AF0D4C">
            <w:pPr>
              <w:spacing w:after="0"/>
              <w:jc w:val="center"/>
              <w:rPr>
                <w:ins w:id="3593" w:author="China Telecom" w:date="2020-11-20T19:17:00Z"/>
              </w:rPr>
            </w:pPr>
            <w:ins w:id="3594" w:author="China Telecom" w:date="2020-11-20T19:17:00Z">
              <w:r w:rsidRPr="00804B30">
                <w:t>5.86</w:t>
              </w:r>
            </w:ins>
          </w:p>
        </w:tc>
      </w:tr>
      <w:tr w:rsidR="00E65DBE" w:rsidRPr="00804B30" w14:paraId="1D385764" w14:textId="77777777" w:rsidTr="00AF0D4C">
        <w:trPr>
          <w:ins w:id="3595" w:author="China Telecom" w:date="2020-11-20T19:17:00Z"/>
        </w:trPr>
        <w:tc>
          <w:tcPr>
            <w:tcW w:w="6440" w:type="dxa"/>
            <w:noWrap/>
            <w:hideMark/>
          </w:tcPr>
          <w:p w14:paraId="34DD9BE3" w14:textId="77777777" w:rsidR="00E65DBE" w:rsidRPr="00804B30" w:rsidRDefault="00E65DBE" w:rsidP="00AF0D4C">
            <w:pPr>
              <w:spacing w:after="0"/>
              <w:rPr>
                <w:ins w:id="3596" w:author="China Telecom" w:date="2020-11-20T19:17:00Z"/>
              </w:rPr>
            </w:pPr>
            <w:ins w:id="3597" w:author="China Telecom" w:date="2020-11-20T19:17:00Z">
              <w:r w:rsidRPr="00804B30">
                <w:t xml:space="preserve">PDSCH of Msg.4 </w:t>
              </w:r>
            </w:ins>
          </w:p>
        </w:tc>
        <w:tc>
          <w:tcPr>
            <w:tcW w:w="2200" w:type="dxa"/>
            <w:noWrap/>
            <w:hideMark/>
          </w:tcPr>
          <w:p w14:paraId="34B220B8" w14:textId="77777777" w:rsidR="00E65DBE" w:rsidRPr="00804B30" w:rsidRDefault="00E65DBE" w:rsidP="00AF0D4C">
            <w:pPr>
              <w:spacing w:after="0"/>
              <w:jc w:val="center"/>
              <w:rPr>
                <w:ins w:id="3598" w:author="China Telecom" w:date="2020-11-20T19:17:00Z"/>
              </w:rPr>
            </w:pPr>
            <w:ins w:id="3599" w:author="China Telecom" w:date="2020-11-20T19:17:00Z">
              <w:r w:rsidRPr="00804B30">
                <w:t>4</w:t>
              </w:r>
            </w:ins>
          </w:p>
        </w:tc>
        <w:tc>
          <w:tcPr>
            <w:tcW w:w="2200" w:type="dxa"/>
            <w:noWrap/>
            <w:hideMark/>
          </w:tcPr>
          <w:p w14:paraId="309DF0BC" w14:textId="77777777" w:rsidR="00E65DBE" w:rsidRPr="00804B30" w:rsidRDefault="00E65DBE" w:rsidP="00AF0D4C">
            <w:pPr>
              <w:spacing w:after="0"/>
              <w:jc w:val="center"/>
              <w:rPr>
                <w:ins w:id="3600" w:author="China Telecom" w:date="2020-11-20T19:17:00Z"/>
              </w:rPr>
            </w:pPr>
            <w:ins w:id="3601" w:author="China Telecom" w:date="2020-11-20T19:17:00Z">
              <w:r w:rsidRPr="00804B30">
                <w:t>156.67</w:t>
              </w:r>
            </w:ins>
          </w:p>
        </w:tc>
        <w:tc>
          <w:tcPr>
            <w:tcW w:w="2200" w:type="dxa"/>
            <w:noWrap/>
            <w:hideMark/>
          </w:tcPr>
          <w:p w14:paraId="3629377C" w14:textId="77777777" w:rsidR="00E65DBE" w:rsidRPr="00804B30" w:rsidRDefault="00E65DBE" w:rsidP="00AF0D4C">
            <w:pPr>
              <w:spacing w:after="0"/>
              <w:jc w:val="center"/>
              <w:rPr>
                <w:ins w:id="3602" w:author="China Telecom" w:date="2020-11-20T19:17:00Z"/>
              </w:rPr>
            </w:pPr>
            <w:ins w:id="3603" w:author="China Telecom" w:date="2020-11-20T19:17:00Z">
              <w:r w:rsidRPr="00804B30">
                <w:t>0.65</w:t>
              </w:r>
            </w:ins>
          </w:p>
        </w:tc>
        <w:tc>
          <w:tcPr>
            <w:tcW w:w="2200" w:type="dxa"/>
            <w:noWrap/>
            <w:hideMark/>
          </w:tcPr>
          <w:p w14:paraId="66426C0F" w14:textId="77777777" w:rsidR="00E65DBE" w:rsidRPr="00804B30" w:rsidRDefault="00E65DBE" w:rsidP="00AF0D4C">
            <w:pPr>
              <w:spacing w:after="0"/>
              <w:jc w:val="center"/>
              <w:rPr>
                <w:ins w:id="3604" w:author="China Telecom" w:date="2020-11-20T19:17:00Z"/>
              </w:rPr>
            </w:pPr>
            <w:ins w:id="3605" w:author="China Telecom" w:date="2020-11-20T19:17:00Z">
              <w:r w:rsidRPr="00804B30">
                <w:t>14.42</w:t>
              </w:r>
            </w:ins>
          </w:p>
        </w:tc>
      </w:tr>
      <w:tr w:rsidR="00E65DBE" w:rsidRPr="00804B30" w14:paraId="0CC89D1F" w14:textId="77777777" w:rsidTr="00AF0D4C">
        <w:trPr>
          <w:ins w:id="3606" w:author="China Telecom" w:date="2020-11-20T19:17:00Z"/>
        </w:trPr>
        <w:tc>
          <w:tcPr>
            <w:tcW w:w="6440" w:type="dxa"/>
            <w:noWrap/>
            <w:hideMark/>
          </w:tcPr>
          <w:p w14:paraId="157D45F0" w14:textId="77777777" w:rsidR="00E65DBE" w:rsidRPr="00804B30" w:rsidRDefault="00E65DBE" w:rsidP="00AF0D4C">
            <w:pPr>
              <w:spacing w:after="0"/>
              <w:rPr>
                <w:ins w:id="3607" w:author="China Telecom" w:date="2020-11-20T19:17:00Z"/>
              </w:rPr>
            </w:pPr>
            <w:ins w:id="3608" w:author="China Telecom" w:date="2020-11-20T19:17:00Z">
              <w:r w:rsidRPr="00804B30">
                <w:t xml:space="preserve">PUCCH w/ HARQ-ACK for Msg.4 </w:t>
              </w:r>
            </w:ins>
          </w:p>
        </w:tc>
        <w:tc>
          <w:tcPr>
            <w:tcW w:w="2200" w:type="dxa"/>
            <w:noWrap/>
            <w:hideMark/>
          </w:tcPr>
          <w:p w14:paraId="01F0BAEB" w14:textId="77777777" w:rsidR="00E65DBE" w:rsidRPr="00804B30" w:rsidRDefault="00E65DBE" w:rsidP="00AF0D4C">
            <w:pPr>
              <w:spacing w:after="0"/>
              <w:jc w:val="center"/>
              <w:rPr>
                <w:ins w:id="3609" w:author="China Telecom" w:date="2020-11-20T19:17:00Z"/>
              </w:rPr>
            </w:pPr>
            <w:ins w:id="3610" w:author="China Telecom" w:date="2020-11-20T19:17:00Z">
              <w:r w:rsidRPr="00804B30">
                <w:t>2</w:t>
              </w:r>
            </w:ins>
          </w:p>
        </w:tc>
        <w:tc>
          <w:tcPr>
            <w:tcW w:w="2200" w:type="dxa"/>
            <w:noWrap/>
            <w:hideMark/>
          </w:tcPr>
          <w:p w14:paraId="0B3F7BBA" w14:textId="77777777" w:rsidR="00E65DBE" w:rsidRPr="00804B30" w:rsidRDefault="00E65DBE" w:rsidP="00AF0D4C">
            <w:pPr>
              <w:spacing w:after="0"/>
              <w:jc w:val="center"/>
              <w:rPr>
                <w:ins w:id="3611" w:author="China Telecom" w:date="2020-11-20T19:17:00Z"/>
              </w:rPr>
            </w:pPr>
            <w:ins w:id="3612" w:author="China Telecom" w:date="2020-11-20T19:17:00Z">
              <w:r w:rsidRPr="00804B30">
                <w:t>152.49</w:t>
              </w:r>
            </w:ins>
          </w:p>
        </w:tc>
        <w:tc>
          <w:tcPr>
            <w:tcW w:w="2200" w:type="dxa"/>
            <w:noWrap/>
            <w:hideMark/>
          </w:tcPr>
          <w:p w14:paraId="1D7A4473" w14:textId="77777777" w:rsidR="00E65DBE" w:rsidRPr="00804B30" w:rsidRDefault="00E65DBE" w:rsidP="00AF0D4C">
            <w:pPr>
              <w:spacing w:after="0"/>
              <w:jc w:val="center"/>
              <w:rPr>
                <w:ins w:id="3613" w:author="China Telecom" w:date="2020-11-20T19:17:00Z"/>
              </w:rPr>
            </w:pPr>
            <w:ins w:id="3614" w:author="China Telecom" w:date="2020-11-20T19:17:00Z">
              <w:r w:rsidRPr="00804B30">
                <w:t>1.45</w:t>
              </w:r>
            </w:ins>
          </w:p>
        </w:tc>
        <w:tc>
          <w:tcPr>
            <w:tcW w:w="2200" w:type="dxa"/>
            <w:noWrap/>
            <w:hideMark/>
          </w:tcPr>
          <w:p w14:paraId="76A0AAE2" w14:textId="77777777" w:rsidR="00E65DBE" w:rsidRPr="00804B30" w:rsidRDefault="00E65DBE" w:rsidP="00AF0D4C">
            <w:pPr>
              <w:spacing w:after="0"/>
              <w:jc w:val="center"/>
              <w:rPr>
                <w:ins w:id="3615" w:author="China Telecom" w:date="2020-11-20T19:17:00Z"/>
              </w:rPr>
            </w:pPr>
            <w:ins w:id="3616" w:author="China Telecom" w:date="2020-11-20T19:17:00Z">
              <w:r w:rsidRPr="00804B30">
                <w:t>10.24</w:t>
              </w:r>
            </w:ins>
          </w:p>
        </w:tc>
      </w:tr>
      <w:tr w:rsidR="00E65DBE" w:rsidRPr="00804B30" w14:paraId="5BD78DBB" w14:textId="77777777" w:rsidTr="00AF0D4C">
        <w:trPr>
          <w:ins w:id="3617" w:author="China Telecom" w:date="2020-11-20T19:17:00Z"/>
        </w:trPr>
        <w:tc>
          <w:tcPr>
            <w:tcW w:w="6440" w:type="dxa"/>
            <w:noWrap/>
            <w:hideMark/>
          </w:tcPr>
          <w:p w14:paraId="0740779F" w14:textId="77777777" w:rsidR="00E65DBE" w:rsidRPr="00804B30" w:rsidRDefault="00E65DBE" w:rsidP="00AF0D4C">
            <w:pPr>
              <w:spacing w:after="0"/>
              <w:rPr>
                <w:ins w:id="3618" w:author="China Telecom" w:date="2020-11-20T19:17:00Z"/>
              </w:rPr>
            </w:pPr>
            <w:ins w:id="3619" w:author="China Telecom" w:date="2020-11-20T19:17:00Z">
              <w:r w:rsidRPr="00804B30">
                <w:t xml:space="preserve">Unicast PDCCH </w:t>
              </w:r>
            </w:ins>
          </w:p>
        </w:tc>
        <w:tc>
          <w:tcPr>
            <w:tcW w:w="2200" w:type="dxa"/>
            <w:noWrap/>
            <w:hideMark/>
          </w:tcPr>
          <w:p w14:paraId="4F39BB91" w14:textId="77777777" w:rsidR="00E65DBE" w:rsidRPr="00804B30" w:rsidRDefault="00E65DBE" w:rsidP="00AF0D4C">
            <w:pPr>
              <w:spacing w:after="0"/>
              <w:jc w:val="center"/>
              <w:rPr>
                <w:ins w:id="3620" w:author="China Telecom" w:date="2020-11-20T19:17:00Z"/>
              </w:rPr>
            </w:pPr>
            <w:ins w:id="3621" w:author="China Telecom" w:date="2020-11-20T19:17:00Z">
              <w:r w:rsidRPr="00804B30">
                <w:t>11</w:t>
              </w:r>
            </w:ins>
          </w:p>
        </w:tc>
        <w:tc>
          <w:tcPr>
            <w:tcW w:w="2200" w:type="dxa"/>
            <w:noWrap/>
            <w:hideMark/>
          </w:tcPr>
          <w:p w14:paraId="74DD9B57" w14:textId="77777777" w:rsidR="00E65DBE" w:rsidRPr="00804B30" w:rsidRDefault="00E65DBE" w:rsidP="00AF0D4C">
            <w:pPr>
              <w:spacing w:after="0"/>
              <w:jc w:val="center"/>
              <w:rPr>
                <w:ins w:id="3622" w:author="China Telecom" w:date="2020-11-20T19:17:00Z"/>
              </w:rPr>
            </w:pPr>
            <w:ins w:id="3623" w:author="China Telecom" w:date="2020-11-20T19:17:00Z">
              <w:r w:rsidRPr="00804B30">
                <w:t>160.10</w:t>
              </w:r>
            </w:ins>
          </w:p>
        </w:tc>
        <w:tc>
          <w:tcPr>
            <w:tcW w:w="2200" w:type="dxa"/>
            <w:noWrap/>
            <w:hideMark/>
          </w:tcPr>
          <w:p w14:paraId="749D477F" w14:textId="77777777" w:rsidR="00E65DBE" w:rsidRPr="00804B30" w:rsidRDefault="00E65DBE" w:rsidP="00AF0D4C">
            <w:pPr>
              <w:spacing w:after="0"/>
              <w:jc w:val="center"/>
              <w:rPr>
                <w:ins w:id="3624" w:author="China Telecom" w:date="2020-11-20T19:17:00Z"/>
              </w:rPr>
            </w:pPr>
            <w:ins w:id="3625" w:author="China Telecom" w:date="2020-11-20T19:17:00Z">
              <w:r w:rsidRPr="00804B30">
                <w:t>2.59</w:t>
              </w:r>
            </w:ins>
          </w:p>
        </w:tc>
        <w:tc>
          <w:tcPr>
            <w:tcW w:w="2200" w:type="dxa"/>
            <w:noWrap/>
            <w:hideMark/>
          </w:tcPr>
          <w:p w14:paraId="50CCCCBF" w14:textId="77777777" w:rsidR="00E65DBE" w:rsidRPr="00804B30" w:rsidRDefault="00E65DBE" w:rsidP="00AF0D4C">
            <w:pPr>
              <w:spacing w:after="0"/>
              <w:jc w:val="center"/>
              <w:rPr>
                <w:ins w:id="3626" w:author="China Telecom" w:date="2020-11-20T19:17:00Z"/>
              </w:rPr>
            </w:pPr>
            <w:ins w:id="3627" w:author="China Telecom" w:date="2020-11-20T19:17:00Z">
              <w:r w:rsidRPr="00804B30">
                <w:t>17.86</w:t>
              </w:r>
            </w:ins>
          </w:p>
        </w:tc>
      </w:tr>
      <w:tr w:rsidR="00E65DBE" w:rsidRPr="00804B30" w14:paraId="7D83E3F1" w14:textId="77777777" w:rsidTr="00AF0D4C">
        <w:trPr>
          <w:ins w:id="3628" w:author="China Telecom" w:date="2020-11-20T19:17:00Z"/>
        </w:trPr>
        <w:tc>
          <w:tcPr>
            <w:tcW w:w="6440" w:type="dxa"/>
            <w:noWrap/>
            <w:hideMark/>
          </w:tcPr>
          <w:p w14:paraId="776530AC" w14:textId="77777777" w:rsidR="00E65DBE" w:rsidRPr="00804B30" w:rsidRDefault="00E65DBE" w:rsidP="00AF0D4C">
            <w:pPr>
              <w:spacing w:after="0"/>
              <w:rPr>
                <w:ins w:id="3629" w:author="China Telecom" w:date="2020-11-20T19:17:00Z"/>
              </w:rPr>
            </w:pPr>
            <w:ins w:id="3630" w:author="China Telecom" w:date="2020-11-20T19:17:00Z">
              <w:r w:rsidRPr="00804B30">
                <w:t>PDSCH for eMBB DDDSU</w:t>
              </w:r>
            </w:ins>
          </w:p>
        </w:tc>
        <w:tc>
          <w:tcPr>
            <w:tcW w:w="2200" w:type="dxa"/>
            <w:noWrap/>
            <w:hideMark/>
          </w:tcPr>
          <w:p w14:paraId="00092C5A" w14:textId="77777777" w:rsidR="00E65DBE" w:rsidRPr="00804B30" w:rsidRDefault="00E65DBE" w:rsidP="00AF0D4C">
            <w:pPr>
              <w:spacing w:after="0"/>
              <w:jc w:val="center"/>
              <w:rPr>
                <w:ins w:id="3631" w:author="China Telecom" w:date="2020-11-20T19:17:00Z"/>
              </w:rPr>
            </w:pPr>
            <w:ins w:id="3632" w:author="China Telecom" w:date="2020-11-20T19:17:00Z">
              <w:r w:rsidRPr="00804B30">
                <w:t>8</w:t>
              </w:r>
            </w:ins>
          </w:p>
        </w:tc>
        <w:tc>
          <w:tcPr>
            <w:tcW w:w="2200" w:type="dxa"/>
            <w:noWrap/>
            <w:hideMark/>
          </w:tcPr>
          <w:p w14:paraId="7AF72187" w14:textId="77777777" w:rsidR="00E65DBE" w:rsidRPr="00804B30" w:rsidRDefault="00E65DBE" w:rsidP="00AF0D4C">
            <w:pPr>
              <w:spacing w:after="0"/>
              <w:jc w:val="center"/>
              <w:rPr>
                <w:ins w:id="3633" w:author="China Telecom" w:date="2020-11-20T19:17:00Z"/>
              </w:rPr>
            </w:pPr>
            <w:ins w:id="3634" w:author="China Telecom" w:date="2020-11-20T19:17:00Z">
              <w:r w:rsidRPr="00804B30">
                <w:t>158.39</w:t>
              </w:r>
            </w:ins>
          </w:p>
        </w:tc>
        <w:tc>
          <w:tcPr>
            <w:tcW w:w="2200" w:type="dxa"/>
            <w:noWrap/>
            <w:hideMark/>
          </w:tcPr>
          <w:p w14:paraId="75CE3805" w14:textId="77777777" w:rsidR="00E65DBE" w:rsidRPr="00804B30" w:rsidRDefault="00E65DBE" w:rsidP="00AF0D4C">
            <w:pPr>
              <w:spacing w:after="0"/>
              <w:jc w:val="center"/>
              <w:rPr>
                <w:ins w:id="3635" w:author="China Telecom" w:date="2020-11-20T19:17:00Z"/>
              </w:rPr>
            </w:pPr>
            <w:ins w:id="3636" w:author="China Telecom" w:date="2020-11-20T19:17:00Z">
              <w:r w:rsidRPr="00804B30">
                <w:t>2.78</w:t>
              </w:r>
            </w:ins>
          </w:p>
        </w:tc>
        <w:tc>
          <w:tcPr>
            <w:tcW w:w="2200" w:type="dxa"/>
            <w:noWrap/>
            <w:hideMark/>
          </w:tcPr>
          <w:p w14:paraId="034808BD" w14:textId="77777777" w:rsidR="00E65DBE" w:rsidRPr="00804B30" w:rsidRDefault="00E65DBE" w:rsidP="00AF0D4C">
            <w:pPr>
              <w:spacing w:after="0"/>
              <w:jc w:val="center"/>
              <w:rPr>
                <w:ins w:id="3637" w:author="China Telecom" w:date="2020-11-20T19:17:00Z"/>
              </w:rPr>
            </w:pPr>
            <w:ins w:id="3638" w:author="China Telecom" w:date="2020-11-20T19:17:00Z">
              <w:r w:rsidRPr="00804B30">
                <w:t>16.14</w:t>
              </w:r>
            </w:ins>
          </w:p>
        </w:tc>
      </w:tr>
      <w:tr w:rsidR="00E65DBE" w:rsidRPr="00804B30" w14:paraId="51DDC275" w14:textId="77777777" w:rsidTr="00AF0D4C">
        <w:trPr>
          <w:ins w:id="3639" w:author="China Telecom" w:date="2020-11-20T19:17:00Z"/>
        </w:trPr>
        <w:tc>
          <w:tcPr>
            <w:tcW w:w="6440" w:type="dxa"/>
            <w:noWrap/>
            <w:hideMark/>
          </w:tcPr>
          <w:p w14:paraId="47CC97FA" w14:textId="77777777" w:rsidR="00E65DBE" w:rsidRPr="00804B30" w:rsidRDefault="00E65DBE" w:rsidP="00AF0D4C">
            <w:pPr>
              <w:spacing w:after="0"/>
              <w:rPr>
                <w:ins w:id="3640" w:author="China Telecom" w:date="2020-11-20T19:17:00Z"/>
              </w:rPr>
            </w:pPr>
            <w:ins w:id="3641" w:author="China Telecom" w:date="2020-11-20T19:17:00Z">
              <w:r w:rsidRPr="00804B30">
                <w:t>PDSCH for eMBB DDDSUDDSUU</w:t>
              </w:r>
            </w:ins>
          </w:p>
        </w:tc>
        <w:tc>
          <w:tcPr>
            <w:tcW w:w="2200" w:type="dxa"/>
            <w:noWrap/>
            <w:hideMark/>
          </w:tcPr>
          <w:p w14:paraId="0EEF334E" w14:textId="77777777" w:rsidR="00E65DBE" w:rsidRPr="00804B30" w:rsidRDefault="00E65DBE" w:rsidP="00AF0D4C">
            <w:pPr>
              <w:spacing w:after="0"/>
              <w:jc w:val="center"/>
              <w:rPr>
                <w:ins w:id="3642" w:author="China Telecom" w:date="2020-11-20T19:17:00Z"/>
              </w:rPr>
            </w:pPr>
            <w:ins w:id="3643" w:author="China Telecom" w:date="2020-11-20T19:17:00Z">
              <w:r w:rsidRPr="00804B30">
                <w:t>7</w:t>
              </w:r>
            </w:ins>
          </w:p>
        </w:tc>
        <w:tc>
          <w:tcPr>
            <w:tcW w:w="2200" w:type="dxa"/>
            <w:noWrap/>
            <w:hideMark/>
          </w:tcPr>
          <w:p w14:paraId="098FF6E1" w14:textId="77777777" w:rsidR="00E65DBE" w:rsidRPr="00804B30" w:rsidRDefault="00E65DBE" w:rsidP="00AF0D4C">
            <w:pPr>
              <w:spacing w:after="0"/>
              <w:jc w:val="center"/>
              <w:rPr>
                <w:ins w:id="3644" w:author="China Telecom" w:date="2020-11-20T19:17:00Z"/>
              </w:rPr>
            </w:pPr>
            <w:ins w:id="3645" w:author="China Telecom" w:date="2020-11-20T19:17:00Z">
              <w:r w:rsidRPr="00804B30">
                <w:t>158.53</w:t>
              </w:r>
            </w:ins>
          </w:p>
        </w:tc>
        <w:tc>
          <w:tcPr>
            <w:tcW w:w="2200" w:type="dxa"/>
            <w:noWrap/>
            <w:hideMark/>
          </w:tcPr>
          <w:p w14:paraId="72FECA69" w14:textId="77777777" w:rsidR="00E65DBE" w:rsidRPr="00804B30" w:rsidRDefault="00E65DBE" w:rsidP="00AF0D4C">
            <w:pPr>
              <w:spacing w:after="0"/>
              <w:jc w:val="center"/>
              <w:rPr>
                <w:ins w:id="3646" w:author="China Telecom" w:date="2020-11-20T19:17:00Z"/>
              </w:rPr>
            </w:pPr>
            <w:ins w:id="3647" w:author="China Telecom" w:date="2020-11-20T19:17:00Z">
              <w:r w:rsidRPr="00804B30">
                <w:t>4.36</w:t>
              </w:r>
            </w:ins>
          </w:p>
        </w:tc>
        <w:tc>
          <w:tcPr>
            <w:tcW w:w="2200" w:type="dxa"/>
            <w:noWrap/>
            <w:hideMark/>
          </w:tcPr>
          <w:p w14:paraId="33A81296" w14:textId="77777777" w:rsidR="00E65DBE" w:rsidRPr="00804B30" w:rsidRDefault="00E65DBE" w:rsidP="00AF0D4C">
            <w:pPr>
              <w:spacing w:after="0"/>
              <w:jc w:val="center"/>
              <w:rPr>
                <w:ins w:id="3648" w:author="China Telecom" w:date="2020-11-20T19:17:00Z"/>
              </w:rPr>
            </w:pPr>
            <w:ins w:id="3649" w:author="China Telecom" w:date="2020-11-20T19:17:00Z">
              <w:r w:rsidRPr="00804B30">
                <w:t>16.28</w:t>
              </w:r>
            </w:ins>
          </w:p>
        </w:tc>
      </w:tr>
    </w:tbl>
    <w:p w14:paraId="4379E4A9" w14:textId="77777777" w:rsidR="00E65DBE" w:rsidRDefault="00E65DBE" w:rsidP="00E65DBE">
      <w:pPr>
        <w:rPr>
          <w:ins w:id="3650" w:author="China Telecom" w:date="2020-11-20T19:17:00Z"/>
        </w:rPr>
      </w:pPr>
    </w:p>
    <w:p w14:paraId="3645FF49" w14:textId="77777777" w:rsidR="00E65DBE" w:rsidRDefault="00E65DBE" w:rsidP="00E65DBE">
      <w:pPr>
        <w:pStyle w:val="TH"/>
        <w:rPr>
          <w:ins w:id="3651" w:author="China Telecom" w:date="2020-11-20T19:17:00Z"/>
        </w:rPr>
      </w:pPr>
      <w:ins w:id="3652" w:author="China Telecom" w:date="2020-11-20T19:17:00Z">
        <w:r>
          <w:t xml:space="preserve">Table </w:t>
        </w:r>
        <w:r>
          <w:rPr>
            <w:lang w:eastAsia="zh-CN"/>
          </w:rPr>
          <w:t>5.1.1.3</w:t>
        </w:r>
        <w:r w:rsidRPr="007368F9">
          <w:t>-</w:t>
        </w:r>
        <w:r>
          <w:rPr>
            <w:rFonts w:hint="eastAsia"/>
            <w:lang w:eastAsia="ja-JP"/>
          </w:rPr>
          <w:t>3</w:t>
        </w:r>
        <w:r w:rsidRPr="007368F9">
          <w:rPr>
            <w:rFonts w:hint="eastAsia"/>
          </w:rPr>
          <w:t>:</w:t>
        </w:r>
        <w:r>
          <w:rPr>
            <w:rFonts w:hint="eastAsia"/>
          </w:rPr>
          <w:t xml:space="preserve"> Representative values </w:t>
        </w:r>
        <w:r>
          <w:t>of MPL for Rural 4</w:t>
        </w:r>
        <w:r w:rsidRPr="00DE78FE">
          <w:t>GHz</w:t>
        </w:r>
        <w:r>
          <w:t xml:space="preserve"> TDD NLOS O2I scenario with </w:t>
        </w:r>
        <w:r w:rsidRPr="00DE78FE">
          <w:t xml:space="preserve">BS </w:t>
        </w:r>
        <w:r>
          <w:t xml:space="preserve">Tx power of 33 </w:t>
        </w:r>
        <w:r w:rsidRPr="00DE78FE">
          <w:t>dBm/</w:t>
        </w:r>
        <w:r>
          <w:rPr>
            <w:lang w:val="en-US" w:eastAsia="ja-JP"/>
          </w:rPr>
          <w:t>M</w:t>
        </w:r>
        <w:r w:rsidRPr="00DE78FE">
          <w:t xml:space="preserve">Hz </w:t>
        </w:r>
      </w:ins>
    </w:p>
    <w:tbl>
      <w:tblPr>
        <w:tblStyle w:val="a7"/>
        <w:tblW w:w="0" w:type="auto"/>
        <w:tblLook w:val="04A0" w:firstRow="1" w:lastRow="0" w:firstColumn="1" w:lastColumn="0" w:noHBand="0" w:noVBand="1"/>
      </w:tblPr>
      <w:tblGrid>
        <w:gridCol w:w="3353"/>
        <w:gridCol w:w="1216"/>
        <w:gridCol w:w="1216"/>
        <w:gridCol w:w="1216"/>
        <w:gridCol w:w="1428"/>
        <w:gridCol w:w="1428"/>
      </w:tblGrid>
      <w:tr w:rsidR="00E65DBE" w:rsidRPr="00804B30" w14:paraId="02783B55" w14:textId="77777777" w:rsidTr="00AF0D4C">
        <w:trPr>
          <w:ins w:id="3653" w:author="China Telecom" w:date="2020-11-20T19:17:00Z"/>
        </w:trPr>
        <w:tc>
          <w:tcPr>
            <w:tcW w:w="6440" w:type="dxa"/>
            <w:shd w:val="clear" w:color="auto" w:fill="E7E6E6" w:themeFill="background2"/>
            <w:noWrap/>
            <w:hideMark/>
          </w:tcPr>
          <w:p w14:paraId="365F6FD5" w14:textId="77777777" w:rsidR="00E65DBE" w:rsidRPr="009C135A" w:rsidRDefault="00E65DBE" w:rsidP="00AF0D4C">
            <w:pPr>
              <w:spacing w:after="0"/>
              <w:jc w:val="center"/>
              <w:rPr>
                <w:ins w:id="3654" w:author="China Telecom" w:date="2020-11-20T19:17:00Z"/>
              </w:rPr>
            </w:pPr>
            <w:ins w:id="3655" w:author="China Telecom" w:date="2020-11-20T19:17:00Z">
              <w:r w:rsidRPr="00F9020F">
                <w:rPr>
                  <w:b/>
                </w:rPr>
                <w:t>Channels (and Frame format)</w:t>
              </w:r>
            </w:ins>
          </w:p>
        </w:tc>
        <w:tc>
          <w:tcPr>
            <w:tcW w:w="2200" w:type="dxa"/>
            <w:shd w:val="clear" w:color="auto" w:fill="E7E6E6" w:themeFill="background2"/>
            <w:hideMark/>
          </w:tcPr>
          <w:p w14:paraId="06520FD4" w14:textId="77777777" w:rsidR="00E65DBE" w:rsidRPr="009C135A" w:rsidRDefault="00E65DBE" w:rsidP="00AF0D4C">
            <w:pPr>
              <w:spacing w:after="0"/>
              <w:jc w:val="center"/>
              <w:rPr>
                <w:ins w:id="3656" w:author="China Telecom" w:date="2020-11-20T19:17:00Z"/>
              </w:rPr>
            </w:pPr>
            <w:ins w:id="3657" w:author="China Telecom" w:date="2020-11-20T19:17:00Z">
              <w:r w:rsidRPr="00F9020F">
                <w:rPr>
                  <w:b/>
                </w:rPr>
                <w:t>Number of Samples</w:t>
              </w:r>
            </w:ins>
          </w:p>
        </w:tc>
        <w:tc>
          <w:tcPr>
            <w:tcW w:w="2200" w:type="dxa"/>
            <w:shd w:val="clear" w:color="auto" w:fill="E7E6E6" w:themeFill="background2"/>
            <w:hideMark/>
          </w:tcPr>
          <w:p w14:paraId="1535FC81" w14:textId="77777777" w:rsidR="00E65DBE" w:rsidRPr="009C135A" w:rsidRDefault="00E65DBE" w:rsidP="00AF0D4C">
            <w:pPr>
              <w:spacing w:after="0"/>
              <w:jc w:val="center"/>
              <w:rPr>
                <w:ins w:id="3658" w:author="China Telecom" w:date="2020-11-20T19:17:00Z"/>
              </w:rPr>
            </w:pPr>
            <w:ins w:id="3659" w:author="China Telecom" w:date="2020-11-20T19:17:00Z">
              <w:r w:rsidRPr="00F9020F">
                <w:rPr>
                  <w:b/>
                </w:rPr>
                <w:t>Representative value</w:t>
              </w:r>
            </w:ins>
          </w:p>
        </w:tc>
        <w:tc>
          <w:tcPr>
            <w:tcW w:w="2200" w:type="dxa"/>
            <w:shd w:val="clear" w:color="auto" w:fill="E7E6E6" w:themeFill="background2"/>
            <w:hideMark/>
          </w:tcPr>
          <w:p w14:paraId="53249516" w14:textId="77777777" w:rsidR="00E65DBE" w:rsidRPr="009C135A" w:rsidRDefault="00E65DBE" w:rsidP="00AF0D4C">
            <w:pPr>
              <w:spacing w:after="0"/>
              <w:jc w:val="center"/>
              <w:rPr>
                <w:ins w:id="3660" w:author="China Telecom" w:date="2020-11-20T19:17:00Z"/>
              </w:rPr>
            </w:pPr>
            <w:ins w:id="3661" w:author="China Telecom" w:date="2020-11-20T19:17:00Z">
              <w:r w:rsidRPr="00F9020F">
                <w:rPr>
                  <w:b/>
                </w:rPr>
                <w:t>Standard Deviation (w/o outlier)</w:t>
              </w:r>
            </w:ins>
          </w:p>
        </w:tc>
        <w:tc>
          <w:tcPr>
            <w:tcW w:w="2620" w:type="dxa"/>
            <w:shd w:val="clear" w:color="auto" w:fill="E7E6E6" w:themeFill="background2"/>
            <w:hideMark/>
          </w:tcPr>
          <w:p w14:paraId="3D785DFC" w14:textId="77777777" w:rsidR="00E65DBE" w:rsidRPr="009C135A" w:rsidRDefault="00E65DBE" w:rsidP="00AF0D4C">
            <w:pPr>
              <w:spacing w:after="0"/>
              <w:jc w:val="center"/>
              <w:rPr>
                <w:ins w:id="3662" w:author="China Telecom" w:date="2020-11-20T19:17:00Z"/>
              </w:rPr>
            </w:pPr>
            <w:ins w:id="3663" w:author="China Telecom" w:date="2020-11-20T19:17:00Z">
              <w:r w:rsidRPr="00F9020F">
                <w:rPr>
                  <w:b/>
                </w:rPr>
                <w:t>Gap from Deployment dependent target</w:t>
              </w:r>
              <w:r w:rsidRPr="00F9020F">
                <w:rPr>
                  <w:b/>
                </w:rPr>
                <w:br/>
                <w:t>1732m ISD=131.6dB</w:t>
              </w:r>
            </w:ins>
          </w:p>
        </w:tc>
        <w:tc>
          <w:tcPr>
            <w:tcW w:w="2620" w:type="dxa"/>
            <w:shd w:val="clear" w:color="auto" w:fill="E7E6E6" w:themeFill="background2"/>
            <w:hideMark/>
          </w:tcPr>
          <w:p w14:paraId="4DBA6317" w14:textId="77777777" w:rsidR="00E65DBE" w:rsidRPr="009C135A" w:rsidRDefault="00E65DBE" w:rsidP="00AF0D4C">
            <w:pPr>
              <w:spacing w:after="0"/>
              <w:jc w:val="center"/>
              <w:rPr>
                <w:ins w:id="3664" w:author="China Telecom" w:date="2020-11-20T19:17:00Z"/>
              </w:rPr>
            </w:pPr>
            <w:ins w:id="3665" w:author="China Telecom" w:date="2020-11-20T19:17:00Z">
              <w:r w:rsidRPr="00F9020F">
                <w:rPr>
                  <w:b/>
                </w:rPr>
                <w:t>Gap from Deployment dependent target</w:t>
              </w:r>
              <w:r w:rsidRPr="00F9020F">
                <w:rPr>
                  <w:b/>
                </w:rPr>
                <w:br/>
                <w:t>3000m ISD=140.8dB</w:t>
              </w:r>
            </w:ins>
          </w:p>
        </w:tc>
      </w:tr>
      <w:tr w:rsidR="00E65DBE" w:rsidRPr="00804B30" w14:paraId="75972F45" w14:textId="77777777" w:rsidTr="00AF0D4C">
        <w:trPr>
          <w:ins w:id="3666" w:author="China Telecom" w:date="2020-11-20T19:17:00Z"/>
        </w:trPr>
        <w:tc>
          <w:tcPr>
            <w:tcW w:w="6440" w:type="dxa"/>
            <w:noWrap/>
            <w:hideMark/>
          </w:tcPr>
          <w:p w14:paraId="5988D46A" w14:textId="77777777" w:rsidR="00E65DBE" w:rsidRPr="00804B30" w:rsidRDefault="00E65DBE" w:rsidP="00AF0D4C">
            <w:pPr>
              <w:spacing w:after="0"/>
              <w:rPr>
                <w:ins w:id="3667" w:author="China Telecom" w:date="2020-11-20T19:17:00Z"/>
                <w:noProof/>
                <w:sz w:val="22"/>
              </w:rPr>
            </w:pPr>
            <w:ins w:id="3668" w:author="China Telecom" w:date="2020-11-20T19:17:00Z">
              <w:r w:rsidRPr="00804B30">
                <w:t>PUSCH for eMBB DDDSU</w:t>
              </w:r>
            </w:ins>
          </w:p>
        </w:tc>
        <w:tc>
          <w:tcPr>
            <w:tcW w:w="2200" w:type="dxa"/>
            <w:noWrap/>
            <w:hideMark/>
          </w:tcPr>
          <w:p w14:paraId="7149CA9D" w14:textId="77777777" w:rsidR="00E65DBE" w:rsidRPr="00804B30" w:rsidRDefault="00E65DBE" w:rsidP="00AF0D4C">
            <w:pPr>
              <w:spacing w:after="0"/>
              <w:jc w:val="center"/>
              <w:rPr>
                <w:ins w:id="3669" w:author="China Telecom" w:date="2020-11-20T19:17:00Z"/>
              </w:rPr>
            </w:pPr>
            <w:ins w:id="3670" w:author="China Telecom" w:date="2020-11-20T19:17:00Z">
              <w:r w:rsidRPr="00804B30">
                <w:t>12</w:t>
              </w:r>
            </w:ins>
          </w:p>
        </w:tc>
        <w:tc>
          <w:tcPr>
            <w:tcW w:w="2200" w:type="dxa"/>
            <w:noWrap/>
            <w:hideMark/>
          </w:tcPr>
          <w:p w14:paraId="36EECD4A" w14:textId="77777777" w:rsidR="00E65DBE" w:rsidRPr="00804B30" w:rsidRDefault="00E65DBE" w:rsidP="00AF0D4C">
            <w:pPr>
              <w:spacing w:after="0"/>
              <w:jc w:val="center"/>
              <w:rPr>
                <w:ins w:id="3671" w:author="China Telecom" w:date="2020-11-20T19:17:00Z"/>
              </w:rPr>
            </w:pPr>
            <w:ins w:id="3672" w:author="China Telecom" w:date="2020-11-20T19:17:00Z">
              <w:r w:rsidRPr="00804B30">
                <w:t>124.53</w:t>
              </w:r>
            </w:ins>
          </w:p>
        </w:tc>
        <w:tc>
          <w:tcPr>
            <w:tcW w:w="2200" w:type="dxa"/>
            <w:noWrap/>
            <w:hideMark/>
          </w:tcPr>
          <w:p w14:paraId="02466B39" w14:textId="77777777" w:rsidR="00E65DBE" w:rsidRPr="00804B30" w:rsidRDefault="00E65DBE" w:rsidP="00AF0D4C">
            <w:pPr>
              <w:spacing w:after="0"/>
              <w:jc w:val="center"/>
              <w:rPr>
                <w:ins w:id="3673" w:author="China Telecom" w:date="2020-11-20T19:17:00Z"/>
              </w:rPr>
            </w:pPr>
            <w:ins w:id="3674" w:author="China Telecom" w:date="2020-11-20T19:17:00Z">
              <w:r w:rsidRPr="00804B30">
                <w:t>2.35</w:t>
              </w:r>
            </w:ins>
          </w:p>
        </w:tc>
        <w:tc>
          <w:tcPr>
            <w:tcW w:w="2620" w:type="dxa"/>
            <w:noWrap/>
            <w:hideMark/>
          </w:tcPr>
          <w:p w14:paraId="628C2D4A" w14:textId="77777777" w:rsidR="00E65DBE" w:rsidRPr="00804B30" w:rsidRDefault="00E65DBE" w:rsidP="00AF0D4C">
            <w:pPr>
              <w:spacing w:after="0"/>
              <w:jc w:val="center"/>
              <w:rPr>
                <w:ins w:id="3675" w:author="China Telecom" w:date="2020-11-20T19:17:00Z"/>
              </w:rPr>
            </w:pPr>
            <w:ins w:id="3676" w:author="China Telecom" w:date="2020-11-20T19:17:00Z">
              <w:r w:rsidRPr="00804B30">
                <w:t>-7.05</w:t>
              </w:r>
            </w:ins>
          </w:p>
        </w:tc>
        <w:tc>
          <w:tcPr>
            <w:tcW w:w="2620" w:type="dxa"/>
            <w:noWrap/>
            <w:hideMark/>
          </w:tcPr>
          <w:p w14:paraId="36B269F2" w14:textId="77777777" w:rsidR="00E65DBE" w:rsidRPr="00804B30" w:rsidRDefault="00E65DBE" w:rsidP="00AF0D4C">
            <w:pPr>
              <w:spacing w:after="0"/>
              <w:jc w:val="center"/>
              <w:rPr>
                <w:ins w:id="3677" w:author="China Telecom" w:date="2020-11-20T19:17:00Z"/>
              </w:rPr>
            </w:pPr>
            <w:ins w:id="3678" w:author="China Telecom" w:date="2020-11-20T19:17:00Z">
              <w:r w:rsidRPr="00804B30">
                <w:t>-16.27</w:t>
              </w:r>
            </w:ins>
          </w:p>
        </w:tc>
      </w:tr>
      <w:tr w:rsidR="00E65DBE" w:rsidRPr="00804B30" w14:paraId="4B531C0B" w14:textId="77777777" w:rsidTr="00AF0D4C">
        <w:trPr>
          <w:ins w:id="3679" w:author="China Telecom" w:date="2020-11-20T19:17:00Z"/>
        </w:trPr>
        <w:tc>
          <w:tcPr>
            <w:tcW w:w="6440" w:type="dxa"/>
            <w:noWrap/>
            <w:hideMark/>
          </w:tcPr>
          <w:p w14:paraId="43FD5969" w14:textId="77777777" w:rsidR="00E65DBE" w:rsidRPr="00804B30" w:rsidRDefault="00E65DBE" w:rsidP="00AF0D4C">
            <w:pPr>
              <w:spacing w:after="0"/>
              <w:rPr>
                <w:ins w:id="3680" w:author="China Telecom" w:date="2020-11-20T19:17:00Z"/>
              </w:rPr>
            </w:pPr>
            <w:ins w:id="3681" w:author="China Telecom" w:date="2020-11-20T19:17:00Z">
              <w:r w:rsidRPr="00804B30">
                <w:t>PUSCH for eMBB DDDSUDDSUU</w:t>
              </w:r>
            </w:ins>
          </w:p>
        </w:tc>
        <w:tc>
          <w:tcPr>
            <w:tcW w:w="2200" w:type="dxa"/>
            <w:noWrap/>
            <w:hideMark/>
          </w:tcPr>
          <w:p w14:paraId="695BE7FC" w14:textId="77777777" w:rsidR="00E65DBE" w:rsidRPr="00804B30" w:rsidRDefault="00E65DBE" w:rsidP="00AF0D4C">
            <w:pPr>
              <w:spacing w:after="0"/>
              <w:jc w:val="center"/>
              <w:rPr>
                <w:ins w:id="3682" w:author="China Telecom" w:date="2020-11-20T19:17:00Z"/>
              </w:rPr>
            </w:pPr>
            <w:ins w:id="3683" w:author="China Telecom" w:date="2020-11-20T19:17:00Z">
              <w:r w:rsidRPr="00804B30">
                <w:t>11</w:t>
              </w:r>
            </w:ins>
          </w:p>
        </w:tc>
        <w:tc>
          <w:tcPr>
            <w:tcW w:w="2200" w:type="dxa"/>
            <w:noWrap/>
            <w:hideMark/>
          </w:tcPr>
          <w:p w14:paraId="05DF9C65" w14:textId="77777777" w:rsidR="00E65DBE" w:rsidRPr="00804B30" w:rsidRDefault="00E65DBE" w:rsidP="00AF0D4C">
            <w:pPr>
              <w:spacing w:after="0"/>
              <w:jc w:val="center"/>
              <w:rPr>
                <w:ins w:id="3684" w:author="China Telecom" w:date="2020-11-20T19:17:00Z"/>
              </w:rPr>
            </w:pPr>
            <w:ins w:id="3685" w:author="China Telecom" w:date="2020-11-20T19:17:00Z">
              <w:r w:rsidRPr="00804B30">
                <w:t>126.18</w:t>
              </w:r>
            </w:ins>
          </w:p>
        </w:tc>
        <w:tc>
          <w:tcPr>
            <w:tcW w:w="2200" w:type="dxa"/>
            <w:noWrap/>
            <w:hideMark/>
          </w:tcPr>
          <w:p w14:paraId="6E7F8D1B" w14:textId="77777777" w:rsidR="00E65DBE" w:rsidRPr="00804B30" w:rsidRDefault="00E65DBE" w:rsidP="00AF0D4C">
            <w:pPr>
              <w:spacing w:after="0"/>
              <w:jc w:val="center"/>
              <w:rPr>
                <w:ins w:id="3686" w:author="China Telecom" w:date="2020-11-20T19:17:00Z"/>
              </w:rPr>
            </w:pPr>
            <w:ins w:id="3687" w:author="China Telecom" w:date="2020-11-20T19:17:00Z">
              <w:r w:rsidRPr="00804B30">
                <w:t>1.88</w:t>
              </w:r>
            </w:ins>
          </w:p>
        </w:tc>
        <w:tc>
          <w:tcPr>
            <w:tcW w:w="2620" w:type="dxa"/>
            <w:noWrap/>
            <w:hideMark/>
          </w:tcPr>
          <w:p w14:paraId="2E552A6A" w14:textId="77777777" w:rsidR="00E65DBE" w:rsidRPr="00804B30" w:rsidRDefault="00E65DBE" w:rsidP="00AF0D4C">
            <w:pPr>
              <w:spacing w:after="0"/>
              <w:jc w:val="center"/>
              <w:rPr>
                <w:ins w:id="3688" w:author="China Telecom" w:date="2020-11-20T19:17:00Z"/>
              </w:rPr>
            </w:pPr>
            <w:ins w:id="3689" w:author="China Telecom" w:date="2020-11-20T19:17:00Z">
              <w:r w:rsidRPr="00804B30">
                <w:t>-5.39</w:t>
              </w:r>
            </w:ins>
          </w:p>
        </w:tc>
        <w:tc>
          <w:tcPr>
            <w:tcW w:w="2620" w:type="dxa"/>
            <w:noWrap/>
            <w:hideMark/>
          </w:tcPr>
          <w:p w14:paraId="1448E3AD" w14:textId="77777777" w:rsidR="00E65DBE" w:rsidRPr="00804B30" w:rsidRDefault="00E65DBE" w:rsidP="00AF0D4C">
            <w:pPr>
              <w:spacing w:after="0"/>
              <w:jc w:val="center"/>
              <w:rPr>
                <w:ins w:id="3690" w:author="China Telecom" w:date="2020-11-20T19:17:00Z"/>
              </w:rPr>
            </w:pPr>
            <w:ins w:id="3691" w:author="China Telecom" w:date="2020-11-20T19:17:00Z">
              <w:r w:rsidRPr="00804B30">
                <w:t>-14.61</w:t>
              </w:r>
            </w:ins>
          </w:p>
        </w:tc>
      </w:tr>
      <w:tr w:rsidR="00E65DBE" w:rsidRPr="00804B30" w14:paraId="1C9B9293" w14:textId="77777777" w:rsidTr="00AF0D4C">
        <w:trPr>
          <w:ins w:id="3692" w:author="China Telecom" w:date="2020-11-20T19:17:00Z"/>
        </w:trPr>
        <w:tc>
          <w:tcPr>
            <w:tcW w:w="6440" w:type="dxa"/>
            <w:noWrap/>
            <w:hideMark/>
          </w:tcPr>
          <w:p w14:paraId="4E67B4AD" w14:textId="77777777" w:rsidR="00E65DBE" w:rsidRPr="00804B30" w:rsidRDefault="00E65DBE" w:rsidP="00AF0D4C">
            <w:pPr>
              <w:spacing w:after="0"/>
              <w:rPr>
                <w:ins w:id="3693" w:author="China Telecom" w:date="2020-11-20T19:17:00Z"/>
              </w:rPr>
            </w:pPr>
            <w:ins w:id="3694" w:author="China Telecom" w:date="2020-11-20T19:17:00Z">
              <w:r w:rsidRPr="00804B30">
                <w:t>PUSCH for VoIP DDDSU</w:t>
              </w:r>
            </w:ins>
          </w:p>
        </w:tc>
        <w:tc>
          <w:tcPr>
            <w:tcW w:w="2200" w:type="dxa"/>
            <w:noWrap/>
            <w:hideMark/>
          </w:tcPr>
          <w:p w14:paraId="7B8B3326" w14:textId="77777777" w:rsidR="00E65DBE" w:rsidRPr="00804B30" w:rsidRDefault="00E65DBE" w:rsidP="00AF0D4C">
            <w:pPr>
              <w:spacing w:after="0"/>
              <w:jc w:val="center"/>
              <w:rPr>
                <w:ins w:id="3695" w:author="China Telecom" w:date="2020-11-20T19:17:00Z"/>
              </w:rPr>
            </w:pPr>
            <w:ins w:id="3696" w:author="China Telecom" w:date="2020-11-20T19:17:00Z">
              <w:r w:rsidRPr="00804B30">
                <w:t>13</w:t>
              </w:r>
            </w:ins>
          </w:p>
        </w:tc>
        <w:tc>
          <w:tcPr>
            <w:tcW w:w="2200" w:type="dxa"/>
            <w:noWrap/>
            <w:hideMark/>
          </w:tcPr>
          <w:p w14:paraId="263644FF" w14:textId="77777777" w:rsidR="00E65DBE" w:rsidRPr="00804B30" w:rsidRDefault="00E65DBE" w:rsidP="00AF0D4C">
            <w:pPr>
              <w:spacing w:after="0"/>
              <w:jc w:val="center"/>
              <w:rPr>
                <w:ins w:id="3697" w:author="China Telecom" w:date="2020-11-20T19:17:00Z"/>
              </w:rPr>
            </w:pPr>
            <w:ins w:id="3698" w:author="China Telecom" w:date="2020-11-20T19:17:00Z">
              <w:r w:rsidRPr="00804B30">
                <w:t>129.69</w:t>
              </w:r>
            </w:ins>
          </w:p>
        </w:tc>
        <w:tc>
          <w:tcPr>
            <w:tcW w:w="2200" w:type="dxa"/>
            <w:noWrap/>
            <w:hideMark/>
          </w:tcPr>
          <w:p w14:paraId="0B01BEC9" w14:textId="77777777" w:rsidR="00E65DBE" w:rsidRPr="00804B30" w:rsidRDefault="00E65DBE" w:rsidP="00AF0D4C">
            <w:pPr>
              <w:spacing w:after="0"/>
              <w:jc w:val="center"/>
              <w:rPr>
                <w:ins w:id="3699" w:author="China Telecom" w:date="2020-11-20T19:17:00Z"/>
              </w:rPr>
            </w:pPr>
            <w:ins w:id="3700" w:author="China Telecom" w:date="2020-11-20T19:17:00Z">
              <w:r w:rsidRPr="00804B30">
                <w:t>1.84</w:t>
              </w:r>
            </w:ins>
          </w:p>
        </w:tc>
        <w:tc>
          <w:tcPr>
            <w:tcW w:w="2620" w:type="dxa"/>
            <w:noWrap/>
            <w:hideMark/>
          </w:tcPr>
          <w:p w14:paraId="5D00D7D2" w14:textId="77777777" w:rsidR="00E65DBE" w:rsidRPr="00804B30" w:rsidRDefault="00E65DBE" w:rsidP="00AF0D4C">
            <w:pPr>
              <w:spacing w:after="0"/>
              <w:jc w:val="center"/>
              <w:rPr>
                <w:ins w:id="3701" w:author="China Telecom" w:date="2020-11-20T19:17:00Z"/>
              </w:rPr>
            </w:pPr>
            <w:ins w:id="3702" w:author="China Telecom" w:date="2020-11-20T19:17:00Z">
              <w:r w:rsidRPr="00804B30">
                <w:t>-1.89</w:t>
              </w:r>
            </w:ins>
          </w:p>
        </w:tc>
        <w:tc>
          <w:tcPr>
            <w:tcW w:w="2620" w:type="dxa"/>
            <w:noWrap/>
            <w:hideMark/>
          </w:tcPr>
          <w:p w14:paraId="046472FA" w14:textId="77777777" w:rsidR="00E65DBE" w:rsidRPr="00804B30" w:rsidRDefault="00E65DBE" w:rsidP="00AF0D4C">
            <w:pPr>
              <w:spacing w:after="0"/>
              <w:jc w:val="center"/>
              <w:rPr>
                <w:ins w:id="3703" w:author="China Telecom" w:date="2020-11-20T19:17:00Z"/>
              </w:rPr>
            </w:pPr>
            <w:ins w:id="3704" w:author="China Telecom" w:date="2020-11-20T19:17:00Z">
              <w:r w:rsidRPr="00804B30">
                <w:t>-11.11</w:t>
              </w:r>
            </w:ins>
          </w:p>
        </w:tc>
      </w:tr>
      <w:tr w:rsidR="00E65DBE" w:rsidRPr="00804B30" w14:paraId="490E4269" w14:textId="77777777" w:rsidTr="00AF0D4C">
        <w:trPr>
          <w:ins w:id="3705" w:author="China Telecom" w:date="2020-11-20T19:17:00Z"/>
        </w:trPr>
        <w:tc>
          <w:tcPr>
            <w:tcW w:w="6440" w:type="dxa"/>
            <w:noWrap/>
            <w:hideMark/>
          </w:tcPr>
          <w:p w14:paraId="1752DC42" w14:textId="77777777" w:rsidR="00E65DBE" w:rsidRPr="00804B30" w:rsidRDefault="00E65DBE" w:rsidP="00AF0D4C">
            <w:pPr>
              <w:spacing w:after="0"/>
              <w:rPr>
                <w:ins w:id="3706" w:author="China Telecom" w:date="2020-11-20T19:17:00Z"/>
              </w:rPr>
            </w:pPr>
            <w:ins w:id="3707" w:author="China Telecom" w:date="2020-11-20T19:17:00Z">
              <w:r w:rsidRPr="00804B30">
                <w:t>PUSCH for VoIP DDDSUDDSUU</w:t>
              </w:r>
            </w:ins>
          </w:p>
        </w:tc>
        <w:tc>
          <w:tcPr>
            <w:tcW w:w="2200" w:type="dxa"/>
            <w:noWrap/>
            <w:hideMark/>
          </w:tcPr>
          <w:p w14:paraId="60D8950F" w14:textId="77777777" w:rsidR="00E65DBE" w:rsidRPr="00804B30" w:rsidRDefault="00E65DBE" w:rsidP="00AF0D4C">
            <w:pPr>
              <w:spacing w:after="0"/>
              <w:jc w:val="center"/>
              <w:rPr>
                <w:ins w:id="3708" w:author="China Telecom" w:date="2020-11-20T19:17:00Z"/>
              </w:rPr>
            </w:pPr>
            <w:ins w:id="3709" w:author="China Telecom" w:date="2020-11-20T19:17:00Z">
              <w:r w:rsidRPr="00804B30">
                <w:t>12</w:t>
              </w:r>
            </w:ins>
          </w:p>
        </w:tc>
        <w:tc>
          <w:tcPr>
            <w:tcW w:w="2200" w:type="dxa"/>
            <w:noWrap/>
            <w:hideMark/>
          </w:tcPr>
          <w:p w14:paraId="6FDB4C6B" w14:textId="77777777" w:rsidR="00E65DBE" w:rsidRPr="00804B30" w:rsidRDefault="00E65DBE" w:rsidP="00AF0D4C">
            <w:pPr>
              <w:spacing w:after="0"/>
              <w:jc w:val="center"/>
              <w:rPr>
                <w:ins w:id="3710" w:author="China Telecom" w:date="2020-11-20T19:17:00Z"/>
              </w:rPr>
            </w:pPr>
            <w:ins w:id="3711" w:author="China Telecom" w:date="2020-11-20T19:17:00Z">
              <w:r w:rsidRPr="00804B30">
                <w:t>129.78</w:t>
              </w:r>
            </w:ins>
          </w:p>
        </w:tc>
        <w:tc>
          <w:tcPr>
            <w:tcW w:w="2200" w:type="dxa"/>
            <w:noWrap/>
            <w:hideMark/>
          </w:tcPr>
          <w:p w14:paraId="4B0F9B42" w14:textId="77777777" w:rsidR="00E65DBE" w:rsidRPr="00804B30" w:rsidRDefault="00E65DBE" w:rsidP="00AF0D4C">
            <w:pPr>
              <w:spacing w:after="0"/>
              <w:jc w:val="center"/>
              <w:rPr>
                <w:ins w:id="3712" w:author="China Telecom" w:date="2020-11-20T19:17:00Z"/>
              </w:rPr>
            </w:pPr>
            <w:ins w:id="3713" w:author="China Telecom" w:date="2020-11-20T19:17:00Z">
              <w:r w:rsidRPr="00804B30">
                <w:t>1.60</w:t>
              </w:r>
            </w:ins>
          </w:p>
        </w:tc>
        <w:tc>
          <w:tcPr>
            <w:tcW w:w="2620" w:type="dxa"/>
            <w:noWrap/>
            <w:hideMark/>
          </w:tcPr>
          <w:p w14:paraId="30C40C84" w14:textId="77777777" w:rsidR="00E65DBE" w:rsidRPr="00804B30" w:rsidRDefault="00E65DBE" w:rsidP="00AF0D4C">
            <w:pPr>
              <w:spacing w:after="0"/>
              <w:jc w:val="center"/>
              <w:rPr>
                <w:ins w:id="3714" w:author="China Telecom" w:date="2020-11-20T19:17:00Z"/>
              </w:rPr>
            </w:pPr>
            <w:ins w:id="3715" w:author="China Telecom" w:date="2020-11-20T19:17:00Z">
              <w:r w:rsidRPr="00804B30">
                <w:t>-1.80</w:t>
              </w:r>
            </w:ins>
          </w:p>
        </w:tc>
        <w:tc>
          <w:tcPr>
            <w:tcW w:w="2620" w:type="dxa"/>
            <w:noWrap/>
            <w:hideMark/>
          </w:tcPr>
          <w:p w14:paraId="6C21001D" w14:textId="77777777" w:rsidR="00E65DBE" w:rsidRPr="00804B30" w:rsidRDefault="00E65DBE" w:rsidP="00AF0D4C">
            <w:pPr>
              <w:spacing w:after="0"/>
              <w:jc w:val="center"/>
              <w:rPr>
                <w:ins w:id="3716" w:author="China Telecom" w:date="2020-11-20T19:17:00Z"/>
              </w:rPr>
            </w:pPr>
            <w:ins w:id="3717" w:author="China Telecom" w:date="2020-11-20T19:17:00Z">
              <w:r w:rsidRPr="00804B30">
                <w:t>-11.01</w:t>
              </w:r>
            </w:ins>
          </w:p>
        </w:tc>
      </w:tr>
      <w:tr w:rsidR="00E65DBE" w:rsidRPr="00804B30" w14:paraId="03D53CFC" w14:textId="77777777" w:rsidTr="00AF0D4C">
        <w:trPr>
          <w:ins w:id="3718" w:author="China Telecom" w:date="2020-11-20T19:17:00Z"/>
        </w:trPr>
        <w:tc>
          <w:tcPr>
            <w:tcW w:w="6440" w:type="dxa"/>
            <w:noWrap/>
            <w:hideMark/>
          </w:tcPr>
          <w:p w14:paraId="431682F2" w14:textId="77777777" w:rsidR="00E65DBE" w:rsidRPr="00804B30" w:rsidRDefault="00E65DBE" w:rsidP="00AF0D4C">
            <w:pPr>
              <w:spacing w:after="0"/>
              <w:rPr>
                <w:ins w:id="3719" w:author="China Telecom" w:date="2020-11-20T19:17:00Z"/>
              </w:rPr>
            </w:pPr>
            <w:ins w:id="3720" w:author="China Telecom" w:date="2020-11-20T19:17:00Z">
              <w:r w:rsidRPr="00804B30">
                <w:t>PUSCH with SIP invite DDDSU</w:t>
              </w:r>
            </w:ins>
          </w:p>
        </w:tc>
        <w:tc>
          <w:tcPr>
            <w:tcW w:w="2200" w:type="dxa"/>
            <w:noWrap/>
            <w:hideMark/>
          </w:tcPr>
          <w:p w14:paraId="51AA5EB8" w14:textId="77777777" w:rsidR="00E65DBE" w:rsidRPr="00804B30" w:rsidRDefault="00E65DBE" w:rsidP="00AF0D4C">
            <w:pPr>
              <w:spacing w:after="0"/>
              <w:jc w:val="center"/>
              <w:rPr>
                <w:ins w:id="3721" w:author="China Telecom" w:date="2020-11-20T19:17:00Z"/>
              </w:rPr>
            </w:pPr>
            <w:ins w:id="3722" w:author="China Telecom" w:date="2020-11-20T19:17:00Z">
              <w:r w:rsidRPr="00804B30">
                <w:t>0</w:t>
              </w:r>
            </w:ins>
          </w:p>
        </w:tc>
        <w:tc>
          <w:tcPr>
            <w:tcW w:w="2200" w:type="dxa"/>
            <w:noWrap/>
            <w:hideMark/>
          </w:tcPr>
          <w:p w14:paraId="1000ACC3" w14:textId="77777777" w:rsidR="00E65DBE" w:rsidRPr="00804B30" w:rsidRDefault="00E65DBE" w:rsidP="00AF0D4C">
            <w:pPr>
              <w:spacing w:after="0"/>
              <w:jc w:val="center"/>
              <w:rPr>
                <w:ins w:id="3723" w:author="China Telecom" w:date="2020-11-20T19:17:00Z"/>
                <w:noProof/>
              </w:rPr>
            </w:pPr>
          </w:p>
        </w:tc>
        <w:tc>
          <w:tcPr>
            <w:tcW w:w="2200" w:type="dxa"/>
            <w:noWrap/>
            <w:hideMark/>
          </w:tcPr>
          <w:p w14:paraId="04F0683F" w14:textId="77777777" w:rsidR="00E65DBE" w:rsidRPr="00804B30" w:rsidRDefault="00E65DBE" w:rsidP="00AF0D4C">
            <w:pPr>
              <w:spacing w:after="0"/>
              <w:jc w:val="center"/>
              <w:rPr>
                <w:ins w:id="3724" w:author="China Telecom" w:date="2020-11-20T19:17:00Z"/>
                <w:noProof/>
              </w:rPr>
            </w:pPr>
          </w:p>
        </w:tc>
        <w:tc>
          <w:tcPr>
            <w:tcW w:w="2620" w:type="dxa"/>
            <w:noWrap/>
            <w:hideMark/>
          </w:tcPr>
          <w:p w14:paraId="15DBDD3B" w14:textId="77777777" w:rsidR="00E65DBE" w:rsidRPr="00804B30" w:rsidRDefault="00E65DBE" w:rsidP="00AF0D4C">
            <w:pPr>
              <w:spacing w:after="0"/>
              <w:jc w:val="center"/>
              <w:rPr>
                <w:ins w:id="3725" w:author="China Telecom" w:date="2020-11-20T19:17:00Z"/>
                <w:noProof/>
              </w:rPr>
            </w:pPr>
          </w:p>
        </w:tc>
        <w:tc>
          <w:tcPr>
            <w:tcW w:w="2620" w:type="dxa"/>
            <w:noWrap/>
            <w:hideMark/>
          </w:tcPr>
          <w:p w14:paraId="2EC2D795" w14:textId="77777777" w:rsidR="00E65DBE" w:rsidRPr="00804B30" w:rsidRDefault="00E65DBE" w:rsidP="00AF0D4C">
            <w:pPr>
              <w:spacing w:after="0"/>
              <w:jc w:val="center"/>
              <w:rPr>
                <w:ins w:id="3726" w:author="China Telecom" w:date="2020-11-20T19:17:00Z"/>
                <w:noProof/>
              </w:rPr>
            </w:pPr>
          </w:p>
        </w:tc>
      </w:tr>
      <w:tr w:rsidR="00E65DBE" w:rsidRPr="00804B30" w14:paraId="46279E0E" w14:textId="77777777" w:rsidTr="00AF0D4C">
        <w:trPr>
          <w:ins w:id="3727" w:author="China Telecom" w:date="2020-11-20T19:17:00Z"/>
        </w:trPr>
        <w:tc>
          <w:tcPr>
            <w:tcW w:w="6440" w:type="dxa"/>
            <w:noWrap/>
            <w:hideMark/>
          </w:tcPr>
          <w:p w14:paraId="26913876" w14:textId="77777777" w:rsidR="00E65DBE" w:rsidRPr="00804B30" w:rsidRDefault="00E65DBE" w:rsidP="00AF0D4C">
            <w:pPr>
              <w:spacing w:after="0"/>
              <w:rPr>
                <w:ins w:id="3728" w:author="China Telecom" w:date="2020-11-20T19:17:00Z"/>
              </w:rPr>
            </w:pPr>
            <w:ins w:id="3729" w:author="China Telecom" w:date="2020-11-20T19:17:00Z">
              <w:r w:rsidRPr="00804B30">
                <w:t>PUSCH with SIP invite DDDSUDDSUU</w:t>
              </w:r>
            </w:ins>
          </w:p>
        </w:tc>
        <w:tc>
          <w:tcPr>
            <w:tcW w:w="2200" w:type="dxa"/>
            <w:noWrap/>
            <w:hideMark/>
          </w:tcPr>
          <w:p w14:paraId="2C2FC117" w14:textId="77777777" w:rsidR="00E65DBE" w:rsidRPr="00804B30" w:rsidRDefault="00E65DBE" w:rsidP="00AF0D4C">
            <w:pPr>
              <w:spacing w:after="0"/>
              <w:jc w:val="center"/>
              <w:rPr>
                <w:ins w:id="3730" w:author="China Telecom" w:date="2020-11-20T19:17:00Z"/>
              </w:rPr>
            </w:pPr>
            <w:ins w:id="3731" w:author="China Telecom" w:date="2020-11-20T19:17:00Z">
              <w:r w:rsidRPr="00804B30">
                <w:t>0</w:t>
              </w:r>
            </w:ins>
          </w:p>
        </w:tc>
        <w:tc>
          <w:tcPr>
            <w:tcW w:w="2200" w:type="dxa"/>
            <w:noWrap/>
            <w:hideMark/>
          </w:tcPr>
          <w:p w14:paraId="3F0F4800" w14:textId="77777777" w:rsidR="00E65DBE" w:rsidRPr="00804B30" w:rsidRDefault="00E65DBE" w:rsidP="00AF0D4C">
            <w:pPr>
              <w:spacing w:after="0"/>
              <w:jc w:val="center"/>
              <w:rPr>
                <w:ins w:id="3732" w:author="China Telecom" w:date="2020-11-20T19:17:00Z"/>
                <w:noProof/>
              </w:rPr>
            </w:pPr>
          </w:p>
        </w:tc>
        <w:tc>
          <w:tcPr>
            <w:tcW w:w="2200" w:type="dxa"/>
            <w:noWrap/>
            <w:hideMark/>
          </w:tcPr>
          <w:p w14:paraId="484A0E21" w14:textId="77777777" w:rsidR="00E65DBE" w:rsidRPr="00804B30" w:rsidRDefault="00E65DBE" w:rsidP="00AF0D4C">
            <w:pPr>
              <w:spacing w:after="0"/>
              <w:jc w:val="center"/>
              <w:rPr>
                <w:ins w:id="3733" w:author="China Telecom" w:date="2020-11-20T19:17:00Z"/>
                <w:noProof/>
              </w:rPr>
            </w:pPr>
          </w:p>
        </w:tc>
        <w:tc>
          <w:tcPr>
            <w:tcW w:w="2620" w:type="dxa"/>
            <w:noWrap/>
            <w:hideMark/>
          </w:tcPr>
          <w:p w14:paraId="5C0CD191" w14:textId="77777777" w:rsidR="00E65DBE" w:rsidRPr="00804B30" w:rsidRDefault="00E65DBE" w:rsidP="00AF0D4C">
            <w:pPr>
              <w:spacing w:after="0"/>
              <w:jc w:val="center"/>
              <w:rPr>
                <w:ins w:id="3734" w:author="China Telecom" w:date="2020-11-20T19:17:00Z"/>
                <w:noProof/>
              </w:rPr>
            </w:pPr>
          </w:p>
        </w:tc>
        <w:tc>
          <w:tcPr>
            <w:tcW w:w="2620" w:type="dxa"/>
            <w:noWrap/>
            <w:hideMark/>
          </w:tcPr>
          <w:p w14:paraId="72D08FC0" w14:textId="77777777" w:rsidR="00E65DBE" w:rsidRPr="00804B30" w:rsidRDefault="00E65DBE" w:rsidP="00AF0D4C">
            <w:pPr>
              <w:spacing w:after="0"/>
              <w:jc w:val="center"/>
              <w:rPr>
                <w:ins w:id="3735" w:author="China Telecom" w:date="2020-11-20T19:17:00Z"/>
                <w:noProof/>
              </w:rPr>
            </w:pPr>
          </w:p>
        </w:tc>
      </w:tr>
      <w:tr w:rsidR="00E65DBE" w:rsidRPr="00804B30" w14:paraId="1218A8B3" w14:textId="77777777" w:rsidTr="00AF0D4C">
        <w:trPr>
          <w:ins w:id="3736" w:author="China Telecom" w:date="2020-11-20T19:17:00Z"/>
        </w:trPr>
        <w:tc>
          <w:tcPr>
            <w:tcW w:w="6440" w:type="dxa"/>
            <w:noWrap/>
            <w:hideMark/>
          </w:tcPr>
          <w:p w14:paraId="78E748BD" w14:textId="77777777" w:rsidR="00E65DBE" w:rsidRPr="00804B30" w:rsidRDefault="00E65DBE" w:rsidP="00AF0D4C">
            <w:pPr>
              <w:spacing w:after="0"/>
              <w:rPr>
                <w:ins w:id="3737" w:author="China Telecom" w:date="2020-11-20T19:17:00Z"/>
              </w:rPr>
            </w:pPr>
            <w:ins w:id="3738" w:author="China Telecom" w:date="2020-11-20T19:17:00Z">
              <w:r>
                <w:t>PUSCH for CSI 11bit DDDSU</w:t>
              </w:r>
            </w:ins>
          </w:p>
        </w:tc>
        <w:tc>
          <w:tcPr>
            <w:tcW w:w="2200" w:type="dxa"/>
            <w:noWrap/>
            <w:hideMark/>
          </w:tcPr>
          <w:p w14:paraId="5BDE69B4" w14:textId="77777777" w:rsidR="00E65DBE" w:rsidRPr="00804B30" w:rsidRDefault="00E65DBE" w:rsidP="00AF0D4C">
            <w:pPr>
              <w:spacing w:after="0"/>
              <w:jc w:val="center"/>
              <w:rPr>
                <w:ins w:id="3739" w:author="China Telecom" w:date="2020-11-20T19:17:00Z"/>
              </w:rPr>
            </w:pPr>
            <w:ins w:id="3740" w:author="China Telecom" w:date="2020-11-20T19:17:00Z">
              <w:r w:rsidRPr="00804B30">
                <w:t>0</w:t>
              </w:r>
            </w:ins>
          </w:p>
        </w:tc>
        <w:tc>
          <w:tcPr>
            <w:tcW w:w="2200" w:type="dxa"/>
            <w:noWrap/>
            <w:hideMark/>
          </w:tcPr>
          <w:p w14:paraId="7E89FFB8" w14:textId="77777777" w:rsidR="00E65DBE" w:rsidRPr="00804B30" w:rsidRDefault="00E65DBE" w:rsidP="00AF0D4C">
            <w:pPr>
              <w:spacing w:after="0"/>
              <w:jc w:val="center"/>
              <w:rPr>
                <w:ins w:id="3741" w:author="China Telecom" w:date="2020-11-20T19:17:00Z"/>
                <w:noProof/>
              </w:rPr>
            </w:pPr>
          </w:p>
        </w:tc>
        <w:tc>
          <w:tcPr>
            <w:tcW w:w="2200" w:type="dxa"/>
            <w:noWrap/>
            <w:hideMark/>
          </w:tcPr>
          <w:p w14:paraId="0F24342D" w14:textId="77777777" w:rsidR="00E65DBE" w:rsidRPr="00804B30" w:rsidRDefault="00E65DBE" w:rsidP="00AF0D4C">
            <w:pPr>
              <w:spacing w:after="0"/>
              <w:jc w:val="center"/>
              <w:rPr>
                <w:ins w:id="3742" w:author="China Telecom" w:date="2020-11-20T19:17:00Z"/>
                <w:noProof/>
              </w:rPr>
            </w:pPr>
          </w:p>
        </w:tc>
        <w:tc>
          <w:tcPr>
            <w:tcW w:w="2620" w:type="dxa"/>
            <w:noWrap/>
            <w:hideMark/>
          </w:tcPr>
          <w:p w14:paraId="7AF25F69" w14:textId="77777777" w:rsidR="00E65DBE" w:rsidRPr="00804B30" w:rsidRDefault="00E65DBE" w:rsidP="00AF0D4C">
            <w:pPr>
              <w:spacing w:after="0"/>
              <w:jc w:val="center"/>
              <w:rPr>
                <w:ins w:id="3743" w:author="China Telecom" w:date="2020-11-20T19:17:00Z"/>
                <w:noProof/>
              </w:rPr>
            </w:pPr>
          </w:p>
        </w:tc>
        <w:tc>
          <w:tcPr>
            <w:tcW w:w="2620" w:type="dxa"/>
            <w:noWrap/>
            <w:hideMark/>
          </w:tcPr>
          <w:p w14:paraId="3F4340C5" w14:textId="77777777" w:rsidR="00E65DBE" w:rsidRPr="00804B30" w:rsidRDefault="00E65DBE" w:rsidP="00AF0D4C">
            <w:pPr>
              <w:spacing w:after="0"/>
              <w:jc w:val="center"/>
              <w:rPr>
                <w:ins w:id="3744" w:author="China Telecom" w:date="2020-11-20T19:17:00Z"/>
                <w:noProof/>
              </w:rPr>
            </w:pPr>
          </w:p>
        </w:tc>
      </w:tr>
      <w:tr w:rsidR="00E65DBE" w:rsidRPr="00804B30" w14:paraId="26BE1B67" w14:textId="77777777" w:rsidTr="00AF0D4C">
        <w:trPr>
          <w:ins w:id="3745" w:author="China Telecom" w:date="2020-11-20T19:17:00Z"/>
        </w:trPr>
        <w:tc>
          <w:tcPr>
            <w:tcW w:w="6440" w:type="dxa"/>
            <w:noWrap/>
            <w:hideMark/>
          </w:tcPr>
          <w:p w14:paraId="570C9A6A" w14:textId="77777777" w:rsidR="00E65DBE" w:rsidRPr="00804B30" w:rsidRDefault="00E65DBE" w:rsidP="00AF0D4C">
            <w:pPr>
              <w:spacing w:after="0"/>
              <w:rPr>
                <w:ins w:id="3746" w:author="China Telecom" w:date="2020-11-20T19:17:00Z"/>
              </w:rPr>
            </w:pPr>
            <w:ins w:id="3747" w:author="China Telecom" w:date="2020-11-20T19:17:00Z">
              <w:r>
                <w:t>PUSCH for CSI 22bit DDDSU</w:t>
              </w:r>
            </w:ins>
          </w:p>
        </w:tc>
        <w:tc>
          <w:tcPr>
            <w:tcW w:w="2200" w:type="dxa"/>
            <w:noWrap/>
            <w:hideMark/>
          </w:tcPr>
          <w:p w14:paraId="198CC7FA" w14:textId="77777777" w:rsidR="00E65DBE" w:rsidRPr="00804B30" w:rsidRDefault="00E65DBE" w:rsidP="00AF0D4C">
            <w:pPr>
              <w:spacing w:after="0"/>
              <w:jc w:val="center"/>
              <w:rPr>
                <w:ins w:id="3748" w:author="China Telecom" w:date="2020-11-20T19:17:00Z"/>
              </w:rPr>
            </w:pPr>
            <w:ins w:id="3749" w:author="China Telecom" w:date="2020-11-20T19:17:00Z">
              <w:r w:rsidRPr="00804B30">
                <w:t>0</w:t>
              </w:r>
            </w:ins>
          </w:p>
        </w:tc>
        <w:tc>
          <w:tcPr>
            <w:tcW w:w="2200" w:type="dxa"/>
            <w:noWrap/>
            <w:hideMark/>
          </w:tcPr>
          <w:p w14:paraId="48E071C6" w14:textId="77777777" w:rsidR="00E65DBE" w:rsidRPr="00804B30" w:rsidRDefault="00E65DBE" w:rsidP="00AF0D4C">
            <w:pPr>
              <w:spacing w:after="0"/>
              <w:jc w:val="center"/>
              <w:rPr>
                <w:ins w:id="3750" w:author="China Telecom" w:date="2020-11-20T19:17:00Z"/>
                <w:noProof/>
              </w:rPr>
            </w:pPr>
          </w:p>
        </w:tc>
        <w:tc>
          <w:tcPr>
            <w:tcW w:w="2200" w:type="dxa"/>
            <w:noWrap/>
            <w:hideMark/>
          </w:tcPr>
          <w:p w14:paraId="65799C5C" w14:textId="77777777" w:rsidR="00E65DBE" w:rsidRPr="00804B30" w:rsidRDefault="00E65DBE" w:rsidP="00AF0D4C">
            <w:pPr>
              <w:spacing w:after="0"/>
              <w:jc w:val="center"/>
              <w:rPr>
                <w:ins w:id="3751" w:author="China Telecom" w:date="2020-11-20T19:17:00Z"/>
                <w:noProof/>
              </w:rPr>
            </w:pPr>
          </w:p>
        </w:tc>
        <w:tc>
          <w:tcPr>
            <w:tcW w:w="2620" w:type="dxa"/>
            <w:noWrap/>
            <w:hideMark/>
          </w:tcPr>
          <w:p w14:paraId="057050B0" w14:textId="77777777" w:rsidR="00E65DBE" w:rsidRPr="00804B30" w:rsidRDefault="00E65DBE" w:rsidP="00AF0D4C">
            <w:pPr>
              <w:spacing w:after="0"/>
              <w:jc w:val="center"/>
              <w:rPr>
                <w:ins w:id="3752" w:author="China Telecom" w:date="2020-11-20T19:17:00Z"/>
                <w:noProof/>
              </w:rPr>
            </w:pPr>
          </w:p>
        </w:tc>
        <w:tc>
          <w:tcPr>
            <w:tcW w:w="2620" w:type="dxa"/>
            <w:noWrap/>
            <w:hideMark/>
          </w:tcPr>
          <w:p w14:paraId="40D42C8E" w14:textId="77777777" w:rsidR="00E65DBE" w:rsidRPr="00804B30" w:rsidRDefault="00E65DBE" w:rsidP="00AF0D4C">
            <w:pPr>
              <w:spacing w:after="0"/>
              <w:jc w:val="center"/>
              <w:rPr>
                <w:ins w:id="3753" w:author="China Telecom" w:date="2020-11-20T19:17:00Z"/>
                <w:noProof/>
              </w:rPr>
            </w:pPr>
          </w:p>
        </w:tc>
      </w:tr>
      <w:tr w:rsidR="00E65DBE" w:rsidRPr="00804B30" w14:paraId="7375FD6C" w14:textId="77777777" w:rsidTr="00AF0D4C">
        <w:trPr>
          <w:ins w:id="3754" w:author="China Telecom" w:date="2020-11-20T19:17:00Z"/>
        </w:trPr>
        <w:tc>
          <w:tcPr>
            <w:tcW w:w="6440" w:type="dxa"/>
            <w:noWrap/>
            <w:hideMark/>
          </w:tcPr>
          <w:p w14:paraId="662E13C2" w14:textId="77777777" w:rsidR="00E65DBE" w:rsidRPr="00804B30" w:rsidRDefault="00E65DBE" w:rsidP="00AF0D4C">
            <w:pPr>
              <w:spacing w:after="0"/>
              <w:rPr>
                <w:ins w:id="3755" w:author="China Telecom" w:date="2020-11-20T19:17:00Z"/>
              </w:rPr>
            </w:pPr>
            <w:ins w:id="3756" w:author="China Telecom" w:date="2020-11-20T19:17:00Z">
              <w:r w:rsidRPr="00804B30">
                <w:t>PUCCH Format 1</w:t>
              </w:r>
            </w:ins>
          </w:p>
        </w:tc>
        <w:tc>
          <w:tcPr>
            <w:tcW w:w="2200" w:type="dxa"/>
            <w:noWrap/>
            <w:hideMark/>
          </w:tcPr>
          <w:p w14:paraId="10B8F569" w14:textId="77777777" w:rsidR="00E65DBE" w:rsidRPr="00804B30" w:rsidRDefault="00E65DBE" w:rsidP="00AF0D4C">
            <w:pPr>
              <w:spacing w:after="0"/>
              <w:jc w:val="center"/>
              <w:rPr>
                <w:ins w:id="3757" w:author="China Telecom" w:date="2020-11-20T19:17:00Z"/>
              </w:rPr>
            </w:pPr>
            <w:ins w:id="3758" w:author="China Telecom" w:date="2020-11-20T19:17:00Z">
              <w:r w:rsidRPr="00804B30">
                <w:t>11</w:t>
              </w:r>
            </w:ins>
          </w:p>
        </w:tc>
        <w:tc>
          <w:tcPr>
            <w:tcW w:w="2200" w:type="dxa"/>
            <w:noWrap/>
            <w:hideMark/>
          </w:tcPr>
          <w:p w14:paraId="22AB8142" w14:textId="77777777" w:rsidR="00E65DBE" w:rsidRPr="00804B30" w:rsidRDefault="00E65DBE" w:rsidP="00AF0D4C">
            <w:pPr>
              <w:spacing w:after="0"/>
              <w:jc w:val="center"/>
              <w:rPr>
                <w:ins w:id="3759" w:author="China Telecom" w:date="2020-11-20T19:17:00Z"/>
              </w:rPr>
            </w:pPr>
            <w:ins w:id="3760" w:author="China Telecom" w:date="2020-11-20T19:17:00Z">
              <w:r w:rsidRPr="00804B30">
                <w:t>130.34</w:t>
              </w:r>
            </w:ins>
          </w:p>
        </w:tc>
        <w:tc>
          <w:tcPr>
            <w:tcW w:w="2200" w:type="dxa"/>
            <w:noWrap/>
            <w:hideMark/>
          </w:tcPr>
          <w:p w14:paraId="288A78BA" w14:textId="77777777" w:rsidR="00E65DBE" w:rsidRPr="00804B30" w:rsidRDefault="00E65DBE" w:rsidP="00AF0D4C">
            <w:pPr>
              <w:spacing w:after="0"/>
              <w:jc w:val="center"/>
              <w:rPr>
                <w:ins w:id="3761" w:author="China Telecom" w:date="2020-11-20T19:17:00Z"/>
              </w:rPr>
            </w:pPr>
            <w:ins w:id="3762" w:author="China Telecom" w:date="2020-11-20T19:17:00Z">
              <w:r w:rsidRPr="00804B30">
                <w:t>2.15</w:t>
              </w:r>
            </w:ins>
          </w:p>
        </w:tc>
        <w:tc>
          <w:tcPr>
            <w:tcW w:w="2620" w:type="dxa"/>
            <w:noWrap/>
            <w:hideMark/>
          </w:tcPr>
          <w:p w14:paraId="63463070" w14:textId="77777777" w:rsidR="00E65DBE" w:rsidRPr="00804B30" w:rsidRDefault="00E65DBE" w:rsidP="00AF0D4C">
            <w:pPr>
              <w:spacing w:after="0"/>
              <w:jc w:val="center"/>
              <w:rPr>
                <w:ins w:id="3763" w:author="China Telecom" w:date="2020-11-20T19:17:00Z"/>
              </w:rPr>
            </w:pPr>
            <w:ins w:id="3764" w:author="China Telecom" w:date="2020-11-20T19:17:00Z">
              <w:r w:rsidRPr="00804B30">
                <w:t>-1.23</w:t>
              </w:r>
            </w:ins>
          </w:p>
        </w:tc>
        <w:tc>
          <w:tcPr>
            <w:tcW w:w="2620" w:type="dxa"/>
            <w:noWrap/>
            <w:hideMark/>
          </w:tcPr>
          <w:p w14:paraId="16BD33B9" w14:textId="77777777" w:rsidR="00E65DBE" w:rsidRPr="00804B30" w:rsidRDefault="00E65DBE" w:rsidP="00AF0D4C">
            <w:pPr>
              <w:spacing w:after="0"/>
              <w:jc w:val="center"/>
              <w:rPr>
                <w:ins w:id="3765" w:author="China Telecom" w:date="2020-11-20T19:17:00Z"/>
              </w:rPr>
            </w:pPr>
            <w:ins w:id="3766" w:author="China Telecom" w:date="2020-11-20T19:17:00Z">
              <w:r w:rsidRPr="00804B30">
                <w:t>-10.45</w:t>
              </w:r>
            </w:ins>
          </w:p>
        </w:tc>
      </w:tr>
      <w:tr w:rsidR="00E65DBE" w:rsidRPr="00804B30" w14:paraId="238F4587" w14:textId="77777777" w:rsidTr="00AF0D4C">
        <w:trPr>
          <w:ins w:id="3767" w:author="China Telecom" w:date="2020-11-20T19:17:00Z"/>
        </w:trPr>
        <w:tc>
          <w:tcPr>
            <w:tcW w:w="6440" w:type="dxa"/>
            <w:noWrap/>
            <w:hideMark/>
          </w:tcPr>
          <w:p w14:paraId="10880170" w14:textId="77777777" w:rsidR="00E65DBE" w:rsidRPr="00804B30" w:rsidRDefault="00E65DBE" w:rsidP="00AF0D4C">
            <w:pPr>
              <w:spacing w:after="0"/>
              <w:rPr>
                <w:ins w:id="3768" w:author="China Telecom" w:date="2020-11-20T19:17:00Z"/>
              </w:rPr>
            </w:pPr>
            <w:ins w:id="3769" w:author="China Telecom" w:date="2020-11-20T19:17:00Z">
              <w:r w:rsidRPr="00804B30">
                <w:t>PUCCH Format 3 11bit</w:t>
              </w:r>
            </w:ins>
          </w:p>
        </w:tc>
        <w:tc>
          <w:tcPr>
            <w:tcW w:w="2200" w:type="dxa"/>
            <w:noWrap/>
            <w:hideMark/>
          </w:tcPr>
          <w:p w14:paraId="4CABDA10" w14:textId="77777777" w:rsidR="00E65DBE" w:rsidRPr="00804B30" w:rsidRDefault="00E65DBE" w:rsidP="00AF0D4C">
            <w:pPr>
              <w:spacing w:after="0"/>
              <w:jc w:val="center"/>
              <w:rPr>
                <w:ins w:id="3770" w:author="China Telecom" w:date="2020-11-20T19:17:00Z"/>
              </w:rPr>
            </w:pPr>
            <w:ins w:id="3771" w:author="China Telecom" w:date="2020-11-20T19:17:00Z">
              <w:r w:rsidRPr="00804B30">
                <w:t>7</w:t>
              </w:r>
            </w:ins>
          </w:p>
        </w:tc>
        <w:tc>
          <w:tcPr>
            <w:tcW w:w="2200" w:type="dxa"/>
            <w:noWrap/>
            <w:hideMark/>
          </w:tcPr>
          <w:p w14:paraId="77D97060" w14:textId="77777777" w:rsidR="00E65DBE" w:rsidRPr="00804B30" w:rsidRDefault="00E65DBE" w:rsidP="00AF0D4C">
            <w:pPr>
              <w:spacing w:after="0"/>
              <w:jc w:val="center"/>
              <w:rPr>
                <w:ins w:id="3772" w:author="China Telecom" w:date="2020-11-20T19:17:00Z"/>
              </w:rPr>
            </w:pPr>
            <w:ins w:id="3773" w:author="China Telecom" w:date="2020-11-20T19:17:00Z">
              <w:r w:rsidRPr="00804B30">
                <w:t>129.04</w:t>
              </w:r>
            </w:ins>
          </w:p>
        </w:tc>
        <w:tc>
          <w:tcPr>
            <w:tcW w:w="2200" w:type="dxa"/>
            <w:noWrap/>
            <w:hideMark/>
          </w:tcPr>
          <w:p w14:paraId="6BB90789" w14:textId="77777777" w:rsidR="00E65DBE" w:rsidRPr="00804B30" w:rsidRDefault="00E65DBE" w:rsidP="00AF0D4C">
            <w:pPr>
              <w:spacing w:after="0"/>
              <w:jc w:val="center"/>
              <w:rPr>
                <w:ins w:id="3774" w:author="China Telecom" w:date="2020-11-20T19:17:00Z"/>
              </w:rPr>
            </w:pPr>
            <w:ins w:id="3775" w:author="China Telecom" w:date="2020-11-20T19:17:00Z">
              <w:r w:rsidRPr="00804B30">
                <w:t>1.62</w:t>
              </w:r>
            </w:ins>
          </w:p>
        </w:tc>
        <w:tc>
          <w:tcPr>
            <w:tcW w:w="2620" w:type="dxa"/>
            <w:noWrap/>
            <w:hideMark/>
          </w:tcPr>
          <w:p w14:paraId="34630BEE" w14:textId="77777777" w:rsidR="00E65DBE" w:rsidRPr="00804B30" w:rsidRDefault="00E65DBE" w:rsidP="00AF0D4C">
            <w:pPr>
              <w:spacing w:after="0"/>
              <w:jc w:val="center"/>
              <w:rPr>
                <w:ins w:id="3776" w:author="China Telecom" w:date="2020-11-20T19:17:00Z"/>
              </w:rPr>
            </w:pPr>
            <w:ins w:id="3777" w:author="China Telecom" w:date="2020-11-20T19:17:00Z">
              <w:r w:rsidRPr="00804B30">
                <w:t>-2.53</w:t>
              </w:r>
            </w:ins>
          </w:p>
        </w:tc>
        <w:tc>
          <w:tcPr>
            <w:tcW w:w="2620" w:type="dxa"/>
            <w:noWrap/>
            <w:hideMark/>
          </w:tcPr>
          <w:p w14:paraId="56CD785C" w14:textId="77777777" w:rsidR="00E65DBE" w:rsidRPr="00804B30" w:rsidRDefault="00E65DBE" w:rsidP="00AF0D4C">
            <w:pPr>
              <w:spacing w:after="0"/>
              <w:jc w:val="center"/>
              <w:rPr>
                <w:ins w:id="3778" w:author="China Telecom" w:date="2020-11-20T19:17:00Z"/>
              </w:rPr>
            </w:pPr>
            <w:ins w:id="3779" w:author="China Telecom" w:date="2020-11-20T19:17:00Z">
              <w:r w:rsidRPr="00804B30">
                <w:t>-11.75</w:t>
              </w:r>
            </w:ins>
          </w:p>
        </w:tc>
      </w:tr>
      <w:tr w:rsidR="00E65DBE" w:rsidRPr="00804B30" w14:paraId="7FDD415E" w14:textId="77777777" w:rsidTr="00AF0D4C">
        <w:trPr>
          <w:ins w:id="3780" w:author="China Telecom" w:date="2020-11-20T19:17:00Z"/>
        </w:trPr>
        <w:tc>
          <w:tcPr>
            <w:tcW w:w="6440" w:type="dxa"/>
            <w:noWrap/>
            <w:hideMark/>
          </w:tcPr>
          <w:p w14:paraId="4A6B194B" w14:textId="77777777" w:rsidR="00E65DBE" w:rsidRPr="00804B30" w:rsidRDefault="00E65DBE" w:rsidP="00AF0D4C">
            <w:pPr>
              <w:spacing w:after="0"/>
              <w:rPr>
                <w:ins w:id="3781" w:author="China Telecom" w:date="2020-11-20T19:17:00Z"/>
              </w:rPr>
            </w:pPr>
            <w:ins w:id="3782" w:author="China Telecom" w:date="2020-11-20T19:17:00Z">
              <w:r w:rsidRPr="00804B30">
                <w:t>PUCCH Format 3 22bit</w:t>
              </w:r>
            </w:ins>
          </w:p>
        </w:tc>
        <w:tc>
          <w:tcPr>
            <w:tcW w:w="2200" w:type="dxa"/>
            <w:noWrap/>
            <w:hideMark/>
          </w:tcPr>
          <w:p w14:paraId="09B63681" w14:textId="77777777" w:rsidR="00E65DBE" w:rsidRPr="00804B30" w:rsidRDefault="00E65DBE" w:rsidP="00AF0D4C">
            <w:pPr>
              <w:spacing w:after="0"/>
              <w:jc w:val="center"/>
              <w:rPr>
                <w:ins w:id="3783" w:author="China Telecom" w:date="2020-11-20T19:17:00Z"/>
              </w:rPr>
            </w:pPr>
            <w:ins w:id="3784" w:author="China Telecom" w:date="2020-11-20T19:17:00Z">
              <w:r w:rsidRPr="00804B30">
                <w:t>9</w:t>
              </w:r>
            </w:ins>
          </w:p>
        </w:tc>
        <w:tc>
          <w:tcPr>
            <w:tcW w:w="2200" w:type="dxa"/>
            <w:noWrap/>
            <w:hideMark/>
          </w:tcPr>
          <w:p w14:paraId="2E55A7B0" w14:textId="77777777" w:rsidR="00E65DBE" w:rsidRPr="00804B30" w:rsidRDefault="00E65DBE" w:rsidP="00AF0D4C">
            <w:pPr>
              <w:spacing w:after="0"/>
              <w:jc w:val="center"/>
              <w:rPr>
                <w:ins w:id="3785" w:author="China Telecom" w:date="2020-11-20T19:17:00Z"/>
              </w:rPr>
            </w:pPr>
            <w:ins w:id="3786" w:author="China Telecom" w:date="2020-11-20T19:17:00Z">
              <w:r w:rsidRPr="00804B30">
                <w:t>126.09</w:t>
              </w:r>
            </w:ins>
          </w:p>
        </w:tc>
        <w:tc>
          <w:tcPr>
            <w:tcW w:w="2200" w:type="dxa"/>
            <w:noWrap/>
            <w:hideMark/>
          </w:tcPr>
          <w:p w14:paraId="270EE6F4" w14:textId="77777777" w:rsidR="00E65DBE" w:rsidRPr="00804B30" w:rsidRDefault="00E65DBE" w:rsidP="00AF0D4C">
            <w:pPr>
              <w:spacing w:after="0"/>
              <w:jc w:val="center"/>
              <w:rPr>
                <w:ins w:id="3787" w:author="China Telecom" w:date="2020-11-20T19:17:00Z"/>
              </w:rPr>
            </w:pPr>
            <w:ins w:id="3788" w:author="China Telecom" w:date="2020-11-20T19:17:00Z">
              <w:r w:rsidRPr="00804B30">
                <w:t>1.67</w:t>
              </w:r>
            </w:ins>
          </w:p>
        </w:tc>
        <w:tc>
          <w:tcPr>
            <w:tcW w:w="2620" w:type="dxa"/>
            <w:noWrap/>
            <w:hideMark/>
          </w:tcPr>
          <w:p w14:paraId="01BED438" w14:textId="77777777" w:rsidR="00E65DBE" w:rsidRPr="00804B30" w:rsidRDefault="00E65DBE" w:rsidP="00AF0D4C">
            <w:pPr>
              <w:spacing w:after="0"/>
              <w:jc w:val="center"/>
              <w:rPr>
                <w:ins w:id="3789" w:author="China Telecom" w:date="2020-11-20T19:17:00Z"/>
              </w:rPr>
            </w:pPr>
            <w:ins w:id="3790" w:author="China Telecom" w:date="2020-11-20T19:17:00Z">
              <w:r w:rsidRPr="00804B30">
                <w:t>-5.49</w:t>
              </w:r>
            </w:ins>
          </w:p>
        </w:tc>
        <w:tc>
          <w:tcPr>
            <w:tcW w:w="2620" w:type="dxa"/>
            <w:noWrap/>
            <w:hideMark/>
          </w:tcPr>
          <w:p w14:paraId="10E016F4" w14:textId="77777777" w:rsidR="00E65DBE" w:rsidRPr="00804B30" w:rsidRDefault="00E65DBE" w:rsidP="00AF0D4C">
            <w:pPr>
              <w:spacing w:after="0"/>
              <w:jc w:val="center"/>
              <w:rPr>
                <w:ins w:id="3791" w:author="China Telecom" w:date="2020-11-20T19:17:00Z"/>
              </w:rPr>
            </w:pPr>
            <w:ins w:id="3792" w:author="China Telecom" w:date="2020-11-20T19:17:00Z">
              <w:r w:rsidRPr="00804B30">
                <w:t>-14.71</w:t>
              </w:r>
            </w:ins>
          </w:p>
        </w:tc>
      </w:tr>
      <w:tr w:rsidR="00E65DBE" w:rsidRPr="00804B30" w14:paraId="6F29CCF5" w14:textId="77777777" w:rsidTr="00AF0D4C">
        <w:trPr>
          <w:ins w:id="3793" w:author="China Telecom" w:date="2020-11-20T19:17:00Z"/>
        </w:trPr>
        <w:tc>
          <w:tcPr>
            <w:tcW w:w="6440" w:type="dxa"/>
            <w:noWrap/>
            <w:hideMark/>
          </w:tcPr>
          <w:p w14:paraId="6621A2DD" w14:textId="77777777" w:rsidR="00E65DBE" w:rsidRPr="00804B30" w:rsidRDefault="00E65DBE" w:rsidP="00AF0D4C">
            <w:pPr>
              <w:spacing w:after="0"/>
              <w:rPr>
                <w:ins w:id="3794" w:author="China Telecom" w:date="2020-11-20T19:17:00Z"/>
              </w:rPr>
            </w:pPr>
            <w:ins w:id="3795" w:author="China Telecom" w:date="2020-11-20T19:17:00Z">
              <w:r w:rsidRPr="00804B30">
                <w:t xml:space="preserve">SSB </w:t>
              </w:r>
            </w:ins>
          </w:p>
        </w:tc>
        <w:tc>
          <w:tcPr>
            <w:tcW w:w="2200" w:type="dxa"/>
            <w:noWrap/>
            <w:hideMark/>
          </w:tcPr>
          <w:p w14:paraId="3371F1E5" w14:textId="77777777" w:rsidR="00E65DBE" w:rsidRPr="00804B30" w:rsidRDefault="00E65DBE" w:rsidP="00AF0D4C">
            <w:pPr>
              <w:spacing w:after="0"/>
              <w:jc w:val="center"/>
              <w:rPr>
                <w:ins w:id="3796" w:author="China Telecom" w:date="2020-11-20T19:17:00Z"/>
              </w:rPr>
            </w:pPr>
            <w:ins w:id="3797" w:author="China Telecom" w:date="2020-11-20T19:17:00Z">
              <w:r w:rsidRPr="00804B30">
                <w:t>5</w:t>
              </w:r>
            </w:ins>
          </w:p>
        </w:tc>
        <w:tc>
          <w:tcPr>
            <w:tcW w:w="2200" w:type="dxa"/>
            <w:noWrap/>
            <w:hideMark/>
          </w:tcPr>
          <w:p w14:paraId="3559B077" w14:textId="77777777" w:rsidR="00E65DBE" w:rsidRPr="00804B30" w:rsidRDefault="00E65DBE" w:rsidP="00AF0D4C">
            <w:pPr>
              <w:spacing w:after="0"/>
              <w:jc w:val="center"/>
              <w:rPr>
                <w:ins w:id="3798" w:author="China Telecom" w:date="2020-11-20T19:17:00Z"/>
              </w:rPr>
            </w:pPr>
            <w:ins w:id="3799" w:author="China Telecom" w:date="2020-11-20T19:17:00Z">
              <w:r w:rsidRPr="00804B30">
                <w:t>135.28</w:t>
              </w:r>
            </w:ins>
          </w:p>
        </w:tc>
        <w:tc>
          <w:tcPr>
            <w:tcW w:w="2200" w:type="dxa"/>
            <w:noWrap/>
            <w:hideMark/>
          </w:tcPr>
          <w:p w14:paraId="4CD389A4" w14:textId="77777777" w:rsidR="00E65DBE" w:rsidRPr="00804B30" w:rsidRDefault="00E65DBE" w:rsidP="00AF0D4C">
            <w:pPr>
              <w:spacing w:after="0"/>
              <w:jc w:val="center"/>
              <w:rPr>
                <w:ins w:id="3800" w:author="China Telecom" w:date="2020-11-20T19:17:00Z"/>
              </w:rPr>
            </w:pPr>
            <w:ins w:id="3801" w:author="China Telecom" w:date="2020-11-20T19:17:00Z">
              <w:r w:rsidRPr="00804B30">
                <w:t>1.38</w:t>
              </w:r>
            </w:ins>
          </w:p>
        </w:tc>
        <w:tc>
          <w:tcPr>
            <w:tcW w:w="2620" w:type="dxa"/>
            <w:noWrap/>
            <w:hideMark/>
          </w:tcPr>
          <w:p w14:paraId="6A542C32" w14:textId="77777777" w:rsidR="00E65DBE" w:rsidRPr="00804B30" w:rsidRDefault="00E65DBE" w:rsidP="00AF0D4C">
            <w:pPr>
              <w:spacing w:after="0"/>
              <w:jc w:val="center"/>
              <w:rPr>
                <w:ins w:id="3802" w:author="China Telecom" w:date="2020-11-20T19:17:00Z"/>
              </w:rPr>
            </w:pPr>
            <w:ins w:id="3803" w:author="China Telecom" w:date="2020-11-20T19:17:00Z">
              <w:r w:rsidRPr="00804B30">
                <w:t>3.71</w:t>
              </w:r>
            </w:ins>
          </w:p>
        </w:tc>
        <w:tc>
          <w:tcPr>
            <w:tcW w:w="2620" w:type="dxa"/>
            <w:noWrap/>
            <w:hideMark/>
          </w:tcPr>
          <w:p w14:paraId="3A306F47" w14:textId="77777777" w:rsidR="00E65DBE" w:rsidRPr="00804B30" w:rsidRDefault="00E65DBE" w:rsidP="00AF0D4C">
            <w:pPr>
              <w:spacing w:after="0"/>
              <w:jc w:val="center"/>
              <w:rPr>
                <w:ins w:id="3804" w:author="China Telecom" w:date="2020-11-20T19:17:00Z"/>
              </w:rPr>
            </w:pPr>
            <w:ins w:id="3805" w:author="China Telecom" w:date="2020-11-20T19:17:00Z">
              <w:r w:rsidRPr="00804B30">
                <w:t>-5.51</w:t>
              </w:r>
            </w:ins>
          </w:p>
        </w:tc>
      </w:tr>
      <w:tr w:rsidR="00E65DBE" w:rsidRPr="00804B30" w14:paraId="0D2C321D" w14:textId="77777777" w:rsidTr="00AF0D4C">
        <w:trPr>
          <w:ins w:id="3806" w:author="China Telecom" w:date="2020-11-20T19:17:00Z"/>
        </w:trPr>
        <w:tc>
          <w:tcPr>
            <w:tcW w:w="6440" w:type="dxa"/>
            <w:noWrap/>
            <w:hideMark/>
          </w:tcPr>
          <w:p w14:paraId="31A8CEDD" w14:textId="77777777" w:rsidR="00E65DBE" w:rsidRPr="00804B30" w:rsidRDefault="00E65DBE" w:rsidP="00AF0D4C">
            <w:pPr>
              <w:spacing w:after="0"/>
              <w:rPr>
                <w:ins w:id="3807" w:author="China Telecom" w:date="2020-11-20T19:17:00Z"/>
              </w:rPr>
            </w:pPr>
            <w:ins w:id="3808" w:author="China Telecom" w:date="2020-11-20T19:17:00Z">
              <w:r w:rsidRPr="00804B30">
                <w:t>PRACH Format 0</w:t>
              </w:r>
            </w:ins>
          </w:p>
        </w:tc>
        <w:tc>
          <w:tcPr>
            <w:tcW w:w="2200" w:type="dxa"/>
            <w:noWrap/>
            <w:hideMark/>
          </w:tcPr>
          <w:p w14:paraId="3414B181" w14:textId="77777777" w:rsidR="00E65DBE" w:rsidRPr="00804B30" w:rsidRDefault="00E65DBE" w:rsidP="00AF0D4C">
            <w:pPr>
              <w:spacing w:after="0"/>
              <w:jc w:val="center"/>
              <w:rPr>
                <w:ins w:id="3809" w:author="China Telecom" w:date="2020-11-20T19:17:00Z"/>
              </w:rPr>
            </w:pPr>
            <w:ins w:id="3810" w:author="China Telecom" w:date="2020-11-20T19:17:00Z">
              <w:r w:rsidRPr="00804B30">
                <w:t>2</w:t>
              </w:r>
            </w:ins>
          </w:p>
        </w:tc>
        <w:tc>
          <w:tcPr>
            <w:tcW w:w="2200" w:type="dxa"/>
            <w:noWrap/>
            <w:hideMark/>
          </w:tcPr>
          <w:p w14:paraId="18EA64B4" w14:textId="77777777" w:rsidR="00E65DBE" w:rsidRPr="00804B30" w:rsidRDefault="00E65DBE" w:rsidP="00AF0D4C">
            <w:pPr>
              <w:spacing w:after="0"/>
              <w:jc w:val="center"/>
              <w:rPr>
                <w:ins w:id="3811" w:author="China Telecom" w:date="2020-11-20T19:17:00Z"/>
              </w:rPr>
            </w:pPr>
            <w:ins w:id="3812" w:author="China Telecom" w:date="2020-11-20T19:17:00Z">
              <w:r w:rsidRPr="00804B30">
                <w:t>129.33</w:t>
              </w:r>
            </w:ins>
          </w:p>
        </w:tc>
        <w:tc>
          <w:tcPr>
            <w:tcW w:w="2200" w:type="dxa"/>
            <w:noWrap/>
            <w:hideMark/>
          </w:tcPr>
          <w:p w14:paraId="732601C3" w14:textId="77777777" w:rsidR="00E65DBE" w:rsidRPr="00804B30" w:rsidRDefault="00E65DBE" w:rsidP="00AF0D4C">
            <w:pPr>
              <w:spacing w:after="0"/>
              <w:jc w:val="center"/>
              <w:rPr>
                <w:ins w:id="3813" w:author="China Telecom" w:date="2020-11-20T19:17:00Z"/>
              </w:rPr>
            </w:pPr>
            <w:ins w:id="3814" w:author="China Telecom" w:date="2020-11-20T19:17:00Z">
              <w:r w:rsidRPr="00804B30">
                <w:t>3.44</w:t>
              </w:r>
            </w:ins>
          </w:p>
        </w:tc>
        <w:tc>
          <w:tcPr>
            <w:tcW w:w="2620" w:type="dxa"/>
            <w:noWrap/>
            <w:hideMark/>
          </w:tcPr>
          <w:p w14:paraId="141E94C5" w14:textId="77777777" w:rsidR="00E65DBE" w:rsidRPr="00804B30" w:rsidRDefault="00E65DBE" w:rsidP="00AF0D4C">
            <w:pPr>
              <w:spacing w:after="0"/>
              <w:jc w:val="center"/>
              <w:rPr>
                <w:ins w:id="3815" w:author="China Telecom" w:date="2020-11-20T19:17:00Z"/>
              </w:rPr>
            </w:pPr>
            <w:ins w:id="3816" w:author="China Telecom" w:date="2020-11-20T19:17:00Z">
              <w:r w:rsidRPr="00804B30">
                <w:t>-2.24</w:t>
              </w:r>
            </w:ins>
          </w:p>
        </w:tc>
        <w:tc>
          <w:tcPr>
            <w:tcW w:w="2620" w:type="dxa"/>
            <w:noWrap/>
            <w:hideMark/>
          </w:tcPr>
          <w:p w14:paraId="743E1803" w14:textId="77777777" w:rsidR="00E65DBE" w:rsidRPr="00804B30" w:rsidRDefault="00E65DBE" w:rsidP="00AF0D4C">
            <w:pPr>
              <w:spacing w:after="0"/>
              <w:jc w:val="center"/>
              <w:rPr>
                <w:ins w:id="3817" w:author="China Telecom" w:date="2020-11-20T19:17:00Z"/>
              </w:rPr>
            </w:pPr>
            <w:ins w:id="3818" w:author="China Telecom" w:date="2020-11-20T19:17:00Z">
              <w:r w:rsidRPr="00804B30">
                <w:t>-11.46</w:t>
              </w:r>
            </w:ins>
          </w:p>
        </w:tc>
      </w:tr>
      <w:tr w:rsidR="00E65DBE" w:rsidRPr="00804B30" w14:paraId="6A69869B" w14:textId="77777777" w:rsidTr="00AF0D4C">
        <w:trPr>
          <w:ins w:id="3819" w:author="China Telecom" w:date="2020-11-20T19:17:00Z"/>
        </w:trPr>
        <w:tc>
          <w:tcPr>
            <w:tcW w:w="6440" w:type="dxa"/>
            <w:noWrap/>
            <w:hideMark/>
          </w:tcPr>
          <w:p w14:paraId="738B424C" w14:textId="77777777" w:rsidR="00E65DBE" w:rsidRPr="00804B30" w:rsidRDefault="00E65DBE" w:rsidP="00AF0D4C">
            <w:pPr>
              <w:spacing w:after="0"/>
              <w:rPr>
                <w:ins w:id="3820" w:author="China Telecom" w:date="2020-11-20T19:17:00Z"/>
              </w:rPr>
            </w:pPr>
            <w:ins w:id="3821" w:author="China Telecom" w:date="2020-11-20T19:17:00Z">
              <w:r w:rsidRPr="00804B30">
                <w:t>PRACH Format B4</w:t>
              </w:r>
            </w:ins>
          </w:p>
        </w:tc>
        <w:tc>
          <w:tcPr>
            <w:tcW w:w="2200" w:type="dxa"/>
            <w:noWrap/>
            <w:hideMark/>
          </w:tcPr>
          <w:p w14:paraId="407B4D8D" w14:textId="77777777" w:rsidR="00E65DBE" w:rsidRPr="00804B30" w:rsidRDefault="00E65DBE" w:rsidP="00AF0D4C">
            <w:pPr>
              <w:spacing w:after="0"/>
              <w:jc w:val="center"/>
              <w:rPr>
                <w:ins w:id="3822" w:author="China Telecom" w:date="2020-11-20T19:17:00Z"/>
              </w:rPr>
            </w:pPr>
            <w:ins w:id="3823" w:author="China Telecom" w:date="2020-11-20T19:17:00Z">
              <w:r w:rsidRPr="00804B30">
                <w:t>5</w:t>
              </w:r>
            </w:ins>
          </w:p>
        </w:tc>
        <w:tc>
          <w:tcPr>
            <w:tcW w:w="2200" w:type="dxa"/>
            <w:noWrap/>
            <w:hideMark/>
          </w:tcPr>
          <w:p w14:paraId="555B0272" w14:textId="77777777" w:rsidR="00E65DBE" w:rsidRPr="00804B30" w:rsidRDefault="00E65DBE" w:rsidP="00AF0D4C">
            <w:pPr>
              <w:spacing w:after="0"/>
              <w:jc w:val="center"/>
              <w:rPr>
                <w:ins w:id="3824" w:author="China Telecom" w:date="2020-11-20T19:17:00Z"/>
              </w:rPr>
            </w:pPr>
            <w:ins w:id="3825" w:author="China Telecom" w:date="2020-11-20T19:17:00Z">
              <w:r w:rsidRPr="00804B30">
                <w:t>125.85</w:t>
              </w:r>
            </w:ins>
          </w:p>
        </w:tc>
        <w:tc>
          <w:tcPr>
            <w:tcW w:w="2200" w:type="dxa"/>
            <w:noWrap/>
            <w:hideMark/>
          </w:tcPr>
          <w:p w14:paraId="1F79C2A8" w14:textId="77777777" w:rsidR="00E65DBE" w:rsidRPr="00804B30" w:rsidRDefault="00E65DBE" w:rsidP="00AF0D4C">
            <w:pPr>
              <w:spacing w:after="0"/>
              <w:jc w:val="center"/>
              <w:rPr>
                <w:ins w:id="3826" w:author="China Telecom" w:date="2020-11-20T19:17:00Z"/>
              </w:rPr>
            </w:pPr>
            <w:ins w:id="3827" w:author="China Telecom" w:date="2020-11-20T19:17:00Z">
              <w:r w:rsidRPr="00804B30">
                <w:t>1.02</w:t>
              </w:r>
            </w:ins>
          </w:p>
        </w:tc>
        <w:tc>
          <w:tcPr>
            <w:tcW w:w="2620" w:type="dxa"/>
            <w:noWrap/>
            <w:hideMark/>
          </w:tcPr>
          <w:p w14:paraId="1D2D6872" w14:textId="77777777" w:rsidR="00E65DBE" w:rsidRPr="00804B30" w:rsidRDefault="00E65DBE" w:rsidP="00AF0D4C">
            <w:pPr>
              <w:spacing w:after="0"/>
              <w:jc w:val="center"/>
              <w:rPr>
                <w:ins w:id="3828" w:author="China Telecom" w:date="2020-11-20T19:17:00Z"/>
              </w:rPr>
            </w:pPr>
            <w:ins w:id="3829" w:author="China Telecom" w:date="2020-11-20T19:17:00Z">
              <w:r w:rsidRPr="00804B30">
                <w:t>-5.72</w:t>
              </w:r>
            </w:ins>
          </w:p>
        </w:tc>
        <w:tc>
          <w:tcPr>
            <w:tcW w:w="2620" w:type="dxa"/>
            <w:noWrap/>
            <w:hideMark/>
          </w:tcPr>
          <w:p w14:paraId="720CA6D7" w14:textId="77777777" w:rsidR="00E65DBE" w:rsidRPr="00804B30" w:rsidRDefault="00E65DBE" w:rsidP="00AF0D4C">
            <w:pPr>
              <w:spacing w:after="0"/>
              <w:jc w:val="center"/>
              <w:rPr>
                <w:ins w:id="3830" w:author="China Telecom" w:date="2020-11-20T19:17:00Z"/>
              </w:rPr>
            </w:pPr>
            <w:ins w:id="3831" w:author="China Telecom" w:date="2020-11-20T19:17:00Z">
              <w:r w:rsidRPr="00804B30">
                <w:t>-14.94</w:t>
              </w:r>
            </w:ins>
          </w:p>
        </w:tc>
      </w:tr>
      <w:tr w:rsidR="00E65DBE" w:rsidRPr="00804B30" w14:paraId="28229558" w14:textId="77777777" w:rsidTr="00AF0D4C">
        <w:trPr>
          <w:ins w:id="3832" w:author="China Telecom" w:date="2020-11-20T19:17:00Z"/>
        </w:trPr>
        <w:tc>
          <w:tcPr>
            <w:tcW w:w="6440" w:type="dxa"/>
            <w:noWrap/>
            <w:hideMark/>
          </w:tcPr>
          <w:p w14:paraId="6D5DD5ED" w14:textId="77777777" w:rsidR="00E65DBE" w:rsidRPr="00804B30" w:rsidRDefault="00E65DBE" w:rsidP="00AF0D4C">
            <w:pPr>
              <w:spacing w:after="0"/>
              <w:rPr>
                <w:ins w:id="3833" w:author="China Telecom" w:date="2020-11-20T19:17:00Z"/>
              </w:rPr>
            </w:pPr>
            <w:ins w:id="3834" w:author="China Telecom" w:date="2020-11-20T19:17:00Z">
              <w:r w:rsidRPr="00804B30">
                <w:t>PRACH Format C2</w:t>
              </w:r>
            </w:ins>
          </w:p>
        </w:tc>
        <w:tc>
          <w:tcPr>
            <w:tcW w:w="2200" w:type="dxa"/>
            <w:noWrap/>
            <w:hideMark/>
          </w:tcPr>
          <w:p w14:paraId="43E4DB56" w14:textId="77777777" w:rsidR="00E65DBE" w:rsidRPr="00804B30" w:rsidRDefault="00E65DBE" w:rsidP="00AF0D4C">
            <w:pPr>
              <w:spacing w:after="0"/>
              <w:jc w:val="center"/>
              <w:rPr>
                <w:ins w:id="3835" w:author="China Telecom" w:date="2020-11-20T19:17:00Z"/>
              </w:rPr>
            </w:pPr>
            <w:ins w:id="3836" w:author="China Telecom" w:date="2020-11-20T19:17:00Z">
              <w:r w:rsidRPr="00804B30">
                <w:t>0</w:t>
              </w:r>
            </w:ins>
          </w:p>
        </w:tc>
        <w:tc>
          <w:tcPr>
            <w:tcW w:w="2200" w:type="dxa"/>
            <w:noWrap/>
            <w:hideMark/>
          </w:tcPr>
          <w:p w14:paraId="3DBF3DFF" w14:textId="77777777" w:rsidR="00E65DBE" w:rsidRPr="00804B30" w:rsidRDefault="00E65DBE" w:rsidP="00AF0D4C">
            <w:pPr>
              <w:spacing w:after="0"/>
              <w:jc w:val="center"/>
              <w:rPr>
                <w:ins w:id="3837" w:author="China Telecom" w:date="2020-11-20T19:17:00Z"/>
                <w:noProof/>
              </w:rPr>
            </w:pPr>
          </w:p>
        </w:tc>
        <w:tc>
          <w:tcPr>
            <w:tcW w:w="2200" w:type="dxa"/>
            <w:noWrap/>
            <w:hideMark/>
          </w:tcPr>
          <w:p w14:paraId="6CBA2B9D" w14:textId="77777777" w:rsidR="00E65DBE" w:rsidRPr="00804B30" w:rsidRDefault="00E65DBE" w:rsidP="00AF0D4C">
            <w:pPr>
              <w:spacing w:after="0"/>
              <w:jc w:val="center"/>
              <w:rPr>
                <w:ins w:id="3838" w:author="China Telecom" w:date="2020-11-20T19:17:00Z"/>
                <w:noProof/>
              </w:rPr>
            </w:pPr>
          </w:p>
        </w:tc>
        <w:tc>
          <w:tcPr>
            <w:tcW w:w="2620" w:type="dxa"/>
            <w:noWrap/>
            <w:hideMark/>
          </w:tcPr>
          <w:p w14:paraId="3D2806EB" w14:textId="77777777" w:rsidR="00E65DBE" w:rsidRPr="00804B30" w:rsidRDefault="00E65DBE" w:rsidP="00AF0D4C">
            <w:pPr>
              <w:spacing w:after="0"/>
              <w:jc w:val="center"/>
              <w:rPr>
                <w:ins w:id="3839" w:author="China Telecom" w:date="2020-11-20T19:17:00Z"/>
              </w:rPr>
            </w:pPr>
          </w:p>
        </w:tc>
        <w:tc>
          <w:tcPr>
            <w:tcW w:w="2620" w:type="dxa"/>
            <w:noWrap/>
            <w:hideMark/>
          </w:tcPr>
          <w:p w14:paraId="439E39F7" w14:textId="77777777" w:rsidR="00E65DBE" w:rsidRPr="00804B30" w:rsidRDefault="00E65DBE" w:rsidP="00AF0D4C">
            <w:pPr>
              <w:spacing w:after="0"/>
              <w:jc w:val="center"/>
              <w:rPr>
                <w:ins w:id="3840" w:author="China Telecom" w:date="2020-11-20T19:17:00Z"/>
                <w:noProof/>
              </w:rPr>
            </w:pPr>
          </w:p>
        </w:tc>
      </w:tr>
      <w:tr w:rsidR="00E65DBE" w:rsidRPr="00804B30" w14:paraId="54453F89" w14:textId="77777777" w:rsidTr="00AF0D4C">
        <w:trPr>
          <w:ins w:id="3841" w:author="China Telecom" w:date="2020-11-20T19:17:00Z"/>
        </w:trPr>
        <w:tc>
          <w:tcPr>
            <w:tcW w:w="6440" w:type="dxa"/>
            <w:noWrap/>
            <w:hideMark/>
          </w:tcPr>
          <w:p w14:paraId="51C817ED" w14:textId="77777777" w:rsidR="00E65DBE" w:rsidRPr="00804B30" w:rsidRDefault="00E65DBE" w:rsidP="00AF0D4C">
            <w:pPr>
              <w:spacing w:after="0"/>
              <w:rPr>
                <w:ins w:id="3842" w:author="China Telecom" w:date="2020-11-20T19:17:00Z"/>
              </w:rPr>
            </w:pPr>
            <w:ins w:id="3843" w:author="China Telecom" w:date="2020-11-20T19:17:00Z">
              <w:r w:rsidRPr="00804B30">
                <w:t xml:space="preserve">Broadcast PDCCH(PDCCH of Msg.2) </w:t>
              </w:r>
            </w:ins>
          </w:p>
        </w:tc>
        <w:tc>
          <w:tcPr>
            <w:tcW w:w="2200" w:type="dxa"/>
            <w:noWrap/>
            <w:hideMark/>
          </w:tcPr>
          <w:p w14:paraId="044AB977" w14:textId="77777777" w:rsidR="00E65DBE" w:rsidRPr="00804B30" w:rsidRDefault="00E65DBE" w:rsidP="00AF0D4C">
            <w:pPr>
              <w:spacing w:after="0"/>
              <w:jc w:val="center"/>
              <w:rPr>
                <w:ins w:id="3844" w:author="China Telecom" w:date="2020-11-20T19:17:00Z"/>
              </w:rPr>
            </w:pPr>
            <w:ins w:id="3845" w:author="China Telecom" w:date="2020-11-20T19:17:00Z">
              <w:r w:rsidRPr="00804B30">
                <w:t>3</w:t>
              </w:r>
            </w:ins>
          </w:p>
        </w:tc>
        <w:tc>
          <w:tcPr>
            <w:tcW w:w="2200" w:type="dxa"/>
            <w:noWrap/>
            <w:hideMark/>
          </w:tcPr>
          <w:p w14:paraId="41B9BFF4" w14:textId="77777777" w:rsidR="00E65DBE" w:rsidRPr="00804B30" w:rsidRDefault="00E65DBE" w:rsidP="00AF0D4C">
            <w:pPr>
              <w:spacing w:after="0"/>
              <w:jc w:val="center"/>
              <w:rPr>
                <w:ins w:id="3846" w:author="China Telecom" w:date="2020-11-20T19:17:00Z"/>
              </w:rPr>
            </w:pPr>
            <w:ins w:id="3847" w:author="China Telecom" w:date="2020-11-20T19:17:00Z">
              <w:r w:rsidRPr="00804B30">
                <w:t>130.46</w:t>
              </w:r>
            </w:ins>
          </w:p>
        </w:tc>
        <w:tc>
          <w:tcPr>
            <w:tcW w:w="2200" w:type="dxa"/>
            <w:noWrap/>
            <w:hideMark/>
          </w:tcPr>
          <w:p w14:paraId="0E05D68D" w14:textId="77777777" w:rsidR="00E65DBE" w:rsidRPr="00804B30" w:rsidRDefault="00E65DBE" w:rsidP="00AF0D4C">
            <w:pPr>
              <w:spacing w:after="0"/>
              <w:jc w:val="center"/>
              <w:rPr>
                <w:ins w:id="3848" w:author="China Telecom" w:date="2020-11-20T19:17:00Z"/>
              </w:rPr>
            </w:pPr>
            <w:ins w:id="3849" w:author="China Telecom" w:date="2020-11-20T19:17:00Z">
              <w:r w:rsidRPr="00804B30">
                <w:t>4.80</w:t>
              </w:r>
            </w:ins>
          </w:p>
        </w:tc>
        <w:tc>
          <w:tcPr>
            <w:tcW w:w="2620" w:type="dxa"/>
            <w:noWrap/>
            <w:hideMark/>
          </w:tcPr>
          <w:p w14:paraId="110489B6" w14:textId="77777777" w:rsidR="00E65DBE" w:rsidRPr="00804B30" w:rsidRDefault="00E65DBE" w:rsidP="00AF0D4C">
            <w:pPr>
              <w:spacing w:after="0"/>
              <w:jc w:val="center"/>
              <w:rPr>
                <w:ins w:id="3850" w:author="China Telecom" w:date="2020-11-20T19:17:00Z"/>
              </w:rPr>
            </w:pPr>
            <w:ins w:id="3851" w:author="China Telecom" w:date="2020-11-20T19:17:00Z">
              <w:r w:rsidRPr="00804B30">
                <w:t>-1.11</w:t>
              </w:r>
            </w:ins>
          </w:p>
        </w:tc>
        <w:tc>
          <w:tcPr>
            <w:tcW w:w="2620" w:type="dxa"/>
            <w:noWrap/>
            <w:hideMark/>
          </w:tcPr>
          <w:p w14:paraId="7623BE37" w14:textId="77777777" w:rsidR="00E65DBE" w:rsidRPr="00804B30" w:rsidRDefault="00E65DBE" w:rsidP="00AF0D4C">
            <w:pPr>
              <w:spacing w:after="0"/>
              <w:jc w:val="center"/>
              <w:rPr>
                <w:ins w:id="3852" w:author="China Telecom" w:date="2020-11-20T19:17:00Z"/>
              </w:rPr>
            </w:pPr>
            <w:ins w:id="3853" w:author="China Telecom" w:date="2020-11-20T19:17:00Z">
              <w:r w:rsidRPr="00804B30">
                <w:t>-10.33</w:t>
              </w:r>
            </w:ins>
          </w:p>
        </w:tc>
      </w:tr>
      <w:tr w:rsidR="00E65DBE" w:rsidRPr="00804B30" w14:paraId="0F722530" w14:textId="77777777" w:rsidTr="00AF0D4C">
        <w:trPr>
          <w:ins w:id="3854" w:author="China Telecom" w:date="2020-11-20T19:17:00Z"/>
        </w:trPr>
        <w:tc>
          <w:tcPr>
            <w:tcW w:w="6440" w:type="dxa"/>
            <w:noWrap/>
            <w:hideMark/>
          </w:tcPr>
          <w:p w14:paraId="7FA358D6" w14:textId="77777777" w:rsidR="00E65DBE" w:rsidRPr="00804B30" w:rsidRDefault="00E65DBE" w:rsidP="00AF0D4C">
            <w:pPr>
              <w:spacing w:after="0"/>
              <w:rPr>
                <w:ins w:id="3855" w:author="China Telecom" w:date="2020-11-20T19:17:00Z"/>
              </w:rPr>
            </w:pPr>
            <w:ins w:id="3856" w:author="China Telecom" w:date="2020-11-20T19:17:00Z">
              <w:r w:rsidRPr="00804B30">
                <w:t xml:space="preserve">PDSCH for Msg.2 </w:t>
              </w:r>
            </w:ins>
          </w:p>
        </w:tc>
        <w:tc>
          <w:tcPr>
            <w:tcW w:w="2200" w:type="dxa"/>
            <w:noWrap/>
            <w:hideMark/>
          </w:tcPr>
          <w:p w14:paraId="3894036D" w14:textId="77777777" w:rsidR="00E65DBE" w:rsidRPr="00804B30" w:rsidRDefault="00E65DBE" w:rsidP="00AF0D4C">
            <w:pPr>
              <w:spacing w:after="0"/>
              <w:jc w:val="center"/>
              <w:rPr>
                <w:ins w:id="3857" w:author="China Telecom" w:date="2020-11-20T19:17:00Z"/>
              </w:rPr>
            </w:pPr>
            <w:ins w:id="3858" w:author="China Telecom" w:date="2020-11-20T19:17:00Z">
              <w:r w:rsidRPr="00804B30">
                <w:t>3</w:t>
              </w:r>
            </w:ins>
          </w:p>
        </w:tc>
        <w:tc>
          <w:tcPr>
            <w:tcW w:w="2200" w:type="dxa"/>
            <w:noWrap/>
            <w:hideMark/>
          </w:tcPr>
          <w:p w14:paraId="215445D7" w14:textId="77777777" w:rsidR="00E65DBE" w:rsidRPr="00804B30" w:rsidRDefault="00E65DBE" w:rsidP="00AF0D4C">
            <w:pPr>
              <w:spacing w:after="0"/>
              <w:jc w:val="center"/>
              <w:rPr>
                <w:ins w:id="3859" w:author="China Telecom" w:date="2020-11-20T19:17:00Z"/>
              </w:rPr>
            </w:pPr>
            <w:ins w:id="3860" w:author="China Telecom" w:date="2020-11-20T19:17:00Z">
              <w:r w:rsidRPr="00804B30">
                <w:t>137.89</w:t>
              </w:r>
            </w:ins>
          </w:p>
        </w:tc>
        <w:tc>
          <w:tcPr>
            <w:tcW w:w="2200" w:type="dxa"/>
            <w:noWrap/>
            <w:hideMark/>
          </w:tcPr>
          <w:p w14:paraId="39080965" w14:textId="77777777" w:rsidR="00E65DBE" w:rsidRPr="00804B30" w:rsidRDefault="00E65DBE" w:rsidP="00AF0D4C">
            <w:pPr>
              <w:spacing w:after="0"/>
              <w:jc w:val="center"/>
              <w:rPr>
                <w:ins w:id="3861" w:author="China Telecom" w:date="2020-11-20T19:17:00Z"/>
              </w:rPr>
            </w:pPr>
            <w:ins w:id="3862" w:author="China Telecom" w:date="2020-11-20T19:17:00Z">
              <w:r w:rsidRPr="00804B30">
                <w:t>4.18</w:t>
              </w:r>
            </w:ins>
          </w:p>
        </w:tc>
        <w:tc>
          <w:tcPr>
            <w:tcW w:w="2620" w:type="dxa"/>
            <w:noWrap/>
            <w:hideMark/>
          </w:tcPr>
          <w:p w14:paraId="045D3BB1" w14:textId="77777777" w:rsidR="00E65DBE" w:rsidRPr="00804B30" w:rsidRDefault="00E65DBE" w:rsidP="00AF0D4C">
            <w:pPr>
              <w:spacing w:after="0"/>
              <w:jc w:val="center"/>
              <w:rPr>
                <w:ins w:id="3863" w:author="China Telecom" w:date="2020-11-20T19:17:00Z"/>
              </w:rPr>
            </w:pPr>
            <w:ins w:id="3864" w:author="China Telecom" w:date="2020-11-20T19:17:00Z">
              <w:r w:rsidRPr="00804B30">
                <w:t>6.32</w:t>
              </w:r>
            </w:ins>
          </w:p>
        </w:tc>
        <w:tc>
          <w:tcPr>
            <w:tcW w:w="2620" w:type="dxa"/>
            <w:noWrap/>
            <w:hideMark/>
          </w:tcPr>
          <w:p w14:paraId="07C79A2B" w14:textId="77777777" w:rsidR="00E65DBE" w:rsidRPr="00804B30" w:rsidRDefault="00E65DBE" w:rsidP="00AF0D4C">
            <w:pPr>
              <w:spacing w:after="0"/>
              <w:jc w:val="center"/>
              <w:rPr>
                <w:ins w:id="3865" w:author="China Telecom" w:date="2020-11-20T19:17:00Z"/>
              </w:rPr>
            </w:pPr>
            <w:ins w:id="3866" w:author="China Telecom" w:date="2020-11-20T19:17:00Z">
              <w:r w:rsidRPr="00804B30">
                <w:t>-2.90</w:t>
              </w:r>
            </w:ins>
          </w:p>
        </w:tc>
      </w:tr>
      <w:tr w:rsidR="00E65DBE" w:rsidRPr="00804B30" w14:paraId="006FC701" w14:textId="77777777" w:rsidTr="00AF0D4C">
        <w:trPr>
          <w:ins w:id="3867" w:author="China Telecom" w:date="2020-11-20T19:17:00Z"/>
        </w:trPr>
        <w:tc>
          <w:tcPr>
            <w:tcW w:w="6440" w:type="dxa"/>
            <w:noWrap/>
            <w:hideMark/>
          </w:tcPr>
          <w:p w14:paraId="29095371" w14:textId="77777777" w:rsidR="00E65DBE" w:rsidRPr="00804B30" w:rsidRDefault="00E65DBE" w:rsidP="00AF0D4C">
            <w:pPr>
              <w:spacing w:after="0"/>
              <w:rPr>
                <w:ins w:id="3868" w:author="China Telecom" w:date="2020-11-20T19:17:00Z"/>
              </w:rPr>
            </w:pPr>
            <w:ins w:id="3869" w:author="China Telecom" w:date="2020-11-20T19:17:00Z">
              <w:r w:rsidRPr="00804B30">
                <w:t xml:space="preserve">PUSCH of Msg.3 </w:t>
              </w:r>
            </w:ins>
          </w:p>
        </w:tc>
        <w:tc>
          <w:tcPr>
            <w:tcW w:w="2200" w:type="dxa"/>
            <w:noWrap/>
            <w:hideMark/>
          </w:tcPr>
          <w:p w14:paraId="65D2E7F2" w14:textId="77777777" w:rsidR="00E65DBE" w:rsidRPr="00804B30" w:rsidRDefault="00E65DBE" w:rsidP="00AF0D4C">
            <w:pPr>
              <w:spacing w:after="0"/>
              <w:jc w:val="center"/>
              <w:rPr>
                <w:ins w:id="3870" w:author="China Telecom" w:date="2020-11-20T19:17:00Z"/>
              </w:rPr>
            </w:pPr>
            <w:ins w:id="3871" w:author="China Telecom" w:date="2020-11-20T19:17:00Z">
              <w:r w:rsidRPr="00804B30">
                <w:t>9</w:t>
              </w:r>
            </w:ins>
          </w:p>
        </w:tc>
        <w:tc>
          <w:tcPr>
            <w:tcW w:w="2200" w:type="dxa"/>
            <w:noWrap/>
            <w:hideMark/>
          </w:tcPr>
          <w:p w14:paraId="67191D35" w14:textId="77777777" w:rsidR="00E65DBE" w:rsidRPr="00804B30" w:rsidRDefault="00E65DBE" w:rsidP="00AF0D4C">
            <w:pPr>
              <w:spacing w:after="0"/>
              <w:jc w:val="center"/>
              <w:rPr>
                <w:ins w:id="3872" w:author="China Telecom" w:date="2020-11-20T19:17:00Z"/>
              </w:rPr>
            </w:pPr>
            <w:ins w:id="3873" w:author="China Telecom" w:date="2020-11-20T19:17:00Z">
              <w:r w:rsidRPr="00804B30">
                <w:t>129.68</w:t>
              </w:r>
            </w:ins>
          </w:p>
        </w:tc>
        <w:tc>
          <w:tcPr>
            <w:tcW w:w="2200" w:type="dxa"/>
            <w:noWrap/>
            <w:hideMark/>
          </w:tcPr>
          <w:p w14:paraId="4982627B" w14:textId="77777777" w:rsidR="00E65DBE" w:rsidRPr="00804B30" w:rsidRDefault="00E65DBE" w:rsidP="00AF0D4C">
            <w:pPr>
              <w:spacing w:after="0"/>
              <w:jc w:val="center"/>
              <w:rPr>
                <w:ins w:id="3874" w:author="China Telecom" w:date="2020-11-20T19:17:00Z"/>
              </w:rPr>
            </w:pPr>
            <w:ins w:id="3875" w:author="China Telecom" w:date="2020-11-20T19:17:00Z">
              <w:r w:rsidRPr="00804B30">
                <w:t>1.98</w:t>
              </w:r>
            </w:ins>
          </w:p>
        </w:tc>
        <w:tc>
          <w:tcPr>
            <w:tcW w:w="2620" w:type="dxa"/>
            <w:noWrap/>
            <w:hideMark/>
          </w:tcPr>
          <w:p w14:paraId="2A08D590" w14:textId="77777777" w:rsidR="00E65DBE" w:rsidRPr="00804B30" w:rsidRDefault="00E65DBE" w:rsidP="00AF0D4C">
            <w:pPr>
              <w:spacing w:after="0"/>
              <w:jc w:val="center"/>
              <w:rPr>
                <w:ins w:id="3876" w:author="China Telecom" w:date="2020-11-20T19:17:00Z"/>
              </w:rPr>
            </w:pPr>
            <w:ins w:id="3877" w:author="China Telecom" w:date="2020-11-20T19:17:00Z">
              <w:r w:rsidRPr="00804B30">
                <w:t>-1.90</w:t>
              </w:r>
            </w:ins>
          </w:p>
        </w:tc>
        <w:tc>
          <w:tcPr>
            <w:tcW w:w="2620" w:type="dxa"/>
            <w:noWrap/>
            <w:hideMark/>
          </w:tcPr>
          <w:p w14:paraId="2FF5B6BA" w14:textId="77777777" w:rsidR="00E65DBE" w:rsidRPr="00804B30" w:rsidRDefault="00E65DBE" w:rsidP="00AF0D4C">
            <w:pPr>
              <w:spacing w:after="0"/>
              <w:jc w:val="center"/>
              <w:rPr>
                <w:ins w:id="3878" w:author="China Telecom" w:date="2020-11-20T19:17:00Z"/>
              </w:rPr>
            </w:pPr>
            <w:ins w:id="3879" w:author="China Telecom" w:date="2020-11-20T19:17:00Z">
              <w:r w:rsidRPr="00804B30">
                <w:t>-11.12</w:t>
              </w:r>
            </w:ins>
          </w:p>
        </w:tc>
      </w:tr>
      <w:tr w:rsidR="00E65DBE" w:rsidRPr="00804B30" w14:paraId="2BCE0964" w14:textId="77777777" w:rsidTr="00AF0D4C">
        <w:trPr>
          <w:ins w:id="3880" w:author="China Telecom" w:date="2020-11-20T19:17:00Z"/>
        </w:trPr>
        <w:tc>
          <w:tcPr>
            <w:tcW w:w="6440" w:type="dxa"/>
            <w:noWrap/>
            <w:hideMark/>
          </w:tcPr>
          <w:p w14:paraId="5B322523" w14:textId="77777777" w:rsidR="00E65DBE" w:rsidRPr="00804B30" w:rsidRDefault="00E65DBE" w:rsidP="00AF0D4C">
            <w:pPr>
              <w:spacing w:after="0"/>
              <w:rPr>
                <w:ins w:id="3881" w:author="China Telecom" w:date="2020-11-20T19:17:00Z"/>
              </w:rPr>
            </w:pPr>
            <w:ins w:id="3882" w:author="China Telecom" w:date="2020-11-20T19:17:00Z">
              <w:r w:rsidRPr="00804B30">
                <w:lastRenderedPageBreak/>
                <w:t xml:space="preserve">PDSCH of Msg.4 </w:t>
              </w:r>
            </w:ins>
          </w:p>
        </w:tc>
        <w:tc>
          <w:tcPr>
            <w:tcW w:w="2200" w:type="dxa"/>
            <w:noWrap/>
            <w:hideMark/>
          </w:tcPr>
          <w:p w14:paraId="2DC79D43" w14:textId="77777777" w:rsidR="00E65DBE" w:rsidRPr="00804B30" w:rsidRDefault="00E65DBE" w:rsidP="00AF0D4C">
            <w:pPr>
              <w:spacing w:after="0"/>
              <w:jc w:val="center"/>
              <w:rPr>
                <w:ins w:id="3883" w:author="China Telecom" w:date="2020-11-20T19:17:00Z"/>
              </w:rPr>
            </w:pPr>
            <w:ins w:id="3884" w:author="China Telecom" w:date="2020-11-20T19:17:00Z">
              <w:r w:rsidRPr="00804B30">
                <w:t>4</w:t>
              </w:r>
            </w:ins>
          </w:p>
        </w:tc>
        <w:tc>
          <w:tcPr>
            <w:tcW w:w="2200" w:type="dxa"/>
            <w:noWrap/>
            <w:hideMark/>
          </w:tcPr>
          <w:p w14:paraId="5DE8E7B5" w14:textId="77777777" w:rsidR="00E65DBE" w:rsidRPr="00804B30" w:rsidRDefault="00E65DBE" w:rsidP="00AF0D4C">
            <w:pPr>
              <w:spacing w:after="0"/>
              <w:jc w:val="center"/>
              <w:rPr>
                <w:ins w:id="3885" w:author="China Telecom" w:date="2020-11-20T19:17:00Z"/>
              </w:rPr>
            </w:pPr>
            <w:ins w:id="3886" w:author="China Telecom" w:date="2020-11-20T19:17:00Z">
              <w:r w:rsidRPr="00804B30">
                <w:t>137.60</w:t>
              </w:r>
            </w:ins>
          </w:p>
        </w:tc>
        <w:tc>
          <w:tcPr>
            <w:tcW w:w="2200" w:type="dxa"/>
            <w:noWrap/>
            <w:hideMark/>
          </w:tcPr>
          <w:p w14:paraId="4B0DF8D3" w14:textId="77777777" w:rsidR="00E65DBE" w:rsidRPr="00804B30" w:rsidRDefault="00E65DBE" w:rsidP="00AF0D4C">
            <w:pPr>
              <w:spacing w:after="0"/>
              <w:jc w:val="center"/>
              <w:rPr>
                <w:ins w:id="3887" w:author="China Telecom" w:date="2020-11-20T19:17:00Z"/>
              </w:rPr>
            </w:pPr>
            <w:ins w:id="3888" w:author="China Telecom" w:date="2020-11-20T19:17:00Z">
              <w:r w:rsidRPr="00804B30">
                <w:t>0.79</w:t>
              </w:r>
            </w:ins>
          </w:p>
        </w:tc>
        <w:tc>
          <w:tcPr>
            <w:tcW w:w="2620" w:type="dxa"/>
            <w:noWrap/>
            <w:hideMark/>
          </w:tcPr>
          <w:p w14:paraId="720F89F8" w14:textId="77777777" w:rsidR="00E65DBE" w:rsidRPr="00804B30" w:rsidRDefault="00E65DBE" w:rsidP="00AF0D4C">
            <w:pPr>
              <w:spacing w:after="0"/>
              <w:jc w:val="center"/>
              <w:rPr>
                <w:ins w:id="3889" w:author="China Telecom" w:date="2020-11-20T19:17:00Z"/>
              </w:rPr>
            </w:pPr>
            <w:ins w:id="3890" w:author="China Telecom" w:date="2020-11-20T19:17:00Z">
              <w:r w:rsidRPr="00804B30">
                <w:t>6.03</w:t>
              </w:r>
            </w:ins>
          </w:p>
        </w:tc>
        <w:tc>
          <w:tcPr>
            <w:tcW w:w="2620" w:type="dxa"/>
            <w:noWrap/>
            <w:hideMark/>
          </w:tcPr>
          <w:p w14:paraId="592CEEB2" w14:textId="77777777" w:rsidR="00E65DBE" w:rsidRPr="00804B30" w:rsidRDefault="00E65DBE" w:rsidP="00AF0D4C">
            <w:pPr>
              <w:spacing w:after="0"/>
              <w:jc w:val="center"/>
              <w:rPr>
                <w:ins w:id="3891" w:author="China Telecom" w:date="2020-11-20T19:17:00Z"/>
              </w:rPr>
            </w:pPr>
            <w:ins w:id="3892" w:author="China Telecom" w:date="2020-11-20T19:17:00Z">
              <w:r w:rsidRPr="00804B30">
                <w:t>-3.19</w:t>
              </w:r>
            </w:ins>
          </w:p>
        </w:tc>
      </w:tr>
      <w:tr w:rsidR="00E65DBE" w:rsidRPr="00804B30" w14:paraId="5CD50A39" w14:textId="77777777" w:rsidTr="00AF0D4C">
        <w:trPr>
          <w:ins w:id="3893" w:author="China Telecom" w:date="2020-11-20T19:17:00Z"/>
        </w:trPr>
        <w:tc>
          <w:tcPr>
            <w:tcW w:w="6440" w:type="dxa"/>
            <w:noWrap/>
            <w:hideMark/>
          </w:tcPr>
          <w:p w14:paraId="1A4B1C4B" w14:textId="77777777" w:rsidR="00E65DBE" w:rsidRPr="00804B30" w:rsidRDefault="00E65DBE" w:rsidP="00AF0D4C">
            <w:pPr>
              <w:spacing w:after="0"/>
              <w:rPr>
                <w:ins w:id="3894" w:author="China Telecom" w:date="2020-11-20T19:17:00Z"/>
              </w:rPr>
            </w:pPr>
            <w:ins w:id="3895" w:author="China Telecom" w:date="2020-11-20T19:17:00Z">
              <w:r w:rsidRPr="00804B30">
                <w:t xml:space="preserve">PUCCH w/ HARQ-ACK for Msg.4 </w:t>
              </w:r>
            </w:ins>
          </w:p>
        </w:tc>
        <w:tc>
          <w:tcPr>
            <w:tcW w:w="2200" w:type="dxa"/>
            <w:noWrap/>
            <w:hideMark/>
          </w:tcPr>
          <w:p w14:paraId="4E89305A" w14:textId="77777777" w:rsidR="00E65DBE" w:rsidRPr="00804B30" w:rsidRDefault="00E65DBE" w:rsidP="00AF0D4C">
            <w:pPr>
              <w:spacing w:after="0"/>
              <w:jc w:val="center"/>
              <w:rPr>
                <w:ins w:id="3896" w:author="China Telecom" w:date="2020-11-20T19:17:00Z"/>
              </w:rPr>
            </w:pPr>
            <w:ins w:id="3897" w:author="China Telecom" w:date="2020-11-20T19:17:00Z">
              <w:r w:rsidRPr="00804B30">
                <w:t>2</w:t>
              </w:r>
            </w:ins>
          </w:p>
        </w:tc>
        <w:tc>
          <w:tcPr>
            <w:tcW w:w="2200" w:type="dxa"/>
            <w:noWrap/>
            <w:hideMark/>
          </w:tcPr>
          <w:p w14:paraId="0010D500" w14:textId="77777777" w:rsidR="00E65DBE" w:rsidRPr="00804B30" w:rsidRDefault="00E65DBE" w:rsidP="00AF0D4C">
            <w:pPr>
              <w:spacing w:after="0"/>
              <w:jc w:val="center"/>
              <w:rPr>
                <w:ins w:id="3898" w:author="China Telecom" w:date="2020-11-20T19:17:00Z"/>
              </w:rPr>
            </w:pPr>
            <w:ins w:id="3899" w:author="China Telecom" w:date="2020-11-20T19:17:00Z">
              <w:r w:rsidRPr="00804B30">
                <w:t>130.10</w:t>
              </w:r>
            </w:ins>
          </w:p>
        </w:tc>
        <w:tc>
          <w:tcPr>
            <w:tcW w:w="2200" w:type="dxa"/>
            <w:noWrap/>
            <w:hideMark/>
          </w:tcPr>
          <w:p w14:paraId="20C80E7C" w14:textId="77777777" w:rsidR="00E65DBE" w:rsidRPr="00804B30" w:rsidRDefault="00E65DBE" w:rsidP="00AF0D4C">
            <w:pPr>
              <w:spacing w:after="0"/>
              <w:jc w:val="center"/>
              <w:rPr>
                <w:ins w:id="3900" w:author="China Telecom" w:date="2020-11-20T19:17:00Z"/>
              </w:rPr>
            </w:pPr>
            <w:ins w:id="3901" w:author="China Telecom" w:date="2020-11-20T19:17:00Z">
              <w:r w:rsidRPr="00804B30">
                <w:t>2.89</w:t>
              </w:r>
            </w:ins>
          </w:p>
        </w:tc>
        <w:tc>
          <w:tcPr>
            <w:tcW w:w="2620" w:type="dxa"/>
            <w:noWrap/>
            <w:hideMark/>
          </w:tcPr>
          <w:p w14:paraId="35E06857" w14:textId="77777777" w:rsidR="00E65DBE" w:rsidRPr="00804B30" w:rsidRDefault="00E65DBE" w:rsidP="00AF0D4C">
            <w:pPr>
              <w:spacing w:after="0"/>
              <w:jc w:val="center"/>
              <w:rPr>
                <w:ins w:id="3902" w:author="China Telecom" w:date="2020-11-20T19:17:00Z"/>
              </w:rPr>
            </w:pPr>
            <w:ins w:id="3903" w:author="China Telecom" w:date="2020-11-20T19:17:00Z">
              <w:r w:rsidRPr="00804B30">
                <w:t>-1.47</w:t>
              </w:r>
            </w:ins>
          </w:p>
        </w:tc>
        <w:tc>
          <w:tcPr>
            <w:tcW w:w="2620" w:type="dxa"/>
            <w:noWrap/>
            <w:hideMark/>
          </w:tcPr>
          <w:p w14:paraId="7D0FA90B" w14:textId="77777777" w:rsidR="00E65DBE" w:rsidRPr="00804B30" w:rsidRDefault="00E65DBE" w:rsidP="00AF0D4C">
            <w:pPr>
              <w:spacing w:after="0"/>
              <w:jc w:val="center"/>
              <w:rPr>
                <w:ins w:id="3904" w:author="China Telecom" w:date="2020-11-20T19:17:00Z"/>
              </w:rPr>
            </w:pPr>
            <w:ins w:id="3905" w:author="China Telecom" w:date="2020-11-20T19:17:00Z">
              <w:r w:rsidRPr="00804B30">
                <w:t>-10.69</w:t>
              </w:r>
            </w:ins>
          </w:p>
        </w:tc>
      </w:tr>
      <w:tr w:rsidR="00E65DBE" w:rsidRPr="00804B30" w14:paraId="2DFE3CA3" w14:textId="77777777" w:rsidTr="00AF0D4C">
        <w:trPr>
          <w:ins w:id="3906" w:author="China Telecom" w:date="2020-11-20T19:17:00Z"/>
        </w:trPr>
        <w:tc>
          <w:tcPr>
            <w:tcW w:w="6440" w:type="dxa"/>
            <w:noWrap/>
            <w:hideMark/>
          </w:tcPr>
          <w:p w14:paraId="73F61707" w14:textId="77777777" w:rsidR="00E65DBE" w:rsidRPr="00804B30" w:rsidRDefault="00E65DBE" w:rsidP="00AF0D4C">
            <w:pPr>
              <w:spacing w:after="0"/>
              <w:rPr>
                <w:ins w:id="3907" w:author="China Telecom" w:date="2020-11-20T19:17:00Z"/>
              </w:rPr>
            </w:pPr>
            <w:ins w:id="3908" w:author="China Telecom" w:date="2020-11-20T19:17:00Z">
              <w:r w:rsidRPr="00804B30">
                <w:t xml:space="preserve">Unicast PDCCH </w:t>
              </w:r>
            </w:ins>
          </w:p>
        </w:tc>
        <w:tc>
          <w:tcPr>
            <w:tcW w:w="2200" w:type="dxa"/>
            <w:noWrap/>
            <w:hideMark/>
          </w:tcPr>
          <w:p w14:paraId="42DE5E14" w14:textId="77777777" w:rsidR="00E65DBE" w:rsidRPr="00804B30" w:rsidRDefault="00E65DBE" w:rsidP="00AF0D4C">
            <w:pPr>
              <w:spacing w:after="0"/>
              <w:jc w:val="center"/>
              <w:rPr>
                <w:ins w:id="3909" w:author="China Telecom" w:date="2020-11-20T19:17:00Z"/>
              </w:rPr>
            </w:pPr>
            <w:ins w:id="3910" w:author="China Telecom" w:date="2020-11-20T19:17:00Z">
              <w:r w:rsidRPr="00804B30">
                <w:t>11</w:t>
              </w:r>
            </w:ins>
          </w:p>
        </w:tc>
        <w:tc>
          <w:tcPr>
            <w:tcW w:w="2200" w:type="dxa"/>
            <w:noWrap/>
            <w:hideMark/>
          </w:tcPr>
          <w:p w14:paraId="67CC0CE4" w14:textId="77777777" w:rsidR="00E65DBE" w:rsidRPr="00804B30" w:rsidRDefault="00E65DBE" w:rsidP="00AF0D4C">
            <w:pPr>
              <w:spacing w:after="0"/>
              <w:jc w:val="center"/>
              <w:rPr>
                <w:ins w:id="3911" w:author="China Telecom" w:date="2020-11-20T19:17:00Z"/>
              </w:rPr>
            </w:pPr>
            <w:ins w:id="3912" w:author="China Telecom" w:date="2020-11-20T19:17:00Z">
              <w:r w:rsidRPr="00804B30">
                <w:t>138.11</w:t>
              </w:r>
            </w:ins>
          </w:p>
        </w:tc>
        <w:tc>
          <w:tcPr>
            <w:tcW w:w="2200" w:type="dxa"/>
            <w:noWrap/>
            <w:hideMark/>
          </w:tcPr>
          <w:p w14:paraId="1A1768B0" w14:textId="77777777" w:rsidR="00E65DBE" w:rsidRPr="00804B30" w:rsidRDefault="00E65DBE" w:rsidP="00AF0D4C">
            <w:pPr>
              <w:spacing w:after="0"/>
              <w:jc w:val="center"/>
              <w:rPr>
                <w:ins w:id="3913" w:author="China Telecom" w:date="2020-11-20T19:17:00Z"/>
              </w:rPr>
            </w:pPr>
            <w:ins w:id="3914" w:author="China Telecom" w:date="2020-11-20T19:17:00Z">
              <w:r w:rsidRPr="00804B30">
                <w:t>2.05</w:t>
              </w:r>
            </w:ins>
          </w:p>
        </w:tc>
        <w:tc>
          <w:tcPr>
            <w:tcW w:w="2620" w:type="dxa"/>
            <w:noWrap/>
            <w:hideMark/>
          </w:tcPr>
          <w:p w14:paraId="0F17E3F5" w14:textId="77777777" w:rsidR="00E65DBE" w:rsidRPr="00804B30" w:rsidRDefault="00E65DBE" w:rsidP="00AF0D4C">
            <w:pPr>
              <w:spacing w:after="0"/>
              <w:jc w:val="center"/>
              <w:rPr>
                <w:ins w:id="3915" w:author="China Telecom" w:date="2020-11-20T19:17:00Z"/>
              </w:rPr>
            </w:pPr>
            <w:ins w:id="3916" w:author="China Telecom" w:date="2020-11-20T19:17:00Z">
              <w:r w:rsidRPr="00804B30">
                <w:t>6.54</w:t>
              </w:r>
            </w:ins>
          </w:p>
        </w:tc>
        <w:tc>
          <w:tcPr>
            <w:tcW w:w="2620" w:type="dxa"/>
            <w:noWrap/>
            <w:hideMark/>
          </w:tcPr>
          <w:p w14:paraId="2290F470" w14:textId="77777777" w:rsidR="00E65DBE" w:rsidRPr="00804B30" w:rsidRDefault="00E65DBE" w:rsidP="00AF0D4C">
            <w:pPr>
              <w:spacing w:after="0"/>
              <w:jc w:val="center"/>
              <w:rPr>
                <w:ins w:id="3917" w:author="China Telecom" w:date="2020-11-20T19:17:00Z"/>
              </w:rPr>
            </w:pPr>
            <w:ins w:id="3918" w:author="China Telecom" w:date="2020-11-20T19:17:00Z">
              <w:r w:rsidRPr="00804B30">
                <w:t>-2.68</w:t>
              </w:r>
            </w:ins>
          </w:p>
        </w:tc>
      </w:tr>
      <w:tr w:rsidR="00E65DBE" w:rsidRPr="00804B30" w14:paraId="45FA75A1" w14:textId="77777777" w:rsidTr="00AF0D4C">
        <w:trPr>
          <w:ins w:id="3919" w:author="China Telecom" w:date="2020-11-20T19:17:00Z"/>
        </w:trPr>
        <w:tc>
          <w:tcPr>
            <w:tcW w:w="6440" w:type="dxa"/>
            <w:noWrap/>
            <w:hideMark/>
          </w:tcPr>
          <w:p w14:paraId="0D690BCA" w14:textId="77777777" w:rsidR="00E65DBE" w:rsidRPr="00804B30" w:rsidRDefault="00E65DBE" w:rsidP="00AF0D4C">
            <w:pPr>
              <w:spacing w:after="0"/>
              <w:rPr>
                <w:ins w:id="3920" w:author="China Telecom" w:date="2020-11-20T19:17:00Z"/>
              </w:rPr>
            </w:pPr>
            <w:ins w:id="3921" w:author="China Telecom" w:date="2020-11-20T19:17:00Z">
              <w:r w:rsidRPr="00804B30">
                <w:t>PDSCH for eMBB DDDSU</w:t>
              </w:r>
            </w:ins>
          </w:p>
        </w:tc>
        <w:tc>
          <w:tcPr>
            <w:tcW w:w="2200" w:type="dxa"/>
            <w:noWrap/>
            <w:hideMark/>
          </w:tcPr>
          <w:p w14:paraId="11F5FE4E" w14:textId="77777777" w:rsidR="00E65DBE" w:rsidRPr="00804B30" w:rsidRDefault="00E65DBE" w:rsidP="00AF0D4C">
            <w:pPr>
              <w:spacing w:after="0"/>
              <w:jc w:val="center"/>
              <w:rPr>
                <w:ins w:id="3922" w:author="China Telecom" w:date="2020-11-20T19:17:00Z"/>
              </w:rPr>
            </w:pPr>
            <w:ins w:id="3923" w:author="China Telecom" w:date="2020-11-20T19:17:00Z">
              <w:r w:rsidRPr="00804B30">
                <w:t>8</w:t>
              </w:r>
            </w:ins>
          </w:p>
        </w:tc>
        <w:tc>
          <w:tcPr>
            <w:tcW w:w="2200" w:type="dxa"/>
            <w:noWrap/>
            <w:hideMark/>
          </w:tcPr>
          <w:p w14:paraId="2529B979" w14:textId="77777777" w:rsidR="00E65DBE" w:rsidRPr="00804B30" w:rsidRDefault="00E65DBE" w:rsidP="00AF0D4C">
            <w:pPr>
              <w:spacing w:after="0"/>
              <w:jc w:val="center"/>
              <w:rPr>
                <w:ins w:id="3924" w:author="China Telecom" w:date="2020-11-20T19:17:00Z"/>
              </w:rPr>
            </w:pPr>
            <w:ins w:id="3925" w:author="China Telecom" w:date="2020-11-20T19:17:00Z">
              <w:r w:rsidRPr="00804B30">
                <w:t>140.03</w:t>
              </w:r>
            </w:ins>
          </w:p>
        </w:tc>
        <w:tc>
          <w:tcPr>
            <w:tcW w:w="2200" w:type="dxa"/>
            <w:noWrap/>
            <w:hideMark/>
          </w:tcPr>
          <w:p w14:paraId="4CBD2734" w14:textId="77777777" w:rsidR="00E65DBE" w:rsidRPr="00804B30" w:rsidRDefault="00E65DBE" w:rsidP="00AF0D4C">
            <w:pPr>
              <w:spacing w:after="0"/>
              <w:jc w:val="center"/>
              <w:rPr>
                <w:ins w:id="3926" w:author="China Telecom" w:date="2020-11-20T19:17:00Z"/>
              </w:rPr>
            </w:pPr>
            <w:ins w:id="3927" w:author="China Telecom" w:date="2020-11-20T19:17:00Z">
              <w:r w:rsidRPr="00804B30">
                <w:t>2.65</w:t>
              </w:r>
            </w:ins>
          </w:p>
        </w:tc>
        <w:tc>
          <w:tcPr>
            <w:tcW w:w="2620" w:type="dxa"/>
            <w:noWrap/>
            <w:hideMark/>
          </w:tcPr>
          <w:p w14:paraId="0F95E457" w14:textId="77777777" w:rsidR="00E65DBE" w:rsidRPr="00804B30" w:rsidRDefault="00E65DBE" w:rsidP="00AF0D4C">
            <w:pPr>
              <w:spacing w:after="0"/>
              <w:jc w:val="center"/>
              <w:rPr>
                <w:ins w:id="3928" w:author="China Telecom" w:date="2020-11-20T19:17:00Z"/>
              </w:rPr>
            </w:pPr>
            <w:ins w:id="3929" w:author="China Telecom" w:date="2020-11-20T19:17:00Z">
              <w:r w:rsidRPr="00804B30">
                <w:t>8.45</w:t>
              </w:r>
            </w:ins>
          </w:p>
        </w:tc>
        <w:tc>
          <w:tcPr>
            <w:tcW w:w="2620" w:type="dxa"/>
            <w:noWrap/>
            <w:hideMark/>
          </w:tcPr>
          <w:p w14:paraId="0465870B" w14:textId="77777777" w:rsidR="00E65DBE" w:rsidRPr="00804B30" w:rsidRDefault="00E65DBE" w:rsidP="00AF0D4C">
            <w:pPr>
              <w:spacing w:after="0"/>
              <w:jc w:val="center"/>
              <w:rPr>
                <w:ins w:id="3930" w:author="China Telecom" w:date="2020-11-20T19:17:00Z"/>
              </w:rPr>
            </w:pPr>
            <w:ins w:id="3931" w:author="China Telecom" w:date="2020-11-20T19:17:00Z">
              <w:r w:rsidRPr="00804B30">
                <w:t>-0.76</w:t>
              </w:r>
            </w:ins>
          </w:p>
        </w:tc>
      </w:tr>
      <w:tr w:rsidR="00E65DBE" w:rsidRPr="00804B30" w14:paraId="1F0171BA" w14:textId="77777777" w:rsidTr="00AF0D4C">
        <w:trPr>
          <w:ins w:id="3932" w:author="China Telecom" w:date="2020-11-20T19:17:00Z"/>
        </w:trPr>
        <w:tc>
          <w:tcPr>
            <w:tcW w:w="6440" w:type="dxa"/>
            <w:noWrap/>
            <w:hideMark/>
          </w:tcPr>
          <w:p w14:paraId="347F8A04" w14:textId="77777777" w:rsidR="00E65DBE" w:rsidRPr="00804B30" w:rsidRDefault="00E65DBE" w:rsidP="00AF0D4C">
            <w:pPr>
              <w:spacing w:after="0"/>
              <w:rPr>
                <w:ins w:id="3933" w:author="China Telecom" w:date="2020-11-20T19:17:00Z"/>
              </w:rPr>
            </w:pPr>
            <w:ins w:id="3934" w:author="China Telecom" w:date="2020-11-20T19:17:00Z">
              <w:r w:rsidRPr="00804B30">
                <w:t>PDSCH for eMBB DDDSUDDSUU</w:t>
              </w:r>
            </w:ins>
          </w:p>
        </w:tc>
        <w:tc>
          <w:tcPr>
            <w:tcW w:w="2200" w:type="dxa"/>
            <w:noWrap/>
            <w:hideMark/>
          </w:tcPr>
          <w:p w14:paraId="1BDE7DD8" w14:textId="77777777" w:rsidR="00E65DBE" w:rsidRPr="00804B30" w:rsidRDefault="00E65DBE" w:rsidP="00AF0D4C">
            <w:pPr>
              <w:spacing w:after="0"/>
              <w:jc w:val="center"/>
              <w:rPr>
                <w:ins w:id="3935" w:author="China Telecom" w:date="2020-11-20T19:17:00Z"/>
              </w:rPr>
            </w:pPr>
            <w:ins w:id="3936" w:author="China Telecom" w:date="2020-11-20T19:17:00Z">
              <w:r w:rsidRPr="00804B30">
                <w:t>7</w:t>
              </w:r>
            </w:ins>
          </w:p>
        </w:tc>
        <w:tc>
          <w:tcPr>
            <w:tcW w:w="2200" w:type="dxa"/>
            <w:noWrap/>
            <w:hideMark/>
          </w:tcPr>
          <w:p w14:paraId="418E7866" w14:textId="77777777" w:rsidR="00E65DBE" w:rsidRPr="00804B30" w:rsidRDefault="00E65DBE" w:rsidP="00AF0D4C">
            <w:pPr>
              <w:spacing w:after="0"/>
              <w:jc w:val="center"/>
              <w:rPr>
                <w:ins w:id="3937" w:author="China Telecom" w:date="2020-11-20T19:17:00Z"/>
              </w:rPr>
            </w:pPr>
            <w:ins w:id="3938" w:author="China Telecom" w:date="2020-11-20T19:17:00Z">
              <w:r w:rsidRPr="00804B30">
                <w:t>139.43</w:t>
              </w:r>
            </w:ins>
          </w:p>
        </w:tc>
        <w:tc>
          <w:tcPr>
            <w:tcW w:w="2200" w:type="dxa"/>
            <w:noWrap/>
            <w:hideMark/>
          </w:tcPr>
          <w:p w14:paraId="11ADABFC" w14:textId="77777777" w:rsidR="00E65DBE" w:rsidRPr="00804B30" w:rsidRDefault="00E65DBE" w:rsidP="00AF0D4C">
            <w:pPr>
              <w:spacing w:after="0"/>
              <w:jc w:val="center"/>
              <w:rPr>
                <w:ins w:id="3939" w:author="China Telecom" w:date="2020-11-20T19:17:00Z"/>
              </w:rPr>
            </w:pPr>
            <w:ins w:id="3940" w:author="China Telecom" w:date="2020-11-20T19:17:00Z">
              <w:r w:rsidRPr="00804B30">
                <w:t>3.85</w:t>
              </w:r>
            </w:ins>
          </w:p>
        </w:tc>
        <w:tc>
          <w:tcPr>
            <w:tcW w:w="2620" w:type="dxa"/>
            <w:noWrap/>
            <w:hideMark/>
          </w:tcPr>
          <w:p w14:paraId="4EABAE99" w14:textId="77777777" w:rsidR="00E65DBE" w:rsidRPr="00804B30" w:rsidRDefault="00E65DBE" w:rsidP="00AF0D4C">
            <w:pPr>
              <w:spacing w:after="0"/>
              <w:jc w:val="center"/>
              <w:rPr>
                <w:ins w:id="3941" w:author="China Telecom" w:date="2020-11-20T19:17:00Z"/>
              </w:rPr>
            </w:pPr>
            <w:ins w:id="3942" w:author="China Telecom" w:date="2020-11-20T19:17:00Z">
              <w:r w:rsidRPr="00804B30">
                <w:t>7.86</w:t>
              </w:r>
            </w:ins>
          </w:p>
        </w:tc>
        <w:tc>
          <w:tcPr>
            <w:tcW w:w="2620" w:type="dxa"/>
            <w:noWrap/>
            <w:hideMark/>
          </w:tcPr>
          <w:p w14:paraId="2B560B6F" w14:textId="77777777" w:rsidR="00E65DBE" w:rsidRPr="00804B30" w:rsidRDefault="00E65DBE" w:rsidP="00AF0D4C">
            <w:pPr>
              <w:spacing w:after="0"/>
              <w:jc w:val="center"/>
              <w:rPr>
                <w:ins w:id="3943" w:author="China Telecom" w:date="2020-11-20T19:17:00Z"/>
              </w:rPr>
            </w:pPr>
            <w:ins w:id="3944" w:author="China Telecom" w:date="2020-11-20T19:17:00Z">
              <w:r w:rsidRPr="00804B30">
                <w:t>-1.36</w:t>
              </w:r>
            </w:ins>
          </w:p>
        </w:tc>
      </w:tr>
    </w:tbl>
    <w:p w14:paraId="15749C3A" w14:textId="77777777" w:rsidR="00E65DBE" w:rsidRDefault="00E65DBE" w:rsidP="00E65DBE">
      <w:pPr>
        <w:rPr>
          <w:ins w:id="3945" w:author="China Telecom" w:date="2020-11-20T19:17:00Z"/>
        </w:rPr>
      </w:pPr>
    </w:p>
    <w:p w14:paraId="359A24A1" w14:textId="77777777" w:rsidR="00E65DBE" w:rsidRDefault="00E65DBE" w:rsidP="00E65DBE">
      <w:pPr>
        <w:pStyle w:val="TH"/>
        <w:rPr>
          <w:ins w:id="3946" w:author="China Telecom" w:date="2020-11-20T19:17:00Z"/>
        </w:rPr>
      </w:pPr>
      <w:ins w:id="3947" w:author="China Telecom" w:date="2020-11-20T19:17:00Z">
        <w:r>
          <w:t xml:space="preserve">Table </w:t>
        </w:r>
        <w:r>
          <w:rPr>
            <w:lang w:eastAsia="zh-CN"/>
          </w:rPr>
          <w:t>5.1.1.3</w:t>
        </w:r>
        <w:r w:rsidRPr="007368F9">
          <w:t>-</w:t>
        </w:r>
        <w:r>
          <w:rPr>
            <w:lang w:eastAsia="ja-JP"/>
          </w:rPr>
          <w:t>4</w:t>
        </w:r>
        <w:r w:rsidRPr="007368F9">
          <w:rPr>
            <w:rFonts w:hint="eastAsia"/>
          </w:rPr>
          <w:t>:</w:t>
        </w:r>
        <w:r>
          <w:rPr>
            <w:rFonts w:hint="eastAsia"/>
          </w:rPr>
          <w:t xml:space="preserve"> Representative values </w:t>
        </w:r>
        <w:r>
          <w:t>of MCL for Rural 4</w:t>
        </w:r>
        <w:r w:rsidRPr="00DE78FE">
          <w:t>GHz</w:t>
        </w:r>
        <w:r>
          <w:t xml:space="preserve"> TDD NLOS O2I scenario with </w:t>
        </w:r>
        <w:r w:rsidRPr="00DE78FE">
          <w:t xml:space="preserve">BS </w:t>
        </w:r>
        <w:r>
          <w:t xml:space="preserve">Tx power of 24 </w:t>
        </w:r>
        <w:r w:rsidRPr="00DE78FE">
          <w:t>dBm/</w:t>
        </w:r>
        <w:r>
          <w:rPr>
            <w:lang w:val="en-US" w:eastAsia="ja-JP"/>
          </w:rPr>
          <w:t>M</w:t>
        </w:r>
        <w:r w:rsidRPr="00DE78FE">
          <w:t xml:space="preserve">Hz </w:t>
        </w:r>
      </w:ins>
    </w:p>
    <w:tbl>
      <w:tblPr>
        <w:tblStyle w:val="a7"/>
        <w:tblW w:w="0" w:type="auto"/>
        <w:tblLook w:val="04A0" w:firstRow="1" w:lastRow="0" w:firstColumn="1" w:lastColumn="0" w:noHBand="0" w:noVBand="1"/>
      </w:tblPr>
      <w:tblGrid>
        <w:gridCol w:w="4814"/>
        <w:gridCol w:w="1681"/>
        <w:gridCol w:w="1681"/>
        <w:gridCol w:w="1681"/>
      </w:tblGrid>
      <w:tr w:rsidR="00E65DBE" w:rsidRPr="00E9302F" w14:paraId="25A08B6F" w14:textId="77777777" w:rsidTr="00AF0D4C">
        <w:trPr>
          <w:ins w:id="3948" w:author="China Telecom" w:date="2020-11-20T19:17:00Z"/>
        </w:trPr>
        <w:tc>
          <w:tcPr>
            <w:tcW w:w="4814" w:type="dxa"/>
            <w:shd w:val="clear" w:color="auto" w:fill="E7E6E6" w:themeFill="background2"/>
            <w:noWrap/>
            <w:hideMark/>
          </w:tcPr>
          <w:p w14:paraId="757BF9DE" w14:textId="77777777" w:rsidR="00E65DBE" w:rsidRPr="009C135A" w:rsidRDefault="00E65DBE" w:rsidP="00AF0D4C">
            <w:pPr>
              <w:spacing w:after="0"/>
              <w:jc w:val="center"/>
              <w:rPr>
                <w:ins w:id="3949" w:author="China Telecom" w:date="2020-11-20T19:17:00Z"/>
              </w:rPr>
            </w:pPr>
            <w:ins w:id="3950" w:author="China Telecom" w:date="2020-11-20T19:17:00Z">
              <w:r w:rsidRPr="00F9020F">
                <w:rPr>
                  <w:b/>
                </w:rPr>
                <w:t>Channels (and Frame format)</w:t>
              </w:r>
            </w:ins>
          </w:p>
        </w:tc>
        <w:tc>
          <w:tcPr>
            <w:tcW w:w="1681" w:type="dxa"/>
            <w:shd w:val="clear" w:color="auto" w:fill="E7E6E6" w:themeFill="background2"/>
            <w:hideMark/>
          </w:tcPr>
          <w:p w14:paraId="302DC17F" w14:textId="77777777" w:rsidR="00E65DBE" w:rsidRPr="009C135A" w:rsidRDefault="00E65DBE" w:rsidP="00AF0D4C">
            <w:pPr>
              <w:spacing w:after="0"/>
              <w:jc w:val="center"/>
              <w:rPr>
                <w:ins w:id="3951" w:author="China Telecom" w:date="2020-11-20T19:17:00Z"/>
              </w:rPr>
            </w:pPr>
            <w:ins w:id="3952" w:author="China Telecom" w:date="2020-11-20T19:17:00Z">
              <w:r w:rsidRPr="00F9020F">
                <w:rPr>
                  <w:b/>
                </w:rPr>
                <w:t>Number of Samples</w:t>
              </w:r>
            </w:ins>
          </w:p>
        </w:tc>
        <w:tc>
          <w:tcPr>
            <w:tcW w:w="1681" w:type="dxa"/>
            <w:shd w:val="clear" w:color="auto" w:fill="E7E6E6" w:themeFill="background2"/>
            <w:hideMark/>
          </w:tcPr>
          <w:p w14:paraId="6664E4C0" w14:textId="77777777" w:rsidR="00E65DBE" w:rsidRPr="009C135A" w:rsidRDefault="00E65DBE" w:rsidP="00AF0D4C">
            <w:pPr>
              <w:spacing w:after="0"/>
              <w:jc w:val="center"/>
              <w:rPr>
                <w:ins w:id="3953" w:author="China Telecom" w:date="2020-11-20T19:17:00Z"/>
              </w:rPr>
            </w:pPr>
            <w:ins w:id="3954" w:author="China Telecom" w:date="2020-11-20T19:17:00Z">
              <w:r w:rsidRPr="00F9020F">
                <w:rPr>
                  <w:b/>
                </w:rPr>
                <w:t>Representative value</w:t>
              </w:r>
            </w:ins>
          </w:p>
        </w:tc>
        <w:tc>
          <w:tcPr>
            <w:tcW w:w="1681" w:type="dxa"/>
            <w:shd w:val="clear" w:color="auto" w:fill="E7E6E6" w:themeFill="background2"/>
            <w:hideMark/>
          </w:tcPr>
          <w:p w14:paraId="47A87BC2" w14:textId="77777777" w:rsidR="00E65DBE" w:rsidRPr="009C135A" w:rsidRDefault="00E65DBE" w:rsidP="00AF0D4C">
            <w:pPr>
              <w:spacing w:after="0"/>
              <w:jc w:val="center"/>
              <w:rPr>
                <w:ins w:id="3955" w:author="China Telecom" w:date="2020-11-20T19:17:00Z"/>
              </w:rPr>
            </w:pPr>
            <w:ins w:id="3956" w:author="China Telecom" w:date="2020-11-20T19:17:00Z">
              <w:r w:rsidRPr="00F9020F">
                <w:rPr>
                  <w:b/>
                </w:rPr>
                <w:t>Standard Deviation (w/o outlier)</w:t>
              </w:r>
            </w:ins>
          </w:p>
        </w:tc>
      </w:tr>
      <w:tr w:rsidR="00E65DBE" w:rsidRPr="00E9302F" w14:paraId="5279D2D4" w14:textId="77777777" w:rsidTr="00AF0D4C">
        <w:trPr>
          <w:ins w:id="3957" w:author="China Telecom" w:date="2020-11-20T19:17:00Z"/>
        </w:trPr>
        <w:tc>
          <w:tcPr>
            <w:tcW w:w="4814" w:type="dxa"/>
            <w:noWrap/>
            <w:hideMark/>
          </w:tcPr>
          <w:p w14:paraId="1B11DF84" w14:textId="77777777" w:rsidR="00E65DBE" w:rsidRPr="00E9302F" w:rsidRDefault="00E65DBE" w:rsidP="00AF0D4C">
            <w:pPr>
              <w:spacing w:after="0"/>
              <w:rPr>
                <w:ins w:id="3958" w:author="China Telecom" w:date="2020-11-20T19:17:00Z"/>
              </w:rPr>
            </w:pPr>
            <w:ins w:id="3959" w:author="China Telecom" w:date="2020-11-20T19:17:00Z">
              <w:r w:rsidRPr="00E9302F">
                <w:t>PUSCH for eMBB DDDSU</w:t>
              </w:r>
            </w:ins>
          </w:p>
        </w:tc>
        <w:tc>
          <w:tcPr>
            <w:tcW w:w="1681" w:type="dxa"/>
            <w:noWrap/>
            <w:hideMark/>
          </w:tcPr>
          <w:p w14:paraId="17B89BA7" w14:textId="77777777" w:rsidR="00E65DBE" w:rsidRPr="00E9302F" w:rsidRDefault="00E65DBE" w:rsidP="00AF0D4C">
            <w:pPr>
              <w:spacing w:after="0"/>
              <w:jc w:val="center"/>
              <w:rPr>
                <w:ins w:id="3960" w:author="China Telecom" w:date="2020-11-20T19:17:00Z"/>
              </w:rPr>
            </w:pPr>
            <w:ins w:id="3961" w:author="China Telecom" w:date="2020-11-20T19:17:00Z">
              <w:r w:rsidRPr="00E9302F">
                <w:t>10</w:t>
              </w:r>
            </w:ins>
          </w:p>
        </w:tc>
        <w:tc>
          <w:tcPr>
            <w:tcW w:w="1681" w:type="dxa"/>
            <w:noWrap/>
            <w:hideMark/>
          </w:tcPr>
          <w:p w14:paraId="20382133" w14:textId="77777777" w:rsidR="00E65DBE" w:rsidRPr="00E9302F" w:rsidRDefault="00E65DBE" w:rsidP="00AF0D4C">
            <w:pPr>
              <w:spacing w:after="0"/>
              <w:jc w:val="center"/>
              <w:rPr>
                <w:ins w:id="3962" w:author="China Telecom" w:date="2020-11-20T19:17:00Z"/>
              </w:rPr>
            </w:pPr>
            <w:ins w:id="3963" w:author="China Telecom" w:date="2020-11-20T19:17:00Z">
              <w:r w:rsidRPr="00E9302F">
                <w:t>137.58</w:t>
              </w:r>
            </w:ins>
          </w:p>
        </w:tc>
        <w:tc>
          <w:tcPr>
            <w:tcW w:w="1681" w:type="dxa"/>
            <w:noWrap/>
            <w:hideMark/>
          </w:tcPr>
          <w:p w14:paraId="245E589A" w14:textId="77777777" w:rsidR="00E65DBE" w:rsidRPr="00E9302F" w:rsidRDefault="00E65DBE" w:rsidP="00AF0D4C">
            <w:pPr>
              <w:spacing w:after="0"/>
              <w:jc w:val="center"/>
              <w:rPr>
                <w:ins w:id="3964" w:author="China Telecom" w:date="2020-11-20T19:17:00Z"/>
              </w:rPr>
            </w:pPr>
            <w:ins w:id="3965" w:author="China Telecom" w:date="2020-11-20T19:17:00Z">
              <w:r w:rsidRPr="00E9302F">
                <w:t>2.85</w:t>
              </w:r>
            </w:ins>
          </w:p>
        </w:tc>
      </w:tr>
      <w:tr w:rsidR="00E65DBE" w:rsidRPr="00E9302F" w14:paraId="67860CA0" w14:textId="77777777" w:rsidTr="00AF0D4C">
        <w:trPr>
          <w:ins w:id="3966" w:author="China Telecom" w:date="2020-11-20T19:17:00Z"/>
        </w:trPr>
        <w:tc>
          <w:tcPr>
            <w:tcW w:w="4814" w:type="dxa"/>
            <w:noWrap/>
            <w:hideMark/>
          </w:tcPr>
          <w:p w14:paraId="2699E26A" w14:textId="77777777" w:rsidR="00E65DBE" w:rsidRPr="00E9302F" w:rsidRDefault="00E65DBE" w:rsidP="00AF0D4C">
            <w:pPr>
              <w:spacing w:after="0"/>
              <w:rPr>
                <w:ins w:id="3967" w:author="China Telecom" w:date="2020-11-20T19:17:00Z"/>
              </w:rPr>
            </w:pPr>
            <w:ins w:id="3968" w:author="China Telecom" w:date="2020-11-20T19:17:00Z">
              <w:r w:rsidRPr="00E9302F">
                <w:t>PUSCH for eMBB DDDSUDDSUU</w:t>
              </w:r>
            </w:ins>
          </w:p>
        </w:tc>
        <w:tc>
          <w:tcPr>
            <w:tcW w:w="1681" w:type="dxa"/>
            <w:noWrap/>
            <w:hideMark/>
          </w:tcPr>
          <w:p w14:paraId="788FB659" w14:textId="77777777" w:rsidR="00E65DBE" w:rsidRPr="00E9302F" w:rsidRDefault="00E65DBE" w:rsidP="00AF0D4C">
            <w:pPr>
              <w:spacing w:after="0"/>
              <w:jc w:val="center"/>
              <w:rPr>
                <w:ins w:id="3969" w:author="China Telecom" w:date="2020-11-20T19:17:00Z"/>
              </w:rPr>
            </w:pPr>
            <w:ins w:id="3970" w:author="China Telecom" w:date="2020-11-20T19:17:00Z">
              <w:r w:rsidRPr="00E9302F">
                <w:t>8</w:t>
              </w:r>
            </w:ins>
          </w:p>
        </w:tc>
        <w:tc>
          <w:tcPr>
            <w:tcW w:w="1681" w:type="dxa"/>
            <w:noWrap/>
            <w:hideMark/>
          </w:tcPr>
          <w:p w14:paraId="3C537D3A" w14:textId="77777777" w:rsidR="00E65DBE" w:rsidRPr="00E9302F" w:rsidRDefault="00E65DBE" w:rsidP="00AF0D4C">
            <w:pPr>
              <w:spacing w:after="0"/>
              <w:jc w:val="center"/>
              <w:rPr>
                <w:ins w:id="3971" w:author="China Telecom" w:date="2020-11-20T19:17:00Z"/>
              </w:rPr>
            </w:pPr>
            <w:ins w:id="3972" w:author="China Telecom" w:date="2020-11-20T19:17:00Z">
              <w:r w:rsidRPr="00E9302F">
                <w:t>138.13</w:t>
              </w:r>
            </w:ins>
          </w:p>
        </w:tc>
        <w:tc>
          <w:tcPr>
            <w:tcW w:w="1681" w:type="dxa"/>
            <w:noWrap/>
            <w:hideMark/>
          </w:tcPr>
          <w:p w14:paraId="69F7EE83" w14:textId="77777777" w:rsidR="00E65DBE" w:rsidRPr="00E9302F" w:rsidRDefault="00E65DBE" w:rsidP="00AF0D4C">
            <w:pPr>
              <w:spacing w:after="0"/>
              <w:jc w:val="center"/>
              <w:rPr>
                <w:ins w:id="3973" w:author="China Telecom" w:date="2020-11-20T19:17:00Z"/>
              </w:rPr>
            </w:pPr>
            <w:ins w:id="3974" w:author="China Telecom" w:date="2020-11-20T19:17:00Z">
              <w:r w:rsidRPr="00E9302F">
                <w:t>5.89</w:t>
              </w:r>
            </w:ins>
          </w:p>
        </w:tc>
      </w:tr>
      <w:tr w:rsidR="00E65DBE" w:rsidRPr="00E9302F" w14:paraId="416E1EE1" w14:textId="77777777" w:rsidTr="00AF0D4C">
        <w:trPr>
          <w:ins w:id="3975" w:author="China Telecom" w:date="2020-11-20T19:17:00Z"/>
        </w:trPr>
        <w:tc>
          <w:tcPr>
            <w:tcW w:w="4814" w:type="dxa"/>
            <w:noWrap/>
            <w:hideMark/>
          </w:tcPr>
          <w:p w14:paraId="1C9F4BB1" w14:textId="77777777" w:rsidR="00E65DBE" w:rsidRPr="00E9302F" w:rsidRDefault="00E65DBE" w:rsidP="00AF0D4C">
            <w:pPr>
              <w:spacing w:after="0"/>
              <w:rPr>
                <w:ins w:id="3976" w:author="China Telecom" w:date="2020-11-20T19:17:00Z"/>
              </w:rPr>
            </w:pPr>
            <w:ins w:id="3977" w:author="China Telecom" w:date="2020-11-20T19:17:00Z">
              <w:r w:rsidRPr="00E9302F">
                <w:t>PUSCH for VoIP DDDSU</w:t>
              </w:r>
            </w:ins>
          </w:p>
        </w:tc>
        <w:tc>
          <w:tcPr>
            <w:tcW w:w="1681" w:type="dxa"/>
            <w:noWrap/>
            <w:hideMark/>
          </w:tcPr>
          <w:p w14:paraId="2627788E" w14:textId="77777777" w:rsidR="00E65DBE" w:rsidRPr="00E9302F" w:rsidRDefault="00E65DBE" w:rsidP="00AF0D4C">
            <w:pPr>
              <w:spacing w:after="0"/>
              <w:jc w:val="center"/>
              <w:rPr>
                <w:ins w:id="3978" w:author="China Telecom" w:date="2020-11-20T19:17:00Z"/>
              </w:rPr>
            </w:pPr>
            <w:ins w:id="3979" w:author="China Telecom" w:date="2020-11-20T19:17:00Z">
              <w:r w:rsidRPr="00E9302F">
                <w:t>13</w:t>
              </w:r>
            </w:ins>
          </w:p>
        </w:tc>
        <w:tc>
          <w:tcPr>
            <w:tcW w:w="1681" w:type="dxa"/>
            <w:noWrap/>
            <w:hideMark/>
          </w:tcPr>
          <w:p w14:paraId="53489C5A" w14:textId="77777777" w:rsidR="00E65DBE" w:rsidRPr="00E9302F" w:rsidRDefault="00E65DBE" w:rsidP="00AF0D4C">
            <w:pPr>
              <w:spacing w:after="0"/>
              <w:jc w:val="center"/>
              <w:rPr>
                <w:ins w:id="3980" w:author="China Telecom" w:date="2020-11-20T19:17:00Z"/>
              </w:rPr>
            </w:pPr>
            <w:ins w:id="3981" w:author="China Telecom" w:date="2020-11-20T19:17:00Z">
              <w:r w:rsidRPr="00E9302F">
                <w:t>143.79</w:t>
              </w:r>
            </w:ins>
          </w:p>
        </w:tc>
        <w:tc>
          <w:tcPr>
            <w:tcW w:w="1681" w:type="dxa"/>
            <w:noWrap/>
            <w:hideMark/>
          </w:tcPr>
          <w:p w14:paraId="23A30E73" w14:textId="77777777" w:rsidR="00E65DBE" w:rsidRPr="00E9302F" w:rsidRDefault="00E65DBE" w:rsidP="00AF0D4C">
            <w:pPr>
              <w:spacing w:after="0"/>
              <w:jc w:val="center"/>
              <w:rPr>
                <w:ins w:id="3982" w:author="China Telecom" w:date="2020-11-20T19:17:00Z"/>
              </w:rPr>
            </w:pPr>
            <w:ins w:id="3983" w:author="China Telecom" w:date="2020-11-20T19:17:00Z">
              <w:r w:rsidRPr="00E9302F">
                <w:t>2.06</w:t>
              </w:r>
            </w:ins>
          </w:p>
        </w:tc>
      </w:tr>
      <w:tr w:rsidR="00E65DBE" w:rsidRPr="00E9302F" w14:paraId="07E3AFEE" w14:textId="77777777" w:rsidTr="00AF0D4C">
        <w:trPr>
          <w:ins w:id="3984" w:author="China Telecom" w:date="2020-11-20T19:17:00Z"/>
        </w:trPr>
        <w:tc>
          <w:tcPr>
            <w:tcW w:w="4814" w:type="dxa"/>
            <w:noWrap/>
            <w:hideMark/>
          </w:tcPr>
          <w:p w14:paraId="38A3740E" w14:textId="77777777" w:rsidR="00E65DBE" w:rsidRPr="00E9302F" w:rsidRDefault="00E65DBE" w:rsidP="00AF0D4C">
            <w:pPr>
              <w:spacing w:after="0"/>
              <w:rPr>
                <w:ins w:id="3985" w:author="China Telecom" w:date="2020-11-20T19:17:00Z"/>
              </w:rPr>
            </w:pPr>
            <w:ins w:id="3986" w:author="China Telecom" w:date="2020-11-20T19:17:00Z">
              <w:r w:rsidRPr="00E9302F">
                <w:t>PUSCH for VoIP DDDSUDDSUU</w:t>
              </w:r>
            </w:ins>
          </w:p>
        </w:tc>
        <w:tc>
          <w:tcPr>
            <w:tcW w:w="1681" w:type="dxa"/>
            <w:noWrap/>
            <w:hideMark/>
          </w:tcPr>
          <w:p w14:paraId="71A82083" w14:textId="77777777" w:rsidR="00E65DBE" w:rsidRPr="00E9302F" w:rsidRDefault="00E65DBE" w:rsidP="00AF0D4C">
            <w:pPr>
              <w:spacing w:after="0"/>
              <w:jc w:val="center"/>
              <w:rPr>
                <w:ins w:id="3987" w:author="China Telecom" w:date="2020-11-20T19:17:00Z"/>
              </w:rPr>
            </w:pPr>
            <w:ins w:id="3988" w:author="China Telecom" w:date="2020-11-20T19:17:00Z">
              <w:r w:rsidRPr="00E9302F">
                <w:t>9</w:t>
              </w:r>
            </w:ins>
          </w:p>
        </w:tc>
        <w:tc>
          <w:tcPr>
            <w:tcW w:w="1681" w:type="dxa"/>
            <w:noWrap/>
            <w:hideMark/>
          </w:tcPr>
          <w:p w14:paraId="59F44337" w14:textId="77777777" w:rsidR="00E65DBE" w:rsidRPr="00E9302F" w:rsidRDefault="00E65DBE" w:rsidP="00AF0D4C">
            <w:pPr>
              <w:spacing w:after="0"/>
              <w:jc w:val="center"/>
              <w:rPr>
                <w:ins w:id="3989" w:author="China Telecom" w:date="2020-11-20T19:17:00Z"/>
              </w:rPr>
            </w:pPr>
            <w:ins w:id="3990" w:author="China Telecom" w:date="2020-11-20T19:17:00Z">
              <w:r w:rsidRPr="00E9302F">
                <w:t>139.46</w:t>
              </w:r>
            </w:ins>
          </w:p>
        </w:tc>
        <w:tc>
          <w:tcPr>
            <w:tcW w:w="1681" w:type="dxa"/>
            <w:noWrap/>
            <w:hideMark/>
          </w:tcPr>
          <w:p w14:paraId="0AC3781D" w14:textId="77777777" w:rsidR="00E65DBE" w:rsidRPr="00E9302F" w:rsidRDefault="00E65DBE" w:rsidP="00AF0D4C">
            <w:pPr>
              <w:spacing w:after="0"/>
              <w:jc w:val="center"/>
              <w:rPr>
                <w:ins w:id="3991" w:author="China Telecom" w:date="2020-11-20T19:17:00Z"/>
              </w:rPr>
            </w:pPr>
            <w:ins w:id="3992" w:author="China Telecom" w:date="2020-11-20T19:17:00Z">
              <w:r w:rsidRPr="00E9302F">
                <w:t>7.26</w:t>
              </w:r>
            </w:ins>
          </w:p>
        </w:tc>
      </w:tr>
      <w:tr w:rsidR="00E65DBE" w:rsidRPr="00E9302F" w14:paraId="0C1AA4EA" w14:textId="77777777" w:rsidTr="00AF0D4C">
        <w:trPr>
          <w:ins w:id="3993" w:author="China Telecom" w:date="2020-11-20T19:17:00Z"/>
        </w:trPr>
        <w:tc>
          <w:tcPr>
            <w:tcW w:w="4814" w:type="dxa"/>
            <w:noWrap/>
            <w:hideMark/>
          </w:tcPr>
          <w:p w14:paraId="44E0E433" w14:textId="77777777" w:rsidR="00E65DBE" w:rsidRPr="00E9302F" w:rsidRDefault="00E65DBE" w:rsidP="00AF0D4C">
            <w:pPr>
              <w:spacing w:after="0"/>
              <w:rPr>
                <w:ins w:id="3994" w:author="China Telecom" w:date="2020-11-20T19:17:00Z"/>
              </w:rPr>
            </w:pPr>
            <w:ins w:id="3995" w:author="China Telecom" w:date="2020-11-20T19:17:00Z">
              <w:r w:rsidRPr="00E9302F">
                <w:t>PUSCH with SIP invite DDDSU</w:t>
              </w:r>
            </w:ins>
          </w:p>
        </w:tc>
        <w:tc>
          <w:tcPr>
            <w:tcW w:w="1681" w:type="dxa"/>
            <w:noWrap/>
            <w:hideMark/>
          </w:tcPr>
          <w:p w14:paraId="029F4ED9" w14:textId="77777777" w:rsidR="00E65DBE" w:rsidRPr="00E9302F" w:rsidRDefault="00E65DBE" w:rsidP="00AF0D4C">
            <w:pPr>
              <w:spacing w:after="0"/>
              <w:jc w:val="center"/>
              <w:rPr>
                <w:ins w:id="3996" w:author="China Telecom" w:date="2020-11-20T19:17:00Z"/>
              </w:rPr>
            </w:pPr>
            <w:ins w:id="3997" w:author="China Telecom" w:date="2020-11-20T19:17:00Z">
              <w:r w:rsidRPr="00E9302F">
                <w:t>0</w:t>
              </w:r>
            </w:ins>
          </w:p>
        </w:tc>
        <w:tc>
          <w:tcPr>
            <w:tcW w:w="1681" w:type="dxa"/>
            <w:noWrap/>
            <w:hideMark/>
          </w:tcPr>
          <w:p w14:paraId="34A097E6" w14:textId="77777777" w:rsidR="00E65DBE" w:rsidRPr="00E9302F" w:rsidRDefault="00E65DBE" w:rsidP="00AF0D4C">
            <w:pPr>
              <w:spacing w:after="0"/>
              <w:jc w:val="center"/>
              <w:rPr>
                <w:ins w:id="3998" w:author="China Telecom" w:date="2020-11-20T19:17:00Z"/>
                <w:noProof/>
              </w:rPr>
            </w:pPr>
          </w:p>
        </w:tc>
        <w:tc>
          <w:tcPr>
            <w:tcW w:w="1681" w:type="dxa"/>
            <w:noWrap/>
            <w:hideMark/>
          </w:tcPr>
          <w:p w14:paraId="0FF02DD3" w14:textId="77777777" w:rsidR="00E65DBE" w:rsidRPr="00E9302F" w:rsidRDefault="00E65DBE" w:rsidP="00AF0D4C">
            <w:pPr>
              <w:spacing w:after="0"/>
              <w:jc w:val="center"/>
              <w:rPr>
                <w:ins w:id="3999" w:author="China Telecom" w:date="2020-11-20T19:17:00Z"/>
                <w:noProof/>
              </w:rPr>
            </w:pPr>
          </w:p>
        </w:tc>
      </w:tr>
      <w:tr w:rsidR="00E65DBE" w:rsidRPr="00E9302F" w14:paraId="3C8BC141" w14:textId="77777777" w:rsidTr="00AF0D4C">
        <w:trPr>
          <w:ins w:id="4000" w:author="China Telecom" w:date="2020-11-20T19:17:00Z"/>
        </w:trPr>
        <w:tc>
          <w:tcPr>
            <w:tcW w:w="4814" w:type="dxa"/>
            <w:noWrap/>
            <w:hideMark/>
          </w:tcPr>
          <w:p w14:paraId="75354D64" w14:textId="77777777" w:rsidR="00E65DBE" w:rsidRPr="00E9302F" w:rsidRDefault="00E65DBE" w:rsidP="00AF0D4C">
            <w:pPr>
              <w:spacing w:after="0"/>
              <w:rPr>
                <w:ins w:id="4001" w:author="China Telecom" w:date="2020-11-20T19:17:00Z"/>
              </w:rPr>
            </w:pPr>
            <w:ins w:id="4002" w:author="China Telecom" w:date="2020-11-20T19:17:00Z">
              <w:r w:rsidRPr="00E9302F">
                <w:t>PUSCH with SIP invite DDDSUDDSUU</w:t>
              </w:r>
            </w:ins>
          </w:p>
        </w:tc>
        <w:tc>
          <w:tcPr>
            <w:tcW w:w="1681" w:type="dxa"/>
            <w:noWrap/>
            <w:hideMark/>
          </w:tcPr>
          <w:p w14:paraId="18E6F1DD" w14:textId="77777777" w:rsidR="00E65DBE" w:rsidRPr="00E9302F" w:rsidRDefault="00E65DBE" w:rsidP="00AF0D4C">
            <w:pPr>
              <w:spacing w:after="0"/>
              <w:jc w:val="center"/>
              <w:rPr>
                <w:ins w:id="4003" w:author="China Telecom" w:date="2020-11-20T19:17:00Z"/>
              </w:rPr>
            </w:pPr>
            <w:ins w:id="4004" w:author="China Telecom" w:date="2020-11-20T19:17:00Z">
              <w:r w:rsidRPr="00E9302F">
                <w:t>0</w:t>
              </w:r>
            </w:ins>
          </w:p>
        </w:tc>
        <w:tc>
          <w:tcPr>
            <w:tcW w:w="1681" w:type="dxa"/>
            <w:noWrap/>
            <w:hideMark/>
          </w:tcPr>
          <w:p w14:paraId="6ED95A90" w14:textId="77777777" w:rsidR="00E65DBE" w:rsidRPr="00E9302F" w:rsidRDefault="00E65DBE" w:rsidP="00AF0D4C">
            <w:pPr>
              <w:spacing w:after="0"/>
              <w:jc w:val="center"/>
              <w:rPr>
                <w:ins w:id="4005" w:author="China Telecom" w:date="2020-11-20T19:17:00Z"/>
                <w:noProof/>
              </w:rPr>
            </w:pPr>
          </w:p>
        </w:tc>
        <w:tc>
          <w:tcPr>
            <w:tcW w:w="1681" w:type="dxa"/>
            <w:noWrap/>
            <w:hideMark/>
          </w:tcPr>
          <w:p w14:paraId="237437C2" w14:textId="77777777" w:rsidR="00E65DBE" w:rsidRPr="00E9302F" w:rsidRDefault="00E65DBE" w:rsidP="00AF0D4C">
            <w:pPr>
              <w:spacing w:after="0"/>
              <w:jc w:val="center"/>
              <w:rPr>
                <w:ins w:id="4006" w:author="China Telecom" w:date="2020-11-20T19:17:00Z"/>
                <w:noProof/>
              </w:rPr>
            </w:pPr>
          </w:p>
        </w:tc>
      </w:tr>
      <w:tr w:rsidR="00E65DBE" w:rsidRPr="00E9302F" w14:paraId="47E1E0E8" w14:textId="77777777" w:rsidTr="00AF0D4C">
        <w:trPr>
          <w:ins w:id="4007" w:author="China Telecom" w:date="2020-11-20T19:17:00Z"/>
        </w:trPr>
        <w:tc>
          <w:tcPr>
            <w:tcW w:w="4814" w:type="dxa"/>
            <w:noWrap/>
            <w:hideMark/>
          </w:tcPr>
          <w:p w14:paraId="5881A1CB" w14:textId="77777777" w:rsidR="00E65DBE" w:rsidRPr="00E9302F" w:rsidRDefault="00E65DBE" w:rsidP="00AF0D4C">
            <w:pPr>
              <w:spacing w:after="0"/>
              <w:rPr>
                <w:ins w:id="4008" w:author="China Telecom" w:date="2020-11-20T19:17:00Z"/>
              </w:rPr>
            </w:pPr>
            <w:ins w:id="4009" w:author="China Telecom" w:date="2020-11-20T19:17:00Z">
              <w:r>
                <w:t>PUSCH for CSI 11bit DDDSU</w:t>
              </w:r>
            </w:ins>
          </w:p>
        </w:tc>
        <w:tc>
          <w:tcPr>
            <w:tcW w:w="1681" w:type="dxa"/>
            <w:noWrap/>
            <w:hideMark/>
          </w:tcPr>
          <w:p w14:paraId="0028D805" w14:textId="77777777" w:rsidR="00E65DBE" w:rsidRPr="00E9302F" w:rsidRDefault="00E65DBE" w:rsidP="00AF0D4C">
            <w:pPr>
              <w:spacing w:after="0"/>
              <w:jc w:val="center"/>
              <w:rPr>
                <w:ins w:id="4010" w:author="China Telecom" w:date="2020-11-20T19:17:00Z"/>
              </w:rPr>
            </w:pPr>
            <w:ins w:id="4011" w:author="China Telecom" w:date="2020-11-20T19:17:00Z">
              <w:r w:rsidRPr="00E9302F">
                <w:t>0</w:t>
              </w:r>
            </w:ins>
          </w:p>
        </w:tc>
        <w:tc>
          <w:tcPr>
            <w:tcW w:w="1681" w:type="dxa"/>
            <w:noWrap/>
          </w:tcPr>
          <w:p w14:paraId="39F3E12D" w14:textId="77777777" w:rsidR="00E65DBE" w:rsidRPr="00E9302F" w:rsidRDefault="00E65DBE" w:rsidP="00AF0D4C">
            <w:pPr>
              <w:spacing w:after="0"/>
              <w:jc w:val="center"/>
              <w:rPr>
                <w:ins w:id="4012" w:author="China Telecom" w:date="2020-11-20T19:17:00Z"/>
              </w:rPr>
            </w:pPr>
          </w:p>
        </w:tc>
        <w:tc>
          <w:tcPr>
            <w:tcW w:w="1681" w:type="dxa"/>
            <w:noWrap/>
          </w:tcPr>
          <w:p w14:paraId="5C125F61" w14:textId="77777777" w:rsidR="00E65DBE" w:rsidRPr="00E9302F" w:rsidRDefault="00E65DBE" w:rsidP="00AF0D4C">
            <w:pPr>
              <w:spacing w:after="0"/>
              <w:jc w:val="center"/>
              <w:rPr>
                <w:ins w:id="4013" w:author="China Telecom" w:date="2020-11-20T19:17:00Z"/>
              </w:rPr>
            </w:pPr>
          </w:p>
        </w:tc>
      </w:tr>
      <w:tr w:rsidR="00E65DBE" w:rsidRPr="00E9302F" w14:paraId="407C9CFA" w14:textId="77777777" w:rsidTr="00AF0D4C">
        <w:trPr>
          <w:ins w:id="4014" w:author="China Telecom" w:date="2020-11-20T19:17:00Z"/>
        </w:trPr>
        <w:tc>
          <w:tcPr>
            <w:tcW w:w="4814" w:type="dxa"/>
            <w:noWrap/>
            <w:hideMark/>
          </w:tcPr>
          <w:p w14:paraId="3F7E07DC" w14:textId="77777777" w:rsidR="00E65DBE" w:rsidRPr="00E9302F" w:rsidRDefault="00E65DBE" w:rsidP="00AF0D4C">
            <w:pPr>
              <w:spacing w:after="0"/>
              <w:rPr>
                <w:ins w:id="4015" w:author="China Telecom" w:date="2020-11-20T19:17:00Z"/>
              </w:rPr>
            </w:pPr>
            <w:ins w:id="4016" w:author="China Telecom" w:date="2020-11-20T19:17:00Z">
              <w:r>
                <w:t>PUSCH for CSI 22bit DDDSU</w:t>
              </w:r>
            </w:ins>
          </w:p>
        </w:tc>
        <w:tc>
          <w:tcPr>
            <w:tcW w:w="1681" w:type="dxa"/>
            <w:noWrap/>
            <w:hideMark/>
          </w:tcPr>
          <w:p w14:paraId="61006C1F" w14:textId="77777777" w:rsidR="00E65DBE" w:rsidRPr="00E9302F" w:rsidRDefault="00E65DBE" w:rsidP="00AF0D4C">
            <w:pPr>
              <w:spacing w:after="0"/>
              <w:jc w:val="center"/>
              <w:rPr>
                <w:ins w:id="4017" w:author="China Telecom" w:date="2020-11-20T19:17:00Z"/>
              </w:rPr>
            </w:pPr>
            <w:ins w:id="4018" w:author="China Telecom" w:date="2020-11-20T19:17:00Z">
              <w:r w:rsidRPr="00E9302F">
                <w:t>0</w:t>
              </w:r>
            </w:ins>
          </w:p>
        </w:tc>
        <w:tc>
          <w:tcPr>
            <w:tcW w:w="1681" w:type="dxa"/>
            <w:noWrap/>
          </w:tcPr>
          <w:p w14:paraId="6840BBFF" w14:textId="77777777" w:rsidR="00E65DBE" w:rsidRPr="00E9302F" w:rsidRDefault="00E65DBE" w:rsidP="00AF0D4C">
            <w:pPr>
              <w:spacing w:after="0"/>
              <w:jc w:val="center"/>
              <w:rPr>
                <w:ins w:id="4019" w:author="China Telecom" w:date="2020-11-20T19:17:00Z"/>
              </w:rPr>
            </w:pPr>
          </w:p>
        </w:tc>
        <w:tc>
          <w:tcPr>
            <w:tcW w:w="1681" w:type="dxa"/>
            <w:noWrap/>
          </w:tcPr>
          <w:p w14:paraId="16792491" w14:textId="77777777" w:rsidR="00E65DBE" w:rsidRPr="00E9302F" w:rsidRDefault="00E65DBE" w:rsidP="00AF0D4C">
            <w:pPr>
              <w:spacing w:after="0"/>
              <w:jc w:val="center"/>
              <w:rPr>
                <w:ins w:id="4020" w:author="China Telecom" w:date="2020-11-20T19:17:00Z"/>
              </w:rPr>
            </w:pPr>
          </w:p>
        </w:tc>
      </w:tr>
      <w:tr w:rsidR="00E65DBE" w:rsidRPr="00E9302F" w14:paraId="1CBE675C" w14:textId="77777777" w:rsidTr="00AF0D4C">
        <w:trPr>
          <w:ins w:id="4021" w:author="China Telecom" w:date="2020-11-20T19:17:00Z"/>
        </w:trPr>
        <w:tc>
          <w:tcPr>
            <w:tcW w:w="4814" w:type="dxa"/>
            <w:noWrap/>
            <w:hideMark/>
          </w:tcPr>
          <w:p w14:paraId="079EF58B" w14:textId="77777777" w:rsidR="00E65DBE" w:rsidRPr="00E9302F" w:rsidRDefault="00E65DBE" w:rsidP="00AF0D4C">
            <w:pPr>
              <w:spacing w:after="0"/>
              <w:rPr>
                <w:ins w:id="4022" w:author="China Telecom" w:date="2020-11-20T19:17:00Z"/>
              </w:rPr>
            </w:pPr>
            <w:ins w:id="4023" w:author="China Telecom" w:date="2020-11-20T19:17:00Z">
              <w:r w:rsidRPr="00E9302F">
                <w:t>PUCCH Format 1</w:t>
              </w:r>
            </w:ins>
          </w:p>
        </w:tc>
        <w:tc>
          <w:tcPr>
            <w:tcW w:w="1681" w:type="dxa"/>
            <w:noWrap/>
            <w:hideMark/>
          </w:tcPr>
          <w:p w14:paraId="783E9D59" w14:textId="77777777" w:rsidR="00E65DBE" w:rsidRPr="00E9302F" w:rsidRDefault="00E65DBE" w:rsidP="00AF0D4C">
            <w:pPr>
              <w:spacing w:after="0"/>
              <w:jc w:val="center"/>
              <w:rPr>
                <w:ins w:id="4024" w:author="China Telecom" w:date="2020-11-20T19:17:00Z"/>
              </w:rPr>
            </w:pPr>
            <w:ins w:id="4025" w:author="China Telecom" w:date="2020-11-20T19:17:00Z">
              <w:r w:rsidRPr="00E9302F">
                <w:t>10</w:t>
              </w:r>
            </w:ins>
          </w:p>
        </w:tc>
        <w:tc>
          <w:tcPr>
            <w:tcW w:w="1681" w:type="dxa"/>
            <w:noWrap/>
            <w:hideMark/>
          </w:tcPr>
          <w:p w14:paraId="152766F5" w14:textId="77777777" w:rsidR="00E65DBE" w:rsidRPr="00E9302F" w:rsidRDefault="00E65DBE" w:rsidP="00AF0D4C">
            <w:pPr>
              <w:spacing w:after="0"/>
              <w:jc w:val="center"/>
              <w:rPr>
                <w:ins w:id="4026" w:author="China Telecom" w:date="2020-11-20T19:17:00Z"/>
              </w:rPr>
            </w:pPr>
            <w:ins w:id="4027" w:author="China Telecom" w:date="2020-11-20T19:17:00Z">
              <w:r w:rsidRPr="00E9302F">
                <w:t>146.57</w:t>
              </w:r>
            </w:ins>
          </w:p>
        </w:tc>
        <w:tc>
          <w:tcPr>
            <w:tcW w:w="1681" w:type="dxa"/>
            <w:noWrap/>
            <w:hideMark/>
          </w:tcPr>
          <w:p w14:paraId="23A56FCA" w14:textId="77777777" w:rsidR="00E65DBE" w:rsidRPr="00E9302F" w:rsidRDefault="00E65DBE" w:rsidP="00AF0D4C">
            <w:pPr>
              <w:spacing w:after="0"/>
              <w:jc w:val="center"/>
              <w:rPr>
                <w:ins w:id="4028" w:author="China Telecom" w:date="2020-11-20T19:17:00Z"/>
              </w:rPr>
            </w:pPr>
            <w:ins w:id="4029" w:author="China Telecom" w:date="2020-11-20T19:17:00Z">
              <w:r w:rsidRPr="00E9302F">
                <w:t>1.84</w:t>
              </w:r>
            </w:ins>
          </w:p>
        </w:tc>
      </w:tr>
      <w:tr w:rsidR="00E65DBE" w:rsidRPr="00E9302F" w14:paraId="6F5FAA56" w14:textId="77777777" w:rsidTr="00AF0D4C">
        <w:trPr>
          <w:ins w:id="4030" w:author="China Telecom" w:date="2020-11-20T19:17:00Z"/>
        </w:trPr>
        <w:tc>
          <w:tcPr>
            <w:tcW w:w="4814" w:type="dxa"/>
            <w:noWrap/>
            <w:hideMark/>
          </w:tcPr>
          <w:p w14:paraId="4F8FF921" w14:textId="77777777" w:rsidR="00E65DBE" w:rsidRPr="00E9302F" w:rsidRDefault="00E65DBE" w:rsidP="00AF0D4C">
            <w:pPr>
              <w:spacing w:after="0"/>
              <w:rPr>
                <w:ins w:id="4031" w:author="China Telecom" w:date="2020-11-20T19:17:00Z"/>
              </w:rPr>
            </w:pPr>
            <w:ins w:id="4032" w:author="China Telecom" w:date="2020-11-20T19:17:00Z">
              <w:r w:rsidRPr="00E9302F">
                <w:t>PUCCH Format 3 11bit</w:t>
              </w:r>
            </w:ins>
          </w:p>
        </w:tc>
        <w:tc>
          <w:tcPr>
            <w:tcW w:w="1681" w:type="dxa"/>
            <w:noWrap/>
            <w:hideMark/>
          </w:tcPr>
          <w:p w14:paraId="6155567B" w14:textId="77777777" w:rsidR="00E65DBE" w:rsidRPr="00E9302F" w:rsidRDefault="00E65DBE" w:rsidP="00AF0D4C">
            <w:pPr>
              <w:spacing w:after="0"/>
              <w:jc w:val="center"/>
              <w:rPr>
                <w:ins w:id="4033" w:author="China Telecom" w:date="2020-11-20T19:17:00Z"/>
              </w:rPr>
            </w:pPr>
            <w:ins w:id="4034" w:author="China Telecom" w:date="2020-11-20T19:17:00Z">
              <w:r w:rsidRPr="00E9302F">
                <w:t>6</w:t>
              </w:r>
            </w:ins>
          </w:p>
        </w:tc>
        <w:tc>
          <w:tcPr>
            <w:tcW w:w="1681" w:type="dxa"/>
            <w:noWrap/>
            <w:hideMark/>
          </w:tcPr>
          <w:p w14:paraId="21E39150" w14:textId="77777777" w:rsidR="00E65DBE" w:rsidRPr="00E9302F" w:rsidRDefault="00E65DBE" w:rsidP="00AF0D4C">
            <w:pPr>
              <w:spacing w:after="0"/>
              <w:jc w:val="center"/>
              <w:rPr>
                <w:ins w:id="4035" w:author="China Telecom" w:date="2020-11-20T19:17:00Z"/>
              </w:rPr>
            </w:pPr>
            <w:ins w:id="4036" w:author="China Telecom" w:date="2020-11-20T19:17:00Z">
              <w:r w:rsidRPr="00E9302F">
                <w:t>144.91</w:t>
              </w:r>
            </w:ins>
          </w:p>
        </w:tc>
        <w:tc>
          <w:tcPr>
            <w:tcW w:w="1681" w:type="dxa"/>
            <w:noWrap/>
            <w:hideMark/>
          </w:tcPr>
          <w:p w14:paraId="324A81BB" w14:textId="77777777" w:rsidR="00E65DBE" w:rsidRPr="00E9302F" w:rsidRDefault="00E65DBE" w:rsidP="00AF0D4C">
            <w:pPr>
              <w:spacing w:after="0"/>
              <w:jc w:val="center"/>
              <w:rPr>
                <w:ins w:id="4037" w:author="China Telecom" w:date="2020-11-20T19:17:00Z"/>
              </w:rPr>
            </w:pPr>
            <w:ins w:id="4038" w:author="China Telecom" w:date="2020-11-20T19:17:00Z">
              <w:r w:rsidRPr="00E9302F">
                <w:t>1.84</w:t>
              </w:r>
            </w:ins>
          </w:p>
        </w:tc>
      </w:tr>
      <w:tr w:rsidR="00E65DBE" w:rsidRPr="00E9302F" w14:paraId="49EED554" w14:textId="77777777" w:rsidTr="00AF0D4C">
        <w:trPr>
          <w:ins w:id="4039" w:author="China Telecom" w:date="2020-11-20T19:17:00Z"/>
        </w:trPr>
        <w:tc>
          <w:tcPr>
            <w:tcW w:w="4814" w:type="dxa"/>
            <w:noWrap/>
            <w:hideMark/>
          </w:tcPr>
          <w:p w14:paraId="4416A96A" w14:textId="77777777" w:rsidR="00E65DBE" w:rsidRPr="00E9302F" w:rsidRDefault="00E65DBE" w:rsidP="00AF0D4C">
            <w:pPr>
              <w:spacing w:after="0"/>
              <w:rPr>
                <w:ins w:id="4040" w:author="China Telecom" w:date="2020-11-20T19:17:00Z"/>
              </w:rPr>
            </w:pPr>
            <w:ins w:id="4041" w:author="China Telecom" w:date="2020-11-20T19:17:00Z">
              <w:r w:rsidRPr="00E9302F">
                <w:t>PUCCH Format 3 22bit</w:t>
              </w:r>
            </w:ins>
          </w:p>
        </w:tc>
        <w:tc>
          <w:tcPr>
            <w:tcW w:w="1681" w:type="dxa"/>
            <w:noWrap/>
            <w:hideMark/>
          </w:tcPr>
          <w:p w14:paraId="346E313C" w14:textId="77777777" w:rsidR="00E65DBE" w:rsidRPr="00E9302F" w:rsidRDefault="00E65DBE" w:rsidP="00AF0D4C">
            <w:pPr>
              <w:spacing w:after="0"/>
              <w:jc w:val="center"/>
              <w:rPr>
                <w:ins w:id="4042" w:author="China Telecom" w:date="2020-11-20T19:17:00Z"/>
              </w:rPr>
            </w:pPr>
            <w:ins w:id="4043" w:author="China Telecom" w:date="2020-11-20T19:17:00Z">
              <w:r w:rsidRPr="00E9302F">
                <w:t>8</w:t>
              </w:r>
            </w:ins>
          </w:p>
        </w:tc>
        <w:tc>
          <w:tcPr>
            <w:tcW w:w="1681" w:type="dxa"/>
            <w:noWrap/>
            <w:hideMark/>
          </w:tcPr>
          <w:p w14:paraId="02638997" w14:textId="77777777" w:rsidR="00E65DBE" w:rsidRPr="00E9302F" w:rsidRDefault="00E65DBE" w:rsidP="00AF0D4C">
            <w:pPr>
              <w:spacing w:after="0"/>
              <w:jc w:val="center"/>
              <w:rPr>
                <w:ins w:id="4044" w:author="China Telecom" w:date="2020-11-20T19:17:00Z"/>
              </w:rPr>
            </w:pPr>
            <w:ins w:id="4045" w:author="China Telecom" w:date="2020-11-20T19:17:00Z">
              <w:r w:rsidRPr="00E9302F">
                <w:t>142.29</w:t>
              </w:r>
            </w:ins>
          </w:p>
        </w:tc>
        <w:tc>
          <w:tcPr>
            <w:tcW w:w="1681" w:type="dxa"/>
            <w:noWrap/>
            <w:hideMark/>
          </w:tcPr>
          <w:p w14:paraId="3FA22193" w14:textId="77777777" w:rsidR="00E65DBE" w:rsidRPr="00E9302F" w:rsidRDefault="00E65DBE" w:rsidP="00AF0D4C">
            <w:pPr>
              <w:spacing w:after="0"/>
              <w:jc w:val="center"/>
              <w:rPr>
                <w:ins w:id="4046" w:author="China Telecom" w:date="2020-11-20T19:17:00Z"/>
              </w:rPr>
            </w:pPr>
            <w:ins w:id="4047" w:author="China Telecom" w:date="2020-11-20T19:17:00Z">
              <w:r w:rsidRPr="00E9302F">
                <w:t>0.74</w:t>
              </w:r>
            </w:ins>
          </w:p>
        </w:tc>
      </w:tr>
      <w:tr w:rsidR="00E65DBE" w:rsidRPr="00E9302F" w14:paraId="523268D1" w14:textId="77777777" w:rsidTr="00AF0D4C">
        <w:trPr>
          <w:ins w:id="4048" w:author="China Telecom" w:date="2020-11-20T19:17:00Z"/>
        </w:trPr>
        <w:tc>
          <w:tcPr>
            <w:tcW w:w="4814" w:type="dxa"/>
            <w:noWrap/>
            <w:hideMark/>
          </w:tcPr>
          <w:p w14:paraId="6A7AC896" w14:textId="77777777" w:rsidR="00E65DBE" w:rsidRPr="00E9302F" w:rsidRDefault="00E65DBE" w:rsidP="00AF0D4C">
            <w:pPr>
              <w:spacing w:after="0"/>
              <w:rPr>
                <w:ins w:id="4049" w:author="China Telecom" w:date="2020-11-20T19:17:00Z"/>
              </w:rPr>
            </w:pPr>
            <w:ins w:id="4050" w:author="China Telecom" w:date="2020-11-20T19:17:00Z">
              <w:r w:rsidRPr="00E9302F">
                <w:t xml:space="preserve">SSB </w:t>
              </w:r>
            </w:ins>
          </w:p>
        </w:tc>
        <w:tc>
          <w:tcPr>
            <w:tcW w:w="1681" w:type="dxa"/>
            <w:noWrap/>
            <w:hideMark/>
          </w:tcPr>
          <w:p w14:paraId="036E10DE" w14:textId="77777777" w:rsidR="00E65DBE" w:rsidRPr="00E9302F" w:rsidRDefault="00E65DBE" w:rsidP="00AF0D4C">
            <w:pPr>
              <w:spacing w:after="0"/>
              <w:jc w:val="center"/>
              <w:rPr>
                <w:ins w:id="4051" w:author="China Telecom" w:date="2020-11-20T19:17:00Z"/>
              </w:rPr>
            </w:pPr>
            <w:ins w:id="4052" w:author="China Telecom" w:date="2020-11-20T19:17:00Z">
              <w:r w:rsidRPr="00E9302F">
                <w:t>5</w:t>
              </w:r>
            </w:ins>
          </w:p>
        </w:tc>
        <w:tc>
          <w:tcPr>
            <w:tcW w:w="1681" w:type="dxa"/>
            <w:noWrap/>
            <w:hideMark/>
          </w:tcPr>
          <w:p w14:paraId="3089B71E" w14:textId="77777777" w:rsidR="00E65DBE" w:rsidRPr="00E9302F" w:rsidRDefault="00E65DBE" w:rsidP="00AF0D4C">
            <w:pPr>
              <w:spacing w:after="0"/>
              <w:jc w:val="center"/>
              <w:rPr>
                <w:ins w:id="4053" w:author="China Telecom" w:date="2020-11-20T19:17:00Z"/>
              </w:rPr>
            </w:pPr>
            <w:ins w:id="4054" w:author="China Telecom" w:date="2020-11-20T19:17:00Z">
              <w:r w:rsidRPr="00E9302F">
                <w:t>146.08</w:t>
              </w:r>
            </w:ins>
          </w:p>
        </w:tc>
        <w:tc>
          <w:tcPr>
            <w:tcW w:w="1681" w:type="dxa"/>
            <w:noWrap/>
            <w:hideMark/>
          </w:tcPr>
          <w:p w14:paraId="2E42C2A8" w14:textId="77777777" w:rsidR="00E65DBE" w:rsidRPr="00E9302F" w:rsidRDefault="00E65DBE" w:rsidP="00AF0D4C">
            <w:pPr>
              <w:spacing w:after="0"/>
              <w:jc w:val="center"/>
              <w:rPr>
                <w:ins w:id="4055" w:author="China Telecom" w:date="2020-11-20T19:17:00Z"/>
              </w:rPr>
            </w:pPr>
            <w:ins w:id="4056" w:author="China Telecom" w:date="2020-11-20T19:17:00Z">
              <w:r w:rsidRPr="00E9302F">
                <w:t>1.07</w:t>
              </w:r>
            </w:ins>
          </w:p>
        </w:tc>
      </w:tr>
      <w:tr w:rsidR="00E65DBE" w:rsidRPr="00E9302F" w14:paraId="7B1922A2" w14:textId="77777777" w:rsidTr="00AF0D4C">
        <w:trPr>
          <w:ins w:id="4057" w:author="China Telecom" w:date="2020-11-20T19:17:00Z"/>
        </w:trPr>
        <w:tc>
          <w:tcPr>
            <w:tcW w:w="4814" w:type="dxa"/>
            <w:noWrap/>
            <w:hideMark/>
          </w:tcPr>
          <w:p w14:paraId="72EC0632" w14:textId="77777777" w:rsidR="00E65DBE" w:rsidRPr="00E9302F" w:rsidRDefault="00E65DBE" w:rsidP="00AF0D4C">
            <w:pPr>
              <w:spacing w:after="0"/>
              <w:rPr>
                <w:ins w:id="4058" w:author="China Telecom" w:date="2020-11-20T19:17:00Z"/>
              </w:rPr>
            </w:pPr>
            <w:ins w:id="4059" w:author="China Telecom" w:date="2020-11-20T19:17:00Z">
              <w:r w:rsidRPr="00E9302F">
                <w:t>PRACH Format 0</w:t>
              </w:r>
            </w:ins>
          </w:p>
        </w:tc>
        <w:tc>
          <w:tcPr>
            <w:tcW w:w="1681" w:type="dxa"/>
            <w:noWrap/>
            <w:hideMark/>
          </w:tcPr>
          <w:p w14:paraId="63B6980F" w14:textId="77777777" w:rsidR="00E65DBE" w:rsidRPr="00E9302F" w:rsidRDefault="00E65DBE" w:rsidP="00AF0D4C">
            <w:pPr>
              <w:spacing w:after="0"/>
              <w:jc w:val="center"/>
              <w:rPr>
                <w:ins w:id="4060" w:author="China Telecom" w:date="2020-11-20T19:17:00Z"/>
              </w:rPr>
            </w:pPr>
            <w:ins w:id="4061" w:author="China Telecom" w:date="2020-11-20T19:17:00Z">
              <w:r w:rsidRPr="00E9302F">
                <w:t>2</w:t>
              </w:r>
            </w:ins>
          </w:p>
        </w:tc>
        <w:tc>
          <w:tcPr>
            <w:tcW w:w="1681" w:type="dxa"/>
            <w:noWrap/>
            <w:hideMark/>
          </w:tcPr>
          <w:p w14:paraId="6EF466DD" w14:textId="77777777" w:rsidR="00E65DBE" w:rsidRPr="00E9302F" w:rsidRDefault="00E65DBE" w:rsidP="00AF0D4C">
            <w:pPr>
              <w:spacing w:after="0"/>
              <w:jc w:val="center"/>
              <w:rPr>
                <w:ins w:id="4062" w:author="China Telecom" w:date="2020-11-20T19:17:00Z"/>
              </w:rPr>
            </w:pPr>
            <w:ins w:id="4063" w:author="China Telecom" w:date="2020-11-20T19:17:00Z">
              <w:r w:rsidRPr="00E9302F">
                <w:t>146.85</w:t>
              </w:r>
            </w:ins>
          </w:p>
        </w:tc>
        <w:tc>
          <w:tcPr>
            <w:tcW w:w="1681" w:type="dxa"/>
            <w:noWrap/>
            <w:hideMark/>
          </w:tcPr>
          <w:p w14:paraId="311B304F" w14:textId="77777777" w:rsidR="00E65DBE" w:rsidRPr="00E9302F" w:rsidRDefault="00E65DBE" w:rsidP="00AF0D4C">
            <w:pPr>
              <w:spacing w:after="0"/>
              <w:jc w:val="center"/>
              <w:rPr>
                <w:ins w:id="4064" w:author="China Telecom" w:date="2020-11-20T19:17:00Z"/>
                <w:noProof/>
              </w:rPr>
            </w:pPr>
            <w:ins w:id="4065" w:author="China Telecom" w:date="2020-11-20T19:17:00Z">
              <w:r>
                <w:rPr>
                  <w:noProof/>
                </w:rPr>
                <w:t>1.98</w:t>
              </w:r>
            </w:ins>
          </w:p>
        </w:tc>
      </w:tr>
      <w:tr w:rsidR="00E65DBE" w:rsidRPr="00E9302F" w14:paraId="61185E8C" w14:textId="77777777" w:rsidTr="00AF0D4C">
        <w:trPr>
          <w:ins w:id="4066" w:author="China Telecom" w:date="2020-11-20T19:17:00Z"/>
        </w:trPr>
        <w:tc>
          <w:tcPr>
            <w:tcW w:w="4814" w:type="dxa"/>
            <w:noWrap/>
            <w:hideMark/>
          </w:tcPr>
          <w:p w14:paraId="0E529C30" w14:textId="77777777" w:rsidR="00E65DBE" w:rsidRPr="00E9302F" w:rsidRDefault="00E65DBE" w:rsidP="00AF0D4C">
            <w:pPr>
              <w:spacing w:after="0"/>
              <w:rPr>
                <w:ins w:id="4067" w:author="China Telecom" w:date="2020-11-20T19:17:00Z"/>
              </w:rPr>
            </w:pPr>
            <w:ins w:id="4068" w:author="China Telecom" w:date="2020-11-20T19:17:00Z">
              <w:r w:rsidRPr="00E9302F">
                <w:t>PRACH Format B4</w:t>
              </w:r>
            </w:ins>
          </w:p>
        </w:tc>
        <w:tc>
          <w:tcPr>
            <w:tcW w:w="1681" w:type="dxa"/>
            <w:noWrap/>
            <w:hideMark/>
          </w:tcPr>
          <w:p w14:paraId="123E9051" w14:textId="77777777" w:rsidR="00E65DBE" w:rsidRPr="00E9302F" w:rsidRDefault="00E65DBE" w:rsidP="00AF0D4C">
            <w:pPr>
              <w:spacing w:after="0"/>
              <w:jc w:val="center"/>
              <w:rPr>
                <w:ins w:id="4069" w:author="China Telecom" w:date="2020-11-20T19:17:00Z"/>
              </w:rPr>
            </w:pPr>
            <w:ins w:id="4070" w:author="China Telecom" w:date="2020-11-20T19:17:00Z">
              <w:r w:rsidRPr="00E9302F">
                <w:t>5</w:t>
              </w:r>
            </w:ins>
          </w:p>
        </w:tc>
        <w:tc>
          <w:tcPr>
            <w:tcW w:w="1681" w:type="dxa"/>
            <w:noWrap/>
            <w:hideMark/>
          </w:tcPr>
          <w:p w14:paraId="053333B8" w14:textId="77777777" w:rsidR="00E65DBE" w:rsidRPr="00E9302F" w:rsidRDefault="00E65DBE" w:rsidP="00AF0D4C">
            <w:pPr>
              <w:spacing w:after="0"/>
              <w:jc w:val="center"/>
              <w:rPr>
                <w:ins w:id="4071" w:author="China Telecom" w:date="2020-11-20T19:17:00Z"/>
              </w:rPr>
            </w:pPr>
            <w:ins w:id="4072" w:author="China Telecom" w:date="2020-11-20T19:17:00Z">
              <w:r w:rsidRPr="00E9302F">
                <w:t>145.11</w:t>
              </w:r>
            </w:ins>
          </w:p>
        </w:tc>
        <w:tc>
          <w:tcPr>
            <w:tcW w:w="1681" w:type="dxa"/>
            <w:noWrap/>
            <w:hideMark/>
          </w:tcPr>
          <w:p w14:paraId="1853C77A" w14:textId="77777777" w:rsidR="00E65DBE" w:rsidRPr="00E9302F" w:rsidRDefault="00E65DBE" w:rsidP="00AF0D4C">
            <w:pPr>
              <w:spacing w:after="0"/>
              <w:jc w:val="center"/>
              <w:rPr>
                <w:ins w:id="4073" w:author="China Telecom" w:date="2020-11-20T19:17:00Z"/>
              </w:rPr>
            </w:pPr>
            <w:ins w:id="4074" w:author="China Telecom" w:date="2020-11-20T19:17:00Z">
              <w:r w:rsidRPr="00E9302F">
                <w:t>3.05</w:t>
              </w:r>
            </w:ins>
          </w:p>
        </w:tc>
      </w:tr>
      <w:tr w:rsidR="00E65DBE" w:rsidRPr="00E9302F" w14:paraId="02A8FCFE" w14:textId="77777777" w:rsidTr="00AF0D4C">
        <w:trPr>
          <w:ins w:id="4075" w:author="China Telecom" w:date="2020-11-20T19:17:00Z"/>
        </w:trPr>
        <w:tc>
          <w:tcPr>
            <w:tcW w:w="4814" w:type="dxa"/>
            <w:noWrap/>
            <w:hideMark/>
          </w:tcPr>
          <w:p w14:paraId="7EF008C8" w14:textId="77777777" w:rsidR="00E65DBE" w:rsidRPr="00E9302F" w:rsidRDefault="00E65DBE" w:rsidP="00AF0D4C">
            <w:pPr>
              <w:spacing w:after="0"/>
              <w:rPr>
                <w:ins w:id="4076" w:author="China Telecom" w:date="2020-11-20T19:17:00Z"/>
              </w:rPr>
            </w:pPr>
            <w:ins w:id="4077" w:author="China Telecom" w:date="2020-11-20T19:17:00Z">
              <w:r w:rsidRPr="00E9302F">
                <w:t>PRACH Format C2</w:t>
              </w:r>
            </w:ins>
          </w:p>
        </w:tc>
        <w:tc>
          <w:tcPr>
            <w:tcW w:w="1681" w:type="dxa"/>
            <w:noWrap/>
            <w:hideMark/>
          </w:tcPr>
          <w:p w14:paraId="598DDE62" w14:textId="77777777" w:rsidR="00E65DBE" w:rsidRPr="00E9302F" w:rsidRDefault="00E65DBE" w:rsidP="00AF0D4C">
            <w:pPr>
              <w:spacing w:after="0"/>
              <w:jc w:val="center"/>
              <w:rPr>
                <w:ins w:id="4078" w:author="China Telecom" w:date="2020-11-20T19:17:00Z"/>
              </w:rPr>
            </w:pPr>
            <w:ins w:id="4079" w:author="China Telecom" w:date="2020-11-20T19:17:00Z">
              <w:r w:rsidRPr="00E9302F">
                <w:t>0</w:t>
              </w:r>
            </w:ins>
          </w:p>
        </w:tc>
        <w:tc>
          <w:tcPr>
            <w:tcW w:w="1681" w:type="dxa"/>
            <w:noWrap/>
            <w:hideMark/>
          </w:tcPr>
          <w:p w14:paraId="32994E03" w14:textId="77777777" w:rsidR="00E65DBE" w:rsidRPr="00E9302F" w:rsidRDefault="00E65DBE" w:rsidP="00AF0D4C">
            <w:pPr>
              <w:spacing w:after="0"/>
              <w:jc w:val="center"/>
              <w:rPr>
                <w:ins w:id="4080" w:author="China Telecom" w:date="2020-11-20T19:17:00Z"/>
                <w:noProof/>
              </w:rPr>
            </w:pPr>
          </w:p>
        </w:tc>
        <w:tc>
          <w:tcPr>
            <w:tcW w:w="1681" w:type="dxa"/>
            <w:noWrap/>
            <w:hideMark/>
          </w:tcPr>
          <w:p w14:paraId="3E529EF5" w14:textId="77777777" w:rsidR="00E65DBE" w:rsidRPr="00E9302F" w:rsidRDefault="00E65DBE" w:rsidP="00AF0D4C">
            <w:pPr>
              <w:spacing w:after="0"/>
              <w:jc w:val="center"/>
              <w:rPr>
                <w:ins w:id="4081" w:author="China Telecom" w:date="2020-11-20T19:17:00Z"/>
                <w:noProof/>
              </w:rPr>
            </w:pPr>
          </w:p>
        </w:tc>
      </w:tr>
      <w:tr w:rsidR="00E65DBE" w:rsidRPr="00E9302F" w14:paraId="771185BB" w14:textId="77777777" w:rsidTr="00AF0D4C">
        <w:trPr>
          <w:ins w:id="4082" w:author="China Telecom" w:date="2020-11-20T19:17:00Z"/>
        </w:trPr>
        <w:tc>
          <w:tcPr>
            <w:tcW w:w="4814" w:type="dxa"/>
            <w:noWrap/>
            <w:hideMark/>
          </w:tcPr>
          <w:p w14:paraId="27FE438A" w14:textId="77777777" w:rsidR="00E65DBE" w:rsidRPr="00E9302F" w:rsidRDefault="00E65DBE" w:rsidP="00AF0D4C">
            <w:pPr>
              <w:spacing w:after="0"/>
              <w:rPr>
                <w:ins w:id="4083" w:author="China Telecom" w:date="2020-11-20T19:17:00Z"/>
              </w:rPr>
            </w:pPr>
            <w:ins w:id="4084" w:author="China Telecom" w:date="2020-11-20T19:17:00Z">
              <w:r w:rsidRPr="00E9302F">
                <w:t xml:space="preserve">Broadcast PDCCH(PDCCH of Msg.2) </w:t>
              </w:r>
            </w:ins>
          </w:p>
        </w:tc>
        <w:tc>
          <w:tcPr>
            <w:tcW w:w="1681" w:type="dxa"/>
            <w:noWrap/>
            <w:hideMark/>
          </w:tcPr>
          <w:p w14:paraId="6071BF81" w14:textId="77777777" w:rsidR="00E65DBE" w:rsidRPr="00E9302F" w:rsidRDefault="00E65DBE" w:rsidP="00AF0D4C">
            <w:pPr>
              <w:spacing w:after="0"/>
              <w:jc w:val="center"/>
              <w:rPr>
                <w:ins w:id="4085" w:author="China Telecom" w:date="2020-11-20T19:17:00Z"/>
              </w:rPr>
            </w:pPr>
            <w:ins w:id="4086" w:author="China Telecom" w:date="2020-11-20T19:17:00Z">
              <w:r w:rsidRPr="00E9302F">
                <w:t>3</w:t>
              </w:r>
            </w:ins>
          </w:p>
        </w:tc>
        <w:tc>
          <w:tcPr>
            <w:tcW w:w="1681" w:type="dxa"/>
            <w:noWrap/>
            <w:hideMark/>
          </w:tcPr>
          <w:p w14:paraId="06CC9574" w14:textId="77777777" w:rsidR="00E65DBE" w:rsidRPr="00E9302F" w:rsidRDefault="00E65DBE" w:rsidP="00AF0D4C">
            <w:pPr>
              <w:spacing w:after="0"/>
              <w:jc w:val="center"/>
              <w:rPr>
                <w:ins w:id="4087" w:author="China Telecom" w:date="2020-11-20T19:17:00Z"/>
              </w:rPr>
            </w:pPr>
            <w:ins w:id="4088" w:author="China Telecom" w:date="2020-11-20T19:17:00Z">
              <w:r w:rsidRPr="00E9302F">
                <w:t>143.95</w:t>
              </w:r>
            </w:ins>
          </w:p>
        </w:tc>
        <w:tc>
          <w:tcPr>
            <w:tcW w:w="1681" w:type="dxa"/>
            <w:noWrap/>
            <w:hideMark/>
          </w:tcPr>
          <w:p w14:paraId="718E3198" w14:textId="77777777" w:rsidR="00E65DBE" w:rsidRPr="00E9302F" w:rsidRDefault="00E65DBE" w:rsidP="00AF0D4C">
            <w:pPr>
              <w:spacing w:after="0"/>
              <w:jc w:val="center"/>
              <w:rPr>
                <w:ins w:id="4089" w:author="China Telecom" w:date="2020-11-20T19:17:00Z"/>
              </w:rPr>
            </w:pPr>
            <w:ins w:id="4090" w:author="China Telecom" w:date="2020-11-20T19:17:00Z">
              <w:r w:rsidRPr="00E9302F">
                <w:t>1.68</w:t>
              </w:r>
            </w:ins>
          </w:p>
        </w:tc>
      </w:tr>
      <w:tr w:rsidR="00E65DBE" w:rsidRPr="00E9302F" w14:paraId="58F204CA" w14:textId="77777777" w:rsidTr="00AF0D4C">
        <w:trPr>
          <w:ins w:id="4091" w:author="China Telecom" w:date="2020-11-20T19:17:00Z"/>
        </w:trPr>
        <w:tc>
          <w:tcPr>
            <w:tcW w:w="4814" w:type="dxa"/>
            <w:noWrap/>
            <w:hideMark/>
          </w:tcPr>
          <w:p w14:paraId="76445E53" w14:textId="77777777" w:rsidR="00E65DBE" w:rsidRPr="00E9302F" w:rsidRDefault="00E65DBE" w:rsidP="00AF0D4C">
            <w:pPr>
              <w:spacing w:after="0"/>
              <w:rPr>
                <w:ins w:id="4092" w:author="China Telecom" w:date="2020-11-20T19:17:00Z"/>
              </w:rPr>
            </w:pPr>
            <w:ins w:id="4093" w:author="China Telecom" w:date="2020-11-20T19:17:00Z">
              <w:r w:rsidRPr="00E9302F">
                <w:t xml:space="preserve">PDSCH for Msg.2 </w:t>
              </w:r>
            </w:ins>
          </w:p>
        </w:tc>
        <w:tc>
          <w:tcPr>
            <w:tcW w:w="1681" w:type="dxa"/>
            <w:noWrap/>
            <w:hideMark/>
          </w:tcPr>
          <w:p w14:paraId="37E39F0C" w14:textId="77777777" w:rsidR="00E65DBE" w:rsidRPr="00E9302F" w:rsidRDefault="00E65DBE" w:rsidP="00AF0D4C">
            <w:pPr>
              <w:spacing w:after="0"/>
              <w:jc w:val="center"/>
              <w:rPr>
                <w:ins w:id="4094" w:author="China Telecom" w:date="2020-11-20T19:17:00Z"/>
              </w:rPr>
            </w:pPr>
            <w:ins w:id="4095" w:author="China Telecom" w:date="2020-11-20T19:17:00Z">
              <w:r w:rsidRPr="00E9302F">
                <w:t>3</w:t>
              </w:r>
            </w:ins>
          </w:p>
        </w:tc>
        <w:tc>
          <w:tcPr>
            <w:tcW w:w="1681" w:type="dxa"/>
            <w:noWrap/>
            <w:hideMark/>
          </w:tcPr>
          <w:p w14:paraId="325963CE" w14:textId="77777777" w:rsidR="00E65DBE" w:rsidRPr="00E9302F" w:rsidRDefault="00E65DBE" w:rsidP="00AF0D4C">
            <w:pPr>
              <w:spacing w:after="0"/>
              <w:jc w:val="center"/>
              <w:rPr>
                <w:ins w:id="4096" w:author="China Telecom" w:date="2020-11-20T19:17:00Z"/>
              </w:rPr>
            </w:pPr>
            <w:ins w:id="4097" w:author="China Telecom" w:date="2020-11-20T19:17:00Z">
              <w:r w:rsidRPr="00E9302F">
                <w:t>145.15</w:t>
              </w:r>
            </w:ins>
          </w:p>
        </w:tc>
        <w:tc>
          <w:tcPr>
            <w:tcW w:w="1681" w:type="dxa"/>
            <w:noWrap/>
            <w:hideMark/>
          </w:tcPr>
          <w:p w14:paraId="2A56A483" w14:textId="77777777" w:rsidR="00E65DBE" w:rsidRPr="00E9302F" w:rsidRDefault="00E65DBE" w:rsidP="00AF0D4C">
            <w:pPr>
              <w:spacing w:after="0"/>
              <w:jc w:val="center"/>
              <w:rPr>
                <w:ins w:id="4098" w:author="China Telecom" w:date="2020-11-20T19:17:00Z"/>
              </w:rPr>
            </w:pPr>
            <w:ins w:id="4099" w:author="China Telecom" w:date="2020-11-20T19:17:00Z">
              <w:r w:rsidRPr="00E9302F">
                <w:t>2.34</w:t>
              </w:r>
            </w:ins>
          </w:p>
        </w:tc>
      </w:tr>
      <w:tr w:rsidR="00E65DBE" w:rsidRPr="00E9302F" w14:paraId="3AD3E920" w14:textId="77777777" w:rsidTr="00AF0D4C">
        <w:trPr>
          <w:ins w:id="4100" w:author="China Telecom" w:date="2020-11-20T19:17:00Z"/>
        </w:trPr>
        <w:tc>
          <w:tcPr>
            <w:tcW w:w="4814" w:type="dxa"/>
            <w:noWrap/>
            <w:hideMark/>
          </w:tcPr>
          <w:p w14:paraId="57AE92FF" w14:textId="77777777" w:rsidR="00E65DBE" w:rsidRPr="00E9302F" w:rsidRDefault="00E65DBE" w:rsidP="00AF0D4C">
            <w:pPr>
              <w:spacing w:after="0"/>
              <w:rPr>
                <w:ins w:id="4101" w:author="China Telecom" w:date="2020-11-20T19:17:00Z"/>
              </w:rPr>
            </w:pPr>
            <w:ins w:id="4102" w:author="China Telecom" w:date="2020-11-20T19:17:00Z">
              <w:r w:rsidRPr="00E9302F">
                <w:t xml:space="preserve">PUSCH of Msg.3 </w:t>
              </w:r>
            </w:ins>
          </w:p>
        </w:tc>
        <w:tc>
          <w:tcPr>
            <w:tcW w:w="1681" w:type="dxa"/>
            <w:noWrap/>
            <w:hideMark/>
          </w:tcPr>
          <w:p w14:paraId="5F4A23C4" w14:textId="77777777" w:rsidR="00E65DBE" w:rsidRPr="00E9302F" w:rsidRDefault="00E65DBE" w:rsidP="00AF0D4C">
            <w:pPr>
              <w:spacing w:after="0"/>
              <w:jc w:val="center"/>
              <w:rPr>
                <w:ins w:id="4103" w:author="China Telecom" w:date="2020-11-20T19:17:00Z"/>
              </w:rPr>
            </w:pPr>
            <w:ins w:id="4104" w:author="China Telecom" w:date="2020-11-20T19:17:00Z">
              <w:r w:rsidRPr="00E9302F">
                <w:t>7</w:t>
              </w:r>
            </w:ins>
          </w:p>
        </w:tc>
        <w:tc>
          <w:tcPr>
            <w:tcW w:w="1681" w:type="dxa"/>
            <w:noWrap/>
            <w:hideMark/>
          </w:tcPr>
          <w:p w14:paraId="3A4AFBF5" w14:textId="77777777" w:rsidR="00E65DBE" w:rsidRPr="00E9302F" w:rsidRDefault="00E65DBE" w:rsidP="00AF0D4C">
            <w:pPr>
              <w:spacing w:after="0"/>
              <w:jc w:val="center"/>
              <w:rPr>
                <w:ins w:id="4105" w:author="China Telecom" w:date="2020-11-20T19:17:00Z"/>
              </w:rPr>
            </w:pPr>
            <w:ins w:id="4106" w:author="China Telecom" w:date="2020-11-20T19:17:00Z">
              <w:r w:rsidRPr="00E9302F">
                <w:t>143.86</w:t>
              </w:r>
            </w:ins>
          </w:p>
        </w:tc>
        <w:tc>
          <w:tcPr>
            <w:tcW w:w="1681" w:type="dxa"/>
            <w:noWrap/>
            <w:hideMark/>
          </w:tcPr>
          <w:p w14:paraId="69B0B31A" w14:textId="77777777" w:rsidR="00E65DBE" w:rsidRPr="00E9302F" w:rsidRDefault="00E65DBE" w:rsidP="00AF0D4C">
            <w:pPr>
              <w:spacing w:after="0"/>
              <w:jc w:val="center"/>
              <w:rPr>
                <w:ins w:id="4107" w:author="China Telecom" w:date="2020-11-20T19:17:00Z"/>
              </w:rPr>
            </w:pPr>
            <w:ins w:id="4108" w:author="China Telecom" w:date="2020-11-20T19:17:00Z">
              <w:r w:rsidRPr="00E9302F">
                <w:t>1.04</w:t>
              </w:r>
            </w:ins>
          </w:p>
        </w:tc>
      </w:tr>
      <w:tr w:rsidR="00E65DBE" w:rsidRPr="00E9302F" w14:paraId="05F27DDE" w14:textId="77777777" w:rsidTr="00AF0D4C">
        <w:trPr>
          <w:ins w:id="4109" w:author="China Telecom" w:date="2020-11-20T19:17:00Z"/>
        </w:trPr>
        <w:tc>
          <w:tcPr>
            <w:tcW w:w="4814" w:type="dxa"/>
            <w:noWrap/>
            <w:hideMark/>
          </w:tcPr>
          <w:p w14:paraId="6EA3540D" w14:textId="77777777" w:rsidR="00E65DBE" w:rsidRPr="00E9302F" w:rsidRDefault="00E65DBE" w:rsidP="00AF0D4C">
            <w:pPr>
              <w:spacing w:after="0"/>
              <w:rPr>
                <w:ins w:id="4110" w:author="China Telecom" w:date="2020-11-20T19:17:00Z"/>
              </w:rPr>
            </w:pPr>
            <w:ins w:id="4111" w:author="China Telecom" w:date="2020-11-20T19:17:00Z">
              <w:r w:rsidRPr="00E9302F">
                <w:t xml:space="preserve">PDSCH of Msg.4 </w:t>
              </w:r>
            </w:ins>
          </w:p>
        </w:tc>
        <w:tc>
          <w:tcPr>
            <w:tcW w:w="1681" w:type="dxa"/>
            <w:noWrap/>
            <w:hideMark/>
          </w:tcPr>
          <w:p w14:paraId="0ADC785A" w14:textId="77777777" w:rsidR="00E65DBE" w:rsidRPr="00E9302F" w:rsidRDefault="00E65DBE" w:rsidP="00AF0D4C">
            <w:pPr>
              <w:spacing w:after="0"/>
              <w:jc w:val="center"/>
              <w:rPr>
                <w:ins w:id="4112" w:author="China Telecom" w:date="2020-11-20T19:17:00Z"/>
              </w:rPr>
            </w:pPr>
            <w:ins w:id="4113" w:author="China Telecom" w:date="2020-11-20T19:17:00Z">
              <w:r w:rsidRPr="00E9302F">
                <w:t>4</w:t>
              </w:r>
            </w:ins>
          </w:p>
        </w:tc>
        <w:tc>
          <w:tcPr>
            <w:tcW w:w="1681" w:type="dxa"/>
            <w:noWrap/>
            <w:hideMark/>
          </w:tcPr>
          <w:p w14:paraId="4701D176" w14:textId="77777777" w:rsidR="00E65DBE" w:rsidRPr="00E9302F" w:rsidRDefault="00E65DBE" w:rsidP="00AF0D4C">
            <w:pPr>
              <w:spacing w:after="0"/>
              <w:jc w:val="center"/>
              <w:rPr>
                <w:ins w:id="4114" w:author="China Telecom" w:date="2020-11-20T19:17:00Z"/>
              </w:rPr>
            </w:pPr>
            <w:ins w:id="4115" w:author="China Telecom" w:date="2020-11-20T19:17:00Z">
              <w:r w:rsidRPr="00E9302F">
                <w:t>145.40</w:t>
              </w:r>
            </w:ins>
          </w:p>
        </w:tc>
        <w:tc>
          <w:tcPr>
            <w:tcW w:w="1681" w:type="dxa"/>
            <w:noWrap/>
            <w:hideMark/>
          </w:tcPr>
          <w:p w14:paraId="2BCD819F" w14:textId="77777777" w:rsidR="00E65DBE" w:rsidRPr="00E9302F" w:rsidRDefault="00E65DBE" w:rsidP="00AF0D4C">
            <w:pPr>
              <w:spacing w:after="0"/>
              <w:jc w:val="center"/>
              <w:rPr>
                <w:ins w:id="4116" w:author="China Telecom" w:date="2020-11-20T19:17:00Z"/>
              </w:rPr>
            </w:pPr>
            <w:ins w:id="4117" w:author="China Telecom" w:date="2020-11-20T19:17:00Z">
              <w:r w:rsidRPr="00E9302F">
                <w:t>1.92</w:t>
              </w:r>
            </w:ins>
          </w:p>
        </w:tc>
      </w:tr>
      <w:tr w:rsidR="00E65DBE" w:rsidRPr="00E9302F" w14:paraId="3772EF7B" w14:textId="77777777" w:rsidTr="00AF0D4C">
        <w:trPr>
          <w:ins w:id="4118" w:author="China Telecom" w:date="2020-11-20T19:17:00Z"/>
        </w:trPr>
        <w:tc>
          <w:tcPr>
            <w:tcW w:w="4814" w:type="dxa"/>
            <w:noWrap/>
            <w:hideMark/>
          </w:tcPr>
          <w:p w14:paraId="42D35D9A" w14:textId="77777777" w:rsidR="00E65DBE" w:rsidRPr="00E9302F" w:rsidRDefault="00E65DBE" w:rsidP="00AF0D4C">
            <w:pPr>
              <w:spacing w:after="0"/>
              <w:rPr>
                <w:ins w:id="4119" w:author="China Telecom" w:date="2020-11-20T19:17:00Z"/>
              </w:rPr>
            </w:pPr>
            <w:ins w:id="4120" w:author="China Telecom" w:date="2020-11-20T19:17:00Z">
              <w:r w:rsidRPr="00E9302F">
                <w:t xml:space="preserve">PUCCH w/ HARQ-ACK for Msg.4 </w:t>
              </w:r>
            </w:ins>
          </w:p>
        </w:tc>
        <w:tc>
          <w:tcPr>
            <w:tcW w:w="1681" w:type="dxa"/>
            <w:noWrap/>
            <w:hideMark/>
          </w:tcPr>
          <w:p w14:paraId="41BAC060" w14:textId="77777777" w:rsidR="00E65DBE" w:rsidRPr="00E9302F" w:rsidRDefault="00E65DBE" w:rsidP="00AF0D4C">
            <w:pPr>
              <w:spacing w:after="0"/>
              <w:jc w:val="center"/>
              <w:rPr>
                <w:ins w:id="4121" w:author="China Telecom" w:date="2020-11-20T19:17:00Z"/>
              </w:rPr>
            </w:pPr>
            <w:ins w:id="4122" w:author="China Telecom" w:date="2020-11-20T19:17:00Z">
              <w:r w:rsidRPr="00E9302F">
                <w:t>2</w:t>
              </w:r>
            </w:ins>
          </w:p>
        </w:tc>
        <w:tc>
          <w:tcPr>
            <w:tcW w:w="1681" w:type="dxa"/>
            <w:noWrap/>
            <w:hideMark/>
          </w:tcPr>
          <w:p w14:paraId="3472FE24" w14:textId="77777777" w:rsidR="00E65DBE" w:rsidRPr="00E9302F" w:rsidRDefault="00E65DBE" w:rsidP="00AF0D4C">
            <w:pPr>
              <w:spacing w:after="0"/>
              <w:jc w:val="center"/>
              <w:rPr>
                <w:ins w:id="4123" w:author="China Telecom" w:date="2020-11-20T19:17:00Z"/>
              </w:rPr>
            </w:pPr>
            <w:ins w:id="4124" w:author="China Telecom" w:date="2020-11-20T19:17:00Z">
              <w:r w:rsidRPr="00E9302F">
                <w:t>149.99</w:t>
              </w:r>
            </w:ins>
          </w:p>
        </w:tc>
        <w:tc>
          <w:tcPr>
            <w:tcW w:w="1681" w:type="dxa"/>
            <w:noWrap/>
            <w:hideMark/>
          </w:tcPr>
          <w:p w14:paraId="3A8C67B2" w14:textId="77777777" w:rsidR="00E65DBE" w:rsidRPr="00E9302F" w:rsidRDefault="00E65DBE" w:rsidP="00AF0D4C">
            <w:pPr>
              <w:spacing w:after="0"/>
              <w:jc w:val="center"/>
              <w:rPr>
                <w:ins w:id="4125" w:author="China Telecom" w:date="2020-11-20T19:17:00Z"/>
                <w:noProof/>
              </w:rPr>
            </w:pPr>
            <w:ins w:id="4126" w:author="China Telecom" w:date="2020-11-20T19:17:00Z">
              <w:r>
                <w:rPr>
                  <w:noProof/>
                </w:rPr>
                <w:t>0.05</w:t>
              </w:r>
            </w:ins>
          </w:p>
        </w:tc>
      </w:tr>
      <w:tr w:rsidR="00E65DBE" w:rsidRPr="00E9302F" w14:paraId="600536F4" w14:textId="77777777" w:rsidTr="00AF0D4C">
        <w:trPr>
          <w:ins w:id="4127" w:author="China Telecom" w:date="2020-11-20T19:17:00Z"/>
        </w:trPr>
        <w:tc>
          <w:tcPr>
            <w:tcW w:w="4814" w:type="dxa"/>
            <w:noWrap/>
            <w:hideMark/>
          </w:tcPr>
          <w:p w14:paraId="4F5A1707" w14:textId="77777777" w:rsidR="00E65DBE" w:rsidRPr="00E9302F" w:rsidRDefault="00E65DBE" w:rsidP="00AF0D4C">
            <w:pPr>
              <w:spacing w:after="0"/>
              <w:rPr>
                <w:ins w:id="4128" w:author="China Telecom" w:date="2020-11-20T19:17:00Z"/>
              </w:rPr>
            </w:pPr>
            <w:ins w:id="4129" w:author="China Telecom" w:date="2020-11-20T19:17:00Z">
              <w:r w:rsidRPr="00E9302F">
                <w:t xml:space="preserve">Unicast PDCCH </w:t>
              </w:r>
            </w:ins>
          </w:p>
        </w:tc>
        <w:tc>
          <w:tcPr>
            <w:tcW w:w="1681" w:type="dxa"/>
            <w:noWrap/>
            <w:hideMark/>
          </w:tcPr>
          <w:p w14:paraId="4E323D1C" w14:textId="77777777" w:rsidR="00E65DBE" w:rsidRPr="00E9302F" w:rsidRDefault="00E65DBE" w:rsidP="00AF0D4C">
            <w:pPr>
              <w:spacing w:after="0"/>
              <w:jc w:val="center"/>
              <w:rPr>
                <w:ins w:id="4130" w:author="China Telecom" w:date="2020-11-20T19:17:00Z"/>
              </w:rPr>
            </w:pPr>
            <w:ins w:id="4131" w:author="China Telecom" w:date="2020-11-20T19:17:00Z">
              <w:r w:rsidRPr="00E9302F">
                <w:t>10</w:t>
              </w:r>
            </w:ins>
          </w:p>
        </w:tc>
        <w:tc>
          <w:tcPr>
            <w:tcW w:w="1681" w:type="dxa"/>
            <w:noWrap/>
            <w:hideMark/>
          </w:tcPr>
          <w:p w14:paraId="785F45A4" w14:textId="77777777" w:rsidR="00E65DBE" w:rsidRPr="00E9302F" w:rsidRDefault="00E65DBE" w:rsidP="00AF0D4C">
            <w:pPr>
              <w:spacing w:after="0"/>
              <w:jc w:val="center"/>
              <w:rPr>
                <w:ins w:id="4132" w:author="China Telecom" w:date="2020-11-20T19:17:00Z"/>
              </w:rPr>
            </w:pPr>
            <w:ins w:id="4133" w:author="China Telecom" w:date="2020-11-20T19:17:00Z">
              <w:r w:rsidRPr="00E9302F">
                <w:t>147.11</w:t>
              </w:r>
            </w:ins>
          </w:p>
        </w:tc>
        <w:tc>
          <w:tcPr>
            <w:tcW w:w="1681" w:type="dxa"/>
            <w:noWrap/>
            <w:hideMark/>
          </w:tcPr>
          <w:p w14:paraId="79FFA90C" w14:textId="77777777" w:rsidR="00E65DBE" w:rsidRPr="00E9302F" w:rsidRDefault="00E65DBE" w:rsidP="00AF0D4C">
            <w:pPr>
              <w:spacing w:after="0"/>
              <w:jc w:val="center"/>
              <w:rPr>
                <w:ins w:id="4134" w:author="China Telecom" w:date="2020-11-20T19:17:00Z"/>
              </w:rPr>
            </w:pPr>
            <w:ins w:id="4135" w:author="China Telecom" w:date="2020-11-20T19:17:00Z">
              <w:r w:rsidRPr="00E9302F">
                <w:t>3.12</w:t>
              </w:r>
            </w:ins>
          </w:p>
        </w:tc>
      </w:tr>
      <w:tr w:rsidR="00E65DBE" w:rsidRPr="00E9302F" w14:paraId="35D43FF3" w14:textId="77777777" w:rsidTr="00AF0D4C">
        <w:trPr>
          <w:ins w:id="4136" w:author="China Telecom" w:date="2020-11-20T19:17:00Z"/>
        </w:trPr>
        <w:tc>
          <w:tcPr>
            <w:tcW w:w="4814" w:type="dxa"/>
            <w:noWrap/>
            <w:hideMark/>
          </w:tcPr>
          <w:p w14:paraId="431A29BF" w14:textId="77777777" w:rsidR="00E65DBE" w:rsidRPr="00E9302F" w:rsidRDefault="00E65DBE" w:rsidP="00AF0D4C">
            <w:pPr>
              <w:spacing w:after="0"/>
              <w:rPr>
                <w:ins w:id="4137" w:author="China Telecom" w:date="2020-11-20T19:17:00Z"/>
              </w:rPr>
            </w:pPr>
            <w:ins w:id="4138" w:author="China Telecom" w:date="2020-11-20T19:17:00Z">
              <w:r w:rsidRPr="00E9302F">
                <w:t>PDSCH for eMBB DDDSU</w:t>
              </w:r>
            </w:ins>
          </w:p>
        </w:tc>
        <w:tc>
          <w:tcPr>
            <w:tcW w:w="1681" w:type="dxa"/>
            <w:noWrap/>
            <w:hideMark/>
          </w:tcPr>
          <w:p w14:paraId="5DC06EEF" w14:textId="77777777" w:rsidR="00E65DBE" w:rsidRPr="00E9302F" w:rsidRDefault="00E65DBE" w:rsidP="00AF0D4C">
            <w:pPr>
              <w:spacing w:after="0"/>
              <w:jc w:val="center"/>
              <w:rPr>
                <w:ins w:id="4139" w:author="China Telecom" w:date="2020-11-20T19:17:00Z"/>
              </w:rPr>
            </w:pPr>
            <w:ins w:id="4140" w:author="China Telecom" w:date="2020-11-20T19:17:00Z">
              <w:r w:rsidRPr="00E9302F">
                <w:t>8</w:t>
              </w:r>
            </w:ins>
          </w:p>
        </w:tc>
        <w:tc>
          <w:tcPr>
            <w:tcW w:w="1681" w:type="dxa"/>
            <w:noWrap/>
            <w:hideMark/>
          </w:tcPr>
          <w:p w14:paraId="3A6CABE7" w14:textId="77777777" w:rsidR="00E65DBE" w:rsidRPr="00E9302F" w:rsidRDefault="00E65DBE" w:rsidP="00AF0D4C">
            <w:pPr>
              <w:spacing w:after="0"/>
              <w:jc w:val="center"/>
              <w:rPr>
                <w:ins w:id="4141" w:author="China Telecom" w:date="2020-11-20T19:17:00Z"/>
              </w:rPr>
            </w:pPr>
            <w:ins w:id="4142" w:author="China Telecom" w:date="2020-11-20T19:17:00Z">
              <w:r w:rsidRPr="00E9302F">
                <w:t>143.81</w:t>
              </w:r>
            </w:ins>
          </w:p>
        </w:tc>
        <w:tc>
          <w:tcPr>
            <w:tcW w:w="1681" w:type="dxa"/>
            <w:noWrap/>
            <w:hideMark/>
          </w:tcPr>
          <w:p w14:paraId="760B9807" w14:textId="77777777" w:rsidR="00E65DBE" w:rsidRPr="00E9302F" w:rsidRDefault="00E65DBE" w:rsidP="00AF0D4C">
            <w:pPr>
              <w:spacing w:after="0"/>
              <w:jc w:val="center"/>
              <w:rPr>
                <w:ins w:id="4143" w:author="China Telecom" w:date="2020-11-20T19:17:00Z"/>
              </w:rPr>
            </w:pPr>
            <w:ins w:id="4144" w:author="China Telecom" w:date="2020-11-20T19:17:00Z">
              <w:r w:rsidRPr="00E9302F">
                <w:t>3.49</w:t>
              </w:r>
            </w:ins>
          </w:p>
        </w:tc>
      </w:tr>
      <w:tr w:rsidR="00E65DBE" w:rsidRPr="00E9302F" w14:paraId="3B3DFB30" w14:textId="77777777" w:rsidTr="00AF0D4C">
        <w:trPr>
          <w:ins w:id="4145" w:author="China Telecom" w:date="2020-11-20T19:17:00Z"/>
        </w:trPr>
        <w:tc>
          <w:tcPr>
            <w:tcW w:w="4814" w:type="dxa"/>
            <w:noWrap/>
            <w:hideMark/>
          </w:tcPr>
          <w:p w14:paraId="2AA62D69" w14:textId="77777777" w:rsidR="00E65DBE" w:rsidRPr="00E9302F" w:rsidRDefault="00E65DBE" w:rsidP="00AF0D4C">
            <w:pPr>
              <w:spacing w:after="0"/>
              <w:rPr>
                <w:ins w:id="4146" w:author="China Telecom" w:date="2020-11-20T19:17:00Z"/>
              </w:rPr>
            </w:pPr>
            <w:ins w:id="4147" w:author="China Telecom" w:date="2020-11-20T19:17:00Z">
              <w:r w:rsidRPr="00E9302F">
                <w:t>PDSCH for eMBB DDDSUDDSUU</w:t>
              </w:r>
            </w:ins>
          </w:p>
        </w:tc>
        <w:tc>
          <w:tcPr>
            <w:tcW w:w="1681" w:type="dxa"/>
            <w:noWrap/>
            <w:hideMark/>
          </w:tcPr>
          <w:p w14:paraId="4428F0B5" w14:textId="77777777" w:rsidR="00E65DBE" w:rsidRPr="00E9302F" w:rsidRDefault="00E65DBE" w:rsidP="00AF0D4C">
            <w:pPr>
              <w:spacing w:after="0"/>
              <w:jc w:val="center"/>
              <w:rPr>
                <w:ins w:id="4148" w:author="China Telecom" w:date="2020-11-20T19:17:00Z"/>
              </w:rPr>
            </w:pPr>
            <w:ins w:id="4149" w:author="China Telecom" w:date="2020-11-20T19:17:00Z">
              <w:r w:rsidRPr="00E9302F">
                <w:t>6</w:t>
              </w:r>
            </w:ins>
          </w:p>
        </w:tc>
        <w:tc>
          <w:tcPr>
            <w:tcW w:w="1681" w:type="dxa"/>
            <w:noWrap/>
            <w:hideMark/>
          </w:tcPr>
          <w:p w14:paraId="71A7283E" w14:textId="77777777" w:rsidR="00E65DBE" w:rsidRPr="00E9302F" w:rsidRDefault="00E65DBE" w:rsidP="00AF0D4C">
            <w:pPr>
              <w:spacing w:after="0"/>
              <w:jc w:val="center"/>
              <w:rPr>
                <w:ins w:id="4150" w:author="China Telecom" w:date="2020-11-20T19:17:00Z"/>
              </w:rPr>
            </w:pPr>
            <w:ins w:id="4151" w:author="China Telecom" w:date="2020-11-20T19:17:00Z">
              <w:r w:rsidRPr="00E9302F">
                <w:t>143.21</w:t>
              </w:r>
            </w:ins>
          </w:p>
        </w:tc>
        <w:tc>
          <w:tcPr>
            <w:tcW w:w="1681" w:type="dxa"/>
            <w:noWrap/>
            <w:hideMark/>
          </w:tcPr>
          <w:p w14:paraId="34BFC038" w14:textId="77777777" w:rsidR="00E65DBE" w:rsidRPr="00E9302F" w:rsidRDefault="00E65DBE" w:rsidP="00AF0D4C">
            <w:pPr>
              <w:spacing w:after="0"/>
              <w:jc w:val="center"/>
              <w:rPr>
                <w:ins w:id="4152" w:author="China Telecom" w:date="2020-11-20T19:17:00Z"/>
              </w:rPr>
            </w:pPr>
            <w:ins w:id="4153" w:author="China Telecom" w:date="2020-11-20T19:17:00Z">
              <w:r w:rsidRPr="00E9302F">
                <w:t>6.77</w:t>
              </w:r>
            </w:ins>
          </w:p>
        </w:tc>
      </w:tr>
    </w:tbl>
    <w:p w14:paraId="53DA27EB" w14:textId="77777777" w:rsidR="00E65DBE" w:rsidRDefault="00E65DBE" w:rsidP="00E65DBE">
      <w:pPr>
        <w:rPr>
          <w:ins w:id="4154" w:author="China Telecom" w:date="2020-11-20T19:17:00Z"/>
        </w:rPr>
      </w:pPr>
    </w:p>
    <w:p w14:paraId="733A4726" w14:textId="77777777" w:rsidR="00E65DBE" w:rsidRDefault="00E65DBE" w:rsidP="00E65DBE">
      <w:pPr>
        <w:pStyle w:val="TH"/>
        <w:rPr>
          <w:ins w:id="4155" w:author="China Telecom" w:date="2020-11-20T19:17:00Z"/>
        </w:rPr>
      </w:pPr>
      <w:ins w:id="4156" w:author="China Telecom" w:date="2020-11-20T19:17:00Z">
        <w:r>
          <w:t xml:space="preserve">Table </w:t>
        </w:r>
        <w:r>
          <w:rPr>
            <w:lang w:eastAsia="zh-CN"/>
          </w:rPr>
          <w:t>5.1.1.3</w:t>
        </w:r>
        <w:r w:rsidRPr="007368F9">
          <w:t>-</w:t>
        </w:r>
        <w:r>
          <w:rPr>
            <w:lang w:eastAsia="ja-JP"/>
          </w:rPr>
          <w:t>5</w:t>
        </w:r>
        <w:r w:rsidRPr="007368F9">
          <w:rPr>
            <w:rFonts w:hint="eastAsia"/>
          </w:rPr>
          <w:t>:</w:t>
        </w:r>
        <w:r>
          <w:rPr>
            <w:rFonts w:hint="eastAsia"/>
          </w:rPr>
          <w:t xml:space="preserve"> Representative values </w:t>
        </w:r>
        <w:r>
          <w:t>of MIL for Rural 4</w:t>
        </w:r>
        <w:r w:rsidRPr="00DE78FE">
          <w:t>GHz</w:t>
        </w:r>
        <w:r>
          <w:t xml:space="preserve"> TDD NLOS O2I scenario with </w:t>
        </w:r>
        <w:r w:rsidRPr="00DE78FE">
          <w:t xml:space="preserve">BS </w:t>
        </w:r>
        <w:r>
          <w:t xml:space="preserve">Tx power of 24 </w:t>
        </w:r>
        <w:r w:rsidRPr="00DE78FE">
          <w:t>dBm/</w:t>
        </w:r>
        <w:r>
          <w:rPr>
            <w:lang w:val="en-US" w:eastAsia="ja-JP"/>
          </w:rPr>
          <w:t>M</w:t>
        </w:r>
        <w:r w:rsidRPr="00DE78FE">
          <w:t xml:space="preserve">Hz </w:t>
        </w:r>
      </w:ins>
    </w:p>
    <w:tbl>
      <w:tblPr>
        <w:tblStyle w:val="a7"/>
        <w:tblW w:w="0" w:type="auto"/>
        <w:tblLook w:val="04A0" w:firstRow="1" w:lastRow="0" w:firstColumn="1" w:lastColumn="0" w:noHBand="0" w:noVBand="1"/>
      </w:tblPr>
      <w:tblGrid>
        <w:gridCol w:w="4073"/>
        <w:gridCol w:w="1446"/>
        <w:gridCol w:w="1446"/>
        <w:gridCol w:w="1446"/>
        <w:gridCol w:w="1446"/>
      </w:tblGrid>
      <w:tr w:rsidR="00E65DBE" w:rsidRPr="00E9302F" w14:paraId="3F526012" w14:textId="77777777" w:rsidTr="00AF0D4C">
        <w:trPr>
          <w:ins w:id="4157" w:author="China Telecom" w:date="2020-11-20T19:17:00Z"/>
        </w:trPr>
        <w:tc>
          <w:tcPr>
            <w:tcW w:w="6440" w:type="dxa"/>
            <w:shd w:val="clear" w:color="auto" w:fill="E7E6E6" w:themeFill="background2"/>
            <w:noWrap/>
            <w:hideMark/>
          </w:tcPr>
          <w:p w14:paraId="1DC86269" w14:textId="77777777" w:rsidR="00E65DBE" w:rsidRPr="009C135A" w:rsidRDefault="00E65DBE" w:rsidP="00AF0D4C">
            <w:pPr>
              <w:spacing w:after="0"/>
              <w:jc w:val="center"/>
              <w:rPr>
                <w:ins w:id="4158" w:author="China Telecom" w:date="2020-11-20T19:17:00Z"/>
              </w:rPr>
            </w:pPr>
            <w:ins w:id="4159" w:author="China Telecom" w:date="2020-11-20T19:17:00Z">
              <w:r w:rsidRPr="00F9020F">
                <w:rPr>
                  <w:b/>
                </w:rPr>
                <w:t>Channels (and Frame format)</w:t>
              </w:r>
            </w:ins>
          </w:p>
        </w:tc>
        <w:tc>
          <w:tcPr>
            <w:tcW w:w="2200" w:type="dxa"/>
            <w:shd w:val="clear" w:color="auto" w:fill="E7E6E6" w:themeFill="background2"/>
            <w:hideMark/>
          </w:tcPr>
          <w:p w14:paraId="2B741550" w14:textId="77777777" w:rsidR="00E65DBE" w:rsidRPr="009C135A" w:rsidRDefault="00E65DBE" w:rsidP="00AF0D4C">
            <w:pPr>
              <w:spacing w:after="0"/>
              <w:jc w:val="center"/>
              <w:rPr>
                <w:ins w:id="4160" w:author="China Telecom" w:date="2020-11-20T19:17:00Z"/>
              </w:rPr>
            </w:pPr>
            <w:ins w:id="4161" w:author="China Telecom" w:date="2020-11-20T19:17:00Z">
              <w:r w:rsidRPr="00F9020F">
                <w:rPr>
                  <w:b/>
                </w:rPr>
                <w:t>Number of Samples</w:t>
              </w:r>
            </w:ins>
          </w:p>
        </w:tc>
        <w:tc>
          <w:tcPr>
            <w:tcW w:w="2200" w:type="dxa"/>
            <w:shd w:val="clear" w:color="auto" w:fill="E7E6E6" w:themeFill="background2"/>
            <w:hideMark/>
          </w:tcPr>
          <w:p w14:paraId="1F625643" w14:textId="77777777" w:rsidR="00E65DBE" w:rsidRPr="009C135A" w:rsidRDefault="00E65DBE" w:rsidP="00AF0D4C">
            <w:pPr>
              <w:spacing w:after="0"/>
              <w:jc w:val="center"/>
              <w:rPr>
                <w:ins w:id="4162" w:author="China Telecom" w:date="2020-11-20T19:17:00Z"/>
              </w:rPr>
            </w:pPr>
            <w:ins w:id="4163" w:author="China Telecom" w:date="2020-11-20T19:17:00Z">
              <w:r w:rsidRPr="00F9020F">
                <w:rPr>
                  <w:b/>
                </w:rPr>
                <w:t>Representative value</w:t>
              </w:r>
            </w:ins>
          </w:p>
        </w:tc>
        <w:tc>
          <w:tcPr>
            <w:tcW w:w="2200" w:type="dxa"/>
            <w:shd w:val="clear" w:color="auto" w:fill="E7E6E6" w:themeFill="background2"/>
            <w:hideMark/>
          </w:tcPr>
          <w:p w14:paraId="1A9404A9" w14:textId="77777777" w:rsidR="00E65DBE" w:rsidRPr="009C135A" w:rsidRDefault="00E65DBE" w:rsidP="00AF0D4C">
            <w:pPr>
              <w:spacing w:after="0"/>
              <w:jc w:val="center"/>
              <w:rPr>
                <w:ins w:id="4164" w:author="China Telecom" w:date="2020-11-20T19:17:00Z"/>
              </w:rPr>
            </w:pPr>
            <w:ins w:id="4165" w:author="China Telecom" w:date="2020-11-20T19:17:00Z">
              <w:r w:rsidRPr="00F9020F">
                <w:rPr>
                  <w:b/>
                </w:rPr>
                <w:t>Standard Deviation (w/o outlier)</w:t>
              </w:r>
            </w:ins>
          </w:p>
        </w:tc>
        <w:tc>
          <w:tcPr>
            <w:tcW w:w="2200" w:type="dxa"/>
            <w:shd w:val="clear" w:color="auto" w:fill="E7E6E6" w:themeFill="background2"/>
            <w:hideMark/>
          </w:tcPr>
          <w:p w14:paraId="3B838356" w14:textId="77777777" w:rsidR="00E65DBE" w:rsidRPr="009C135A" w:rsidRDefault="00E65DBE" w:rsidP="00AF0D4C">
            <w:pPr>
              <w:spacing w:after="0"/>
              <w:jc w:val="center"/>
              <w:rPr>
                <w:ins w:id="4166" w:author="China Telecom" w:date="2020-11-20T19:17:00Z"/>
              </w:rPr>
            </w:pPr>
            <w:ins w:id="4167" w:author="China Telecom" w:date="2020-11-20T19:17:00Z">
              <w:r w:rsidRPr="00F9020F">
                <w:rPr>
                  <w:b/>
                </w:rPr>
                <w:t>Relative difference between channels</w:t>
              </w:r>
            </w:ins>
          </w:p>
        </w:tc>
      </w:tr>
      <w:tr w:rsidR="00E65DBE" w:rsidRPr="00E9302F" w14:paraId="170F6703" w14:textId="77777777" w:rsidTr="00AF0D4C">
        <w:trPr>
          <w:ins w:id="4168" w:author="China Telecom" w:date="2020-11-20T19:17:00Z"/>
        </w:trPr>
        <w:tc>
          <w:tcPr>
            <w:tcW w:w="6440" w:type="dxa"/>
            <w:noWrap/>
            <w:hideMark/>
          </w:tcPr>
          <w:p w14:paraId="563C669C" w14:textId="77777777" w:rsidR="00E65DBE" w:rsidRPr="00E9302F" w:rsidRDefault="00E65DBE" w:rsidP="00AF0D4C">
            <w:pPr>
              <w:spacing w:after="0"/>
              <w:rPr>
                <w:ins w:id="4169" w:author="China Telecom" w:date="2020-11-20T19:17:00Z"/>
                <w:noProof/>
                <w:sz w:val="22"/>
              </w:rPr>
            </w:pPr>
            <w:ins w:id="4170" w:author="China Telecom" w:date="2020-11-20T19:17:00Z">
              <w:r w:rsidRPr="00E9302F">
                <w:t>PUSCH for eMBB DDDSU</w:t>
              </w:r>
            </w:ins>
          </w:p>
        </w:tc>
        <w:tc>
          <w:tcPr>
            <w:tcW w:w="2200" w:type="dxa"/>
            <w:noWrap/>
            <w:hideMark/>
          </w:tcPr>
          <w:p w14:paraId="663940DE" w14:textId="77777777" w:rsidR="00E65DBE" w:rsidRPr="00E9302F" w:rsidRDefault="00E65DBE" w:rsidP="00AF0D4C">
            <w:pPr>
              <w:spacing w:after="0"/>
              <w:jc w:val="center"/>
              <w:rPr>
                <w:ins w:id="4171" w:author="China Telecom" w:date="2020-11-20T19:17:00Z"/>
                <w:noProof/>
                <w:sz w:val="22"/>
              </w:rPr>
            </w:pPr>
            <w:ins w:id="4172" w:author="China Telecom" w:date="2020-11-20T19:17:00Z">
              <w:r w:rsidRPr="00E9302F">
                <w:t>10</w:t>
              </w:r>
            </w:ins>
          </w:p>
        </w:tc>
        <w:tc>
          <w:tcPr>
            <w:tcW w:w="2200" w:type="dxa"/>
            <w:noWrap/>
            <w:hideMark/>
          </w:tcPr>
          <w:p w14:paraId="3D7A6874" w14:textId="77777777" w:rsidR="00E65DBE" w:rsidRPr="00E9302F" w:rsidRDefault="00E65DBE" w:rsidP="00AF0D4C">
            <w:pPr>
              <w:spacing w:after="0"/>
              <w:jc w:val="center"/>
              <w:rPr>
                <w:ins w:id="4173" w:author="China Telecom" w:date="2020-11-20T19:17:00Z"/>
              </w:rPr>
            </w:pPr>
            <w:ins w:id="4174" w:author="China Telecom" w:date="2020-11-20T19:17:00Z">
              <w:r w:rsidRPr="00E9302F">
                <w:t>142.25</w:t>
              </w:r>
            </w:ins>
          </w:p>
        </w:tc>
        <w:tc>
          <w:tcPr>
            <w:tcW w:w="2200" w:type="dxa"/>
            <w:noWrap/>
            <w:hideMark/>
          </w:tcPr>
          <w:p w14:paraId="1C0601E2" w14:textId="77777777" w:rsidR="00E65DBE" w:rsidRPr="00E9302F" w:rsidRDefault="00E65DBE" w:rsidP="00AF0D4C">
            <w:pPr>
              <w:spacing w:after="0"/>
              <w:jc w:val="center"/>
              <w:rPr>
                <w:ins w:id="4175" w:author="China Telecom" w:date="2020-11-20T19:17:00Z"/>
              </w:rPr>
            </w:pPr>
            <w:ins w:id="4176" w:author="China Telecom" w:date="2020-11-20T19:17:00Z">
              <w:r w:rsidRPr="00E9302F">
                <w:t>1.75</w:t>
              </w:r>
            </w:ins>
          </w:p>
        </w:tc>
        <w:tc>
          <w:tcPr>
            <w:tcW w:w="2200" w:type="dxa"/>
            <w:noWrap/>
            <w:hideMark/>
          </w:tcPr>
          <w:p w14:paraId="2D83097A" w14:textId="77777777" w:rsidR="00E65DBE" w:rsidRPr="00E9302F" w:rsidRDefault="00E65DBE" w:rsidP="00AF0D4C">
            <w:pPr>
              <w:spacing w:after="0"/>
              <w:jc w:val="center"/>
              <w:rPr>
                <w:ins w:id="4177" w:author="China Telecom" w:date="2020-11-20T19:17:00Z"/>
              </w:rPr>
            </w:pPr>
            <w:ins w:id="4178" w:author="China Telecom" w:date="2020-11-20T19:17:00Z">
              <w:r w:rsidRPr="00E9302F">
                <w:t>0.00</w:t>
              </w:r>
            </w:ins>
          </w:p>
        </w:tc>
      </w:tr>
      <w:tr w:rsidR="00E65DBE" w:rsidRPr="00E9302F" w14:paraId="3E48EAF1" w14:textId="77777777" w:rsidTr="00AF0D4C">
        <w:trPr>
          <w:ins w:id="4179" w:author="China Telecom" w:date="2020-11-20T19:17:00Z"/>
        </w:trPr>
        <w:tc>
          <w:tcPr>
            <w:tcW w:w="6440" w:type="dxa"/>
            <w:noWrap/>
            <w:hideMark/>
          </w:tcPr>
          <w:p w14:paraId="44EFA1D3" w14:textId="77777777" w:rsidR="00E65DBE" w:rsidRPr="00E9302F" w:rsidRDefault="00E65DBE" w:rsidP="00AF0D4C">
            <w:pPr>
              <w:spacing w:after="0"/>
              <w:rPr>
                <w:ins w:id="4180" w:author="China Telecom" w:date="2020-11-20T19:17:00Z"/>
              </w:rPr>
            </w:pPr>
            <w:ins w:id="4181" w:author="China Telecom" w:date="2020-11-20T19:17:00Z">
              <w:r w:rsidRPr="00E9302F">
                <w:t>PUSCH for eMBB DDDSUDDSUU</w:t>
              </w:r>
            </w:ins>
          </w:p>
        </w:tc>
        <w:tc>
          <w:tcPr>
            <w:tcW w:w="2200" w:type="dxa"/>
            <w:noWrap/>
            <w:hideMark/>
          </w:tcPr>
          <w:p w14:paraId="381FFD49" w14:textId="77777777" w:rsidR="00E65DBE" w:rsidRPr="00E9302F" w:rsidRDefault="00E65DBE" w:rsidP="00AF0D4C">
            <w:pPr>
              <w:spacing w:after="0"/>
              <w:jc w:val="center"/>
              <w:rPr>
                <w:ins w:id="4182" w:author="China Telecom" w:date="2020-11-20T19:17:00Z"/>
              </w:rPr>
            </w:pPr>
            <w:ins w:id="4183" w:author="China Telecom" w:date="2020-11-20T19:17:00Z">
              <w:r w:rsidRPr="00E9302F">
                <w:t>9</w:t>
              </w:r>
            </w:ins>
          </w:p>
        </w:tc>
        <w:tc>
          <w:tcPr>
            <w:tcW w:w="2200" w:type="dxa"/>
            <w:noWrap/>
            <w:hideMark/>
          </w:tcPr>
          <w:p w14:paraId="3E44A6FF" w14:textId="77777777" w:rsidR="00E65DBE" w:rsidRPr="00E9302F" w:rsidRDefault="00E65DBE" w:rsidP="00AF0D4C">
            <w:pPr>
              <w:spacing w:after="0"/>
              <w:jc w:val="center"/>
              <w:rPr>
                <w:ins w:id="4184" w:author="China Telecom" w:date="2020-11-20T19:17:00Z"/>
              </w:rPr>
            </w:pPr>
            <w:ins w:id="4185" w:author="China Telecom" w:date="2020-11-20T19:17:00Z">
              <w:r w:rsidRPr="00E9302F">
                <w:t>144.22</w:t>
              </w:r>
            </w:ins>
          </w:p>
        </w:tc>
        <w:tc>
          <w:tcPr>
            <w:tcW w:w="2200" w:type="dxa"/>
            <w:noWrap/>
            <w:hideMark/>
          </w:tcPr>
          <w:p w14:paraId="6AC7576E" w14:textId="77777777" w:rsidR="00E65DBE" w:rsidRPr="00E9302F" w:rsidRDefault="00E65DBE" w:rsidP="00AF0D4C">
            <w:pPr>
              <w:spacing w:after="0"/>
              <w:jc w:val="center"/>
              <w:rPr>
                <w:ins w:id="4186" w:author="China Telecom" w:date="2020-11-20T19:17:00Z"/>
              </w:rPr>
            </w:pPr>
            <w:ins w:id="4187" w:author="China Telecom" w:date="2020-11-20T19:17:00Z">
              <w:r w:rsidRPr="00E9302F">
                <w:t>1.03</w:t>
              </w:r>
            </w:ins>
          </w:p>
        </w:tc>
        <w:tc>
          <w:tcPr>
            <w:tcW w:w="2200" w:type="dxa"/>
            <w:noWrap/>
            <w:hideMark/>
          </w:tcPr>
          <w:p w14:paraId="7C720C25" w14:textId="77777777" w:rsidR="00E65DBE" w:rsidRPr="00E9302F" w:rsidRDefault="00E65DBE" w:rsidP="00AF0D4C">
            <w:pPr>
              <w:spacing w:after="0"/>
              <w:jc w:val="center"/>
              <w:rPr>
                <w:ins w:id="4188" w:author="China Telecom" w:date="2020-11-20T19:17:00Z"/>
              </w:rPr>
            </w:pPr>
            <w:ins w:id="4189" w:author="China Telecom" w:date="2020-11-20T19:17:00Z">
              <w:r w:rsidRPr="00E9302F">
                <w:t>1.97</w:t>
              </w:r>
            </w:ins>
          </w:p>
        </w:tc>
      </w:tr>
      <w:tr w:rsidR="00E65DBE" w:rsidRPr="00E9302F" w14:paraId="41D80110" w14:textId="77777777" w:rsidTr="00AF0D4C">
        <w:trPr>
          <w:ins w:id="4190" w:author="China Telecom" w:date="2020-11-20T19:17:00Z"/>
        </w:trPr>
        <w:tc>
          <w:tcPr>
            <w:tcW w:w="6440" w:type="dxa"/>
            <w:noWrap/>
            <w:hideMark/>
          </w:tcPr>
          <w:p w14:paraId="0E69F100" w14:textId="77777777" w:rsidR="00E65DBE" w:rsidRPr="00E9302F" w:rsidRDefault="00E65DBE" w:rsidP="00AF0D4C">
            <w:pPr>
              <w:spacing w:after="0"/>
              <w:rPr>
                <w:ins w:id="4191" w:author="China Telecom" w:date="2020-11-20T19:17:00Z"/>
              </w:rPr>
            </w:pPr>
            <w:ins w:id="4192" w:author="China Telecom" w:date="2020-11-20T19:17:00Z">
              <w:r w:rsidRPr="00E9302F">
                <w:t>PUSCH for VoIP DDDSU</w:t>
              </w:r>
            </w:ins>
          </w:p>
        </w:tc>
        <w:tc>
          <w:tcPr>
            <w:tcW w:w="2200" w:type="dxa"/>
            <w:noWrap/>
            <w:hideMark/>
          </w:tcPr>
          <w:p w14:paraId="114F517D" w14:textId="77777777" w:rsidR="00E65DBE" w:rsidRPr="00E9302F" w:rsidRDefault="00E65DBE" w:rsidP="00AF0D4C">
            <w:pPr>
              <w:spacing w:after="0"/>
              <w:jc w:val="center"/>
              <w:rPr>
                <w:ins w:id="4193" w:author="China Telecom" w:date="2020-11-20T19:17:00Z"/>
              </w:rPr>
            </w:pPr>
            <w:ins w:id="4194" w:author="China Telecom" w:date="2020-11-20T19:17:00Z">
              <w:r w:rsidRPr="00E9302F">
                <w:t>13</w:t>
              </w:r>
            </w:ins>
          </w:p>
        </w:tc>
        <w:tc>
          <w:tcPr>
            <w:tcW w:w="2200" w:type="dxa"/>
            <w:noWrap/>
            <w:hideMark/>
          </w:tcPr>
          <w:p w14:paraId="2AF5DCA3" w14:textId="77777777" w:rsidR="00E65DBE" w:rsidRPr="00E9302F" w:rsidRDefault="00E65DBE" w:rsidP="00AF0D4C">
            <w:pPr>
              <w:spacing w:after="0"/>
              <w:jc w:val="center"/>
              <w:rPr>
                <w:ins w:id="4195" w:author="China Telecom" w:date="2020-11-20T19:17:00Z"/>
              </w:rPr>
            </w:pPr>
            <w:ins w:id="4196" w:author="China Telecom" w:date="2020-11-20T19:17:00Z">
              <w:r w:rsidRPr="00E9302F">
                <w:t>148.04</w:t>
              </w:r>
            </w:ins>
          </w:p>
        </w:tc>
        <w:tc>
          <w:tcPr>
            <w:tcW w:w="2200" w:type="dxa"/>
            <w:noWrap/>
            <w:hideMark/>
          </w:tcPr>
          <w:p w14:paraId="351E23D8" w14:textId="77777777" w:rsidR="00E65DBE" w:rsidRPr="00E9302F" w:rsidRDefault="00E65DBE" w:rsidP="00AF0D4C">
            <w:pPr>
              <w:spacing w:after="0"/>
              <w:jc w:val="center"/>
              <w:rPr>
                <w:ins w:id="4197" w:author="China Telecom" w:date="2020-11-20T19:17:00Z"/>
              </w:rPr>
            </w:pPr>
            <w:ins w:id="4198" w:author="China Telecom" w:date="2020-11-20T19:17:00Z">
              <w:r w:rsidRPr="00E9302F">
                <w:t>1.76</w:t>
              </w:r>
            </w:ins>
          </w:p>
        </w:tc>
        <w:tc>
          <w:tcPr>
            <w:tcW w:w="2200" w:type="dxa"/>
            <w:noWrap/>
            <w:hideMark/>
          </w:tcPr>
          <w:p w14:paraId="6051EC02" w14:textId="77777777" w:rsidR="00E65DBE" w:rsidRPr="00E9302F" w:rsidRDefault="00E65DBE" w:rsidP="00AF0D4C">
            <w:pPr>
              <w:spacing w:after="0"/>
              <w:jc w:val="center"/>
              <w:rPr>
                <w:ins w:id="4199" w:author="China Telecom" w:date="2020-11-20T19:17:00Z"/>
              </w:rPr>
            </w:pPr>
            <w:ins w:id="4200" w:author="China Telecom" w:date="2020-11-20T19:17:00Z">
              <w:r w:rsidRPr="00E9302F">
                <w:t>5.79</w:t>
              </w:r>
            </w:ins>
          </w:p>
        </w:tc>
      </w:tr>
      <w:tr w:rsidR="00E65DBE" w:rsidRPr="00E9302F" w14:paraId="71507758" w14:textId="77777777" w:rsidTr="00AF0D4C">
        <w:trPr>
          <w:ins w:id="4201" w:author="China Telecom" w:date="2020-11-20T19:17:00Z"/>
        </w:trPr>
        <w:tc>
          <w:tcPr>
            <w:tcW w:w="6440" w:type="dxa"/>
            <w:noWrap/>
            <w:hideMark/>
          </w:tcPr>
          <w:p w14:paraId="16AD91B7" w14:textId="77777777" w:rsidR="00E65DBE" w:rsidRPr="00E9302F" w:rsidRDefault="00E65DBE" w:rsidP="00AF0D4C">
            <w:pPr>
              <w:spacing w:after="0"/>
              <w:rPr>
                <w:ins w:id="4202" w:author="China Telecom" w:date="2020-11-20T19:17:00Z"/>
              </w:rPr>
            </w:pPr>
            <w:ins w:id="4203" w:author="China Telecom" w:date="2020-11-20T19:17:00Z">
              <w:r w:rsidRPr="00E9302F">
                <w:t>PUSCH for VoIP DDDSUDDSUU</w:t>
              </w:r>
            </w:ins>
          </w:p>
        </w:tc>
        <w:tc>
          <w:tcPr>
            <w:tcW w:w="2200" w:type="dxa"/>
            <w:noWrap/>
            <w:hideMark/>
          </w:tcPr>
          <w:p w14:paraId="1BBBD739" w14:textId="77777777" w:rsidR="00E65DBE" w:rsidRPr="00E9302F" w:rsidRDefault="00E65DBE" w:rsidP="00AF0D4C">
            <w:pPr>
              <w:spacing w:after="0"/>
              <w:jc w:val="center"/>
              <w:rPr>
                <w:ins w:id="4204" w:author="China Telecom" w:date="2020-11-20T19:17:00Z"/>
              </w:rPr>
            </w:pPr>
            <w:ins w:id="4205" w:author="China Telecom" w:date="2020-11-20T19:17:00Z">
              <w:r w:rsidRPr="00E9302F">
                <w:t>12</w:t>
              </w:r>
            </w:ins>
          </w:p>
        </w:tc>
        <w:tc>
          <w:tcPr>
            <w:tcW w:w="2200" w:type="dxa"/>
            <w:noWrap/>
            <w:hideMark/>
          </w:tcPr>
          <w:p w14:paraId="103C72F6" w14:textId="77777777" w:rsidR="00E65DBE" w:rsidRPr="00E9302F" w:rsidRDefault="00E65DBE" w:rsidP="00AF0D4C">
            <w:pPr>
              <w:spacing w:after="0"/>
              <w:jc w:val="center"/>
              <w:rPr>
                <w:ins w:id="4206" w:author="China Telecom" w:date="2020-11-20T19:17:00Z"/>
              </w:rPr>
            </w:pPr>
            <w:ins w:id="4207" w:author="China Telecom" w:date="2020-11-20T19:17:00Z">
              <w:r w:rsidRPr="00E9302F">
                <w:t>147.87</w:t>
              </w:r>
            </w:ins>
          </w:p>
        </w:tc>
        <w:tc>
          <w:tcPr>
            <w:tcW w:w="2200" w:type="dxa"/>
            <w:noWrap/>
            <w:hideMark/>
          </w:tcPr>
          <w:p w14:paraId="7A130541" w14:textId="77777777" w:rsidR="00E65DBE" w:rsidRPr="00E9302F" w:rsidRDefault="00E65DBE" w:rsidP="00AF0D4C">
            <w:pPr>
              <w:spacing w:after="0"/>
              <w:jc w:val="center"/>
              <w:rPr>
                <w:ins w:id="4208" w:author="China Telecom" w:date="2020-11-20T19:17:00Z"/>
              </w:rPr>
            </w:pPr>
            <w:ins w:id="4209" w:author="China Telecom" w:date="2020-11-20T19:17:00Z">
              <w:r w:rsidRPr="00E9302F">
                <w:t>1.91</w:t>
              </w:r>
            </w:ins>
          </w:p>
        </w:tc>
        <w:tc>
          <w:tcPr>
            <w:tcW w:w="2200" w:type="dxa"/>
            <w:noWrap/>
            <w:hideMark/>
          </w:tcPr>
          <w:p w14:paraId="46BD902A" w14:textId="77777777" w:rsidR="00E65DBE" w:rsidRPr="00E9302F" w:rsidRDefault="00E65DBE" w:rsidP="00AF0D4C">
            <w:pPr>
              <w:spacing w:after="0"/>
              <w:jc w:val="center"/>
              <w:rPr>
                <w:ins w:id="4210" w:author="China Telecom" w:date="2020-11-20T19:17:00Z"/>
              </w:rPr>
            </w:pPr>
            <w:ins w:id="4211" w:author="China Telecom" w:date="2020-11-20T19:17:00Z">
              <w:r w:rsidRPr="00E9302F">
                <w:t>5.62</w:t>
              </w:r>
            </w:ins>
          </w:p>
        </w:tc>
      </w:tr>
      <w:tr w:rsidR="00E65DBE" w:rsidRPr="00E9302F" w14:paraId="26CDFFF9" w14:textId="77777777" w:rsidTr="00AF0D4C">
        <w:trPr>
          <w:ins w:id="4212" w:author="China Telecom" w:date="2020-11-20T19:17:00Z"/>
        </w:trPr>
        <w:tc>
          <w:tcPr>
            <w:tcW w:w="6440" w:type="dxa"/>
            <w:noWrap/>
            <w:hideMark/>
          </w:tcPr>
          <w:p w14:paraId="36FF4DE0" w14:textId="77777777" w:rsidR="00E65DBE" w:rsidRPr="00E9302F" w:rsidRDefault="00E65DBE" w:rsidP="00AF0D4C">
            <w:pPr>
              <w:spacing w:after="0"/>
              <w:rPr>
                <w:ins w:id="4213" w:author="China Telecom" w:date="2020-11-20T19:17:00Z"/>
              </w:rPr>
            </w:pPr>
            <w:ins w:id="4214" w:author="China Telecom" w:date="2020-11-20T19:17:00Z">
              <w:r w:rsidRPr="00E9302F">
                <w:t>PUSCH with SIP invite DDDSU</w:t>
              </w:r>
            </w:ins>
          </w:p>
        </w:tc>
        <w:tc>
          <w:tcPr>
            <w:tcW w:w="2200" w:type="dxa"/>
            <w:noWrap/>
            <w:hideMark/>
          </w:tcPr>
          <w:p w14:paraId="7B5B5B38" w14:textId="77777777" w:rsidR="00E65DBE" w:rsidRPr="00E9302F" w:rsidRDefault="00E65DBE" w:rsidP="00AF0D4C">
            <w:pPr>
              <w:spacing w:after="0"/>
              <w:jc w:val="center"/>
              <w:rPr>
                <w:ins w:id="4215" w:author="China Telecom" w:date="2020-11-20T19:17:00Z"/>
              </w:rPr>
            </w:pPr>
            <w:ins w:id="4216" w:author="China Telecom" w:date="2020-11-20T19:17:00Z">
              <w:r w:rsidRPr="00E9302F">
                <w:t>0</w:t>
              </w:r>
            </w:ins>
          </w:p>
        </w:tc>
        <w:tc>
          <w:tcPr>
            <w:tcW w:w="2200" w:type="dxa"/>
            <w:noWrap/>
            <w:hideMark/>
          </w:tcPr>
          <w:p w14:paraId="7AC7732B" w14:textId="77777777" w:rsidR="00E65DBE" w:rsidRPr="00E9302F" w:rsidRDefault="00E65DBE" w:rsidP="00AF0D4C">
            <w:pPr>
              <w:spacing w:after="0"/>
              <w:jc w:val="center"/>
              <w:rPr>
                <w:ins w:id="4217" w:author="China Telecom" w:date="2020-11-20T19:17:00Z"/>
                <w:noProof/>
              </w:rPr>
            </w:pPr>
          </w:p>
        </w:tc>
        <w:tc>
          <w:tcPr>
            <w:tcW w:w="2200" w:type="dxa"/>
            <w:noWrap/>
            <w:hideMark/>
          </w:tcPr>
          <w:p w14:paraId="509A3454" w14:textId="77777777" w:rsidR="00E65DBE" w:rsidRPr="00E9302F" w:rsidRDefault="00E65DBE" w:rsidP="00AF0D4C">
            <w:pPr>
              <w:spacing w:after="0"/>
              <w:jc w:val="center"/>
              <w:rPr>
                <w:ins w:id="4218" w:author="China Telecom" w:date="2020-11-20T19:17:00Z"/>
                <w:noProof/>
              </w:rPr>
            </w:pPr>
          </w:p>
        </w:tc>
        <w:tc>
          <w:tcPr>
            <w:tcW w:w="2200" w:type="dxa"/>
            <w:noWrap/>
            <w:hideMark/>
          </w:tcPr>
          <w:p w14:paraId="46D65029" w14:textId="77777777" w:rsidR="00E65DBE" w:rsidRPr="00E9302F" w:rsidRDefault="00E65DBE" w:rsidP="00AF0D4C">
            <w:pPr>
              <w:spacing w:after="0"/>
              <w:jc w:val="center"/>
              <w:rPr>
                <w:ins w:id="4219" w:author="China Telecom" w:date="2020-11-20T19:17:00Z"/>
              </w:rPr>
            </w:pPr>
          </w:p>
        </w:tc>
      </w:tr>
      <w:tr w:rsidR="00E65DBE" w:rsidRPr="00E9302F" w14:paraId="22A519FF" w14:textId="77777777" w:rsidTr="00AF0D4C">
        <w:trPr>
          <w:ins w:id="4220" w:author="China Telecom" w:date="2020-11-20T19:17:00Z"/>
        </w:trPr>
        <w:tc>
          <w:tcPr>
            <w:tcW w:w="6440" w:type="dxa"/>
            <w:noWrap/>
            <w:hideMark/>
          </w:tcPr>
          <w:p w14:paraId="47E1CD72" w14:textId="77777777" w:rsidR="00E65DBE" w:rsidRPr="00E9302F" w:rsidRDefault="00E65DBE" w:rsidP="00AF0D4C">
            <w:pPr>
              <w:spacing w:after="0"/>
              <w:rPr>
                <w:ins w:id="4221" w:author="China Telecom" w:date="2020-11-20T19:17:00Z"/>
              </w:rPr>
            </w:pPr>
            <w:ins w:id="4222" w:author="China Telecom" w:date="2020-11-20T19:17:00Z">
              <w:r w:rsidRPr="00E9302F">
                <w:t>PUSCH with SIP invite DDDSUDDSUU</w:t>
              </w:r>
            </w:ins>
          </w:p>
        </w:tc>
        <w:tc>
          <w:tcPr>
            <w:tcW w:w="2200" w:type="dxa"/>
            <w:noWrap/>
            <w:hideMark/>
          </w:tcPr>
          <w:p w14:paraId="3C936E06" w14:textId="77777777" w:rsidR="00E65DBE" w:rsidRPr="00E9302F" w:rsidRDefault="00E65DBE" w:rsidP="00AF0D4C">
            <w:pPr>
              <w:spacing w:after="0"/>
              <w:jc w:val="center"/>
              <w:rPr>
                <w:ins w:id="4223" w:author="China Telecom" w:date="2020-11-20T19:17:00Z"/>
              </w:rPr>
            </w:pPr>
            <w:ins w:id="4224" w:author="China Telecom" w:date="2020-11-20T19:17:00Z">
              <w:r w:rsidRPr="00E9302F">
                <w:t>0</w:t>
              </w:r>
            </w:ins>
          </w:p>
        </w:tc>
        <w:tc>
          <w:tcPr>
            <w:tcW w:w="2200" w:type="dxa"/>
            <w:noWrap/>
            <w:hideMark/>
          </w:tcPr>
          <w:p w14:paraId="7EF0AD53" w14:textId="77777777" w:rsidR="00E65DBE" w:rsidRPr="00E9302F" w:rsidRDefault="00E65DBE" w:rsidP="00AF0D4C">
            <w:pPr>
              <w:spacing w:after="0"/>
              <w:jc w:val="center"/>
              <w:rPr>
                <w:ins w:id="4225" w:author="China Telecom" w:date="2020-11-20T19:17:00Z"/>
                <w:noProof/>
              </w:rPr>
            </w:pPr>
          </w:p>
        </w:tc>
        <w:tc>
          <w:tcPr>
            <w:tcW w:w="2200" w:type="dxa"/>
            <w:noWrap/>
            <w:hideMark/>
          </w:tcPr>
          <w:p w14:paraId="72363E7D" w14:textId="77777777" w:rsidR="00E65DBE" w:rsidRPr="00E9302F" w:rsidRDefault="00E65DBE" w:rsidP="00AF0D4C">
            <w:pPr>
              <w:spacing w:after="0"/>
              <w:jc w:val="center"/>
              <w:rPr>
                <w:ins w:id="4226" w:author="China Telecom" w:date="2020-11-20T19:17:00Z"/>
                <w:noProof/>
              </w:rPr>
            </w:pPr>
          </w:p>
        </w:tc>
        <w:tc>
          <w:tcPr>
            <w:tcW w:w="2200" w:type="dxa"/>
            <w:noWrap/>
            <w:hideMark/>
          </w:tcPr>
          <w:p w14:paraId="26082CA2" w14:textId="77777777" w:rsidR="00E65DBE" w:rsidRPr="00E9302F" w:rsidRDefault="00E65DBE" w:rsidP="00AF0D4C">
            <w:pPr>
              <w:spacing w:after="0"/>
              <w:jc w:val="center"/>
              <w:rPr>
                <w:ins w:id="4227" w:author="China Telecom" w:date="2020-11-20T19:17:00Z"/>
                <w:noProof/>
              </w:rPr>
            </w:pPr>
          </w:p>
        </w:tc>
      </w:tr>
      <w:tr w:rsidR="00E65DBE" w:rsidRPr="00E9302F" w14:paraId="5A4F7FEA" w14:textId="77777777" w:rsidTr="00AF0D4C">
        <w:trPr>
          <w:ins w:id="4228" w:author="China Telecom" w:date="2020-11-20T19:17:00Z"/>
        </w:trPr>
        <w:tc>
          <w:tcPr>
            <w:tcW w:w="6440" w:type="dxa"/>
            <w:noWrap/>
            <w:hideMark/>
          </w:tcPr>
          <w:p w14:paraId="32E308A1" w14:textId="77777777" w:rsidR="00E65DBE" w:rsidRPr="00E9302F" w:rsidRDefault="00E65DBE" w:rsidP="00AF0D4C">
            <w:pPr>
              <w:spacing w:after="0"/>
              <w:rPr>
                <w:ins w:id="4229" w:author="China Telecom" w:date="2020-11-20T19:17:00Z"/>
              </w:rPr>
            </w:pPr>
            <w:ins w:id="4230" w:author="China Telecom" w:date="2020-11-20T19:17:00Z">
              <w:r>
                <w:t>PUSCH for CSI 11bit DDDSU</w:t>
              </w:r>
            </w:ins>
          </w:p>
        </w:tc>
        <w:tc>
          <w:tcPr>
            <w:tcW w:w="2200" w:type="dxa"/>
            <w:noWrap/>
            <w:hideMark/>
          </w:tcPr>
          <w:p w14:paraId="4ACEDCC8" w14:textId="77777777" w:rsidR="00E65DBE" w:rsidRPr="00E9302F" w:rsidRDefault="00E65DBE" w:rsidP="00AF0D4C">
            <w:pPr>
              <w:spacing w:after="0"/>
              <w:jc w:val="center"/>
              <w:rPr>
                <w:ins w:id="4231" w:author="China Telecom" w:date="2020-11-20T19:17:00Z"/>
              </w:rPr>
            </w:pPr>
            <w:ins w:id="4232" w:author="China Telecom" w:date="2020-11-20T19:17:00Z">
              <w:r w:rsidRPr="00E9302F">
                <w:t>0</w:t>
              </w:r>
            </w:ins>
          </w:p>
        </w:tc>
        <w:tc>
          <w:tcPr>
            <w:tcW w:w="2200" w:type="dxa"/>
            <w:noWrap/>
            <w:hideMark/>
          </w:tcPr>
          <w:p w14:paraId="7CF8CBC1" w14:textId="77777777" w:rsidR="00E65DBE" w:rsidRPr="00E9302F" w:rsidRDefault="00E65DBE" w:rsidP="00AF0D4C">
            <w:pPr>
              <w:spacing w:after="0"/>
              <w:jc w:val="center"/>
              <w:rPr>
                <w:ins w:id="4233" w:author="China Telecom" w:date="2020-11-20T19:17:00Z"/>
                <w:noProof/>
              </w:rPr>
            </w:pPr>
          </w:p>
        </w:tc>
        <w:tc>
          <w:tcPr>
            <w:tcW w:w="2200" w:type="dxa"/>
            <w:noWrap/>
            <w:hideMark/>
          </w:tcPr>
          <w:p w14:paraId="6FADA8EA" w14:textId="77777777" w:rsidR="00E65DBE" w:rsidRPr="00E9302F" w:rsidRDefault="00E65DBE" w:rsidP="00AF0D4C">
            <w:pPr>
              <w:spacing w:after="0"/>
              <w:jc w:val="center"/>
              <w:rPr>
                <w:ins w:id="4234" w:author="China Telecom" w:date="2020-11-20T19:17:00Z"/>
                <w:noProof/>
              </w:rPr>
            </w:pPr>
          </w:p>
        </w:tc>
        <w:tc>
          <w:tcPr>
            <w:tcW w:w="2200" w:type="dxa"/>
            <w:noWrap/>
            <w:hideMark/>
          </w:tcPr>
          <w:p w14:paraId="7436184F" w14:textId="77777777" w:rsidR="00E65DBE" w:rsidRPr="00E9302F" w:rsidRDefault="00E65DBE" w:rsidP="00AF0D4C">
            <w:pPr>
              <w:spacing w:after="0"/>
              <w:jc w:val="center"/>
              <w:rPr>
                <w:ins w:id="4235" w:author="China Telecom" w:date="2020-11-20T19:17:00Z"/>
                <w:noProof/>
              </w:rPr>
            </w:pPr>
          </w:p>
        </w:tc>
      </w:tr>
      <w:tr w:rsidR="00E65DBE" w:rsidRPr="00E9302F" w14:paraId="022D3AB7" w14:textId="77777777" w:rsidTr="00AF0D4C">
        <w:trPr>
          <w:ins w:id="4236" w:author="China Telecom" w:date="2020-11-20T19:17:00Z"/>
        </w:trPr>
        <w:tc>
          <w:tcPr>
            <w:tcW w:w="6440" w:type="dxa"/>
            <w:noWrap/>
            <w:hideMark/>
          </w:tcPr>
          <w:p w14:paraId="36EB1F88" w14:textId="77777777" w:rsidR="00E65DBE" w:rsidRPr="00E9302F" w:rsidRDefault="00E65DBE" w:rsidP="00AF0D4C">
            <w:pPr>
              <w:spacing w:after="0"/>
              <w:rPr>
                <w:ins w:id="4237" w:author="China Telecom" w:date="2020-11-20T19:17:00Z"/>
              </w:rPr>
            </w:pPr>
            <w:ins w:id="4238" w:author="China Telecom" w:date="2020-11-20T19:17:00Z">
              <w:r>
                <w:t>PUSCH for CSI 22bit DDDSU</w:t>
              </w:r>
            </w:ins>
          </w:p>
        </w:tc>
        <w:tc>
          <w:tcPr>
            <w:tcW w:w="2200" w:type="dxa"/>
            <w:noWrap/>
            <w:hideMark/>
          </w:tcPr>
          <w:p w14:paraId="752570FB" w14:textId="77777777" w:rsidR="00E65DBE" w:rsidRPr="00E9302F" w:rsidRDefault="00E65DBE" w:rsidP="00AF0D4C">
            <w:pPr>
              <w:spacing w:after="0"/>
              <w:jc w:val="center"/>
              <w:rPr>
                <w:ins w:id="4239" w:author="China Telecom" w:date="2020-11-20T19:17:00Z"/>
              </w:rPr>
            </w:pPr>
            <w:ins w:id="4240" w:author="China Telecom" w:date="2020-11-20T19:17:00Z">
              <w:r w:rsidRPr="00E9302F">
                <w:t>0</w:t>
              </w:r>
            </w:ins>
          </w:p>
        </w:tc>
        <w:tc>
          <w:tcPr>
            <w:tcW w:w="2200" w:type="dxa"/>
            <w:noWrap/>
            <w:hideMark/>
          </w:tcPr>
          <w:p w14:paraId="386C3F73" w14:textId="77777777" w:rsidR="00E65DBE" w:rsidRPr="00E9302F" w:rsidRDefault="00E65DBE" w:rsidP="00AF0D4C">
            <w:pPr>
              <w:spacing w:after="0"/>
              <w:jc w:val="center"/>
              <w:rPr>
                <w:ins w:id="4241" w:author="China Telecom" w:date="2020-11-20T19:17:00Z"/>
                <w:noProof/>
              </w:rPr>
            </w:pPr>
          </w:p>
        </w:tc>
        <w:tc>
          <w:tcPr>
            <w:tcW w:w="2200" w:type="dxa"/>
            <w:noWrap/>
            <w:hideMark/>
          </w:tcPr>
          <w:p w14:paraId="2BCAF8C5" w14:textId="77777777" w:rsidR="00E65DBE" w:rsidRPr="00E9302F" w:rsidRDefault="00E65DBE" w:rsidP="00AF0D4C">
            <w:pPr>
              <w:spacing w:after="0"/>
              <w:jc w:val="center"/>
              <w:rPr>
                <w:ins w:id="4242" w:author="China Telecom" w:date="2020-11-20T19:17:00Z"/>
                <w:noProof/>
              </w:rPr>
            </w:pPr>
          </w:p>
        </w:tc>
        <w:tc>
          <w:tcPr>
            <w:tcW w:w="2200" w:type="dxa"/>
            <w:noWrap/>
            <w:hideMark/>
          </w:tcPr>
          <w:p w14:paraId="24B656D0" w14:textId="77777777" w:rsidR="00E65DBE" w:rsidRPr="00E9302F" w:rsidRDefault="00E65DBE" w:rsidP="00AF0D4C">
            <w:pPr>
              <w:spacing w:after="0"/>
              <w:jc w:val="center"/>
              <w:rPr>
                <w:ins w:id="4243" w:author="China Telecom" w:date="2020-11-20T19:17:00Z"/>
                <w:noProof/>
              </w:rPr>
            </w:pPr>
          </w:p>
        </w:tc>
      </w:tr>
      <w:tr w:rsidR="00E65DBE" w:rsidRPr="00E9302F" w14:paraId="70A269A2" w14:textId="77777777" w:rsidTr="00AF0D4C">
        <w:trPr>
          <w:ins w:id="4244" w:author="China Telecom" w:date="2020-11-20T19:17:00Z"/>
        </w:trPr>
        <w:tc>
          <w:tcPr>
            <w:tcW w:w="6440" w:type="dxa"/>
            <w:noWrap/>
            <w:hideMark/>
          </w:tcPr>
          <w:p w14:paraId="1C322718" w14:textId="77777777" w:rsidR="00E65DBE" w:rsidRPr="00E9302F" w:rsidRDefault="00E65DBE" w:rsidP="00AF0D4C">
            <w:pPr>
              <w:spacing w:after="0"/>
              <w:rPr>
                <w:ins w:id="4245" w:author="China Telecom" w:date="2020-11-20T19:17:00Z"/>
              </w:rPr>
            </w:pPr>
            <w:ins w:id="4246" w:author="China Telecom" w:date="2020-11-20T19:17:00Z">
              <w:r w:rsidRPr="00E9302F">
                <w:t>PUCCH Format 1</w:t>
              </w:r>
            </w:ins>
          </w:p>
        </w:tc>
        <w:tc>
          <w:tcPr>
            <w:tcW w:w="2200" w:type="dxa"/>
            <w:noWrap/>
            <w:hideMark/>
          </w:tcPr>
          <w:p w14:paraId="4B12886E" w14:textId="77777777" w:rsidR="00E65DBE" w:rsidRPr="00E9302F" w:rsidRDefault="00E65DBE" w:rsidP="00AF0D4C">
            <w:pPr>
              <w:spacing w:after="0"/>
              <w:jc w:val="center"/>
              <w:rPr>
                <w:ins w:id="4247" w:author="China Telecom" w:date="2020-11-20T19:17:00Z"/>
              </w:rPr>
            </w:pPr>
            <w:ins w:id="4248" w:author="China Telecom" w:date="2020-11-20T19:17:00Z">
              <w:r w:rsidRPr="00E9302F">
                <w:t>11</w:t>
              </w:r>
            </w:ins>
          </w:p>
        </w:tc>
        <w:tc>
          <w:tcPr>
            <w:tcW w:w="2200" w:type="dxa"/>
            <w:noWrap/>
            <w:hideMark/>
          </w:tcPr>
          <w:p w14:paraId="2108C419" w14:textId="77777777" w:rsidR="00E65DBE" w:rsidRPr="00E9302F" w:rsidRDefault="00E65DBE" w:rsidP="00AF0D4C">
            <w:pPr>
              <w:spacing w:after="0"/>
              <w:jc w:val="center"/>
              <w:rPr>
                <w:ins w:id="4249" w:author="China Telecom" w:date="2020-11-20T19:17:00Z"/>
              </w:rPr>
            </w:pPr>
            <w:ins w:id="4250" w:author="China Telecom" w:date="2020-11-20T19:17:00Z">
              <w:r w:rsidRPr="00E9302F">
                <w:t>152.06</w:t>
              </w:r>
            </w:ins>
          </w:p>
        </w:tc>
        <w:tc>
          <w:tcPr>
            <w:tcW w:w="2200" w:type="dxa"/>
            <w:noWrap/>
            <w:hideMark/>
          </w:tcPr>
          <w:p w14:paraId="6857A847" w14:textId="77777777" w:rsidR="00E65DBE" w:rsidRPr="00E9302F" w:rsidRDefault="00E65DBE" w:rsidP="00AF0D4C">
            <w:pPr>
              <w:spacing w:after="0"/>
              <w:jc w:val="center"/>
              <w:rPr>
                <w:ins w:id="4251" w:author="China Telecom" w:date="2020-11-20T19:17:00Z"/>
              </w:rPr>
            </w:pPr>
            <w:ins w:id="4252" w:author="China Telecom" w:date="2020-11-20T19:17:00Z">
              <w:r w:rsidRPr="00E9302F">
                <w:t>1.46</w:t>
              </w:r>
            </w:ins>
          </w:p>
        </w:tc>
        <w:tc>
          <w:tcPr>
            <w:tcW w:w="2200" w:type="dxa"/>
            <w:noWrap/>
            <w:hideMark/>
          </w:tcPr>
          <w:p w14:paraId="05DFAAA7" w14:textId="77777777" w:rsidR="00E65DBE" w:rsidRPr="00E9302F" w:rsidRDefault="00E65DBE" w:rsidP="00AF0D4C">
            <w:pPr>
              <w:spacing w:after="0"/>
              <w:jc w:val="center"/>
              <w:rPr>
                <w:ins w:id="4253" w:author="China Telecom" w:date="2020-11-20T19:17:00Z"/>
              </w:rPr>
            </w:pPr>
            <w:ins w:id="4254" w:author="China Telecom" w:date="2020-11-20T19:17:00Z">
              <w:r w:rsidRPr="00E9302F">
                <w:t>9.81</w:t>
              </w:r>
            </w:ins>
          </w:p>
        </w:tc>
      </w:tr>
      <w:tr w:rsidR="00E65DBE" w:rsidRPr="00E9302F" w14:paraId="7163A913" w14:textId="77777777" w:rsidTr="00AF0D4C">
        <w:trPr>
          <w:ins w:id="4255" w:author="China Telecom" w:date="2020-11-20T19:17:00Z"/>
        </w:trPr>
        <w:tc>
          <w:tcPr>
            <w:tcW w:w="6440" w:type="dxa"/>
            <w:noWrap/>
            <w:hideMark/>
          </w:tcPr>
          <w:p w14:paraId="21BB690F" w14:textId="77777777" w:rsidR="00E65DBE" w:rsidRPr="00E9302F" w:rsidRDefault="00E65DBE" w:rsidP="00AF0D4C">
            <w:pPr>
              <w:spacing w:after="0"/>
              <w:rPr>
                <w:ins w:id="4256" w:author="China Telecom" w:date="2020-11-20T19:17:00Z"/>
              </w:rPr>
            </w:pPr>
            <w:ins w:id="4257" w:author="China Telecom" w:date="2020-11-20T19:17:00Z">
              <w:r w:rsidRPr="00E9302F">
                <w:t>PUCCH Format 3 11bit</w:t>
              </w:r>
            </w:ins>
          </w:p>
        </w:tc>
        <w:tc>
          <w:tcPr>
            <w:tcW w:w="2200" w:type="dxa"/>
            <w:noWrap/>
            <w:hideMark/>
          </w:tcPr>
          <w:p w14:paraId="2DBA2C02" w14:textId="77777777" w:rsidR="00E65DBE" w:rsidRPr="00E9302F" w:rsidRDefault="00E65DBE" w:rsidP="00AF0D4C">
            <w:pPr>
              <w:spacing w:after="0"/>
              <w:jc w:val="center"/>
              <w:rPr>
                <w:ins w:id="4258" w:author="China Telecom" w:date="2020-11-20T19:17:00Z"/>
              </w:rPr>
            </w:pPr>
            <w:ins w:id="4259" w:author="China Telecom" w:date="2020-11-20T19:17:00Z">
              <w:r w:rsidRPr="00E9302F">
                <w:t>7</w:t>
              </w:r>
            </w:ins>
          </w:p>
        </w:tc>
        <w:tc>
          <w:tcPr>
            <w:tcW w:w="2200" w:type="dxa"/>
            <w:noWrap/>
            <w:hideMark/>
          </w:tcPr>
          <w:p w14:paraId="5A370E1C" w14:textId="77777777" w:rsidR="00E65DBE" w:rsidRPr="00E9302F" w:rsidRDefault="00E65DBE" w:rsidP="00AF0D4C">
            <w:pPr>
              <w:spacing w:after="0"/>
              <w:jc w:val="center"/>
              <w:rPr>
                <w:ins w:id="4260" w:author="China Telecom" w:date="2020-11-20T19:17:00Z"/>
              </w:rPr>
            </w:pPr>
            <w:ins w:id="4261" w:author="China Telecom" w:date="2020-11-20T19:17:00Z">
              <w:r w:rsidRPr="00E9302F">
                <w:t>150.63</w:t>
              </w:r>
            </w:ins>
          </w:p>
        </w:tc>
        <w:tc>
          <w:tcPr>
            <w:tcW w:w="2200" w:type="dxa"/>
            <w:noWrap/>
            <w:hideMark/>
          </w:tcPr>
          <w:p w14:paraId="0D2529A8" w14:textId="77777777" w:rsidR="00E65DBE" w:rsidRPr="00E9302F" w:rsidRDefault="00E65DBE" w:rsidP="00AF0D4C">
            <w:pPr>
              <w:spacing w:after="0"/>
              <w:jc w:val="center"/>
              <w:rPr>
                <w:ins w:id="4262" w:author="China Telecom" w:date="2020-11-20T19:17:00Z"/>
              </w:rPr>
            </w:pPr>
            <w:ins w:id="4263" w:author="China Telecom" w:date="2020-11-20T19:17:00Z">
              <w:r w:rsidRPr="00E9302F">
                <w:t>1.35</w:t>
              </w:r>
            </w:ins>
          </w:p>
        </w:tc>
        <w:tc>
          <w:tcPr>
            <w:tcW w:w="2200" w:type="dxa"/>
            <w:noWrap/>
            <w:hideMark/>
          </w:tcPr>
          <w:p w14:paraId="65BBD192" w14:textId="77777777" w:rsidR="00E65DBE" w:rsidRPr="00E9302F" w:rsidRDefault="00E65DBE" w:rsidP="00AF0D4C">
            <w:pPr>
              <w:spacing w:after="0"/>
              <w:jc w:val="center"/>
              <w:rPr>
                <w:ins w:id="4264" w:author="China Telecom" w:date="2020-11-20T19:17:00Z"/>
              </w:rPr>
            </w:pPr>
            <w:ins w:id="4265" w:author="China Telecom" w:date="2020-11-20T19:17:00Z">
              <w:r w:rsidRPr="00E9302F">
                <w:t>8.38</w:t>
              </w:r>
            </w:ins>
          </w:p>
        </w:tc>
      </w:tr>
      <w:tr w:rsidR="00E65DBE" w:rsidRPr="00E9302F" w14:paraId="55F4C235" w14:textId="77777777" w:rsidTr="00AF0D4C">
        <w:trPr>
          <w:ins w:id="4266" w:author="China Telecom" w:date="2020-11-20T19:17:00Z"/>
        </w:trPr>
        <w:tc>
          <w:tcPr>
            <w:tcW w:w="6440" w:type="dxa"/>
            <w:noWrap/>
            <w:hideMark/>
          </w:tcPr>
          <w:p w14:paraId="175A3258" w14:textId="77777777" w:rsidR="00E65DBE" w:rsidRPr="00E9302F" w:rsidRDefault="00E65DBE" w:rsidP="00AF0D4C">
            <w:pPr>
              <w:spacing w:after="0"/>
              <w:rPr>
                <w:ins w:id="4267" w:author="China Telecom" w:date="2020-11-20T19:17:00Z"/>
              </w:rPr>
            </w:pPr>
            <w:ins w:id="4268" w:author="China Telecom" w:date="2020-11-20T19:17:00Z">
              <w:r w:rsidRPr="00E9302F">
                <w:t>PUCCH Format 3 22bit</w:t>
              </w:r>
            </w:ins>
          </w:p>
        </w:tc>
        <w:tc>
          <w:tcPr>
            <w:tcW w:w="2200" w:type="dxa"/>
            <w:noWrap/>
            <w:hideMark/>
          </w:tcPr>
          <w:p w14:paraId="7A4A17EE" w14:textId="77777777" w:rsidR="00E65DBE" w:rsidRPr="00E9302F" w:rsidRDefault="00E65DBE" w:rsidP="00AF0D4C">
            <w:pPr>
              <w:spacing w:after="0"/>
              <w:jc w:val="center"/>
              <w:rPr>
                <w:ins w:id="4269" w:author="China Telecom" w:date="2020-11-20T19:17:00Z"/>
              </w:rPr>
            </w:pPr>
            <w:ins w:id="4270" w:author="China Telecom" w:date="2020-11-20T19:17:00Z">
              <w:r w:rsidRPr="00E9302F">
                <w:t>9</w:t>
              </w:r>
            </w:ins>
          </w:p>
        </w:tc>
        <w:tc>
          <w:tcPr>
            <w:tcW w:w="2200" w:type="dxa"/>
            <w:noWrap/>
            <w:hideMark/>
          </w:tcPr>
          <w:p w14:paraId="07850DFC" w14:textId="77777777" w:rsidR="00E65DBE" w:rsidRPr="00E9302F" w:rsidRDefault="00E65DBE" w:rsidP="00AF0D4C">
            <w:pPr>
              <w:spacing w:after="0"/>
              <w:jc w:val="center"/>
              <w:rPr>
                <w:ins w:id="4271" w:author="China Telecom" w:date="2020-11-20T19:17:00Z"/>
              </w:rPr>
            </w:pPr>
            <w:ins w:id="4272" w:author="China Telecom" w:date="2020-11-20T19:17:00Z">
              <w:r w:rsidRPr="00E9302F">
                <w:t>147.71</w:t>
              </w:r>
            </w:ins>
          </w:p>
        </w:tc>
        <w:tc>
          <w:tcPr>
            <w:tcW w:w="2200" w:type="dxa"/>
            <w:noWrap/>
            <w:hideMark/>
          </w:tcPr>
          <w:p w14:paraId="16762E3A" w14:textId="77777777" w:rsidR="00E65DBE" w:rsidRPr="00E9302F" w:rsidRDefault="00E65DBE" w:rsidP="00AF0D4C">
            <w:pPr>
              <w:spacing w:after="0"/>
              <w:jc w:val="center"/>
              <w:rPr>
                <w:ins w:id="4273" w:author="China Telecom" w:date="2020-11-20T19:17:00Z"/>
              </w:rPr>
            </w:pPr>
            <w:ins w:id="4274" w:author="China Telecom" w:date="2020-11-20T19:17:00Z">
              <w:r w:rsidRPr="00E9302F">
                <w:t>1.50</w:t>
              </w:r>
            </w:ins>
          </w:p>
        </w:tc>
        <w:tc>
          <w:tcPr>
            <w:tcW w:w="2200" w:type="dxa"/>
            <w:noWrap/>
            <w:hideMark/>
          </w:tcPr>
          <w:p w14:paraId="4ED82AF4" w14:textId="77777777" w:rsidR="00E65DBE" w:rsidRPr="00E9302F" w:rsidRDefault="00E65DBE" w:rsidP="00AF0D4C">
            <w:pPr>
              <w:spacing w:after="0"/>
              <w:jc w:val="center"/>
              <w:rPr>
                <w:ins w:id="4275" w:author="China Telecom" w:date="2020-11-20T19:17:00Z"/>
              </w:rPr>
            </w:pPr>
            <w:ins w:id="4276" w:author="China Telecom" w:date="2020-11-20T19:17:00Z">
              <w:r w:rsidRPr="00E9302F">
                <w:t>5.46</w:t>
              </w:r>
            </w:ins>
          </w:p>
        </w:tc>
      </w:tr>
      <w:tr w:rsidR="00E65DBE" w:rsidRPr="00E9302F" w14:paraId="46D150D5" w14:textId="77777777" w:rsidTr="00AF0D4C">
        <w:trPr>
          <w:ins w:id="4277" w:author="China Telecom" w:date="2020-11-20T19:17:00Z"/>
        </w:trPr>
        <w:tc>
          <w:tcPr>
            <w:tcW w:w="6440" w:type="dxa"/>
            <w:noWrap/>
            <w:hideMark/>
          </w:tcPr>
          <w:p w14:paraId="29CB56DA" w14:textId="77777777" w:rsidR="00E65DBE" w:rsidRPr="00E9302F" w:rsidRDefault="00E65DBE" w:rsidP="00AF0D4C">
            <w:pPr>
              <w:spacing w:after="0"/>
              <w:rPr>
                <w:ins w:id="4278" w:author="China Telecom" w:date="2020-11-20T19:17:00Z"/>
              </w:rPr>
            </w:pPr>
            <w:ins w:id="4279" w:author="China Telecom" w:date="2020-11-20T19:17:00Z">
              <w:r w:rsidRPr="00E9302F">
                <w:t xml:space="preserve">SSB </w:t>
              </w:r>
            </w:ins>
          </w:p>
        </w:tc>
        <w:tc>
          <w:tcPr>
            <w:tcW w:w="2200" w:type="dxa"/>
            <w:noWrap/>
            <w:hideMark/>
          </w:tcPr>
          <w:p w14:paraId="78CFBCBD" w14:textId="77777777" w:rsidR="00E65DBE" w:rsidRPr="00E9302F" w:rsidRDefault="00E65DBE" w:rsidP="00AF0D4C">
            <w:pPr>
              <w:spacing w:after="0"/>
              <w:jc w:val="center"/>
              <w:rPr>
                <w:ins w:id="4280" w:author="China Telecom" w:date="2020-11-20T19:17:00Z"/>
              </w:rPr>
            </w:pPr>
            <w:ins w:id="4281" w:author="China Telecom" w:date="2020-11-20T19:17:00Z">
              <w:r w:rsidRPr="00E9302F">
                <w:t>5</w:t>
              </w:r>
            </w:ins>
          </w:p>
        </w:tc>
        <w:tc>
          <w:tcPr>
            <w:tcW w:w="2200" w:type="dxa"/>
            <w:noWrap/>
            <w:hideMark/>
          </w:tcPr>
          <w:p w14:paraId="54888CCE" w14:textId="77777777" w:rsidR="00E65DBE" w:rsidRPr="00E9302F" w:rsidRDefault="00E65DBE" w:rsidP="00AF0D4C">
            <w:pPr>
              <w:spacing w:after="0"/>
              <w:jc w:val="center"/>
              <w:rPr>
                <w:ins w:id="4282" w:author="China Telecom" w:date="2020-11-20T19:17:00Z"/>
              </w:rPr>
            </w:pPr>
            <w:ins w:id="4283" w:author="China Telecom" w:date="2020-11-20T19:17:00Z">
              <w:r w:rsidRPr="00E9302F">
                <w:t>148.19</w:t>
              </w:r>
            </w:ins>
          </w:p>
        </w:tc>
        <w:tc>
          <w:tcPr>
            <w:tcW w:w="2200" w:type="dxa"/>
            <w:noWrap/>
            <w:hideMark/>
          </w:tcPr>
          <w:p w14:paraId="158E9547" w14:textId="77777777" w:rsidR="00E65DBE" w:rsidRPr="00E9302F" w:rsidRDefault="00E65DBE" w:rsidP="00AF0D4C">
            <w:pPr>
              <w:spacing w:after="0"/>
              <w:jc w:val="center"/>
              <w:rPr>
                <w:ins w:id="4284" w:author="China Telecom" w:date="2020-11-20T19:17:00Z"/>
              </w:rPr>
            </w:pPr>
            <w:ins w:id="4285" w:author="China Telecom" w:date="2020-11-20T19:17:00Z">
              <w:r w:rsidRPr="00E9302F">
                <w:t>0.86</w:t>
              </w:r>
            </w:ins>
          </w:p>
        </w:tc>
        <w:tc>
          <w:tcPr>
            <w:tcW w:w="2200" w:type="dxa"/>
            <w:noWrap/>
            <w:hideMark/>
          </w:tcPr>
          <w:p w14:paraId="1A01817D" w14:textId="77777777" w:rsidR="00E65DBE" w:rsidRPr="00E9302F" w:rsidRDefault="00E65DBE" w:rsidP="00AF0D4C">
            <w:pPr>
              <w:spacing w:after="0"/>
              <w:jc w:val="center"/>
              <w:rPr>
                <w:ins w:id="4286" w:author="China Telecom" w:date="2020-11-20T19:17:00Z"/>
              </w:rPr>
            </w:pPr>
            <w:ins w:id="4287" w:author="China Telecom" w:date="2020-11-20T19:17:00Z">
              <w:r w:rsidRPr="00E9302F">
                <w:t>5.94</w:t>
              </w:r>
            </w:ins>
          </w:p>
        </w:tc>
      </w:tr>
      <w:tr w:rsidR="00E65DBE" w:rsidRPr="00E9302F" w14:paraId="0CC13F64" w14:textId="77777777" w:rsidTr="00AF0D4C">
        <w:trPr>
          <w:ins w:id="4288" w:author="China Telecom" w:date="2020-11-20T19:17:00Z"/>
        </w:trPr>
        <w:tc>
          <w:tcPr>
            <w:tcW w:w="6440" w:type="dxa"/>
            <w:noWrap/>
            <w:hideMark/>
          </w:tcPr>
          <w:p w14:paraId="6716CC99" w14:textId="77777777" w:rsidR="00E65DBE" w:rsidRPr="00E9302F" w:rsidRDefault="00E65DBE" w:rsidP="00AF0D4C">
            <w:pPr>
              <w:spacing w:after="0"/>
              <w:rPr>
                <w:ins w:id="4289" w:author="China Telecom" w:date="2020-11-20T19:17:00Z"/>
              </w:rPr>
            </w:pPr>
            <w:ins w:id="4290" w:author="China Telecom" w:date="2020-11-20T19:17:00Z">
              <w:r w:rsidRPr="00E9302F">
                <w:t>PRACH Format 0</w:t>
              </w:r>
            </w:ins>
          </w:p>
        </w:tc>
        <w:tc>
          <w:tcPr>
            <w:tcW w:w="2200" w:type="dxa"/>
            <w:noWrap/>
            <w:hideMark/>
          </w:tcPr>
          <w:p w14:paraId="70B405E3" w14:textId="77777777" w:rsidR="00E65DBE" w:rsidRPr="00E9302F" w:rsidRDefault="00E65DBE" w:rsidP="00AF0D4C">
            <w:pPr>
              <w:spacing w:after="0"/>
              <w:jc w:val="center"/>
              <w:rPr>
                <w:ins w:id="4291" w:author="China Telecom" w:date="2020-11-20T19:17:00Z"/>
              </w:rPr>
            </w:pPr>
            <w:ins w:id="4292" w:author="China Telecom" w:date="2020-11-20T19:17:00Z">
              <w:r w:rsidRPr="00E9302F">
                <w:t>2</w:t>
              </w:r>
            </w:ins>
          </w:p>
        </w:tc>
        <w:tc>
          <w:tcPr>
            <w:tcW w:w="2200" w:type="dxa"/>
            <w:noWrap/>
            <w:hideMark/>
          </w:tcPr>
          <w:p w14:paraId="4552BC6B" w14:textId="77777777" w:rsidR="00E65DBE" w:rsidRPr="00E9302F" w:rsidRDefault="00E65DBE" w:rsidP="00AF0D4C">
            <w:pPr>
              <w:spacing w:after="0"/>
              <w:jc w:val="center"/>
              <w:rPr>
                <w:ins w:id="4293" w:author="China Telecom" w:date="2020-11-20T19:17:00Z"/>
              </w:rPr>
            </w:pPr>
            <w:ins w:id="4294" w:author="China Telecom" w:date="2020-11-20T19:17:00Z">
              <w:r w:rsidRPr="00E9302F">
                <w:t>150.85</w:t>
              </w:r>
            </w:ins>
          </w:p>
        </w:tc>
        <w:tc>
          <w:tcPr>
            <w:tcW w:w="2200" w:type="dxa"/>
            <w:noWrap/>
            <w:hideMark/>
          </w:tcPr>
          <w:p w14:paraId="12131E87" w14:textId="77777777" w:rsidR="00E65DBE" w:rsidRPr="00E9302F" w:rsidRDefault="00E65DBE" w:rsidP="00AF0D4C">
            <w:pPr>
              <w:spacing w:after="0"/>
              <w:jc w:val="center"/>
              <w:rPr>
                <w:ins w:id="4295" w:author="China Telecom" w:date="2020-11-20T19:17:00Z"/>
              </w:rPr>
            </w:pPr>
            <w:ins w:id="4296" w:author="China Telecom" w:date="2020-11-20T19:17:00Z">
              <w:r w:rsidRPr="00E9302F">
                <w:t>1.98</w:t>
              </w:r>
            </w:ins>
          </w:p>
        </w:tc>
        <w:tc>
          <w:tcPr>
            <w:tcW w:w="2200" w:type="dxa"/>
            <w:noWrap/>
            <w:hideMark/>
          </w:tcPr>
          <w:p w14:paraId="0286E9BA" w14:textId="77777777" w:rsidR="00E65DBE" w:rsidRPr="00E9302F" w:rsidRDefault="00E65DBE" w:rsidP="00AF0D4C">
            <w:pPr>
              <w:spacing w:after="0"/>
              <w:jc w:val="center"/>
              <w:rPr>
                <w:ins w:id="4297" w:author="China Telecom" w:date="2020-11-20T19:17:00Z"/>
              </w:rPr>
            </w:pPr>
            <w:ins w:id="4298" w:author="China Telecom" w:date="2020-11-20T19:17:00Z">
              <w:r w:rsidRPr="00E9302F">
                <w:t>8.60</w:t>
              </w:r>
            </w:ins>
          </w:p>
        </w:tc>
      </w:tr>
      <w:tr w:rsidR="00E65DBE" w:rsidRPr="00E9302F" w14:paraId="5BD2FE3E" w14:textId="77777777" w:rsidTr="00AF0D4C">
        <w:trPr>
          <w:ins w:id="4299" w:author="China Telecom" w:date="2020-11-20T19:17:00Z"/>
        </w:trPr>
        <w:tc>
          <w:tcPr>
            <w:tcW w:w="6440" w:type="dxa"/>
            <w:noWrap/>
            <w:hideMark/>
          </w:tcPr>
          <w:p w14:paraId="6CA9A95B" w14:textId="77777777" w:rsidR="00E65DBE" w:rsidRPr="00E9302F" w:rsidRDefault="00E65DBE" w:rsidP="00AF0D4C">
            <w:pPr>
              <w:spacing w:after="0"/>
              <w:rPr>
                <w:ins w:id="4300" w:author="China Telecom" w:date="2020-11-20T19:17:00Z"/>
              </w:rPr>
            </w:pPr>
            <w:ins w:id="4301" w:author="China Telecom" w:date="2020-11-20T19:17:00Z">
              <w:r w:rsidRPr="00E9302F">
                <w:t>PRACH Format B4</w:t>
              </w:r>
            </w:ins>
          </w:p>
        </w:tc>
        <w:tc>
          <w:tcPr>
            <w:tcW w:w="2200" w:type="dxa"/>
            <w:noWrap/>
            <w:hideMark/>
          </w:tcPr>
          <w:p w14:paraId="43D30A93" w14:textId="77777777" w:rsidR="00E65DBE" w:rsidRPr="00E9302F" w:rsidRDefault="00E65DBE" w:rsidP="00AF0D4C">
            <w:pPr>
              <w:spacing w:after="0"/>
              <w:jc w:val="center"/>
              <w:rPr>
                <w:ins w:id="4302" w:author="China Telecom" w:date="2020-11-20T19:17:00Z"/>
              </w:rPr>
            </w:pPr>
            <w:ins w:id="4303" w:author="China Telecom" w:date="2020-11-20T19:17:00Z">
              <w:r w:rsidRPr="00E9302F">
                <w:t>5</w:t>
              </w:r>
            </w:ins>
          </w:p>
        </w:tc>
        <w:tc>
          <w:tcPr>
            <w:tcW w:w="2200" w:type="dxa"/>
            <w:noWrap/>
            <w:hideMark/>
          </w:tcPr>
          <w:p w14:paraId="12498425" w14:textId="77777777" w:rsidR="00E65DBE" w:rsidRPr="00E9302F" w:rsidRDefault="00E65DBE" w:rsidP="00AF0D4C">
            <w:pPr>
              <w:spacing w:after="0"/>
              <w:jc w:val="center"/>
              <w:rPr>
                <w:ins w:id="4304" w:author="China Telecom" w:date="2020-11-20T19:17:00Z"/>
              </w:rPr>
            </w:pPr>
            <w:ins w:id="4305" w:author="China Telecom" w:date="2020-11-20T19:17:00Z">
              <w:r w:rsidRPr="00E9302F">
                <w:t>146.48</w:t>
              </w:r>
            </w:ins>
          </w:p>
        </w:tc>
        <w:tc>
          <w:tcPr>
            <w:tcW w:w="2200" w:type="dxa"/>
            <w:noWrap/>
            <w:hideMark/>
          </w:tcPr>
          <w:p w14:paraId="295F31A5" w14:textId="77777777" w:rsidR="00E65DBE" w:rsidRPr="00E9302F" w:rsidRDefault="00E65DBE" w:rsidP="00AF0D4C">
            <w:pPr>
              <w:spacing w:after="0"/>
              <w:jc w:val="center"/>
              <w:rPr>
                <w:ins w:id="4306" w:author="China Telecom" w:date="2020-11-20T19:17:00Z"/>
              </w:rPr>
            </w:pPr>
            <w:ins w:id="4307" w:author="China Telecom" w:date="2020-11-20T19:17:00Z">
              <w:r w:rsidRPr="00E9302F">
                <w:t>3.88</w:t>
              </w:r>
            </w:ins>
          </w:p>
        </w:tc>
        <w:tc>
          <w:tcPr>
            <w:tcW w:w="2200" w:type="dxa"/>
            <w:noWrap/>
            <w:hideMark/>
          </w:tcPr>
          <w:p w14:paraId="4400553E" w14:textId="77777777" w:rsidR="00E65DBE" w:rsidRPr="00E9302F" w:rsidRDefault="00E65DBE" w:rsidP="00AF0D4C">
            <w:pPr>
              <w:spacing w:after="0"/>
              <w:jc w:val="center"/>
              <w:rPr>
                <w:ins w:id="4308" w:author="China Telecom" w:date="2020-11-20T19:17:00Z"/>
              </w:rPr>
            </w:pPr>
            <w:ins w:id="4309" w:author="China Telecom" w:date="2020-11-20T19:17:00Z">
              <w:r w:rsidRPr="00E9302F">
                <w:t>4.23</w:t>
              </w:r>
            </w:ins>
          </w:p>
        </w:tc>
      </w:tr>
      <w:tr w:rsidR="00E65DBE" w:rsidRPr="00E9302F" w14:paraId="5067CFA7" w14:textId="77777777" w:rsidTr="00AF0D4C">
        <w:trPr>
          <w:ins w:id="4310" w:author="China Telecom" w:date="2020-11-20T19:17:00Z"/>
        </w:trPr>
        <w:tc>
          <w:tcPr>
            <w:tcW w:w="6440" w:type="dxa"/>
            <w:noWrap/>
            <w:hideMark/>
          </w:tcPr>
          <w:p w14:paraId="48707EBE" w14:textId="77777777" w:rsidR="00E65DBE" w:rsidRPr="00E9302F" w:rsidRDefault="00E65DBE" w:rsidP="00AF0D4C">
            <w:pPr>
              <w:spacing w:after="0"/>
              <w:rPr>
                <w:ins w:id="4311" w:author="China Telecom" w:date="2020-11-20T19:17:00Z"/>
              </w:rPr>
            </w:pPr>
            <w:ins w:id="4312" w:author="China Telecom" w:date="2020-11-20T19:17:00Z">
              <w:r w:rsidRPr="00E9302F">
                <w:t>PRACH Format C2</w:t>
              </w:r>
            </w:ins>
          </w:p>
        </w:tc>
        <w:tc>
          <w:tcPr>
            <w:tcW w:w="2200" w:type="dxa"/>
            <w:noWrap/>
            <w:hideMark/>
          </w:tcPr>
          <w:p w14:paraId="1EBB2048" w14:textId="77777777" w:rsidR="00E65DBE" w:rsidRPr="00E9302F" w:rsidRDefault="00E65DBE" w:rsidP="00AF0D4C">
            <w:pPr>
              <w:spacing w:after="0"/>
              <w:jc w:val="center"/>
              <w:rPr>
                <w:ins w:id="4313" w:author="China Telecom" w:date="2020-11-20T19:17:00Z"/>
              </w:rPr>
            </w:pPr>
            <w:ins w:id="4314" w:author="China Telecom" w:date="2020-11-20T19:17:00Z">
              <w:r w:rsidRPr="00E9302F">
                <w:t>0</w:t>
              </w:r>
            </w:ins>
          </w:p>
        </w:tc>
        <w:tc>
          <w:tcPr>
            <w:tcW w:w="2200" w:type="dxa"/>
            <w:noWrap/>
            <w:hideMark/>
          </w:tcPr>
          <w:p w14:paraId="0BD23B28" w14:textId="77777777" w:rsidR="00E65DBE" w:rsidRPr="00E9302F" w:rsidRDefault="00E65DBE" w:rsidP="00AF0D4C">
            <w:pPr>
              <w:spacing w:after="0"/>
              <w:jc w:val="center"/>
              <w:rPr>
                <w:ins w:id="4315" w:author="China Telecom" w:date="2020-11-20T19:17:00Z"/>
                <w:noProof/>
              </w:rPr>
            </w:pPr>
          </w:p>
        </w:tc>
        <w:tc>
          <w:tcPr>
            <w:tcW w:w="2200" w:type="dxa"/>
            <w:noWrap/>
            <w:hideMark/>
          </w:tcPr>
          <w:p w14:paraId="1B342E92" w14:textId="77777777" w:rsidR="00E65DBE" w:rsidRPr="00E9302F" w:rsidRDefault="00E65DBE" w:rsidP="00AF0D4C">
            <w:pPr>
              <w:spacing w:after="0"/>
              <w:jc w:val="center"/>
              <w:rPr>
                <w:ins w:id="4316" w:author="China Telecom" w:date="2020-11-20T19:17:00Z"/>
                <w:noProof/>
              </w:rPr>
            </w:pPr>
          </w:p>
        </w:tc>
        <w:tc>
          <w:tcPr>
            <w:tcW w:w="2200" w:type="dxa"/>
            <w:noWrap/>
            <w:hideMark/>
          </w:tcPr>
          <w:p w14:paraId="3BEB63FE" w14:textId="77777777" w:rsidR="00E65DBE" w:rsidRPr="00E9302F" w:rsidRDefault="00E65DBE" w:rsidP="00AF0D4C">
            <w:pPr>
              <w:spacing w:after="0"/>
              <w:jc w:val="center"/>
              <w:rPr>
                <w:ins w:id="4317" w:author="China Telecom" w:date="2020-11-20T19:17:00Z"/>
                <w:noProof/>
              </w:rPr>
            </w:pPr>
          </w:p>
        </w:tc>
      </w:tr>
      <w:tr w:rsidR="00E65DBE" w:rsidRPr="00E9302F" w14:paraId="77136FE7" w14:textId="77777777" w:rsidTr="00AF0D4C">
        <w:trPr>
          <w:ins w:id="4318" w:author="China Telecom" w:date="2020-11-20T19:17:00Z"/>
        </w:trPr>
        <w:tc>
          <w:tcPr>
            <w:tcW w:w="6440" w:type="dxa"/>
            <w:noWrap/>
            <w:hideMark/>
          </w:tcPr>
          <w:p w14:paraId="39962557" w14:textId="77777777" w:rsidR="00E65DBE" w:rsidRPr="00E9302F" w:rsidRDefault="00E65DBE" w:rsidP="00AF0D4C">
            <w:pPr>
              <w:spacing w:after="0"/>
              <w:rPr>
                <w:ins w:id="4319" w:author="China Telecom" w:date="2020-11-20T19:17:00Z"/>
              </w:rPr>
            </w:pPr>
            <w:ins w:id="4320" w:author="China Telecom" w:date="2020-11-20T19:17:00Z">
              <w:r w:rsidRPr="00E9302F">
                <w:lastRenderedPageBreak/>
                <w:t xml:space="preserve">Broadcast PDCCH(PDCCH of Msg.2) </w:t>
              </w:r>
            </w:ins>
          </w:p>
        </w:tc>
        <w:tc>
          <w:tcPr>
            <w:tcW w:w="2200" w:type="dxa"/>
            <w:noWrap/>
            <w:hideMark/>
          </w:tcPr>
          <w:p w14:paraId="5023551E" w14:textId="77777777" w:rsidR="00E65DBE" w:rsidRPr="00E9302F" w:rsidRDefault="00E65DBE" w:rsidP="00AF0D4C">
            <w:pPr>
              <w:spacing w:after="0"/>
              <w:jc w:val="center"/>
              <w:rPr>
                <w:ins w:id="4321" w:author="China Telecom" w:date="2020-11-20T19:17:00Z"/>
              </w:rPr>
            </w:pPr>
            <w:ins w:id="4322" w:author="China Telecom" w:date="2020-11-20T19:17:00Z">
              <w:r w:rsidRPr="00E9302F">
                <w:t>3</w:t>
              </w:r>
            </w:ins>
          </w:p>
        </w:tc>
        <w:tc>
          <w:tcPr>
            <w:tcW w:w="2200" w:type="dxa"/>
            <w:noWrap/>
            <w:hideMark/>
          </w:tcPr>
          <w:p w14:paraId="768549EB" w14:textId="77777777" w:rsidR="00E65DBE" w:rsidRPr="00E9302F" w:rsidRDefault="00E65DBE" w:rsidP="00AF0D4C">
            <w:pPr>
              <w:spacing w:after="0"/>
              <w:jc w:val="center"/>
              <w:rPr>
                <w:ins w:id="4323" w:author="China Telecom" w:date="2020-11-20T19:17:00Z"/>
              </w:rPr>
            </w:pPr>
            <w:ins w:id="4324" w:author="China Telecom" w:date="2020-11-20T19:17:00Z">
              <w:r w:rsidRPr="00E9302F">
                <w:t>147.66</w:t>
              </w:r>
            </w:ins>
          </w:p>
        </w:tc>
        <w:tc>
          <w:tcPr>
            <w:tcW w:w="2200" w:type="dxa"/>
            <w:noWrap/>
            <w:hideMark/>
          </w:tcPr>
          <w:p w14:paraId="7271BD65" w14:textId="77777777" w:rsidR="00E65DBE" w:rsidRPr="00E9302F" w:rsidRDefault="00E65DBE" w:rsidP="00AF0D4C">
            <w:pPr>
              <w:spacing w:after="0"/>
              <w:jc w:val="center"/>
              <w:rPr>
                <w:ins w:id="4325" w:author="China Telecom" w:date="2020-11-20T19:17:00Z"/>
              </w:rPr>
            </w:pPr>
            <w:ins w:id="4326" w:author="China Telecom" w:date="2020-11-20T19:17:00Z">
              <w:r w:rsidRPr="00E9302F">
                <w:t>0.71</w:t>
              </w:r>
            </w:ins>
          </w:p>
        </w:tc>
        <w:tc>
          <w:tcPr>
            <w:tcW w:w="2200" w:type="dxa"/>
            <w:noWrap/>
            <w:hideMark/>
          </w:tcPr>
          <w:p w14:paraId="107BC3CE" w14:textId="77777777" w:rsidR="00E65DBE" w:rsidRPr="00E9302F" w:rsidRDefault="00E65DBE" w:rsidP="00AF0D4C">
            <w:pPr>
              <w:spacing w:after="0"/>
              <w:jc w:val="center"/>
              <w:rPr>
                <w:ins w:id="4327" w:author="China Telecom" w:date="2020-11-20T19:17:00Z"/>
              </w:rPr>
            </w:pPr>
            <w:ins w:id="4328" w:author="China Telecom" w:date="2020-11-20T19:17:00Z">
              <w:r w:rsidRPr="00E9302F">
                <w:t>5.41</w:t>
              </w:r>
            </w:ins>
          </w:p>
        </w:tc>
      </w:tr>
      <w:tr w:rsidR="00E65DBE" w:rsidRPr="00E9302F" w14:paraId="653D2464" w14:textId="77777777" w:rsidTr="00AF0D4C">
        <w:trPr>
          <w:ins w:id="4329" w:author="China Telecom" w:date="2020-11-20T19:17:00Z"/>
        </w:trPr>
        <w:tc>
          <w:tcPr>
            <w:tcW w:w="6440" w:type="dxa"/>
            <w:noWrap/>
            <w:hideMark/>
          </w:tcPr>
          <w:p w14:paraId="3FB8E85B" w14:textId="77777777" w:rsidR="00E65DBE" w:rsidRPr="00E9302F" w:rsidRDefault="00E65DBE" w:rsidP="00AF0D4C">
            <w:pPr>
              <w:spacing w:after="0"/>
              <w:rPr>
                <w:ins w:id="4330" w:author="China Telecom" w:date="2020-11-20T19:17:00Z"/>
              </w:rPr>
            </w:pPr>
            <w:ins w:id="4331" w:author="China Telecom" w:date="2020-11-20T19:17:00Z">
              <w:r w:rsidRPr="00E9302F">
                <w:t xml:space="preserve">PDSCH for Msg.2 </w:t>
              </w:r>
            </w:ins>
          </w:p>
        </w:tc>
        <w:tc>
          <w:tcPr>
            <w:tcW w:w="2200" w:type="dxa"/>
            <w:noWrap/>
            <w:hideMark/>
          </w:tcPr>
          <w:p w14:paraId="33B6B337" w14:textId="77777777" w:rsidR="00E65DBE" w:rsidRPr="00E9302F" w:rsidRDefault="00E65DBE" w:rsidP="00AF0D4C">
            <w:pPr>
              <w:spacing w:after="0"/>
              <w:jc w:val="center"/>
              <w:rPr>
                <w:ins w:id="4332" w:author="China Telecom" w:date="2020-11-20T19:17:00Z"/>
              </w:rPr>
            </w:pPr>
            <w:ins w:id="4333" w:author="China Telecom" w:date="2020-11-20T19:17:00Z">
              <w:r w:rsidRPr="00E9302F">
                <w:t>3</w:t>
              </w:r>
            </w:ins>
          </w:p>
        </w:tc>
        <w:tc>
          <w:tcPr>
            <w:tcW w:w="2200" w:type="dxa"/>
            <w:noWrap/>
            <w:hideMark/>
          </w:tcPr>
          <w:p w14:paraId="03061BC0" w14:textId="77777777" w:rsidR="00E65DBE" w:rsidRPr="00E9302F" w:rsidRDefault="00E65DBE" w:rsidP="00AF0D4C">
            <w:pPr>
              <w:spacing w:after="0"/>
              <w:jc w:val="center"/>
              <w:rPr>
                <w:ins w:id="4334" w:author="China Telecom" w:date="2020-11-20T19:17:00Z"/>
              </w:rPr>
            </w:pPr>
            <w:ins w:id="4335" w:author="China Telecom" w:date="2020-11-20T19:17:00Z">
              <w:r w:rsidRPr="00E9302F">
                <w:t>147.20</w:t>
              </w:r>
            </w:ins>
          </w:p>
        </w:tc>
        <w:tc>
          <w:tcPr>
            <w:tcW w:w="2200" w:type="dxa"/>
            <w:noWrap/>
            <w:hideMark/>
          </w:tcPr>
          <w:p w14:paraId="1C635544" w14:textId="77777777" w:rsidR="00E65DBE" w:rsidRPr="00E9302F" w:rsidRDefault="00E65DBE" w:rsidP="00AF0D4C">
            <w:pPr>
              <w:spacing w:after="0"/>
              <w:jc w:val="center"/>
              <w:rPr>
                <w:ins w:id="4336" w:author="China Telecom" w:date="2020-11-20T19:17:00Z"/>
              </w:rPr>
            </w:pPr>
            <w:ins w:id="4337" w:author="China Telecom" w:date="2020-11-20T19:17:00Z">
              <w:r w:rsidRPr="00E9302F">
                <w:t>3.37</w:t>
              </w:r>
            </w:ins>
          </w:p>
        </w:tc>
        <w:tc>
          <w:tcPr>
            <w:tcW w:w="2200" w:type="dxa"/>
            <w:noWrap/>
            <w:hideMark/>
          </w:tcPr>
          <w:p w14:paraId="29CAD43E" w14:textId="77777777" w:rsidR="00E65DBE" w:rsidRPr="00E9302F" w:rsidRDefault="00E65DBE" w:rsidP="00AF0D4C">
            <w:pPr>
              <w:spacing w:after="0"/>
              <w:jc w:val="center"/>
              <w:rPr>
                <w:ins w:id="4338" w:author="China Telecom" w:date="2020-11-20T19:17:00Z"/>
              </w:rPr>
            </w:pPr>
            <w:ins w:id="4339" w:author="China Telecom" w:date="2020-11-20T19:17:00Z">
              <w:r w:rsidRPr="00E9302F">
                <w:t>4.95</w:t>
              </w:r>
            </w:ins>
          </w:p>
        </w:tc>
      </w:tr>
      <w:tr w:rsidR="00E65DBE" w:rsidRPr="00E9302F" w14:paraId="589CC137" w14:textId="77777777" w:rsidTr="00AF0D4C">
        <w:trPr>
          <w:ins w:id="4340" w:author="China Telecom" w:date="2020-11-20T19:17:00Z"/>
        </w:trPr>
        <w:tc>
          <w:tcPr>
            <w:tcW w:w="6440" w:type="dxa"/>
            <w:noWrap/>
            <w:hideMark/>
          </w:tcPr>
          <w:p w14:paraId="75A9F04F" w14:textId="77777777" w:rsidR="00E65DBE" w:rsidRPr="00E9302F" w:rsidRDefault="00E65DBE" w:rsidP="00AF0D4C">
            <w:pPr>
              <w:spacing w:after="0"/>
              <w:rPr>
                <w:ins w:id="4341" w:author="China Telecom" w:date="2020-11-20T19:17:00Z"/>
              </w:rPr>
            </w:pPr>
            <w:ins w:id="4342" w:author="China Telecom" w:date="2020-11-20T19:17:00Z">
              <w:r w:rsidRPr="00E9302F">
                <w:t xml:space="preserve">PUSCH of Msg.3 </w:t>
              </w:r>
            </w:ins>
          </w:p>
        </w:tc>
        <w:tc>
          <w:tcPr>
            <w:tcW w:w="2200" w:type="dxa"/>
            <w:noWrap/>
            <w:hideMark/>
          </w:tcPr>
          <w:p w14:paraId="1374FAB1" w14:textId="77777777" w:rsidR="00E65DBE" w:rsidRPr="00E9302F" w:rsidRDefault="00E65DBE" w:rsidP="00AF0D4C">
            <w:pPr>
              <w:spacing w:after="0"/>
              <w:jc w:val="center"/>
              <w:rPr>
                <w:ins w:id="4343" w:author="China Telecom" w:date="2020-11-20T19:17:00Z"/>
              </w:rPr>
            </w:pPr>
            <w:ins w:id="4344" w:author="China Telecom" w:date="2020-11-20T19:17:00Z">
              <w:r w:rsidRPr="00E9302F">
                <w:t>9</w:t>
              </w:r>
            </w:ins>
          </w:p>
        </w:tc>
        <w:tc>
          <w:tcPr>
            <w:tcW w:w="2200" w:type="dxa"/>
            <w:noWrap/>
            <w:hideMark/>
          </w:tcPr>
          <w:p w14:paraId="09C212AC" w14:textId="77777777" w:rsidR="00E65DBE" w:rsidRPr="00E9302F" w:rsidRDefault="00E65DBE" w:rsidP="00AF0D4C">
            <w:pPr>
              <w:spacing w:after="0"/>
              <w:jc w:val="center"/>
              <w:rPr>
                <w:ins w:id="4345" w:author="China Telecom" w:date="2020-11-20T19:17:00Z"/>
              </w:rPr>
            </w:pPr>
            <w:ins w:id="4346" w:author="China Telecom" w:date="2020-11-20T19:17:00Z">
              <w:r w:rsidRPr="00E9302F">
                <w:t>148.11</w:t>
              </w:r>
            </w:ins>
          </w:p>
        </w:tc>
        <w:tc>
          <w:tcPr>
            <w:tcW w:w="2200" w:type="dxa"/>
            <w:noWrap/>
            <w:hideMark/>
          </w:tcPr>
          <w:p w14:paraId="75531710" w14:textId="77777777" w:rsidR="00E65DBE" w:rsidRPr="00E9302F" w:rsidRDefault="00E65DBE" w:rsidP="00AF0D4C">
            <w:pPr>
              <w:spacing w:after="0"/>
              <w:jc w:val="center"/>
              <w:rPr>
                <w:ins w:id="4347" w:author="China Telecom" w:date="2020-11-20T19:17:00Z"/>
              </w:rPr>
            </w:pPr>
            <w:ins w:id="4348" w:author="China Telecom" w:date="2020-11-20T19:17:00Z">
              <w:r w:rsidRPr="00E9302F">
                <w:t>1.58</w:t>
              </w:r>
            </w:ins>
          </w:p>
        </w:tc>
        <w:tc>
          <w:tcPr>
            <w:tcW w:w="2200" w:type="dxa"/>
            <w:noWrap/>
            <w:hideMark/>
          </w:tcPr>
          <w:p w14:paraId="0FA8C510" w14:textId="77777777" w:rsidR="00E65DBE" w:rsidRPr="00E9302F" w:rsidRDefault="00E65DBE" w:rsidP="00AF0D4C">
            <w:pPr>
              <w:spacing w:after="0"/>
              <w:jc w:val="center"/>
              <w:rPr>
                <w:ins w:id="4349" w:author="China Telecom" w:date="2020-11-20T19:17:00Z"/>
              </w:rPr>
            </w:pPr>
            <w:ins w:id="4350" w:author="China Telecom" w:date="2020-11-20T19:17:00Z">
              <w:r w:rsidRPr="00E9302F">
                <w:t>5.86</w:t>
              </w:r>
            </w:ins>
          </w:p>
        </w:tc>
      </w:tr>
      <w:tr w:rsidR="00E65DBE" w:rsidRPr="00E9302F" w14:paraId="2CBB78BD" w14:textId="77777777" w:rsidTr="00AF0D4C">
        <w:trPr>
          <w:ins w:id="4351" w:author="China Telecom" w:date="2020-11-20T19:17:00Z"/>
        </w:trPr>
        <w:tc>
          <w:tcPr>
            <w:tcW w:w="6440" w:type="dxa"/>
            <w:noWrap/>
            <w:hideMark/>
          </w:tcPr>
          <w:p w14:paraId="10AD42FC" w14:textId="77777777" w:rsidR="00E65DBE" w:rsidRPr="00E9302F" w:rsidRDefault="00E65DBE" w:rsidP="00AF0D4C">
            <w:pPr>
              <w:spacing w:after="0"/>
              <w:rPr>
                <w:ins w:id="4352" w:author="China Telecom" w:date="2020-11-20T19:17:00Z"/>
              </w:rPr>
            </w:pPr>
            <w:ins w:id="4353" w:author="China Telecom" w:date="2020-11-20T19:17:00Z">
              <w:r w:rsidRPr="00E9302F">
                <w:t xml:space="preserve">PDSCH of Msg.4 </w:t>
              </w:r>
            </w:ins>
          </w:p>
        </w:tc>
        <w:tc>
          <w:tcPr>
            <w:tcW w:w="2200" w:type="dxa"/>
            <w:noWrap/>
            <w:hideMark/>
          </w:tcPr>
          <w:p w14:paraId="61EF7584" w14:textId="77777777" w:rsidR="00E65DBE" w:rsidRPr="00E9302F" w:rsidRDefault="00E65DBE" w:rsidP="00AF0D4C">
            <w:pPr>
              <w:spacing w:after="0"/>
              <w:jc w:val="center"/>
              <w:rPr>
                <w:ins w:id="4354" w:author="China Telecom" w:date="2020-11-20T19:17:00Z"/>
              </w:rPr>
            </w:pPr>
            <w:ins w:id="4355" w:author="China Telecom" w:date="2020-11-20T19:17:00Z">
              <w:r w:rsidRPr="00E9302F">
                <w:t>4</w:t>
              </w:r>
            </w:ins>
          </w:p>
        </w:tc>
        <w:tc>
          <w:tcPr>
            <w:tcW w:w="2200" w:type="dxa"/>
            <w:noWrap/>
            <w:hideMark/>
          </w:tcPr>
          <w:p w14:paraId="3A7C3D18" w14:textId="77777777" w:rsidR="00E65DBE" w:rsidRPr="00E9302F" w:rsidRDefault="00E65DBE" w:rsidP="00AF0D4C">
            <w:pPr>
              <w:spacing w:after="0"/>
              <w:jc w:val="center"/>
              <w:rPr>
                <w:ins w:id="4356" w:author="China Telecom" w:date="2020-11-20T19:17:00Z"/>
              </w:rPr>
            </w:pPr>
            <w:ins w:id="4357" w:author="China Telecom" w:date="2020-11-20T19:17:00Z">
              <w:r w:rsidRPr="00E9302F">
                <w:t>147.67</w:t>
              </w:r>
            </w:ins>
          </w:p>
        </w:tc>
        <w:tc>
          <w:tcPr>
            <w:tcW w:w="2200" w:type="dxa"/>
            <w:noWrap/>
            <w:hideMark/>
          </w:tcPr>
          <w:p w14:paraId="4B408A06" w14:textId="77777777" w:rsidR="00E65DBE" w:rsidRPr="00E9302F" w:rsidRDefault="00E65DBE" w:rsidP="00AF0D4C">
            <w:pPr>
              <w:spacing w:after="0"/>
              <w:jc w:val="center"/>
              <w:rPr>
                <w:ins w:id="4358" w:author="China Telecom" w:date="2020-11-20T19:17:00Z"/>
              </w:rPr>
            </w:pPr>
            <w:ins w:id="4359" w:author="China Telecom" w:date="2020-11-20T19:17:00Z">
              <w:r w:rsidRPr="00E9302F">
                <w:t>0.65</w:t>
              </w:r>
            </w:ins>
          </w:p>
        </w:tc>
        <w:tc>
          <w:tcPr>
            <w:tcW w:w="2200" w:type="dxa"/>
            <w:noWrap/>
            <w:hideMark/>
          </w:tcPr>
          <w:p w14:paraId="05FBECE3" w14:textId="77777777" w:rsidR="00E65DBE" w:rsidRPr="00E9302F" w:rsidRDefault="00E65DBE" w:rsidP="00AF0D4C">
            <w:pPr>
              <w:spacing w:after="0"/>
              <w:jc w:val="center"/>
              <w:rPr>
                <w:ins w:id="4360" w:author="China Telecom" w:date="2020-11-20T19:17:00Z"/>
              </w:rPr>
            </w:pPr>
            <w:ins w:id="4361" w:author="China Telecom" w:date="2020-11-20T19:17:00Z">
              <w:r w:rsidRPr="00E9302F">
                <w:t>5.42</w:t>
              </w:r>
            </w:ins>
          </w:p>
        </w:tc>
      </w:tr>
      <w:tr w:rsidR="00E65DBE" w:rsidRPr="00E9302F" w14:paraId="65BA34AA" w14:textId="77777777" w:rsidTr="00AF0D4C">
        <w:trPr>
          <w:ins w:id="4362" w:author="China Telecom" w:date="2020-11-20T19:17:00Z"/>
        </w:trPr>
        <w:tc>
          <w:tcPr>
            <w:tcW w:w="6440" w:type="dxa"/>
            <w:noWrap/>
            <w:hideMark/>
          </w:tcPr>
          <w:p w14:paraId="2F13ADF2" w14:textId="77777777" w:rsidR="00E65DBE" w:rsidRPr="00E9302F" w:rsidRDefault="00E65DBE" w:rsidP="00AF0D4C">
            <w:pPr>
              <w:spacing w:after="0"/>
              <w:rPr>
                <w:ins w:id="4363" w:author="China Telecom" w:date="2020-11-20T19:17:00Z"/>
              </w:rPr>
            </w:pPr>
            <w:ins w:id="4364" w:author="China Telecom" w:date="2020-11-20T19:17:00Z">
              <w:r w:rsidRPr="00E9302F">
                <w:t xml:space="preserve">PUCCH w/ HARQ-ACK for Msg.4 </w:t>
              </w:r>
            </w:ins>
          </w:p>
        </w:tc>
        <w:tc>
          <w:tcPr>
            <w:tcW w:w="2200" w:type="dxa"/>
            <w:noWrap/>
            <w:hideMark/>
          </w:tcPr>
          <w:p w14:paraId="2104FB1A" w14:textId="77777777" w:rsidR="00E65DBE" w:rsidRPr="00E9302F" w:rsidRDefault="00E65DBE" w:rsidP="00AF0D4C">
            <w:pPr>
              <w:spacing w:after="0"/>
              <w:jc w:val="center"/>
              <w:rPr>
                <w:ins w:id="4365" w:author="China Telecom" w:date="2020-11-20T19:17:00Z"/>
              </w:rPr>
            </w:pPr>
            <w:ins w:id="4366" w:author="China Telecom" w:date="2020-11-20T19:17:00Z">
              <w:r w:rsidRPr="00E9302F">
                <w:t>2</w:t>
              </w:r>
            </w:ins>
          </w:p>
        </w:tc>
        <w:tc>
          <w:tcPr>
            <w:tcW w:w="2200" w:type="dxa"/>
            <w:noWrap/>
            <w:hideMark/>
          </w:tcPr>
          <w:p w14:paraId="5721D448" w14:textId="77777777" w:rsidR="00E65DBE" w:rsidRPr="00E9302F" w:rsidRDefault="00E65DBE" w:rsidP="00AF0D4C">
            <w:pPr>
              <w:spacing w:after="0"/>
              <w:jc w:val="center"/>
              <w:rPr>
                <w:ins w:id="4367" w:author="China Telecom" w:date="2020-11-20T19:17:00Z"/>
              </w:rPr>
            </w:pPr>
            <w:ins w:id="4368" w:author="China Telecom" w:date="2020-11-20T19:17:00Z">
              <w:r w:rsidRPr="00E9302F">
                <w:t>152.49</w:t>
              </w:r>
            </w:ins>
          </w:p>
        </w:tc>
        <w:tc>
          <w:tcPr>
            <w:tcW w:w="2200" w:type="dxa"/>
            <w:noWrap/>
            <w:hideMark/>
          </w:tcPr>
          <w:p w14:paraId="47D9C511" w14:textId="77777777" w:rsidR="00E65DBE" w:rsidRPr="00E9302F" w:rsidRDefault="00E65DBE" w:rsidP="00AF0D4C">
            <w:pPr>
              <w:spacing w:after="0"/>
              <w:jc w:val="center"/>
              <w:rPr>
                <w:ins w:id="4369" w:author="China Telecom" w:date="2020-11-20T19:17:00Z"/>
              </w:rPr>
            </w:pPr>
            <w:ins w:id="4370" w:author="China Telecom" w:date="2020-11-20T19:17:00Z">
              <w:r w:rsidRPr="00E9302F">
                <w:t>1.45</w:t>
              </w:r>
            </w:ins>
          </w:p>
        </w:tc>
        <w:tc>
          <w:tcPr>
            <w:tcW w:w="2200" w:type="dxa"/>
            <w:noWrap/>
            <w:hideMark/>
          </w:tcPr>
          <w:p w14:paraId="086A0122" w14:textId="77777777" w:rsidR="00E65DBE" w:rsidRPr="00E9302F" w:rsidRDefault="00E65DBE" w:rsidP="00AF0D4C">
            <w:pPr>
              <w:spacing w:after="0"/>
              <w:jc w:val="center"/>
              <w:rPr>
                <w:ins w:id="4371" w:author="China Telecom" w:date="2020-11-20T19:17:00Z"/>
              </w:rPr>
            </w:pPr>
            <w:ins w:id="4372" w:author="China Telecom" w:date="2020-11-20T19:17:00Z">
              <w:r w:rsidRPr="00E9302F">
                <w:t>10.24</w:t>
              </w:r>
            </w:ins>
          </w:p>
        </w:tc>
      </w:tr>
      <w:tr w:rsidR="00E65DBE" w:rsidRPr="00E9302F" w14:paraId="791FDD5A" w14:textId="77777777" w:rsidTr="00AF0D4C">
        <w:trPr>
          <w:ins w:id="4373" w:author="China Telecom" w:date="2020-11-20T19:17:00Z"/>
        </w:trPr>
        <w:tc>
          <w:tcPr>
            <w:tcW w:w="6440" w:type="dxa"/>
            <w:noWrap/>
            <w:hideMark/>
          </w:tcPr>
          <w:p w14:paraId="33834A41" w14:textId="77777777" w:rsidR="00E65DBE" w:rsidRPr="00E9302F" w:rsidRDefault="00E65DBE" w:rsidP="00AF0D4C">
            <w:pPr>
              <w:spacing w:after="0"/>
              <w:rPr>
                <w:ins w:id="4374" w:author="China Telecom" w:date="2020-11-20T19:17:00Z"/>
              </w:rPr>
            </w:pPr>
            <w:ins w:id="4375" w:author="China Telecom" w:date="2020-11-20T19:17:00Z">
              <w:r w:rsidRPr="00E9302F">
                <w:t xml:space="preserve">Unicast PDCCH </w:t>
              </w:r>
            </w:ins>
          </w:p>
        </w:tc>
        <w:tc>
          <w:tcPr>
            <w:tcW w:w="2200" w:type="dxa"/>
            <w:noWrap/>
            <w:hideMark/>
          </w:tcPr>
          <w:p w14:paraId="4EC47A0D" w14:textId="77777777" w:rsidR="00E65DBE" w:rsidRPr="00E9302F" w:rsidRDefault="00E65DBE" w:rsidP="00AF0D4C">
            <w:pPr>
              <w:spacing w:after="0"/>
              <w:jc w:val="center"/>
              <w:rPr>
                <w:ins w:id="4376" w:author="China Telecom" w:date="2020-11-20T19:17:00Z"/>
              </w:rPr>
            </w:pPr>
            <w:ins w:id="4377" w:author="China Telecom" w:date="2020-11-20T19:17:00Z">
              <w:r w:rsidRPr="00E9302F">
                <w:t>11</w:t>
              </w:r>
            </w:ins>
          </w:p>
        </w:tc>
        <w:tc>
          <w:tcPr>
            <w:tcW w:w="2200" w:type="dxa"/>
            <w:noWrap/>
            <w:hideMark/>
          </w:tcPr>
          <w:p w14:paraId="628B27C7" w14:textId="77777777" w:rsidR="00E65DBE" w:rsidRPr="00E9302F" w:rsidRDefault="00E65DBE" w:rsidP="00AF0D4C">
            <w:pPr>
              <w:spacing w:after="0"/>
              <w:jc w:val="center"/>
              <w:rPr>
                <w:ins w:id="4378" w:author="China Telecom" w:date="2020-11-20T19:17:00Z"/>
              </w:rPr>
            </w:pPr>
            <w:ins w:id="4379" w:author="China Telecom" w:date="2020-11-20T19:17:00Z">
              <w:r w:rsidRPr="00E9302F">
                <w:t>151.10</w:t>
              </w:r>
            </w:ins>
          </w:p>
        </w:tc>
        <w:tc>
          <w:tcPr>
            <w:tcW w:w="2200" w:type="dxa"/>
            <w:noWrap/>
            <w:hideMark/>
          </w:tcPr>
          <w:p w14:paraId="0F81DC15" w14:textId="77777777" w:rsidR="00E65DBE" w:rsidRPr="00E9302F" w:rsidRDefault="00E65DBE" w:rsidP="00AF0D4C">
            <w:pPr>
              <w:spacing w:after="0"/>
              <w:jc w:val="center"/>
              <w:rPr>
                <w:ins w:id="4380" w:author="China Telecom" w:date="2020-11-20T19:17:00Z"/>
              </w:rPr>
            </w:pPr>
            <w:ins w:id="4381" w:author="China Telecom" w:date="2020-11-20T19:17:00Z">
              <w:r w:rsidRPr="00E9302F">
                <w:t>2.59</w:t>
              </w:r>
            </w:ins>
          </w:p>
        </w:tc>
        <w:tc>
          <w:tcPr>
            <w:tcW w:w="2200" w:type="dxa"/>
            <w:noWrap/>
            <w:hideMark/>
          </w:tcPr>
          <w:p w14:paraId="03E4BC7E" w14:textId="77777777" w:rsidR="00E65DBE" w:rsidRPr="00E9302F" w:rsidRDefault="00E65DBE" w:rsidP="00AF0D4C">
            <w:pPr>
              <w:spacing w:after="0"/>
              <w:jc w:val="center"/>
              <w:rPr>
                <w:ins w:id="4382" w:author="China Telecom" w:date="2020-11-20T19:17:00Z"/>
              </w:rPr>
            </w:pPr>
            <w:ins w:id="4383" w:author="China Telecom" w:date="2020-11-20T19:17:00Z">
              <w:r w:rsidRPr="00E9302F">
                <w:t>8.86</w:t>
              </w:r>
            </w:ins>
          </w:p>
        </w:tc>
      </w:tr>
      <w:tr w:rsidR="00E65DBE" w:rsidRPr="00E9302F" w14:paraId="7A3EAE33" w14:textId="77777777" w:rsidTr="00AF0D4C">
        <w:trPr>
          <w:ins w:id="4384" w:author="China Telecom" w:date="2020-11-20T19:17:00Z"/>
        </w:trPr>
        <w:tc>
          <w:tcPr>
            <w:tcW w:w="6440" w:type="dxa"/>
            <w:noWrap/>
            <w:hideMark/>
          </w:tcPr>
          <w:p w14:paraId="567BACA5" w14:textId="77777777" w:rsidR="00E65DBE" w:rsidRPr="00E9302F" w:rsidRDefault="00E65DBE" w:rsidP="00AF0D4C">
            <w:pPr>
              <w:spacing w:after="0"/>
              <w:rPr>
                <w:ins w:id="4385" w:author="China Telecom" w:date="2020-11-20T19:17:00Z"/>
              </w:rPr>
            </w:pPr>
            <w:ins w:id="4386" w:author="China Telecom" w:date="2020-11-20T19:17:00Z">
              <w:r w:rsidRPr="00E9302F">
                <w:t>PDSCH for eMBB DDDSU</w:t>
              </w:r>
            </w:ins>
          </w:p>
        </w:tc>
        <w:tc>
          <w:tcPr>
            <w:tcW w:w="2200" w:type="dxa"/>
            <w:noWrap/>
            <w:hideMark/>
          </w:tcPr>
          <w:p w14:paraId="619B25F5" w14:textId="77777777" w:rsidR="00E65DBE" w:rsidRPr="00E9302F" w:rsidRDefault="00E65DBE" w:rsidP="00AF0D4C">
            <w:pPr>
              <w:spacing w:after="0"/>
              <w:jc w:val="center"/>
              <w:rPr>
                <w:ins w:id="4387" w:author="China Telecom" w:date="2020-11-20T19:17:00Z"/>
              </w:rPr>
            </w:pPr>
            <w:ins w:id="4388" w:author="China Telecom" w:date="2020-11-20T19:17:00Z">
              <w:r w:rsidRPr="00E9302F">
                <w:t>8</w:t>
              </w:r>
            </w:ins>
          </w:p>
        </w:tc>
        <w:tc>
          <w:tcPr>
            <w:tcW w:w="2200" w:type="dxa"/>
            <w:noWrap/>
            <w:hideMark/>
          </w:tcPr>
          <w:p w14:paraId="180C170D" w14:textId="77777777" w:rsidR="00E65DBE" w:rsidRPr="00E9302F" w:rsidRDefault="00E65DBE" w:rsidP="00AF0D4C">
            <w:pPr>
              <w:spacing w:after="0"/>
              <w:jc w:val="center"/>
              <w:rPr>
                <w:ins w:id="4389" w:author="China Telecom" w:date="2020-11-20T19:17:00Z"/>
              </w:rPr>
            </w:pPr>
            <w:ins w:id="4390" w:author="China Telecom" w:date="2020-11-20T19:17:00Z">
              <w:r w:rsidRPr="00E9302F">
                <w:t>149.39</w:t>
              </w:r>
            </w:ins>
          </w:p>
        </w:tc>
        <w:tc>
          <w:tcPr>
            <w:tcW w:w="2200" w:type="dxa"/>
            <w:noWrap/>
            <w:hideMark/>
          </w:tcPr>
          <w:p w14:paraId="22DD088B" w14:textId="77777777" w:rsidR="00E65DBE" w:rsidRPr="00E9302F" w:rsidRDefault="00E65DBE" w:rsidP="00AF0D4C">
            <w:pPr>
              <w:spacing w:after="0"/>
              <w:jc w:val="center"/>
              <w:rPr>
                <w:ins w:id="4391" w:author="China Telecom" w:date="2020-11-20T19:17:00Z"/>
              </w:rPr>
            </w:pPr>
            <w:ins w:id="4392" w:author="China Telecom" w:date="2020-11-20T19:17:00Z">
              <w:r w:rsidRPr="00E9302F">
                <w:t>2.78</w:t>
              </w:r>
            </w:ins>
          </w:p>
        </w:tc>
        <w:tc>
          <w:tcPr>
            <w:tcW w:w="2200" w:type="dxa"/>
            <w:noWrap/>
            <w:hideMark/>
          </w:tcPr>
          <w:p w14:paraId="149D8687" w14:textId="77777777" w:rsidR="00E65DBE" w:rsidRPr="00E9302F" w:rsidRDefault="00E65DBE" w:rsidP="00AF0D4C">
            <w:pPr>
              <w:spacing w:after="0"/>
              <w:jc w:val="center"/>
              <w:rPr>
                <w:ins w:id="4393" w:author="China Telecom" w:date="2020-11-20T19:17:00Z"/>
              </w:rPr>
            </w:pPr>
            <w:ins w:id="4394" w:author="China Telecom" w:date="2020-11-20T19:17:00Z">
              <w:r w:rsidRPr="00E9302F">
                <w:t>7.14</w:t>
              </w:r>
            </w:ins>
          </w:p>
        </w:tc>
      </w:tr>
      <w:tr w:rsidR="00E65DBE" w:rsidRPr="00E9302F" w14:paraId="4C9B144B" w14:textId="77777777" w:rsidTr="00AF0D4C">
        <w:trPr>
          <w:ins w:id="4395" w:author="China Telecom" w:date="2020-11-20T19:17:00Z"/>
        </w:trPr>
        <w:tc>
          <w:tcPr>
            <w:tcW w:w="6440" w:type="dxa"/>
            <w:noWrap/>
            <w:hideMark/>
          </w:tcPr>
          <w:p w14:paraId="51ADCD77" w14:textId="77777777" w:rsidR="00E65DBE" w:rsidRPr="00E9302F" w:rsidRDefault="00E65DBE" w:rsidP="00AF0D4C">
            <w:pPr>
              <w:spacing w:after="0"/>
              <w:rPr>
                <w:ins w:id="4396" w:author="China Telecom" w:date="2020-11-20T19:17:00Z"/>
              </w:rPr>
            </w:pPr>
            <w:ins w:id="4397" w:author="China Telecom" w:date="2020-11-20T19:17:00Z">
              <w:r w:rsidRPr="00E9302F">
                <w:t>PDSCH for eMBB DDDSUDDSUU</w:t>
              </w:r>
            </w:ins>
          </w:p>
        </w:tc>
        <w:tc>
          <w:tcPr>
            <w:tcW w:w="2200" w:type="dxa"/>
            <w:noWrap/>
            <w:hideMark/>
          </w:tcPr>
          <w:p w14:paraId="13B040A6" w14:textId="77777777" w:rsidR="00E65DBE" w:rsidRPr="00E9302F" w:rsidRDefault="00E65DBE" w:rsidP="00AF0D4C">
            <w:pPr>
              <w:spacing w:after="0"/>
              <w:jc w:val="center"/>
              <w:rPr>
                <w:ins w:id="4398" w:author="China Telecom" w:date="2020-11-20T19:17:00Z"/>
              </w:rPr>
            </w:pPr>
            <w:ins w:id="4399" w:author="China Telecom" w:date="2020-11-20T19:17:00Z">
              <w:r w:rsidRPr="00E9302F">
                <w:t>7</w:t>
              </w:r>
            </w:ins>
          </w:p>
        </w:tc>
        <w:tc>
          <w:tcPr>
            <w:tcW w:w="2200" w:type="dxa"/>
            <w:noWrap/>
            <w:hideMark/>
          </w:tcPr>
          <w:p w14:paraId="6BACE1CA" w14:textId="77777777" w:rsidR="00E65DBE" w:rsidRPr="00E9302F" w:rsidRDefault="00E65DBE" w:rsidP="00AF0D4C">
            <w:pPr>
              <w:spacing w:after="0"/>
              <w:jc w:val="center"/>
              <w:rPr>
                <w:ins w:id="4400" w:author="China Telecom" w:date="2020-11-20T19:17:00Z"/>
              </w:rPr>
            </w:pPr>
            <w:ins w:id="4401" w:author="China Telecom" w:date="2020-11-20T19:17:00Z">
              <w:r w:rsidRPr="00E9302F">
                <w:t>149.53</w:t>
              </w:r>
            </w:ins>
          </w:p>
        </w:tc>
        <w:tc>
          <w:tcPr>
            <w:tcW w:w="2200" w:type="dxa"/>
            <w:noWrap/>
            <w:hideMark/>
          </w:tcPr>
          <w:p w14:paraId="625EF924" w14:textId="77777777" w:rsidR="00E65DBE" w:rsidRPr="00E9302F" w:rsidRDefault="00E65DBE" w:rsidP="00AF0D4C">
            <w:pPr>
              <w:spacing w:after="0"/>
              <w:jc w:val="center"/>
              <w:rPr>
                <w:ins w:id="4402" w:author="China Telecom" w:date="2020-11-20T19:17:00Z"/>
              </w:rPr>
            </w:pPr>
            <w:ins w:id="4403" w:author="China Telecom" w:date="2020-11-20T19:17:00Z">
              <w:r w:rsidRPr="00E9302F">
                <w:t>4.36</w:t>
              </w:r>
            </w:ins>
          </w:p>
        </w:tc>
        <w:tc>
          <w:tcPr>
            <w:tcW w:w="2200" w:type="dxa"/>
            <w:noWrap/>
            <w:hideMark/>
          </w:tcPr>
          <w:p w14:paraId="7088D688" w14:textId="77777777" w:rsidR="00E65DBE" w:rsidRPr="00E9302F" w:rsidRDefault="00E65DBE" w:rsidP="00AF0D4C">
            <w:pPr>
              <w:spacing w:after="0"/>
              <w:jc w:val="center"/>
              <w:rPr>
                <w:ins w:id="4404" w:author="China Telecom" w:date="2020-11-20T19:17:00Z"/>
              </w:rPr>
            </w:pPr>
            <w:ins w:id="4405" w:author="China Telecom" w:date="2020-11-20T19:17:00Z">
              <w:r w:rsidRPr="00E9302F">
                <w:t>7.28</w:t>
              </w:r>
            </w:ins>
          </w:p>
        </w:tc>
      </w:tr>
    </w:tbl>
    <w:p w14:paraId="746668DE" w14:textId="77777777" w:rsidR="00E65DBE" w:rsidRDefault="00E65DBE" w:rsidP="00E65DBE">
      <w:pPr>
        <w:rPr>
          <w:ins w:id="4406" w:author="China Telecom" w:date="2020-11-20T19:17:00Z"/>
        </w:rPr>
      </w:pPr>
    </w:p>
    <w:p w14:paraId="17D214DF" w14:textId="77777777" w:rsidR="00E65DBE" w:rsidRDefault="00E65DBE" w:rsidP="00E65DBE">
      <w:pPr>
        <w:pStyle w:val="TH"/>
        <w:rPr>
          <w:ins w:id="4407" w:author="China Telecom" w:date="2020-11-20T19:17:00Z"/>
        </w:rPr>
      </w:pPr>
      <w:ins w:id="4408" w:author="China Telecom" w:date="2020-11-20T19:17:00Z">
        <w:r>
          <w:t xml:space="preserve">Table </w:t>
        </w:r>
        <w:r>
          <w:rPr>
            <w:lang w:eastAsia="zh-CN"/>
          </w:rPr>
          <w:t>5.1.1.3</w:t>
        </w:r>
        <w:r w:rsidRPr="007368F9">
          <w:t>-</w:t>
        </w:r>
        <w:r>
          <w:rPr>
            <w:lang w:eastAsia="ja-JP"/>
          </w:rPr>
          <w:t>6</w:t>
        </w:r>
        <w:r w:rsidRPr="007368F9">
          <w:rPr>
            <w:rFonts w:hint="eastAsia"/>
          </w:rPr>
          <w:t>:</w:t>
        </w:r>
        <w:r>
          <w:rPr>
            <w:rFonts w:hint="eastAsia"/>
          </w:rPr>
          <w:t xml:space="preserve"> Representative values </w:t>
        </w:r>
        <w:r>
          <w:t>of MPL for Rural 4</w:t>
        </w:r>
        <w:r w:rsidRPr="00DE78FE">
          <w:t>GHz</w:t>
        </w:r>
        <w:r>
          <w:t xml:space="preserve"> TDD NLOS O2I scenario with </w:t>
        </w:r>
        <w:r w:rsidRPr="00DE78FE">
          <w:t xml:space="preserve">BS </w:t>
        </w:r>
        <w:r>
          <w:t xml:space="preserve">Tx power of 24 </w:t>
        </w:r>
        <w:r w:rsidRPr="00DE78FE">
          <w:t>dBm/</w:t>
        </w:r>
        <w:r>
          <w:rPr>
            <w:lang w:val="en-US" w:eastAsia="ja-JP"/>
          </w:rPr>
          <w:t>M</w:t>
        </w:r>
        <w:r w:rsidRPr="00DE78FE">
          <w:t xml:space="preserve">Hz </w:t>
        </w:r>
      </w:ins>
    </w:p>
    <w:tbl>
      <w:tblPr>
        <w:tblStyle w:val="a7"/>
        <w:tblW w:w="0" w:type="auto"/>
        <w:tblLook w:val="04A0" w:firstRow="1" w:lastRow="0" w:firstColumn="1" w:lastColumn="0" w:noHBand="0" w:noVBand="1"/>
      </w:tblPr>
      <w:tblGrid>
        <w:gridCol w:w="3353"/>
        <w:gridCol w:w="1216"/>
        <w:gridCol w:w="1216"/>
        <w:gridCol w:w="1216"/>
        <w:gridCol w:w="1428"/>
        <w:gridCol w:w="1428"/>
      </w:tblGrid>
      <w:tr w:rsidR="00E65DBE" w:rsidRPr="00E9302F" w14:paraId="36A7CB0A" w14:textId="77777777" w:rsidTr="00AF0D4C">
        <w:trPr>
          <w:ins w:id="4409" w:author="China Telecom" w:date="2020-11-20T19:17:00Z"/>
        </w:trPr>
        <w:tc>
          <w:tcPr>
            <w:tcW w:w="6440" w:type="dxa"/>
            <w:shd w:val="clear" w:color="auto" w:fill="E7E6E6" w:themeFill="background2"/>
            <w:noWrap/>
            <w:hideMark/>
          </w:tcPr>
          <w:p w14:paraId="71776B2D" w14:textId="77777777" w:rsidR="00E65DBE" w:rsidRPr="009C135A" w:rsidRDefault="00E65DBE" w:rsidP="00AF0D4C">
            <w:pPr>
              <w:spacing w:after="0"/>
              <w:jc w:val="center"/>
              <w:rPr>
                <w:ins w:id="4410" w:author="China Telecom" w:date="2020-11-20T19:17:00Z"/>
              </w:rPr>
            </w:pPr>
            <w:ins w:id="4411" w:author="China Telecom" w:date="2020-11-20T19:17:00Z">
              <w:r w:rsidRPr="00F9020F">
                <w:rPr>
                  <w:b/>
                </w:rPr>
                <w:t>Channels (and Frame format)</w:t>
              </w:r>
            </w:ins>
          </w:p>
        </w:tc>
        <w:tc>
          <w:tcPr>
            <w:tcW w:w="2200" w:type="dxa"/>
            <w:shd w:val="clear" w:color="auto" w:fill="E7E6E6" w:themeFill="background2"/>
            <w:hideMark/>
          </w:tcPr>
          <w:p w14:paraId="0D579815" w14:textId="77777777" w:rsidR="00E65DBE" w:rsidRPr="009C135A" w:rsidRDefault="00E65DBE" w:rsidP="00AF0D4C">
            <w:pPr>
              <w:spacing w:after="0"/>
              <w:jc w:val="center"/>
              <w:rPr>
                <w:ins w:id="4412" w:author="China Telecom" w:date="2020-11-20T19:17:00Z"/>
              </w:rPr>
            </w:pPr>
            <w:ins w:id="4413" w:author="China Telecom" w:date="2020-11-20T19:17:00Z">
              <w:r w:rsidRPr="00F9020F">
                <w:rPr>
                  <w:b/>
                </w:rPr>
                <w:t>Number of Samples</w:t>
              </w:r>
            </w:ins>
          </w:p>
        </w:tc>
        <w:tc>
          <w:tcPr>
            <w:tcW w:w="2200" w:type="dxa"/>
            <w:shd w:val="clear" w:color="auto" w:fill="E7E6E6" w:themeFill="background2"/>
            <w:hideMark/>
          </w:tcPr>
          <w:p w14:paraId="7472257B" w14:textId="77777777" w:rsidR="00E65DBE" w:rsidRPr="009C135A" w:rsidRDefault="00E65DBE" w:rsidP="00AF0D4C">
            <w:pPr>
              <w:spacing w:after="0"/>
              <w:jc w:val="center"/>
              <w:rPr>
                <w:ins w:id="4414" w:author="China Telecom" w:date="2020-11-20T19:17:00Z"/>
              </w:rPr>
            </w:pPr>
            <w:ins w:id="4415" w:author="China Telecom" w:date="2020-11-20T19:17:00Z">
              <w:r w:rsidRPr="00F9020F">
                <w:rPr>
                  <w:b/>
                </w:rPr>
                <w:t>Representative value</w:t>
              </w:r>
            </w:ins>
          </w:p>
        </w:tc>
        <w:tc>
          <w:tcPr>
            <w:tcW w:w="2200" w:type="dxa"/>
            <w:shd w:val="clear" w:color="auto" w:fill="E7E6E6" w:themeFill="background2"/>
            <w:hideMark/>
          </w:tcPr>
          <w:p w14:paraId="5A14E74D" w14:textId="77777777" w:rsidR="00E65DBE" w:rsidRPr="009C135A" w:rsidRDefault="00E65DBE" w:rsidP="00AF0D4C">
            <w:pPr>
              <w:spacing w:after="0"/>
              <w:jc w:val="center"/>
              <w:rPr>
                <w:ins w:id="4416" w:author="China Telecom" w:date="2020-11-20T19:17:00Z"/>
              </w:rPr>
            </w:pPr>
            <w:ins w:id="4417" w:author="China Telecom" w:date="2020-11-20T19:17:00Z">
              <w:r w:rsidRPr="00F9020F">
                <w:rPr>
                  <w:b/>
                </w:rPr>
                <w:t>Standard Deviation (w/o outlier)</w:t>
              </w:r>
            </w:ins>
          </w:p>
        </w:tc>
        <w:tc>
          <w:tcPr>
            <w:tcW w:w="2620" w:type="dxa"/>
            <w:shd w:val="clear" w:color="auto" w:fill="E7E6E6" w:themeFill="background2"/>
            <w:hideMark/>
          </w:tcPr>
          <w:p w14:paraId="6EFA6C7B" w14:textId="77777777" w:rsidR="00E65DBE" w:rsidRPr="009C135A" w:rsidRDefault="00E65DBE" w:rsidP="00AF0D4C">
            <w:pPr>
              <w:spacing w:after="0"/>
              <w:jc w:val="center"/>
              <w:rPr>
                <w:ins w:id="4418" w:author="China Telecom" w:date="2020-11-20T19:17:00Z"/>
              </w:rPr>
            </w:pPr>
            <w:ins w:id="4419" w:author="China Telecom" w:date="2020-11-20T19:17:00Z">
              <w:r w:rsidRPr="00F9020F">
                <w:rPr>
                  <w:b/>
                </w:rPr>
                <w:t>Gap from Deployment dependent target</w:t>
              </w:r>
              <w:r w:rsidRPr="00F9020F">
                <w:rPr>
                  <w:b/>
                </w:rPr>
                <w:br/>
                <w:t>1732m ISD=131.6dB</w:t>
              </w:r>
            </w:ins>
          </w:p>
        </w:tc>
        <w:tc>
          <w:tcPr>
            <w:tcW w:w="2620" w:type="dxa"/>
            <w:shd w:val="clear" w:color="auto" w:fill="E7E6E6" w:themeFill="background2"/>
            <w:hideMark/>
          </w:tcPr>
          <w:p w14:paraId="1820A006" w14:textId="77777777" w:rsidR="00E65DBE" w:rsidRPr="009C135A" w:rsidRDefault="00E65DBE" w:rsidP="00AF0D4C">
            <w:pPr>
              <w:spacing w:after="0"/>
              <w:jc w:val="center"/>
              <w:rPr>
                <w:ins w:id="4420" w:author="China Telecom" w:date="2020-11-20T19:17:00Z"/>
              </w:rPr>
            </w:pPr>
            <w:ins w:id="4421" w:author="China Telecom" w:date="2020-11-20T19:17:00Z">
              <w:r w:rsidRPr="00F9020F">
                <w:rPr>
                  <w:b/>
                </w:rPr>
                <w:t>Gap from Deployment dependent target</w:t>
              </w:r>
              <w:r w:rsidRPr="00F9020F">
                <w:rPr>
                  <w:b/>
                </w:rPr>
                <w:br/>
                <w:t>3000m ISD=140.8dB</w:t>
              </w:r>
            </w:ins>
          </w:p>
        </w:tc>
      </w:tr>
      <w:tr w:rsidR="00E65DBE" w:rsidRPr="00E9302F" w14:paraId="5A31F659" w14:textId="77777777" w:rsidTr="00AF0D4C">
        <w:trPr>
          <w:ins w:id="4422" w:author="China Telecom" w:date="2020-11-20T19:17:00Z"/>
        </w:trPr>
        <w:tc>
          <w:tcPr>
            <w:tcW w:w="6440" w:type="dxa"/>
            <w:noWrap/>
            <w:hideMark/>
          </w:tcPr>
          <w:p w14:paraId="5E2515B3" w14:textId="77777777" w:rsidR="00E65DBE" w:rsidRPr="00E9302F" w:rsidRDefault="00E65DBE" w:rsidP="00AF0D4C">
            <w:pPr>
              <w:spacing w:after="0"/>
              <w:rPr>
                <w:ins w:id="4423" w:author="China Telecom" w:date="2020-11-20T19:17:00Z"/>
                <w:noProof/>
                <w:sz w:val="22"/>
              </w:rPr>
            </w:pPr>
            <w:ins w:id="4424" w:author="China Telecom" w:date="2020-11-20T19:17:00Z">
              <w:r w:rsidRPr="00E9302F">
                <w:t>PUSCH for eMBB DDDSU</w:t>
              </w:r>
            </w:ins>
          </w:p>
        </w:tc>
        <w:tc>
          <w:tcPr>
            <w:tcW w:w="2200" w:type="dxa"/>
            <w:noWrap/>
            <w:hideMark/>
          </w:tcPr>
          <w:p w14:paraId="4FBE506A" w14:textId="77777777" w:rsidR="00E65DBE" w:rsidRPr="00E9302F" w:rsidRDefault="00E65DBE" w:rsidP="00AF0D4C">
            <w:pPr>
              <w:spacing w:after="0"/>
              <w:jc w:val="center"/>
              <w:rPr>
                <w:ins w:id="4425" w:author="China Telecom" w:date="2020-11-20T19:17:00Z"/>
                <w:noProof/>
                <w:sz w:val="22"/>
              </w:rPr>
            </w:pPr>
            <w:ins w:id="4426" w:author="China Telecom" w:date="2020-11-20T19:17:00Z">
              <w:r w:rsidRPr="00E9302F">
                <w:t>12</w:t>
              </w:r>
            </w:ins>
          </w:p>
        </w:tc>
        <w:tc>
          <w:tcPr>
            <w:tcW w:w="2200" w:type="dxa"/>
            <w:noWrap/>
            <w:hideMark/>
          </w:tcPr>
          <w:p w14:paraId="531FCAEC" w14:textId="77777777" w:rsidR="00E65DBE" w:rsidRPr="00E9302F" w:rsidRDefault="00E65DBE" w:rsidP="00AF0D4C">
            <w:pPr>
              <w:spacing w:after="0"/>
              <w:jc w:val="center"/>
              <w:rPr>
                <w:ins w:id="4427" w:author="China Telecom" w:date="2020-11-20T19:17:00Z"/>
              </w:rPr>
            </w:pPr>
            <w:ins w:id="4428" w:author="China Telecom" w:date="2020-11-20T19:17:00Z">
              <w:r w:rsidRPr="00E9302F">
                <w:t>124.53</w:t>
              </w:r>
            </w:ins>
          </w:p>
        </w:tc>
        <w:tc>
          <w:tcPr>
            <w:tcW w:w="2200" w:type="dxa"/>
            <w:noWrap/>
            <w:hideMark/>
          </w:tcPr>
          <w:p w14:paraId="05B8A677" w14:textId="77777777" w:rsidR="00E65DBE" w:rsidRPr="00E9302F" w:rsidRDefault="00E65DBE" w:rsidP="00AF0D4C">
            <w:pPr>
              <w:spacing w:after="0"/>
              <w:jc w:val="center"/>
              <w:rPr>
                <w:ins w:id="4429" w:author="China Telecom" w:date="2020-11-20T19:17:00Z"/>
              </w:rPr>
            </w:pPr>
            <w:ins w:id="4430" w:author="China Telecom" w:date="2020-11-20T19:17:00Z">
              <w:r w:rsidRPr="00E9302F">
                <w:t>2.35</w:t>
              </w:r>
            </w:ins>
          </w:p>
        </w:tc>
        <w:tc>
          <w:tcPr>
            <w:tcW w:w="2620" w:type="dxa"/>
            <w:noWrap/>
            <w:hideMark/>
          </w:tcPr>
          <w:p w14:paraId="17D6D7D5" w14:textId="77777777" w:rsidR="00E65DBE" w:rsidRPr="00E9302F" w:rsidRDefault="00E65DBE" w:rsidP="00AF0D4C">
            <w:pPr>
              <w:spacing w:after="0"/>
              <w:jc w:val="center"/>
              <w:rPr>
                <w:ins w:id="4431" w:author="China Telecom" w:date="2020-11-20T19:17:00Z"/>
              </w:rPr>
            </w:pPr>
            <w:ins w:id="4432" w:author="China Telecom" w:date="2020-11-20T19:17:00Z">
              <w:r w:rsidRPr="00E9302F">
                <w:t>-7.05</w:t>
              </w:r>
            </w:ins>
          </w:p>
        </w:tc>
        <w:tc>
          <w:tcPr>
            <w:tcW w:w="2620" w:type="dxa"/>
            <w:noWrap/>
            <w:hideMark/>
          </w:tcPr>
          <w:p w14:paraId="2822CD7D" w14:textId="77777777" w:rsidR="00E65DBE" w:rsidRPr="00E9302F" w:rsidRDefault="00E65DBE" w:rsidP="00AF0D4C">
            <w:pPr>
              <w:spacing w:after="0"/>
              <w:jc w:val="center"/>
              <w:rPr>
                <w:ins w:id="4433" w:author="China Telecom" w:date="2020-11-20T19:17:00Z"/>
              </w:rPr>
            </w:pPr>
            <w:ins w:id="4434" w:author="China Telecom" w:date="2020-11-20T19:17:00Z">
              <w:r w:rsidRPr="00E9302F">
                <w:t>-16.27</w:t>
              </w:r>
            </w:ins>
          </w:p>
        </w:tc>
      </w:tr>
      <w:tr w:rsidR="00E65DBE" w:rsidRPr="00E9302F" w14:paraId="09E89E31" w14:textId="77777777" w:rsidTr="00AF0D4C">
        <w:trPr>
          <w:ins w:id="4435" w:author="China Telecom" w:date="2020-11-20T19:17:00Z"/>
        </w:trPr>
        <w:tc>
          <w:tcPr>
            <w:tcW w:w="6440" w:type="dxa"/>
            <w:noWrap/>
            <w:hideMark/>
          </w:tcPr>
          <w:p w14:paraId="49C4882D" w14:textId="77777777" w:rsidR="00E65DBE" w:rsidRPr="00E9302F" w:rsidRDefault="00E65DBE" w:rsidP="00AF0D4C">
            <w:pPr>
              <w:spacing w:after="0"/>
              <w:rPr>
                <w:ins w:id="4436" w:author="China Telecom" w:date="2020-11-20T19:17:00Z"/>
              </w:rPr>
            </w:pPr>
            <w:ins w:id="4437" w:author="China Telecom" w:date="2020-11-20T19:17:00Z">
              <w:r w:rsidRPr="00E9302F">
                <w:t>PUSCH for eMBB DDDSUDDSUU</w:t>
              </w:r>
            </w:ins>
          </w:p>
        </w:tc>
        <w:tc>
          <w:tcPr>
            <w:tcW w:w="2200" w:type="dxa"/>
            <w:noWrap/>
            <w:hideMark/>
          </w:tcPr>
          <w:p w14:paraId="13A90A01" w14:textId="77777777" w:rsidR="00E65DBE" w:rsidRPr="00E9302F" w:rsidRDefault="00E65DBE" w:rsidP="00AF0D4C">
            <w:pPr>
              <w:spacing w:after="0"/>
              <w:jc w:val="center"/>
              <w:rPr>
                <w:ins w:id="4438" w:author="China Telecom" w:date="2020-11-20T19:17:00Z"/>
              </w:rPr>
            </w:pPr>
            <w:ins w:id="4439" w:author="China Telecom" w:date="2020-11-20T19:17:00Z">
              <w:r w:rsidRPr="00E9302F">
                <w:t>11</w:t>
              </w:r>
            </w:ins>
          </w:p>
        </w:tc>
        <w:tc>
          <w:tcPr>
            <w:tcW w:w="2200" w:type="dxa"/>
            <w:noWrap/>
            <w:hideMark/>
          </w:tcPr>
          <w:p w14:paraId="56F1922B" w14:textId="77777777" w:rsidR="00E65DBE" w:rsidRPr="00E9302F" w:rsidRDefault="00E65DBE" w:rsidP="00AF0D4C">
            <w:pPr>
              <w:spacing w:after="0"/>
              <w:jc w:val="center"/>
              <w:rPr>
                <w:ins w:id="4440" w:author="China Telecom" w:date="2020-11-20T19:17:00Z"/>
              </w:rPr>
            </w:pPr>
            <w:ins w:id="4441" w:author="China Telecom" w:date="2020-11-20T19:17:00Z">
              <w:r w:rsidRPr="00E9302F">
                <w:t>126.18</w:t>
              </w:r>
            </w:ins>
          </w:p>
        </w:tc>
        <w:tc>
          <w:tcPr>
            <w:tcW w:w="2200" w:type="dxa"/>
            <w:noWrap/>
            <w:hideMark/>
          </w:tcPr>
          <w:p w14:paraId="0C81523E" w14:textId="77777777" w:rsidR="00E65DBE" w:rsidRPr="00E9302F" w:rsidRDefault="00E65DBE" w:rsidP="00AF0D4C">
            <w:pPr>
              <w:spacing w:after="0"/>
              <w:jc w:val="center"/>
              <w:rPr>
                <w:ins w:id="4442" w:author="China Telecom" w:date="2020-11-20T19:17:00Z"/>
              </w:rPr>
            </w:pPr>
            <w:ins w:id="4443" w:author="China Telecom" w:date="2020-11-20T19:17:00Z">
              <w:r w:rsidRPr="00E9302F">
                <w:t>1.88</w:t>
              </w:r>
            </w:ins>
          </w:p>
        </w:tc>
        <w:tc>
          <w:tcPr>
            <w:tcW w:w="2620" w:type="dxa"/>
            <w:noWrap/>
            <w:hideMark/>
          </w:tcPr>
          <w:p w14:paraId="583CC719" w14:textId="77777777" w:rsidR="00E65DBE" w:rsidRPr="00E9302F" w:rsidRDefault="00E65DBE" w:rsidP="00AF0D4C">
            <w:pPr>
              <w:spacing w:after="0"/>
              <w:jc w:val="center"/>
              <w:rPr>
                <w:ins w:id="4444" w:author="China Telecom" w:date="2020-11-20T19:17:00Z"/>
              </w:rPr>
            </w:pPr>
            <w:ins w:id="4445" w:author="China Telecom" w:date="2020-11-20T19:17:00Z">
              <w:r w:rsidRPr="00E9302F">
                <w:t>-5.39</w:t>
              </w:r>
            </w:ins>
          </w:p>
        </w:tc>
        <w:tc>
          <w:tcPr>
            <w:tcW w:w="2620" w:type="dxa"/>
            <w:noWrap/>
            <w:hideMark/>
          </w:tcPr>
          <w:p w14:paraId="2EAEFB3A" w14:textId="77777777" w:rsidR="00E65DBE" w:rsidRPr="00E9302F" w:rsidRDefault="00E65DBE" w:rsidP="00AF0D4C">
            <w:pPr>
              <w:spacing w:after="0"/>
              <w:jc w:val="center"/>
              <w:rPr>
                <w:ins w:id="4446" w:author="China Telecom" w:date="2020-11-20T19:17:00Z"/>
              </w:rPr>
            </w:pPr>
            <w:ins w:id="4447" w:author="China Telecom" w:date="2020-11-20T19:17:00Z">
              <w:r w:rsidRPr="00E9302F">
                <w:t>-14.61</w:t>
              </w:r>
            </w:ins>
          </w:p>
        </w:tc>
      </w:tr>
      <w:tr w:rsidR="00E65DBE" w:rsidRPr="00E9302F" w14:paraId="443E66F9" w14:textId="77777777" w:rsidTr="00AF0D4C">
        <w:trPr>
          <w:ins w:id="4448" w:author="China Telecom" w:date="2020-11-20T19:17:00Z"/>
        </w:trPr>
        <w:tc>
          <w:tcPr>
            <w:tcW w:w="6440" w:type="dxa"/>
            <w:noWrap/>
            <w:hideMark/>
          </w:tcPr>
          <w:p w14:paraId="3C09612B" w14:textId="77777777" w:rsidR="00E65DBE" w:rsidRPr="00E9302F" w:rsidRDefault="00E65DBE" w:rsidP="00AF0D4C">
            <w:pPr>
              <w:spacing w:after="0"/>
              <w:rPr>
                <w:ins w:id="4449" w:author="China Telecom" w:date="2020-11-20T19:17:00Z"/>
              </w:rPr>
            </w:pPr>
            <w:ins w:id="4450" w:author="China Telecom" w:date="2020-11-20T19:17:00Z">
              <w:r w:rsidRPr="00E9302F">
                <w:t>PUSCH for VoIP DDDSU</w:t>
              </w:r>
            </w:ins>
          </w:p>
        </w:tc>
        <w:tc>
          <w:tcPr>
            <w:tcW w:w="2200" w:type="dxa"/>
            <w:noWrap/>
            <w:hideMark/>
          </w:tcPr>
          <w:p w14:paraId="4EE17E45" w14:textId="77777777" w:rsidR="00E65DBE" w:rsidRPr="00E9302F" w:rsidRDefault="00E65DBE" w:rsidP="00AF0D4C">
            <w:pPr>
              <w:spacing w:after="0"/>
              <w:jc w:val="center"/>
              <w:rPr>
                <w:ins w:id="4451" w:author="China Telecom" w:date="2020-11-20T19:17:00Z"/>
              </w:rPr>
            </w:pPr>
            <w:ins w:id="4452" w:author="China Telecom" w:date="2020-11-20T19:17:00Z">
              <w:r w:rsidRPr="00E9302F">
                <w:t>13</w:t>
              </w:r>
            </w:ins>
          </w:p>
        </w:tc>
        <w:tc>
          <w:tcPr>
            <w:tcW w:w="2200" w:type="dxa"/>
            <w:noWrap/>
            <w:hideMark/>
          </w:tcPr>
          <w:p w14:paraId="3BB5FA21" w14:textId="77777777" w:rsidR="00E65DBE" w:rsidRPr="00E9302F" w:rsidRDefault="00E65DBE" w:rsidP="00AF0D4C">
            <w:pPr>
              <w:spacing w:after="0"/>
              <w:jc w:val="center"/>
              <w:rPr>
                <w:ins w:id="4453" w:author="China Telecom" w:date="2020-11-20T19:17:00Z"/>
              </w:rPr>
            </w:pPr>
            <w:ins w:id="4454" w:author="China Telecom" w:date="2020-11-20T19:17:00Z">
              <w:r w:rsidRPr="00E9302F">
                <w:t>129.69</w:t>
              </w:r>
            </w:ins>
          </w:p>
        </w:tc>
        <w:tc>
          <w:tcPr>
            <w:tcW w:w="2200" w:type="dxa"/>
            <w:noWrap/>
            <w:hideMark/>
          </w:tcPr>
          <w:p w14:paraId="4F498E64" w14:textId="77777777" w:rsidR="00E65DBE" w:rsidRPr="00E9302F" w:rsidRDefault="00E65DBE" w:rsidP="00AF0D4C">
            <w:pPr>
              <w:spacing w:after="0"/>
              <w:jc w:val="center"/>
              <w:rPr>
                <w:ins w:id="4455" w:author="China Telecom" w:date="2020-11-20T19:17:00Z"/>
              </w:rPr>
            </w:pPr>
            <w:ins w:id="4456" w:author="China Telecom" w:date="2020-11-20T19:17:00Z">
              <w:r w:rsidRPr="00E9302F">
                <w:t>1.84</w:t>
              </w:r>
            </w:ins>
          </w:p>
        </w:tc>
        <w:tc>
          <w:tcPr>
            <w:tcW w:w="2620" w:type="dxa"/>
            <w:noWrap/>
            <w:hideMark/>
          </w:tcPr>
          <w:p w14:paraId="53E87A54" w14:textId="77777777" w:rsidR="00E65DBE" w:rsidRPr="00E9302F" w:rsidRDefault="00E65DBE" w:rsidP="00AF0D4C">
            <w:pPr>
              <w:spacing w:after="0"/>
              <w:jc w:val="center"/>
              <w:rPr>
                <w:ins w:id="4457" w:author="China Telecom" w:date="2020-11-20T19:17:00Z"/>
              </w:rPr>
            </w:pPr>
            <w:ins w:id="4458" w:author="China Telecom" w:date="2020-11-20T19:17:00Z">
              <w:r w:rsidRPr="00E9302F">
                <w:t>-1.89</w:t>
              </w:r>
            </w:ins>
          </w:p>
        </w:tc>
        <w:tc>
          <w:tcPr>
            <w:tcW w:w="2620" w:type="dxa"/>
            <w:noWrap/>
            <w:hideMark/>
          </w:tcPr>
          <w:p w14:paraId="18A9C6DA" w14:textId="77777777" w:rsidR="00E65DBE" w:rsidRPr="00E9302F" w:rsidRDefault="00E65DBE" w:rsidP="00AF0D4C">
            <w:pPr>
              <w:spacing w:after="0"/>
              <w:jc w:val="center"/>
              <w:rPr>
                <w:ins w:id="4459" w:author="China Telecom" w:date="2020-11-20T19:17:00Z"/>
              </w:rPr>
            </w:pPr>
            <w:ins w:id="4460" w:author="China Telecom" w:date="2020-11-20T19:17:00Z">
              <w:r w:rsidRPr="00E9302F">
                <w:t>-11.11</w:t>
              </w:r>
            </w:ins>
          </w:p>
        </w:tc>
      </w:tr>
      <w:tr w:rsidR="00E65DBE" w:rsidRPr="00E9302F" w14:paraId="7933A385" w14:textId="77777777" w:rsidTr="00AF0D4C">
        <w:trPr>
          <w:ins w:id="4461" w:author="China Telecom" w:date="2020-11-20T19:17:00Z"/>
        </w:trPr>
        <w:tc>
          <w:tcPr>
            <w:tcW w:w="6440" w:type="dxa"/>
            <w:noWrap/>
            <w:hideMark/>
          </w:tcPr>
          <w:p w14:paraId="290126C4" w14:textId="77777777" w:rsidR="00E65DBE" w:rsidRPr="00E9302F" w:rsidRDefault="00E65DBE" w:rsidP="00AF0D4C">
            <w:pPr>
              <w:spacing w:after="0"/>
              <w:rPr>
                <w:ins w:id="4462" w:author="China Telecom" w:date="2020-11-20T19:17:00Z"/>
              </w:rPr>
            </w:pPr>
            <w:ins w:id="4463" w:author="China Telecom" w:date="2020-11-20T19:17:00Z">
              <w:r w:rsidRPr="00E9302F">
                <w:t>PUSCH for VoIP DDDSUDDSUU</w:t>
              </w:r>
            </w:ins>
          </w:p>
        </w:tc>
        <w:tc>
          <w:tcPr>
            <w:tcW w:w="2200" w:type="dxa"/>
            <w:noWrap/>
            <w:hideMark/>
          </w:tcPr>
          <w:p w14:paraId="2C38EB8C" w14:textId="77777777" w:rsidR="00E65DBE" w:rsidRPr="00E9302F" w:rsidRDefault="00E65DBE" w:rsidP="00AF0D4C">
            <w:pPr>
              <w:spacing w:after="0"/>
              <w:jc w:val="center"/>
              <w:rPr>
                <w:ins w:id="4464" w:author="China Telecom" w:date="2020-11-20T19:17:00Z"/>
              </w:rPr>
            </w:pPr>
            <w:ins w:id="4465" w:author="China Telecom" w:date="2020-11-20T19:17:00Z">
              <w:r w:rsidRPr="00E9302F">
                <w:t>12</w:t>
              </w:r>
            </w:ins>
          </w:p>
        </w:tc>
        <w:tc>
          <w:tcPr>
            <w:tcW w:w="2200" w:type="dxa"/>
            <w:noWrap/>
            <w:hideMark/>
          </w:tcPr>
          <w:p w14:paraId="1EB11222" w14:textId="77777777" w:rsidR="00E65DBE" w:rsidRPr="00E9302F" w:rsidRDefault="00E65DBE" w:rsidP="00AF0D4C">
            <w:pPr>
              <w:spacing w:after="0"/>
              <w:jc w:val="center"/>
              <w:rPr>
                <w:ins w:id="4466" w:author="China Telecom" w:date="2020-11-20T19:17:00Z"/>
              </w:rPr>
            </w:pPr>
            <w:ins w:id="4467" w:author="China Telecom" w:date="2020-11-20T19:17:00Z">
              <w:r w:rsidRPr="00E9302F">
                <w:t>129.78</w:t>
              </w:r>
            </w:ins>
          </w:p>
        </w:tc>
        <w:tc>
          <w:tcPr>
            <w:tcW w:w="2200" w:type="dxa"/>
            <w:noWrap/>
            <w:hideMark/>
          </w:tcPr>
          <w:p w14:paraId="0A1165A4" w14:textId="77777777" w:rsidR="00E65DBE" w:rsidRPr="00E9302F" w:rsidRDefault="00E65DBE" w:rsidP="00AF0D4C">
            <w:pPr>
              <w:spacing w:after="0"/>
              <w:jc w:val="center"/>
              <w:rPr>
                <w:ins w:id="4468" w:author="China Telecom" w:date="2020-11-20T19:17:00Z"/>
              </w:rPr>
            </w:pPr>
            <w:ins w:id="4469" w:author="China Telecom" w:date="2020-11-20T19:17:00Z">
              <w:r w:rsidRPr="00E9302F">
                <w:t>1.60</w:t>
              </w:r>
            </w:ins>
          </w:p>
        </w:tc>
        <w:tc>
          <w:tcPr>
            <w:tcW w:w="2620" w:type="dxa"/>
            <w:noWrap/>
            <w:hideMark/>
          </w:tcPr>
          <w:p w14:paraId="5874FC66" w14:textId="77777777" w:rsidR="00E65DBE" w:rsidRPr="00E9302F" w:rsidRDefault="00E65DBE" w:rsidP="00AF0D4C">
            <w:pPr>
              <w:spacing w:after="0"/>
              <w:jc w:val="center"/>
              <w:rPr>
                <w:ins w:id="4470" w:author="China Telecom" w:date="2020-11-20T19:17:00Z"/>
              </w:rPr>
            </w:pPr>
            <w:ins w:id="4471" w:author="China Telecom" w:date="2020-11-20T19:17:00Z">
              <w:r w:rsidRPr="00E9302F">
                <w:t>-1.80</w:t>
              </w:r>
            </w:ins>
          </w:p>
        </w:tc>
        <w:tc>
          <w:tcPr>
            <w:tcW w:w="2620" w:type="dxa"/>
            <w:noWrap/>
            <w:hideMark/>
          </w:tcPr>
          <w:p w14:paraId="1B03BB42" w14:textId="77777777" w:rsidR="00E65DBE" w:rsidRPr="00E9302F" w:rsidRDefault="00E65DBE" w:rsidP="00AF0D4C">
            <w:pPr>
              <w:spacing w:after="0"/>
              <w:jc w:val="center"/>
              <w:rPr>
                <w:ins w:id="4472" w:author="China Telecom" w:date="2020-11-20T19:17:00Z"/>
              </w:rPr>
            </w:pPr>
            <w:ins w:id="4473" w:author="China Telecom" w:date="2020-11-20T19:17:00Z">
              <w:r w:rsidRPr="00E9302F">
                <w:t>-11.01</w:t>
              </w:r>
            </w:ins>
          </w:p>
        </w:tc>
      </w:tr>
      <w:tr w:rsidR="00E65DBE" w:rsidRPr="00E9302F" w14:paraId="54369CE6" w14:textId="77777777" w:rsidTr="00AF0D4C">
        <w:trPr>
          <w:ins w:id="4474" w:author="China Telecom" w:date="2020-11-20T19:17:00Z"/>
        </w:trPr>
        <w:tc>
          <w:tcPr>
            <w:tcW w:w="6440" w:type="dxa"/>
            <w:noWrap/>
            <w:hideMark/>
          </w:tcPr>
          <w:p w14:paraId="4D152FA2" w14:textId="77777777" w:rsidR="00E65DBE" w:rsidRPr="00E9302F" w:rsidRDefault="00E65DBE" w:rsidP="00AF0D4C">
            <w:pPr>
              <w:spacing w:after="0"/>
              <w:rPr>
                <w:ins w:id="4475" w:author="China Telecom" w:date="2020-11-20T19:17:00Z"/>
              </w:rPr>
            </w:pPr>
            <w:ins w:id="4476" w:author="China Telecom" w:date="2020-11-20T19:17:00Z">
              <w:r w:rsidRPr="00E9302F">
                <w:t>PUSCH with SIP invite DDDSU</w:t>
              </w:r>
            </w:ins>
          </w:p>
        </w:tc>
        <w:tc>
          <w:tcPr>
            <w:tcW w:w="2200" w:type="dxa"/>
            <w:noWrap/>
            <w:hideMark/>
          </w:tcPr>
          <w:p w14:paraId="40D13FAE" w14:textId="77777777" w:rsidR="00E65DBE" w:rsidRPr="00E9302F" w:rsidRDefault="00E65DBE" w:rsidP="00AF0D4C">
            <w:pPr>
              <w:spacing w:after="0"/>
              <w:jc w:val="center"/>
              <w:rPr>
                <w:ins w:id="4477" w:author="China Telecom" w:date="2020-11-20T19:17:00Z"/>
              </w:rPr>
            </w:pPr>
            <w:ins w:id="4478" w:author="China Telecom" w:date="2020-11-20T19:17:00Z">
              <w:r w:rsidRPr="00E9302F">
                <w:t>0</w:t>
              </w:r>
            </w:ins>
          </w:p>
        </w:tc>
        <w:tc>
          <w:tcPr>
            <w:tcW w:w="2200" w:type="dxa"/>
            <w:noWrap/>
            <w:hideMark/>
          </w:tcPr>
          <w:p w14:paraId="3684CA48" w14:textId="77777777" w:rsidR="00E65DBE" w:rsidRPr="00E9302F" w:rsidRDefault="00E65DBE" w:rsidP="00AF0D4C">
            <w:pPr>
              <w:spacing w:after="0"/>
              <w:jc w:val="center"/>
              <w:rPr>
                <w:ins w:id="4479" w:author="China Telecom" w:date="2020-11-20T19:17:00Z"/>
                <w:noProof/>
              </w:rPr>
            </w:pPr>
          </w:p>
        </w:tc>
        <w:tc>
          <w:tcPr>
            <w:tcW w:w="2200" w:type="dxa"/>
            <w:noWrap/>
            <w:hideMark/>
          </w:tcPr>
          <w:p w14:paraId="1F50FE5B" w14:textId="77777777" w:rsidR="00E65DBE" w:rsidRPr="00E9302F" w:rsidRDefault="00E65DBE" w:rsidP="00AF0D4C">
            <w:pPr>
              <w:spacing w:after="0"/>
              <w:jc w:val="center"/>
              <w:rPr>
                <w:ins w:id="4480" w:author="China Telecom" w:date="2020-11-20T19:17:00Z"/>
                <w:noProof/>
              </w:rPr>
            </w:pPr>
          </w:p>
        </w:tc>
        <w:tc>
          <w:tcPr>
            <w:tcW w:w="2620" w:type="dxa"/>
            <w:noWrap/>
            <w:hideMark/>
          </w:tcPr>
          <w:p w14:paraId="013AA681" w14:textId="77777777" w:rsidR="00E65DBE" w:rsidRPr="00E9302F" w:rsidRDefault="00E65DBE" w:rsidP="00AF0D4C">
            <w:pPr>
              <w:spacing w:after="0"/>
              <w:jc w:val="center"/>
              <w:rPr>
                <w:ins w:id="4481" w:author="China Telecom" w:date="2020-11-20T19:17:00Z"/>
                <w:noProof/>
              </w:rPr>
            </w:pPr>
          </w:p>
        </w:tc>
        <w:tc>
          <w:tcPr>
            <w:tcW w:w="2620" w:type="dxa"/>
            <w:noWrap/>
            <w:hideMark/>
          </w:tcPr>
          <w:p w14:paraId="4212543E" w14:textId="77777777" w:rsidR="00E65DBE" w:rsidRPr="00E9302F" w:rsidRDefault="00E65DBE" w:rsidP="00AF0D4C">
            <w:pPr>
              <w:spacing w:after="0"/>
              <w:jc w:val="center"/>
              <w:rPr>
                <w:ins w:id="4482" w:author="China Telecom" w:date="2020-11-20T19:17:00Z"/>
                <w:noProof/>
              </w:rPr>
            </w:pPr>
          </w:p>
        </w:tc>
      </w:tr>
      <w:tr w:rsidR="00E65DBE" w:rsidRPr="00E9302F" w14:paraId="66E92E6E" w14:textId="77777777" w:rsidTr="00AF0D4C">
        <w:trPr>
          <w:ins w:id="4483" w:author="China Telecom" w:date="2020-11-20T19:17:00Z"/>
        </w:trPr>
        <w:tc>
          <w:tcPr>
            <w:tcW w:w="6440" w:type="dxa"/>
            <w:noWrap/>
            <w:hideMark/>
          </w:tcPr>
          <w:p w14:paraId="4E2E08B5" w14:textId="77777777" w:rsidR="00E65DBE" w:rsidRPr="00E9302F" w:rsidRDefault="00E65DBE" w:rsidP="00AF0D4C">
            <w:pPr>
              <w:spacing w:after="0"/>
              <w:rPr>
                <w:ins w:id="4484" w:author="China Telecom" w:date="2020-11-20T19:17:00Z"/>
              </w:rPr>
            </w:pPr>
            <w:ins w:id="4485" w:author="China Telecom" w:date="2020-11-20T19:17:00Z">
              <w:r w:rsidRPr="00E9302F">
                <w:t>PUSCH with SIP invite DDDSUDDSUU</w:t>
              </w:r>
            </w:ins>
          </w:p>
        </w:tc>
        <w:tc>
          <w:tcPr>
            <w:tcW w:w="2200" w:type="dxa"/>
            <w:noWrap/>
            <w:hideMark/>
          </w:tcPr>
          <w:p w14:paraId="5710E9D5" w14:textId="77777777" w:rsidR="00E65DBE" w:rsidRPr="00E9302F" w:rsidRDefault="00E65DBE" w:rsidP="00AF0D4C">
            <w:pPr>
              <w:spacing w:after="0"/>
              <w:jc w:val="center"/>
              <w:rPr>
                <w:ins w:id="4486" w:author="China Telecom" w:date="2020-11-20T19:17:00Z"/>
              </w:rPr>
            </w:pPr>
            <w:ins w:id="4487" w:author="China Telecom" w:date="2020-11-20T19:17:00Z">
              <w:r w:rsidRPr="00E9302F">
                <w:t>0</w:t>
              </w:r>
            </w:ins>
          </w:p>
        </w:tc>
        <w:tc>
          <w:tcPr>
            <w:tcW w:w="2200" w:type="dxa"/>
            <w:noWrap/>
            <w:hideMark/>
          </w:tcPr>
          <w:p w14:paraId="3EE787AA" w14:textId="77777777" w:rsidR="00E65DBE" w:rsidRPr="00E9302F" w:rsidRDefault="00E65DBE" w:rsidP="00AF0D4C">
            <w:pPr>
              <w:spacing w:after="0"/>
              <w:jc w:val="center"/>
              <w:rPr>
                <w:ins w:id="4488" w:author="China Telecom" w:date="2020-11-20T19:17:00Z"/>
                <w:noProof/>
              </w:rPr>
            </w:pPr>
          </w:p>
        </w:tc>
        <w:tc>
          <w:tcPr>
            <w:tcW w:w="2200" w:type="dxa"/>
            <w:noWrap/>
            <w:hideMark/>
          </w:tcPr>
          <w:p w14:paraId="534C6531" w14:textId="77777777" w:rsidR="00E65DBE" w:rsidRPr="00E9302F" w:rsidRDefault="00E65DBE" w:rsidP="00AF0D4C">
            <w:pPr>
              <w:spacing w:after="0"/>
              <w:jc w:val="center"/>
              <w:rPr>
                <w:ins w:id="4489" w:author="China Telecom" w:date="2020-11-20T19:17:00Z"/>
                <w:noProof/>
              </w:rPr>
            </w:pPr>
          </w:p>
        </w:tc>
        <w:tc>
          <w:tcPr>
            <w:tcW w:w="2620" w:type="dxa"/>
            <w:noWrap/>
            <w:hideMark/>
          </w:tcPr>
          <w:p w14:paraId="34D2D9E0" w14:textId="77777777" w:rsidR="00E65DBE" w:rsidRPr="00E9302F" w:rsidRDefault="00E65DBE" w:rsidP="00AF0D4C">
            <w:pPr>
              <w:spacing w:after="0"/>
              <w:jc w:val="center"/>
              <w:rPr>
                <w:ins w:id="4490" w:author="China Telecom" w:date="2020-11-20T19:17:00Z"/>
                <w:noProof/>
              </w:rPr>
            </w:pPr>
          </w:p>
        </w:tc>
        <w:tc>
          <w:tcPr>
            <w:tcW w:w="2620" w:type="dxa"/>
            <w:noWrap/>
            <w:hideMark/>
          </w:tcPr>
          <w:p w14:paraId="17FD2E62" w14:textId="77777777" w:rsidR="00E65DBE" w:rsidRPr="00E9302F" w:rsidRDefault="00E65DBE" w:rsidP="00AF0D4C">
            <w:pPr>
              <w:spacing w:after="0"/>
              <w:jc w:val="center"/>
              <w:rPr>
                <w:ins w:id="4491" w:author="China Telecom" w:date="2020-11-20T19:17:00Z"/>
                <w:noProof/>
              </w:rPr>
            </w:pPr>
          </w:p>
        </w:tc>
      </w:tr>
      <w:tr w:rsidR="00E65DBE" w:rsidRPr="00E9302F" w14:paraId="083FEB22" w14:textId="77777777" w:rsidTr="00AF0D4C">
        <w:trPr>
          <w:ins w:id="4492" w:author="China Telecom" w:date="2020-11-20T19:17:00Z"/>
        </w:trPr>
        <w:tc>
          <w:tcPr>
            <w:tcW w:w="6440" w:type="dxa"/>
            <w:noWrap/>
            <w:hideMark/>
          </w:tcPr>
          <w:p w14:paraId="1AA72115" w14:textId="77777777" w:rsidR="00E65DBE" w:rsidRPr="00E9302F" w:rsidRDefault="00E65DBE" w:rsidP="00AF0D4C">
            <w:pPr>
              <w:spacing w:after="0"/>
              <w:rPr>
                <w:ins w:id="4493" w:author="China Telecom" w:date="2020-11-20T19:17:00Z"/>
              </w:rPr>
            </w:pPr>
            <w:ins w:id="4494" w:author="China Telecom" w:date="2020-11-20T19:17:00Z">
              <w:r>
                <w:t>PUSCH for CSI 11bit DDDSU</w:t>
              </w:r>
            </w:ins>
          </w:p>
        </w:tc>
        <w:tc>
          <w:tcPr>
            <w:tcW w:w="2200" w:type="dxa"/>
            <w:noWrap/>
            <w:hideMark/>
          </w:tcPr>
          <w:p w14:paraId="18ACE46B" w14:textId="77777777" w:rsidR="00E65DBE" w:rsidRPr="00E9302F" w:rsidRDefault="00E65DBE" w:rsidP="00AF0D4C">
            <w:pPr>
              <w:spacing w:after="0"/>
              <w:jc w:val="center"/>
              <w:rPr>
                <w:ins w:id="4495" w:author="China Telecom" w:date="2020-11-20T19:17:00Z"/>
              </w:rPr>
            </w:pPr>
            <w:ins w:id="4496" w:author="China Telecom" w:date="2020-11-20T19:17:00Z">
              <w:r w:rsidRPr="00E9302F">
                <w:t>0</w:t>
              </w:r>
            </w:ins>
          </w:p>
        </w:tc>
        <w:tc>
          <w:tcPr>
            <w:tcW w:w="2200" w:type="dxa"/>
            <w:noWrap/>
            <w:hideMark/>
          </w:tcPr>
          <w:p w14:paraId="3BC3A2C8" w14:textId="77777777" w:rsidR="00E65DBE" w:rsidRPr="00E9302F" w:rsidRDefault="00E65DBE" w:rsidP="00AF0D4C">
            <w:pPr>
              <w:spacing w:after="0"/>
              <w:jc w:val="center"/>
              <w:rPr>
                <w:ins w:id="4497" w:author="China Telecom" w:date="2020-11-20T19:17:00Z"/>
                <w:noProof/>
              </w:rPr>
            </w:pPr>
          </w:p>
        </w:tc>
        <w:tc>
          <w:tcPr>
            <w:tcW w:w="2200" w:type="dxa"/>
            <w:noWrap/>
            <w:hideMark/>
          </w:tcPr>
          <w:p w14:paraId="5B489830" w14:textId="77777777" w:rsidR="00E65DBE" w:rsidRPr="00E9302F" w:rsidRDefault="00E65DBE" w:rsidP="00AF0D4C">
            <w:pPr>
              <w:spacing w:after="0"/>
              <w:jc w:val="center"/>
              <w:rPr>
                <w:ins w:id="4498" w:author="China Telecom" w:date="2020-11-20T19:17:00Z"/>
                <w:noProof/>
              </w:rPr>
            </w:pPr>
          </w:p>
        </w:tc>
        <w:tc>
          <w:tcPr>
            <w:tcW w:w="2620" w:type="dxa"/>
            <w:noWrap/>
            <w:hideMark/>
          </w:tcPr>
          <w:p w14:paraId="0B0358DC" w14:textId="77777777" w:rsidR="00E65DBE" w:rsidRPr="00E9302F" w:rsidRDefault="00E65DBE" w:rsidP="00AF0D4C">
            <w:pPr>
              <w:spacing w:after="0"/>
              <w:jc w:val="center"/>
              <w:rPr>
                <w:ins w:id="4499" w:author="China Telecom" w:date="2020-11-20T19:17:00Z"/>
                <w:noProof/>
              </w:rPr>
            </w:pPr>
          </w:p>
        </w:tc>
        <w:tc>
          <w:tcPr>
            <w:tcW w:w="2620" w:type="dxa"/>
            <w:noWrap/>
            <w:hideMark/>
          </w:tcPr>
          <w:p w14:paraId="1A74A739" w14:textId="77777777" w:rsidR="00E65DBE" w:rsidRPr="00E9302F" w:rsidRDefault="00E65DBE" w:rsidP="00AF0D4C">
            <w:pPr>
              <w:spacing w:after="0"/>
              <w:jc w:val="center"/>
              <w:rPr>
                <w:ins w:id="4500" w:author="China Telecom" w:date="2020-11-20T19:17:00Z"/>
                <w:noProof/>
              </w:rPr>
            </w:pPr>
          </w:p>
        </w:tc>
      </w:tr>
      <w:tr w:rsidR="00E65DBE" w:rsidRPr="00E9302F" w14:paraId="7E3B5F42" w14:textId="77777777" w:rsidTr="00AF0D4C">
        <w:trPr>
          <w:ins w:id="4501" w:author="China Telecom" w:date="2020-11-20T19:17:00Z"/>
        </w:trPr>
        <w:tc>
          <w:tcPr>
            <w:tcW w:w="6440" w:type="dxa"/>
            <w:noWrap/>
            <w:hideMark/>
          </w:tcPr>
          <w:p w14:paraId="172C3E63" w14:textId="77777777" w:rsidR="00E65DBE" w:rsidRPr="00E9302F" w:rsidRDefault="00E65DBE" w:rsidP="00AF0D4C">
            <w:pPr>
              <w:spacing w:after="0"/>
              <w:rPr>
                <w:ins w:id="4502" w:author="China Telecom" w:date="2020-11-20T19:17:00Z"/>
              </w:rPr>
            </w:pPr>
            <w:ins w:id="4503" w:author="China Telecom" w:date="2020-11-20T19:17:00Z">
              <w:r>
                <w:t>PUSCH for CSI 22bit DDDSU</w:t>
              </w:r>
            </w:ins>
          </w:p>
        </w:tc>
        <w:tc>
          <w:tcPr>
            <w:tcW w:w="2200" w:type="dxa"/>
            <w:noWrap/>
            <w:hideMark/>
          </w:tcPr>
          <w:p w14:paraId="176216F0" w14:textId="77777777" w:rsidR="00E65DBE" w:rsidRPr="00E9302F" w:rsidRDefault="00E65DBE" w:rsidP="00AF0D4C">
            <w:pPr>
              <w:spacing w:after="0"/>
              <w:jc w:val="center"/>
              <w:rPr>
                <w:ins w:id="4504" w:author="China Telecom" w:date="2020-11-20T19:17:00Z"/>
              </w:rPr>
            </w:pPr>
            <w:ins w:id="4505" w:author="China Telecom" w:date="2020-11-20T19:17:00Z">
              <w:r w:rsidRPr="00E9302F">
                <w:t>0</w:t>
              </w:r>
            </w:ins>
          </w:p>
        </w:tc>
        <w:tc>
          <w:tcPr>
            <w:tcW w:w="2200" w:type="dxa"/>
            <w:noWrap/>
            <w:hideMark/>
          </w:tcPr>
          <w:p w14:paraId="2916A6CB" w14:textId="77777777" w:rsidR="00E65DBE" w:rsidRPr="00E9302F" w:rsidRDefault="00E65DBE" w:rsidP="00AF0D4C">
            <w:pPr>
              <w:spacing w:after="0"/>
              <w:jc w:val="center"/>
              <w:rPr>
                <w:ins w:id="4506" w:author="China Telecom" w:date="2020-11-20T19:17:00Z"/>
                <w:noProof/>
              </w:rPr>
            </w:pPr>
          </w:p>
        </w:tc>
        <w:tc>
          <w:tcPr>
            <w:tcW w:w="2200" w:type="dxa"/>
            <w:noWrap/>
            <w:hideMark/>
          </w:tcPr>
          <w:p w14:paraId="650976A9" w14:textId="77777777" w:rsidR="00E65DBE" w:rsidRPr="00E9302F" w:rsidRDefault="00E65DBE" w:rsidP="00AF0D4C">
            <w:pPr>
              <w:spacing w:after="0"/>
              <w:jc w:val="center"/>
              <w:rPr>
                <w:ins w:id="4507" w:author="China Telecom" w:date="2020-11-20T19:17:00Z"/>
                <w:noProof/>
              </w:rPr>
            </w:pPr>
          </w:p>
        </w:tc>
        <w:tc>
          <w:tcPr>
            <w:tcW w:w="2620" w:type="dxa"/>
            <w:noWrap/>
            <w:hideMark/>
          </w:tcPr>
          <w:p w14:paraId="371A2516" w14:textId="77777777" w:rsidR="00E65DBE" w:rsidRPr="00E9302F" w:rsidRDefault="00E65DBE" w:rsidP="00AF0D4C">
            <w:pPr>
              <w:spacing w:after="0"/>
              <w:jc w:val="center"/>
              <w:rPr>
                <w:ins w:id="4508" w:author="China Telecom" w:date="2020-11-20T19:17:00Z"/>
                <w:noProof/>
              </w:rPr>
            </w:pPr>
          </w:p>
        </w:tc>
        <w:tc>
          <w:tcPr>
            <w:tcW w:w="2620" w:type="dxa"/>
            <w:noWrap/>
            <w:hideMark/>
          </w:tcPr>
          <w:p w14:paraId="010D81DB" w14:textId="77777777" w:rsidR="00E65DBE" w:rsidRPr="00E9302F" w:rsidRDefault="00E65DBE" w:rsidP="00AF0D4C">
            <w:pPr>
              <w:spacing w:after="0"/>
              <w:jc w:val="center"/>
              <w:rPr>
                <w:ins w:id="4509" w:author="China Telecom" w:date="2020-11-20T19:17:00Z"/>
                <w:noProof/>
              </w:rPr>
            </w:pPr>
          </w:p>
        </w:tc>
      </w:tr>
      <w:tr w:rsidR="00E65DBE" w:rsidRPr="00E9302F" w14:paraId="687CFBC3" w14:textId="77777777" w:rsidTr="00AF0D4C">
        <w:trPr>
          <w:ins w:id="4510" w:author="China Telecom" w:date="2020-11-20T19:17:00Z"/>
        </w:trPr>
        <w:tc>
          <w:tcPr>
            <w:tcW w:w="6440" w:type="dxa"/>
            <w:noWrap/>
            <w:hideMark/>
          </w:tcPr>
          <w:p w14:paraId="46C269BA" w14:textId="77777777" w:rsidR="00E65DBE" w:rsidRPr="00E9302F" w:rsidRDefault="00E65DBE" w:rsidP="00AF0D4C">
            <w:pPr>
              <w:spacing w:after="0"/>
              <w:rPr>
                <w:ins w:id="4511" w:author="China Telecom" w:date="2020-11-20T19:17:00Z"/>
              </w:rPr>
            </w:pPr>
            <w:ins w:id="4512" w:author="China Telecom" w:date="2020-11-20T19:17:00Z">
              <w:r w:rsidRPr="00E9302F">
                <w:t>PUCCH Format 1</w:t>
              </w:r>
            </w:ins>
          </w:p>
        </w:tc>
        <w:tc>
          <w:tcPr>
            <w:tcW w:w="2200" w:type="dxa"/>
            <w:noWrap/>
            <w:hideMark/>
          </w:tcPr>
          <w:p w14:paraId="2B5EE89A" w14:textId="77777777" w:rsidR="00E65DBE" w:rsidRPr="00E9302F" w:rsidRDefault="00E65DBE" w:rsidP="00AF0D4C">
            <w:pPr>
              <w:spacing w:after="0"/>
              <w:jc w:val="center"/>
              <w:rPr>
                <w:ins w:id="4513" w:author="China Telecom" w:date="2020-11-20T19:17:00Z"/>
              </w:rPr>
            </w:pPr>
            <w:ins w:id="4514" w:author="China Telecom" w:date="2020-11-20T19:17:00Z">
              <w:r w:rsidRPr="00E9302F">
                <w:t>11</w:t>
              </w:r>
            </w:ins>
          </w:p>
        </w:tc>
        <w:tc>
          <w:tcPr>
            <w:tcW w:w="2200" w:type="dxa"/>
            <w:noWrap/>
            <w:hideMark/>
          </w:tcPr>
          <w:p w14:paraId="730E223A" w14:textId="77777777" w:rsidR="00E65DBE" w:rsidRPr="00E9302F" w:rsidRDefault="00E65DBE" w:rsidP="00AF0D4C">
            <w:pPr>
              <w:spacing w:after="0"/>
              <w:jc w:val="center"/>
              <w:rPr>
                <w:ins w:id="4515" w:author="China Telecom" w:date="2020-11-20T19:17:00Z"/>
              </w:rPr>
            </w:pPr>
            <w:ins w:id="4516" w:author="China Telecom" w:date="2020-11-20T19:17:00Z">
              <w:r w:rsidRPr="00E9302F">
                <w:t>130.34</w:t>
              </w:r>
            </w:ins>
          </w:p>
        </w:tc>
        <w:tc>
          <w:tcPr>
            <w:tcW w:w="2200" w:type="dxa"/>
            <w:noWrap/>
            <w:hideMark/>
          </w:tcPr>
          <w:p w14:paraId="0043F373" w14:textId="77777777" w:rsidR="00E65DBE" w:rsidRPr="00E9302F" w:rsidRDefault="00E65DBE" w:rsidP="00AF0D4C">
            <w:pPr>
              <w:spacing w:after="0"/>
              <w:jc w:val="center"/>
              <w:rPr>
                <w:ins w:id="4517" w:author="China Telecom" w:date="2020-11-20T19:17:00Z"/>
              </w:rPr>
            </w:pPr>
            <w:ins w:id="4518" w:author="China Telecom" w:date="2020-11-20T19:17:00Z">
              <w:r w:rsidRPr="00E9302F">
                <w:t>2.15</w:t>
              </w:r>
            </w:ins>
          </w:p>
        </w:tc>
        <w:tc>
          <w:tcPr>
            <w:tcW w:w="2620" w:type="dxa"/>
            <w:noWrap/>
            <w:hideMark/>
          </w:tcPr>
          <w:p w14:paraId="49DF374D" w14:textId="77777777" w:rsidR="00E65DBE" w:rsidRPr="00E9302F" w:rsidRDefault="00E65DBE" w:rsidP="00AF0D4C">
            <w:pPr>
              <w:spacing w:after="0"/>
              <w:jc w:val="center"/>
              <w:rPr>
                <w:ins w:id="4519" w:author="China Telecom" w:date="2020-11-20T19:17:00Z"/>
              </w:rPr>
            </w:pPr>
            <w:ins w:id="4520" w:author="China Telecom" w:date="2020-11-20T19:17:00Z">
              <w:r w:rsidRPr="00E9302F">
                <w:t>-1.23</w:t>
              </w:r>
            </w:ins>
          </w:p>
        </w:tc>
        <w:tc>
          <w:tcPr>
            <w:tcW w:w="2620" w:type="dxa"/>
            <w:noWrap/>
            <w:hideMark/>
          </w:tcPr>
          <w:p w14:paraId="13596B7B" w14:textId="77777777" w:rsidR="00E65DBE" w:rsidRPr="00E9302F" w:rsidRDefault="00E65DBE" w:rsidP="00AF0D4C">
            <w:pPr>
              <w:spacing w:after="0"/>
              <w:jc w:val="center"/>
              <w:rPr>
                <w:ins w:id="4521" w:author="China Telecom" w:date="2020-11-20T19:17:00Z"/>
              </w:rPr>
            </w:pPr>
            <w:ins w:id="4522" w:author="China Telecom" w:date="2020-11-20T19:17:00Z">
              <w:r w:rsidRPr="00E9302F">
                <w:t>-10.45</w:t>
              </w:r>
            </w:ins>
          </w:p>
        </w:tc>
      </w:tr>
      <w:tr w:rsidR="00E65DBE" w:rsidRPr="00E9302F" w14:paraId="76ED9410" w14:textId="77777777" w:rsidTr="00AF0D4C">
        <w:trPr>
          <w:ins w:id="4523" w:author="China Telecom" w:date="2020-11-20T19:17:00Z"/>
        </w:trPr>
        <w:tc>
          <w:tcPr>
            <w:tcW w:w="6440" w:type="dxa"/>
            <w:noWrap/>
            <w:hideMark/>
          </w:tcPr>
          <w:p w14:paraId="1DD35CE1" w14:textId="77777777" w:rsidR="00E65DBE" w:rsidRPr="00E9302F" w:rsidRDefault="00E65DBE" w:rsidP="00AF0D4C">
            <w:pPr>
              <w:spacing w:after="0"/>
              <w:rPr>
                <w:ins w:id="4524" w:author="China Telecom" w:date="2020-11-20T19:17:00Z"/>
              </w:rPr>
            </w:pPr>
            <w:ins w:id="4525" w:author="China Telecom" w:date="2020-11-20T19:17:00Z">
              <w:r w:rsidRPr="00E9302F">
                <w:t>PUCCH Format 3 11bit</w:t>
              </w:r>
            </w:ins>
          </w:p>
        </w:tc>
        <w:tc>
          <w:tcPr>
            <w:tcW w:w="2200" w:type="dxa"/>
            <w:noWrap/>
            <w:hideMark/>
          </w:tcPr>
          <w:p w14:paraId="509EF2F0" w14:textId="77777777" w:rsidR="00E65DBE" w:rsidRPr="00E9302F" w:rsidRDefault="00E65DBE" w:rsidP="00AF0D4C">
            <w:pPr>
              <w:spacing w:after="0"/>
              <w:jc w:val="center"/>
              <w:rPr>
                <w:ins w:id="4526" w:author="China Telecom" w:date="2020-11-20T19:17:00Z"/>
              </w:rPr>
            </w:pPr>
            <w:ins w:id="4527" w:author="China Telecom" w:date="2020-11-20T19:17:00Z">
              <w:r w:rsidRPr="00E9302F">
                <w:t>7</w:t>
              </w:r>
            </w:ins>
          </w:p>
        </w:tc>
        <w:tc>
          <w:tcPr>
            <w:tcW w:w="2200" w:type="dxa"/>
            <w:noWrap/>
            <w:hideMark/>
          </w:tcPr>
          <w:p w14:paraId="7CDABACC" w14:textId="77777777" w:rsidR="00E65DBE" w:rsidRPr="00E9302F" w:rsidRDefault="00E65DBE" w:rsidP="00AF0D4C">
            <w:pPr>
              <w:spacing w:after="0"/>
              <w:jc w:val="center"/>
              <w:rPr>
                <w:ins w:id="4528" w:author="China Telecom" w:date="2020-11-20T19:17:00Z"/>
              </w:rPr>
            </w:pPr>
            <w:ins w:id="4529" w:author="China Telecom" w:date="2020-11-20T19:17:00Z">
              <w:r w:rsidRPr="00E9302F">
                <w:t>129.04</w:t>
              </w:r>
            </w:ins>
          </w:p>
        </w:tc>
        <w:tc>
          <w:tcPr>
            <w:tcW w:w="2200" w:type="dxa"/>
            <w:noWrap/>
            <w:hideMark/>
          </w:tcPr>
          <w:p w14:paraId="6E3D2D9A" w14:textId="77777777" w:rsidR="00E65DBE" w:rsidRPr="00E9302F" w:rsidRDefault="00E65DBE" w:rsidP="00AF0D4C">
            <w:pPr>
              <w:spacing w:after="0"/>
              <w:jc w:val="center"/>
              <w:rPr>
                <w:ins w:id="4530" w:author="China Telecom" w:date="2020-11-20T19:17:00Z"/>
              </w:rPr>
            </w:pPr>
            <w:ins w:id="4531" w:author="China Telecom" w:date="2020-11-20T19:17:00Z">
              <w:r w:rsidRPr="00E9302F">
                <w:t>1.62</w:t>
              </w:r>
            </w:ins>
          </w:p>
        </w:tc>
        <w:tc>
          <w:tcPr>
            <w:tcW w:w="2620" w:type="dxa"/>
            <w:noWrap/>
            <w:hideMark/>
          </w:tcPr>
          <w:p w14:paraId="3C0B52C6" w14:textId="77777777" w:rsidR="00E65DBE" w:rsidRPr="00E9302F" w:rsidRDefault="00E65DBE" w:rsidP="00AF0D4C">
            <w:pPr>
              <w:spacing w:after="0"/>
              <w:jc w:val="center"/>
              <w:rPr>
                <w:ins w:id="4532" w:author="China Telecom" w:date="2020-11-20T19:17:00Z"/>
              </w:rPr>
            </w:pPr>
            <w:ins w:id="4533" w:author="China Telecom" w:date="2020-11-20T19:17:00Z">
              <w:r w:rsidRPr="00E9302F">
                <w:t>-2.53</w:t>
              </w:r>
            </w:ins>
          </w:p>
        </w:tc>
        <w:tc>
          <w:tcPr>
            <w:tcW w:w="2620" w:type="dxa"/>
            <w:noWrap/>
            <w:hideMark/>
          </w:tcPr>
          <w:p w14:paraId="19734A14" w14:textId="77777777" w:rsidR="00E65DBE" w:rsidRPr="00E9302F" w:rsidRDefault="00E65DBE" w:rsidP="00AF0D4C">
            <w:pPr>
              <w:spacing w:after="0"/>
              <w:jc w:val="center"/>
              <w:rPr>
                <w:ins w:id="4534" w:author="China Telecom" w:date="2020-11-20T19:17:00Z"/>
              </w:rPr>
            </w:pPr>
            <w:ins w:id="4535" w:author="China Telecom" w:date="2020-11-20T19:17:00Z">
              <w:r w:rsidRPr="00E9302F">
                <w:t>-11.75</w:t>
              </w:r>
            </w:ins>
          </w:p>
        </w:tc>
      </w:tr>
      <w:tr w:rsidR="00E65DBE" w:rsidRPr="00E9302F" w14:paraId="5E2D3197" w14:textId="77777777" w:rsidTr="00AF0D4C">
        <w:trPr>
          <w:ins w:id="4536" w:author="China Telecom" w:date="2020-11-20T19:17:00Z"/>
        </w:trPr>
        <w:tc>
          <w:tcPr>
            <w:tcW w:w="6440" w:type="dxa"/>
            <w:noWrap/>
            <w:hideMark/>
          </w:tcPr>
          <w:p w14:paraId="13562FDD" w14:textId="77777777" w:rsidR="00E65DBE" w:rsidRPr="00E9302F" w:rsidRDefault="00E65DBE" w:rsidP="00AF0D4C">
            <w:pPr>
              <w:spacing w:after="0"/>
              <w:rPr>
                <w:ins w:id="4537" w:author="China Telecom" w:date="2020-11-20T19:17:00Z"/>
              </w:rPr>
            </w:pPr>
            <w:ins w:id="4538" w:author="China Telecom" w:date="2020-11-20T19:17:00Z">
              <w:r w:rsidRPr="00E9302F">
                <w:t>PUCCH Format 3 22bit</w:t>
              </w:r>
            </w:ins>
          </w:p>
        </w:tc>
        <w:tc>
          <w:tcPr>
            <w:tcW w:w="2200" w:type="dxa"/>
            <w:noWrap/>
            <w:hideMark/>
          </w:tcPr>
          <w:p w14:paraId="6C76E31C" w14:textId="77777777" w:rsidR="00E65DBE" w:rsidRPr="00E9302F" w:rsidRDefault="00E65DBE" w:rsidP="00AF0D4C">
            <w:pPr>
              <w:spacing w:after="0"/>
              <w:jc w:val="center"/>
              <w:rPr>
                <w:ins w:id="4539" w:author="China Telecom" w:date="2020-11-20T19:17:00Z"/>
              </w:rPr>
            </w:pPr>
            <w:ins w:id="4540" w:author="China Telecom" w:date="2020-11-20T19:17:00Z">
              <w:r w:rsidRPr="00E9302F">
                <w:t>9</w:t>
              </w:r>
            </w:ins>
          </w:p>
        </w:tc>
        <w:tc>
          <w:tcPr>
            <w:tcW w:w="2200" w:type="dxa"/>
            <w:noWrap/>
            <w:hideMark/>
          </w:tcPr>
          <w:p w14:paraId="27F3A15C" w14:textId="77777777" w:rsidR="00E65DBE" w:rsidRPr="00E9302F" w:rsidRDefault="00E65DBE" w:rsidP="00AF0D4C">
            <w:pPr>
              <w:spacing w:after="0"/>
              <w:jc w:val="center"/>
              <w:rPr>
                <w:ins w:id="4541" w:author="China Telecom" w:date="2020-11-20T19:17:00Z"/>
              </w:rPr>
            </w:pPr>
            <w:ins w:id="4542" w:author="China Telecom" w:date="2020-11-20T19:17:00Z">
              <w:r w:rsidRPr="00E9302F">
                <w:t>126.09</w:t>
              </w:r>
            </w:ins>
          </w:p>
        </w:tc>
        <w:tc>
          <w:tcPr>
            <w:tcW w:w="2200" w:type="dxa"/>
            <w:noWrap/>
            <w:hideMark/>
          </w:tcPr>
          <w:p w14:paraId="48820762" w14:textId="77777777" w:rsidR="00E65DBE" w:rsidRPr="00E9302F" w:rsidRDefault="00E65DBE" w:rsidP="00AF0D4C">
            <w:pPr>
              <w:spacing w:after="0"/>
              <w:jc w:val="center"/>
              <w:rPr>
                <w:ins w:id="4543" w:author="China Telecom" w:date="2020-11-20T19:17:00Z"/>
              </w:rPr>
            </w:pPr>
            <w:ins w:id="4544" w:author="China Telecom" w:date="2020-11-20T19:17:00Z">
              <w:r w:rsidRPr="00E9302F">
                <w:t>1.67</w:t>
              </w:r>
            </w:ins>
          </w:p>
        </w:tc>
        <w:tc>
          <w:tcPr>
            <w:tcW w:w="2620" w:type="dxa"/>
            <w:noWrap/>
            <w:hideMark/>
          </w:tcPr>
          <w:p w14:paraId="3F6226F3" w14:textId="77777777" w:rsidR="00E65DBE" w:rsidRPr="00E9302F" w:rsidRDefault="00E65DBE" w:rsidP="00AF0D4C">
            <w:pPr>
              <w:spacing w:after="0"/>
              <w:jc w:val="center"/>
              <w:rPr>
                <w:ins w:id="4545" w:author="China Telecom" w:date="2020-11-20T19:17:00Z"/>
              </w:rPr>
            </w:pPr>
            <w:ins w:id="4546" w:author="China Telecom" w:date="2020-11-20T19:17:00Z">
              <w:r w:rsidRPr="00E9302F">
                <w:t>-5.49</w:t>
              </w:r>
            </w:ins>
          </w:p>
        </w:tc>
        <w:tc>
          <w:tcPr>
            <w:tcW w:w="2620" w:type="dxa"/>
            <w:noWrap/>
            <w:hideMark/>
          </w:tcPr>
          <w:p w14:paraId="337D04C8" w14:textId="77777777" w:rsidR="00E65DBE" w:rsidRPr="00E9302F" w:rsidRDefault="00E65DBE" w:rsidP="00AF0D4C">
            <w:pPr>
              <w:spacing w:after="0"/>
              <w:jc w:val="center"/>
              <w:rPr>
                <w:ins w:id="4547" w:author="China Telecom" w:date="2020-11-20T19:17:00Z"/>
              </w:rPr>
            </w:pPr>
            <w:ins w:id="4548" w:author="China Telecom" w:date="2020-11-20T19:17:00Z">
              <w:r w:rsidRPr="00E9302F">
                <w:t>-14.71</w:t>
              </w:r>
            </w:ins>
          </w:p>
        </w:tc>
      </w:tr>
      <w:tr w:rsidR="00E65DBE" w:rsidRPr="00E9302F" w14:paraId="58452993" w14:textId="77777777" w:rsidTr="00AF0D4C">
        <w:trPr>
          <w:ins w:id="4549" w:author="China Telecom" w:date="2020-11-20T19:17:00Z"/>
        </w:trPr>
        <w:tc>
          <w:tcPr>
            <w:tcW w:w="6440" w:type="dxa"/>
            <w:noWrap/>
            <w:hideMark/>
          </w:tcPr>
          <w:p w14:paraId="06D44BE5" w14:textId="77777777" w:rsidR="00E65DBE" w:rsidRPr="00E9302F" w:rsidRDefault="00E65DBE" w:rsidP="00AF0D4C">
            <w:pPr>
              <w:spacing w:after="0"/>
              <w:rPr>
                <w:ins w:id="4550" w:author="China Telecom" w:date="2020-11-20T19:17:00Z"/>
              </w:rPr>
            </w:pPr>
            <w:ins w:id="4551" w:author="China Telecom" w:date="2020-11-20T19:17:00Z">
              <w:r w:rsidRPr="00E9302F">
                <w:t xml:space="preserve">SSB </w:t>
              </w:r>
            </w:ins>
          </w:p>
        </w:tc>
        <w:tc>
          <w:tcPr>
            <w:tcW w:w="2200" w:type="dxa"/>
            <w:noWrap/>
            <w:hideMark/>
          </w:tcPr>
          <w:p w14:paraId="19704219" w14:textId="77777777" w:rsidR="00E65DBE" w:rsidRPr="00E9302F" w:rsidRDefault="00E65DBE" w:rsidP="00AF0D4C">
            <w:pPr>
              <w:spacing w:after="0"/>
              <w:jc w:val="center"/>
              <w:rPr>
                <w:ins w:id="4552" w:author="China Telecom" w:date="2020-11-20T19:17:00Z"/>
              </w:rPr>
            </w:pPr>
            <w:ins w:id="4553" w:author="China Telecom" w:date="2020-11-20T19:17:00Z">
              <w:r w:rsidRPr="00E9302F">
                <w:t>5</w:t>
              </w:r>
            </w:ins>
          </w:p>
        </w:tc>
        <w:tc>
          <w:tcPr>
            <w:tcW w:w="2200" w:type="dxa"/>
            <w:noWrap/>
            <w:hideMark/>
          </w:tcPr>
          <w:p w14:paraId="02A46B83" w14:textId="77777777" w:rsidR="00E65DBE" w:rsidRPr="00E9302F" w:rsidRDefault="00E65DBE" w:rsidP="00AF0D4C">
            <w:pPr>
              <w:spacing w:after="0"/>
              <w:jc w:val="center"/>
              <w:rPr>
                <w:ins w:id="4554" w:author="China Telecom" w:date="2020-11-20T19:17:00Z"/>
              </w:rPr>
            </w:pPr>
            <w:ins w:id="4555" w:author="China Telecom" w:date="2020-11-20T19:17:00Z">
              <w:r w:rsidRPr="00E9302F">
                <w:t>126.28</w:t>
              </w:r>
            </w:ins>
          </w:p>
        </w:tc>
        <w:tc>
          <w:tcPr>
            <w:tcW w:w="2200" w:type="dxa"/>
            <w:noWrap/>
            <w:hideMark/>
          </w:tcPr>
          <w:p w14:paraId="78BD3D6E" w14:textId="77777777" w:rsidR="00E65DBE" w:rsidRPr="00E9302F" w:rsidRDefault="00E65DBE" w:rsidP="00AF0D4C">
            <w:pPr>
              <w:spacing w:after="0"/>
              <w:jc w:val="center"/>
              <w:rPr>
                <w:ins w:id="4556" w:author="China Telecom" w:date="2020-11-20T19:17:00Z"/>
              </w:rPr>
            </w:pPr>
            <w:ins w:id="4557" w:author="China Telecom" w:date="2020-11-20T19:17:00Z">
              <w:r w:rsidRPr="00E9302F">
                <w:t>1.38</w:t>
              </w:r>
            </w:ins>
          </w:p>
        </w:tc>
        <w:tc>
          <w:tcPr>
            <w:tcW w:w="2620" w:type="dxa"/>
            <w:noWrap/>
            <w:hideMark/>
          </w:tcPr>
          <w:p w14:paraId="0EEA91B0" w14:textId="77777777" w:rsidR="00E65DBE" w:rsidRPr="00E9302F" w:rsidRDefault="00E65DBE" w:rsidP="00AF0D4C">
            <w:pPr>
              <w:spacing w:after="0"/>
              <w:jc w:val="center"/>
              <w:rPr>
                <w:ins w:id="4558" w:author="China Telecom" w:date="2020-11-20T19:17:00Z"/>
              </w:rPr>
            </w:pPr>
            <w:ins w:id="4559" w:author="China Telecom" w:date="2020-11-20T19:17:00Z">
              <w:r w:rsidRPr="00E9302F">
                <w:t>-5.29</w:t>
              </w:r>
            </w:ins>
          </w:p>
        </w:tc>
        <w:tc>
          <w:tcPr>
            <w:tcW w:w="2620" w:type="dxa"/>
            <w:noWrap/>
            <w:hideMark/>
          </w:tcPr>
          <w:p w14:paraId="57E3C68E" w14:textId="77777777" w:rsidR="00E65DBE" w:rsidRPr="00E9302F" w:rsidRDefault="00E65DBE" w:rsidP="00AF0D4C">
            <w:pPr>
              <w:spacing w:after="0"/>
              <w:jc w:val="center"/>
              <w:rPr>
                <w:ins w:id="4560" w:author="China Telecom" w:date="2020-11-20T19:17:00Z"/>
              </w:rPr>
            </w:pPr>
            <w:ins w:id="4561" w:author="China Telecom" w:date="2020-11-20T19:17:00Z">
              <w:r w:rsidRPr="00E9302F">
                <w:t>-14.51</w:t>
              </w:r>
            </w:ins>
          </w:p>
        </w:tc>
      </w:tr>
      <w:tr w:rsidR="00E65DBE" w:rsidRPr="00E9302F" w14:paraId="747D813F" w14:textId="77777777" w:rsidTr="00AF0D4C">
        <w:trPr>
          <w:ins w:id="4562" w:author="China Telecom" w:date="2020-11-20T19:17:00Z"/>
        </w:trPr>
        <w:tc>
          <w:tcPr>
            <w:tcW w:w="6440" w:type="dxa"/>
            <w:noWrap/>
            <w:hideMark/>
          </w:tcPr>
          <w:p w14:paraId="7058CD22" w14:textId="77777777" w:rsidR="00E65DBE" w:rsidRPr="00E9302F" w:rsidRDefault="00E65DBE" w:rsidP="00AF0D4C">
            <w:pPr>
              <w:spacing w:after="0"/>
              <w:rPr>
                <w:ins w:id="4563" w:author="China Telecom" w:date="2020-11-20T19:17:00Z"/>
              </w:rPr>
            </w:pPr>
            <w:ins w:id="4564" w:author="China Telecom" w:date="2020-11-20T19:17:00Z">
              <w:r w:rsidRPr="00E9302F">
                <w:t>PRACH Format 0</w:t>
              </w:r>
            </w:ins>
          </w:p>
        </w:tc>
        <w:tc>
          <w:tcPr>
            <w:tcW w:w="2200" w:type="dxa"/>
            <w:noWrap/>
            <w:hideMark/>
          </w:tcPr>
          <w:p w14:paraId="19C27E4D" w14:textId="77777777" w:rsidR="00E65DBE" w:rsidRPr="00E9302F" w:rsidRDefault="00E65DBE" w:rsidP="00AF0D4C">
            <w:pPr>
              <w:spacing w:after="0"/>
              <w:jc w:val="center"/>
              <w:rPr>
                <w:ins w:id="4565" w:author="China Telecom" w:date="2020-11-20T19:17:00Z"/>
              </w:rPr>
            </w:pPr>
            <w:ins w:id="4566" w:author="China Telecom" w:date="2020-11-20T19:17:00Z">
              <w:r w:rsidRPr="00E9302F">
                <w:t>2</w:t>
              </w:r>
            </w:ins>
          </w:p>
        </w:tc>
        <w:tc>
          <w:tcPr>
            <w:tcW w:w="2200" w:type="dxa"/>
            <w:noWrap/>
            <w:hideMark/>
          </w:tcPr>
          <w:p w14:paraId="557407A5" w14:textId="77777777" w:rsidR="00E65DBE" w:rsidRPr="00E9302F" w:rsidRDefault="00E65DBE" w:rsidP="00AF0D4C">
            <w:pPr>
              <w:spacing w:after="0"/>
              <w:jc w:val="center"/>
              <w:rPr>
                <w:ins w:id="4567" w:author="China Telecom" w:date="2020-11-20T19:17:00Z"/>
              </w:rPr>
            </w:pPr>
            <w:ins w:id="4568" w:author="China Telecom" w:date="2020-11-20T19:17:00Z">
              <w:r w:rsidRPr="00E9302F">
                <w:t>129.33</w:t>
              </w:r>
            </w:ins>
          </w:p>
        </w:tc>
        <w:tc>
          <w:tcPr>
            <w:tcW w:w="2200" w:type="dxa"/>
            <w:noWrap/>
            <w:hideMark/>
          </w:tcPr>
          <w:p w14:paraId="5F561D35" w14:textId="77777777" w:rsidR="00E65DBE" w:rsidRPr="00E9302F" w:rsidRDefault="00E65DBE" w:rsidP="00AF0D4C">
            <w:pPr>
              <w:spacing w:after="0"/>
              <w:jc w:val="center"/>
              <w:rPr>
                <w:ins w:id="4569" w:author="China Telecom" w:date="2020-11-20T19:17:00Z"/>
              </w:rPr>
            </w:pPr>
            <w:ins w:id="4570" w:author="China Telecom" w:date="2020-11-20T19:17:00Z">
              <w:r w:rsidRPr="00E9302F">
                <w:t>3.44</w:t>
              </w:r>
            </w:ins>
          </w:p>
        </w:tc>
        <w:tc>
          <w:tcPr>
            <w:tcW w:w="2620" w:type="dxa"/>
            <w:noWrap/>
            <w:hideMark/>
          </w:tcPr>
          <w:p w14:paraId="05AB530C" w14:textId="77777777" w:rsidR="00E65DBE" w:rsidRPr="00E9302F" w:rsidRDefault="00E65DBE" w:rsidP="00AF0D4C">
            <w:pPr>
              <w:spacing w:after="0"/>
              <w:jc w:val="center"/>
              <w:rPr>
                <w:ins w:id="4571" w:author="China Telecom" w:date="2020-11-20T19:17:00Z"/>
              </w:rPr>
            </w:pPr>
            <w:ins w:id="4572" w:author="China Telecom" w:date="2020-11-20T19:17:00Z">
              <w:r w:rsidRPr="00E9302F">
                <w:t>-2.24</w:t>
              </w:r>
            </w:ins>
          </w:p>
        </w:tc>
        <w:tc>
          <w:tcPr>
            <w:tcW w:w="2620" w:type="dxa"/>
            <w:noWrap/>
            <w:hideMark/>
          </w:tcPr>
          <w:p w14:paraId="189DB034" w14:textId="77777777" w:rsidR="00E65DBE" w:rsidRPr="00E9302F" w:rsidRDefault="00E65DBE" w:rsidP="00AF0D4C">
            <w:pPr>
              <w:spacing w:after="0"/>
              <w:jc w:val="center"/>
              <w:rPr>
                <w:ins w:id="4573" w:author="China Telecom" w:date="2020-11-20T19:17:00Z"/>
              </w:rPr>
            </w:pPr>
            <w:ins w:id="4574" w:author="China Telecom" w:date="2020-11-20T19:17:00Z">
              <w:r w:rsidRPr="00E9302F">
                <w:t>-11.46</w:t>
              </w:r>
            </w:ins>
          </w:p>
        </w:tc>
      </w:tr>
      <w:tr w:rsidR="00E65DBE" w:rsidRPr="00E9302F" w14:paraId="4E83FBA0" w14:textId="77777777" w:rsidTr="00AF0D4C">
        <w:trPr>
          <w:ins w:id="4575" w:author="China Telecom" w:date="2020-11-20T19:17:00Z"/>
        </w:trPr>
        <w:tc>
          <w:tcPr>
            <w:tcW w:w="6440" w:type="dxa"/>
            <w:noWrap/>
            <w:hideMark/>
          </w:tcPr>
          <w:p w14:paraId="0DD43D3C" w14:textId="77777777" w:rsidR="00E65DBE" w:rsidRPr="00E9302F" w:rsidRDefault="00E65DBE" w:rsidP="00AF0D4C">
            <w:pPr>
              <w:spacing w:after="0"/>
              <w:rPr>
                <w:ins w:id="4576" w:author="China Telecom" w:date="2020-11-20T19:17:00Z"/>
              </w:rPr>
            </w:pPr>
            <w:ins w:id="4577" w:author="China Telecom" w:date="2020-11-20T19:17:00Z">
              <w:r w:rsidRPr="00E9302F">
                <w:t>PRACH Format B4</w:t>
              </w:r>
            </w:ins>
          </w:p>
        </w:tc>
        <w:tc>
          <w:tcPr>
            <w:tcW w:w="2200" w:type="dxa"/>
            <w:noWrap/>
            <w:hideMark/>
          </w:tcPr>
          <w:p w14:paraId="223DD747" w14:textId="77777777" w:rsidR="00E65DBE" w:rsidRPr="00E9302F" w:rsidRDefault="00E65DBE" w:rsidP="00AF0D4C">
            <w:pPr>
              <w:spacing w:after="0"/>
              <w:jc w:val="center"/>
              <w:rPr>
                <w:ins w:id="4578" w:author="China Telecom" w:date="2020-11-20T19:17:00Z"/>
              </w:rPr>
            </w:pPr>
            <w:ins w:id="4579" w:author="China Telecom" w:date="2020-11-20T19:17:00Z">
              <w:r w:rsidRPr="00E9302F">
                <w:t>5</w:t>
              </w:r>
            </w:ins>
          </w:p>
        </w:tc>
        <w:tc>
          <w:tcPr>
            <w:tcW w:w="2200" w:type="dxa"/>
            <w:noWrap/>
            <w:hideMark/>
          </w:tcPr>
          <w:p w14:paraId="39788646" w14:textId="77777777" w:rsidR="00E65DBE" w:rsidRPr="00E9302F" w:rsidRDefault="00E65DBE" w:rsidP="00AF0D4C">
            <w:pPr>
              <w:spacing w:after="0"/>
              <w:jc w:val="center"/>
              <w:rPr>
                <w:ins w:id="4580" w:author="China Telecom" w:date="2020-11-20T19:17:00Z"/>
              </w:rPr>
            </w:pPr>
            <w:ins w:id="4581" w:author="China Telecom" w:date="2020-11-20T19:17:00Z">
              <w:r w:rsidRPr="00E9302F">
                <w:t>125.85</w:t>
              </w:r>
            </w:ins>
          </w:p>
        </w:tc>
        <w:tc>
          <w:tcPr>
            <w:tcW w:w="2200" w:type="dxa"/>
            <w:noWrap/>
            <w:hideMark/>
          </w:tcPr>
          <w:p w14:paraId="5FC41035" w14:textId="77777777" w:rsidR="00E65DBE" w:rsidRPr="00E9302F" w:rsidRDefault="00E65DBE" w:rsidP="00AF0D4C">
            <w:pPr>
              <w:spacing w:after="0"/>
              <w:jc w:val="center"/>
              <w:rPr>
                <w:ins w:id="4582" w:author="China Telecom" w:date="2020-11-20T19:17:00Z"/>
              </w:rPr>
            </w:pPr>
            <w:ins w:id="4583" w:author="China Telecom" w:date="2020-11-20T19:17:00Z">
              <w:r w:rsidRPr="00E9302F">
                <w:t>1.02</w:t>
              </w:r>
            </w:ins>
          </w:p>
        </w:tc>
        <w:tc>
          <w:tcPr>
            <w:tcW w:w="2620" w:type="dxa"/>
            <w:noWrap/>
            <w:hideMark/>
          </w:tcPr>
          <w:p w14:paraId="7FAEA6DA" w14:textId="77777777" w:rsidR="00E65DBE" w:rsidRPr="00E9302F" w:rsidRDefault="00E65DBE" w:rsidP="00AF0D4C">
            <w:pPr>
              <w:spacing w:after="0"/>
              <w:jc w:val="center"/>
              <w:rPr>
                <w:ins w:id="4584" w:author="China Telecom" w:date="2020-11-20T19:17:00Z"/>
              </w:rPr>
            </w:pPr>
            <w:ins w:id="4585" w:author="China Telecom" w:date="2020-11-20T19:17:00Z">
              <w:r w:rsidRPr="00E9302F">
                <w:t>-5.72</w:t>
              </w:r>
            </w:ins>
          </w:p>
        </w:tc>
        <w:tc>
          <w:tcPr>
            <w:tcW w:w="2620" w:type="dxa"/>
            <w:noWrap/>
            <w:hideMark/>
          </w:tcPr>
          <w:p w14:paraId="6A440516" w14:textId="77777777" w:rsidR="00E65DBE" w:rsidRPr="00E9302F" w:rsidRDefault="00E65DBE" w:rsidP="00AF0D4C">
            <w:pPr>
              <w:spacing w:after="0"/>
              <w:jc w:val="center"/>
              <w:rPr>
                <w:ins w:id="4586" w:author="China Telecom" w:date="2020-11-20T19:17:00Z"/>
              </w:rPr>
            </w:pPr>
            <w:ins w:id="4587" w:author="China Telecom" w:date="2020-11-20T19:17:00Z">
              <w:r w:rsidRPr="00E9302F">
                <w:t>-14.94</w:t>
              </w:r>
            </w:ins>
          </w:p>
        </w:tc>
      </w:tr>
      <w:tr w:rsidR="00E65DBE" w:rsidRPr="00E9302F" w14:paraId="4F5A62F5" w14:textId="77777777" w:rsidTr="00AF0D4C">
        <w:trPr>
          <w:ins w:id="4588" w:author="China Telecom" w:date="2020-11-20T19:17:00Z"/>
        </w:trPr>
        <w:tc>
          <w:tcPr>
            <w:tcW w:w="6440" w:type="dxa"/>
            <w:noWrap/>
            <w:hideMark/>
          </w:tcPr>
          <w:p w14:paraId="385912C6" w14:textId="77777777" w:rsidR="00E65DBE" w:rsidRPr="00E9302F" w:rsidRDefault="00E65DBE" w:rsidP="00AF0D4C">
            <w:pPr>
              <w:spacing w:after="0"/>
              <w:rPr>
                <w:ins w:id="4589" w:author="China Telecom" w:date="2020-11-20T19:17:00Z"/>
              </w:rPr>
            </w:pPr>
            <w:ins w:id="4590" w:author="China Telecom" w:date="2020-11-20T19:17:00Z">
              <w:r w:rsidRPr="00E9302F">
                <w:t>PRACH Format C2</w:t>
              </w:r>
            </w:ins>
          </w:p>
        </w:tc>
        <w:tc>
          <w:tcPr>
            <w:tcW w:w="2200" w:type="dxa"/>
            <w:noWrap/>
            <w:hideMark/>
          </w:tcPr>
          <w:p w14:paraId="4C32141D" w14:textId="77777777" w:rsidR="00E65DBE" w:rsidRPr="00E9302F" w:rsidRDefault="00E65DBE" w:rsidP="00AF0D4C">
            <w:pPr>
              <w:spacing w:after="0"/>
              <w:jc w:val="center"/>
              <w:rPr>
                <w:ins w:id="4591" w:author="China Telecom" w:date="2020-11-20T19:17:00Z"/>
              </w:rPr>
            </w:pPr>
            <w:ins w:id="4592" w:author="China Telecom" w:date="2020-11-20T19:17:00Z">
              <w:r w:rsidRPr="00E9302F">
                <w:t>0</w:t>
              </w:r>
            </w:ins>
          </w:p>
        </w:tc>
        <w:tc>
          <w:tcPr>
            <w:tcW w:w="2200" w:type="dxa"/>
            <w:noWrap/>
            <w:hideMark/>
          </w:tcPr>
          <w:p w14:paraId="383A82BD" w14:textId="77777777" w:rsidR="00E65DBE" w:rsidRPr="00E9302F" w:rsidRDefault="00E65DBE" w:rsidP="00AF0D4C">
            <w:pPr>
              <w:spacing w:after="0"/>
              <w:jc w:val="center"/>
              <w:rPr>
                <w:ins w:id="4593" w:author="China Telecom" w:date="2020-11-20T19:17:00Z"/>
              </w:rPr>
            </w:pPr>
          </w:p>
        </w:tc>
        <w:tc>
          <w:tcPr>
            <w:tcW w:w="2200" w:type="dxa"/>
            <w:noWrap/>
            <w:hideMark/>
          </w:tcPr>
          <w:p w14:paraId="37B65D35" w14:textId="77777777" w:rsidR="00E65DBE" w:rsidRPr="00E9302F" w:rsidRDefault="00E65DBE" w:rsidP="00AF0D4C">
            <w:pPr>
              <w:spacing w:after="0"/>
              <w:jc w:val="center"/>
              <w:rPr>
                <w:ins w:id="4594" w:author="China Telecom" w:date="2020-11-20T19:17:00Z"/>
                <w:noProof/>
              </w:rPr>
            </w:pPr>
          </w:p>
        </w:tc>
        <w:tc>
          <w:tcPr>
            <w:tcW w:w="2620" w:type="dxa"/>
            <w:noWrap/>
            <w:hideMark/>
          </w:tcPr>
          <w:p w14:paraId="6A229E35" w14:textId="77777777" w:rsidR="00E65DBE" w:rsidRPr="00E9302F" w:rsidRDefault="00E65DBE" w:rsidP="00AF0D4C">
            <w:pPr>
              <w:spacing w:after="0"/>
              <w:jc w:val="center"/>
              <w:rPr>
                <w:ins w:id="4595" w:author="China Telecom" w:date="2020-11-20T19:17:00Z"/>
                <w:noProof/>
              </w:rPr>
            </w:pPr>
          </w:p>
        </w:tc>
        <w:tc>
          <w:tcPr>
            <w:tcW w:w="2620" w:type="dxa"/>
            <w:noWrap/>
            <w:hideMark/>
          </w:tcPr>
          <w:p w14:paraId="4D1C3CEE" w14:textId="77777777" w:rsidR="00E65DBE" w:rsidRPr="00E9302F" w:rsidRDefault="00E65DBE" w:rsidP="00AF0D4C">
            <w:pPr>
              <w:spacing w:after="0"/>
              <w:jc w:val="center"/>
              <w:rPr>
                <w:ins w:id="4596" w:author="China Telecom" w:date="2020-11-20T19:17:00Z"/>
                <w:noProof/>
              </w:rPr>
            </w:pPr>
          </w:p>
        </w:tc>
      </w:tr>
      <w:tr w:rsidR="00E65DBE" w:rsidRPr="00E9302F" w14:paraId="2A7272AC" w14:textId="77777777" w:rsidTr="00AF0D4C">
        <w:trPr>
          <w:ins w:id="4597" w:author="China Telecom" w:date="2020-11-20T19:17:00Z"/>
        </w:trPr>
        <w:tc>
          <w:tcPr>
            <w:tcW w:w="6440" w:type="dxa"/>
            <w:noWrap/>
            <w:hideMark/>
          </w:tcPr>
          <w:p w14:paraId="59932B71" w14:textId="77777777" w:rsidR="00E65DBE" w:rsidRPr="00E9302F" w:rsidRDefault="00E65DBE" w:rsidP="00AF0D4C">
            <w:pPr>
              <w:spacing w:after="0"/>
              <w:rPr>
                <w:ins w:id="4598" w:author="China Telecom" w:date="2020-11-20T19:17:00Z"/>
              </w:rPr>
            </w:pPr>
            <w:ins w:id="4599" w:author="China Telecom" w:date="2020-11-20T19:17:00Z">
              <w:r w:rsidRPr="00E9302F">
                <w:t xml:space="preserve">Broadcast PDCCH(PDCCH of Msg.2) </w:t>
              </w:r>
            </w:ins>
          </w:p>
        </w:tc>
        <w:tc>
          <w:tcPr>
            <w:tcW w:w="2200" w:type="dxa"/>
            <w:noWrap/>
            <w:hideMark/>
          </w:tcPr>
          <w:p w14:paraId="7DF6711A" w14:textId="77777777" w:rsidR="00E65DBE" w:rsidRPr="00E9302F" w:rsidRDefault="00E65DBE" w:rsidP="00AF0D4C">
            <w:pPr>
              <w:spacing w:after="0"/>
              <w:jc w:val="center"/>
              <w:rPr>
                <w:ins w:id="4600" w:author="China Telecom" w:date="2020-11-20T19:17:00Z"/>
              </w:rPr>
            </w:pPr>
            <w:ins w:id="4601" w:author="China Telecom" w:date="2020-11-20T19:17:00Z">
              <w:r w:rsidRPr="00E9302F">
                <w:t>3</w:t>
              </w:r>
            </w:ins>
          </w:p>
        </w:tc>
        <w:tc>
          <w:tcPr>
            <w:tcW w:w="2200" w:type="dxa"/>
            <w:noWrap/>
            <w:hideMark/>
          </w:tcPr>
          <w:p w14:paraId="725DF797" w14:textId="77777777" w:rsidR="00E65DBE" w:rsidRPr="00E9302F" w:rsidRDefault="00E65DBE" w:rsidP="00AF0D4C">
            <w:pPr>
              <w:spacing w:after="0"/>
              <w:jc w:val="center"/>
              <w:rPr>
                <w:ins w:id="4602" w:author="China Telecom" w:date="2020-11-20T19:17:00Z"/>
              </w:rPr>
            </w:pPr>
            <w:ins w:id="4603" w:author="China Telecom" w:date="2020-11-20T19:17:00Z">
              <w:r w:rsidRPr="00E9302F">
                <w:t>121.46</w:t>
              </w:r>
            </w:ins>
          </w:p>
        </w:tc>
        <w:tc>
          <w:tcPr>
            <w:tcW w:w="2200" w:type="dxa"/>
            <w:noWrap/>
            <w:hideMark/>
          </w:tcPr>
          <w:p w14:paraId="19F05385" w14:textId="77777777" w:rsidR="00E65DBE" w:rsidRPr="00E9302F" w:rsidRDefault="00E65DBE" w:rsidP="00AF0D4C">
            <w:pPr>
              <w:spacing w:after="0"/>
              <w:jc w:val="center"/>
              <w:rPr>
                <w:ins w:id="4604" w:author="China Telecom" w:date="2020-11-20T19:17:00Z"/>
              </w:rPr>
            </w:pPr>
            <w:ins w:id="4605" w:author="China Telecom" w:date="2020-11-20T19:17:00Z">
              <w:r w:rsidRPr="00E9302F">
                <w:t>4.80</w:t>
              </w:r>
            </w:ins>
          </w:p>
        </w:tc>
        <w:tc>
          <w:tcPr>
            <w:tcW w:w="2620" w:type="dxa"/>
            <w:noWrap/>
            <w:hideMark/>
          </w:tcPr>
          <w:p w14:paraId="33C0CBF1" w14:textId="77777777" w:rsidR="00E65DBE" w:rsidRPr="00E9302F" w:rsidRDefault="00E65DBE" w:rsidP="00AF0D4C">
            <w:pPr>
              <w:spacing w:after="0"/>
              <w:jc w:val="center"/>
              <w:rPr>
                <w:ins w:id="4606" w:author="China Telecom" w:date="2020-11-20T19:17:00Z"/>
              </w:rPr>
            </w:pPr>
            <w:ins w:id="4607" w:author="China Telecom" w:date="2020-11-20T19:17:00Z">
              <w:r w:rsidRPr="00E9302F">
                <w:t>-10.11</w:t>
              </w:r>
            </w:ins>
          </w:p>
        </w:tc>
        <w:tc>
          <w:tcPr>
            <w:tcW w:w="2620" w:type="dxa"/>
            <w:noWrap/>
            <w:hideMark/>
          </w:tcPr>
          <w:p w14:paraId="065C9FFD" w14:textId="77777777" w:rsidR="00E65DBE" w:rsidRPr="00E9302F" w:rsidRDefault="00E65DBE" w:rsidP="00AF0D4C">
            <w:pPr>
              <w:spacing w:after="0"/>
              <w:jc w:val="center"/>
              <w:rPr>
                <w:ins w:id="4608" w:author="China Telecom" w:date="2020-11-20T19:17:00Z"/>
              </w:rPr>
            </w:pPr>
            <w:ins w:id="4609" w:author="China Telecom" w:date="2020-11-20T19:17:00Z">
              <w:r w:rsidRPr="00E9302F">
                <w:t>-19.33</w:t>
              </w:r>
            </w:ins>
          </w:p>
        </w:tc>
      </w:tr>
      <w:tr w:rsidR="00E65DBE" w:rsidRPr="00E9302F" w14:paraId="388173C4" w14:textId="77777777" w:rsidTr="00AF0D4C">
        <w:trPr>
          <w:ins w:id="4610" w:author="China Telecom" w:date="2020-11-20T19:17:00Z"/>
        </w:trPr>
        <w:tc>
          <w:tcPr>
            <w:tcW w:w="6440" w:type="dxa"/>
            <w:noWrap/>
            <w:hideMark/>
          </w:tcPr>
          <w:p w14:paraId="03A5E816" w14:textId="77777777" w:rsidR="00E65DBE" w:rsidRPr="00E9302F" w:rsidRDefault="00E65DBE" w:rsidP="00AF0D4C">
            <w:pPr>
              <w:spacing w:after="0"/>
              <w:rPr>
                <w:ins w:id="4611" w:author="China Telecom" w:date="2020-11-20T19:17:00Z"/>
              </w:rPr>
            </w:pPr>
            <w:ins w:id="4612" w:author="China Telecom" w:date="2020-11-20T19:17:00Z">
              <w:r w:rsidRPr="00E9302F">
                <w:t xml:space="preserve">PDSCH for Msg.2 </w:t>
              </w:r>
            </w:ins>
          </w:p>
        </w:tc>
        <w:tc>
          <w:tcPr>
            <w:tcW w:w="2200" w:type="dxa"/>
            <w:noWrap/>
            <w:hideMark/>
          </w:tcPr>
          <w:p w14:paraId="0EC53EEE" w14:textId="77777777" w:rsidR="00E65DBE" w:rsidRPr="00E9302F" w:rsidRDefault="00E65DBE" w:rsidP="00AF0D4C">
            <w:pPr>
              <w:spacing w:after="0"/>
              <w:jc w:val="center"/>
              <w:rPr>
                <w:ins w:id="4613" w:author="China Telecom" w:date="2020-11-20T19:17:00Z"/>
              </w:rPr>
            </w:pPr>
            <w:ins w:id="4614" w:author="China Telecom" w:date="2020-11-20T19:17:00Z">
              <w:r w:rsidRPr="00E9302F">
                <w:t>3</w:t>
              </w:r>
            </w:ins>
          </w:p>
        </w:tc>
        <w:tc>
          <w:tcPr>
            <w:tcW w:w="2200" w:type="dxa"/>
            <w:noWrap/>
            <w:hideMark/>
          </w:tcPr>
          <w:p w14:paraId="400BE702" w14:textId="77777777" w:rsidR="00E65DBE" w:rsidRPr="00E9302F" w:rsidRDefault="00E65DBE" w:rsidP="00AF0D4C">
            <w:pPr>
              <w:spacing w:after="0"/>
              <w:jc w:val="center"/>
              <w:rPr>
                <w:ins w:id="4615" w:author="China Telecom" w:date="2020-11-20T19:17:00Z"/>
              </w:rPr>
            </w:pPr>
            <w:ins w:id="4616" w:author="China Telecom" w:date="2020-11-20T19:17:00Z">
              <w:r w:rsidRPr="00E9302F">
                <w:t>128.89</w:t>
              </w:r>
            </w:ins>
          </w:p>
        </w:tc>
        <w:tc>
          <w:tcPr>
            <w:tcW w:w="2200" w:type="dxa"/>
            <w:noWrap/>
            <w:hideMark/>
          </w:tcPr>
          <w:p w14:paraId="23AA1A8F" w14:textId="77777777" w:rsidR="00E65DBE" w:rsidRPr="00E9302F" w:rsidRDefault="00E65DBE" w:rsidP="00AF0D4C">
            <w:pPr>
              <w:spacing w:after="0"/>
              <w:jc w:val="center"/>
              <w:rPr>
                <w:ins w:id="4617" w:author="China Telecom" w:date="2020-11-20T19:17:00Z"/>
              </w:rPr>
            </w:pPr>
            <w:ins w:id="4618" w:author="China Telecom" w:date="2020-11-20T19:17:00Z">
              <w:r w:rsidRPr="00E9302F">
                <w:t>4.18</w:t>
              </w:r>
            </w:ins>
          </w:p>
        </w:tc>
        <w:tc>
          <w:tcPr>
            <w:tcW w:w="2620" w:type="dxa"/>
            <w:noWrap/>
            <w:hideMark/>
          </w:tcPr>
          <w:p w14:paraId="4FC9A9D4" w14:textId="77777777" w:rsidR="00E65DBE" w:rsidRPr="00E9302F" w:rsidRDefault="00E65DBE" w:rsidP="00AF0D4C">
            <w:pPr>
              <w:spacing w:after="0"/>
              <w:jc w:val="center"/>
              <w:rPr>
                <w:ins w:id="4619" w:author="China Telecom" w:date="2020-11-20T19:17:00Z"/>
              </w:rPr>
            </w:pPr>
            <w:ins w:id="4620" w:author="China Telecom" w:date="2020-11-20T19:17:00Z">
              <w:r w:rsidRPr="00E9302F">
                <w:t>-2.68</w:t>
              </w:r>
            </w:ins>
          </w:p>
        </w:tc>
        <w:tc>
          <w:tcPr>
            <w:tcW w:w="2620" w:type="dxa"/>
            <w:noWrap/>
            <w:hideMark/>
          </w:tcPr>
          <w:p w14:paraId="0685079B" w14:textId="77777777" w:rsidR="00E65DBE" w:rsidRPr="00E9302F" w:rsidRDefault="00E65DBE" w:rsidP="00AF0D4C">
            <w:pPr>
              <w:spacing w:after="0"/>
              <w:jc w:val="center"/>
              <w:rPr>
                <w:ins w:id="4621" w:author="China Telecom" w:date="2020-11-20T19:17:00Z"/>
              </w:rPr>
            </w:pPr>
            <w:ins w:id="4622" w:author="China Telecom" w:date="2020-11-20T19:17:00Z">
              <w:r w:rsidRPr="00E9302F">
                <w:t>-11.90</w:t>
              </w:r>
            </w:ins>
          </w:p>
        </w:tc>
      </w:tr>
      <w:tr w:rsidR="00E65DBE" w:rsidRPr="00E9302F" w14:paraId="64872B52" w14:textId="77777777" w:rsidTr="00AF0D4C">
        <w:trPr>
          <w:ins w:id="4623" w:author="China Telecom" w:date="2020-11-20T19:17:00Z"/>
        </w:trPr>
        <w:tc>
          <w:tcPr>
            <w:tcW w:w="6440" w:type="dxa"/>
            <w:noWrap/>
            <w:hideMark/>
          </w:tcPr>
          <w:p w14:paraId="5942F15B" w14:textId="77777777" w:rsidR="00E65DBE" w:rsidRPr="00E9302F" w:rsidRDefault="00E65DBE" w:rsidP="00AF0D4C">
            <w:pPr>
              <w:spacing w:after="0"/>
              <w:rPr>
                <w:ins w:id="4624" w:author="China Telecom" w:date="2020-11-20T19:17:00Z"/>
              </w:rPr>
            </w:pPr>
            <w:ins w:id="4625" w:author="China Telecom" w:date="2020-11-20T19:17:00Z">
              <w:r w:rsidRPr="00E9302F">
                <w:t xml:space="preserve">PUSCH of Msg.3 </w:t>
              </w:r>
            </w:ins>
          </w:p>
        </w:tc>
        <w:tc>
          <w:tcPr>
            <w:tcW w:w="2200" w:type="dxa"/>
            <w:noWrap/>
            <w:hideMark/>
          </w:tcPr>
          <w:p w14:paraId="78321103" w14:textId="77777777" w:rsidR="00E65DBE" w:rsidRPr="00E9302F" w:rsidRDefault="00E65DBE" w:rsidP="00AF0D4C">
            <w:pPr>
              <w:spacing w:after="0"/>
              <w:jc w:val="center"/>
              <w:rPr>
                <w:ins w:id="4626" w:author="China Telecom" w:date="2020-11-20T19:17:00Z"/>
              </w:rPr>
            </w:pPr>
            <w:ins w:id="4627" w:author="China Telecom" w:date="2020-11-20T19:17:00Z">
              <w:r w:rsidRPr="00E9302F">
                <w:t>9</w:t>
              </w:r>
            </w:ins>
          </w:p>
        </w:tc>
        <w:tc>
          <w:tcPr>
            <w:tcW w:w="2200" w:type="dxa"/>
            <w:noWrap/>
            <w:hideMark/>
          </w:tcPr>
          <w:p w14:paraId="33C3A1F1" w14:textId="77777777" w:rsidR="00E65DBE" w:rsidRPr="00E9302F" w:rsidRDefault="00E65DBE" w:rsidP="00AF0D4C">
            <w:pPr>
              <w:spacing w:after="0"/>
              <w:jc w:val="center"/>
              <w:rPr>
                <w:ins w:id="4628" w:author="China Telecom" w:date="2020-11-20T19:17:00Z"/>
              </w:rPr>
            </w:pPr>
            <w:ins w:id="4629" w:author="China Telecom" w:date="2020-11-20T19:17:00Z">
              <w:r w:rsidRPr="00E9302F">
                <w:t>129.68</w:t>
              </w:r>
            </w:ins>
          </w:p>
        </w:tc>
        <w:tc>
          <w:tcPr>
            <w:tcW w:w="2200" w:type="dxa"/>
            <w:noWrap/>
            <w:hideMark/>
          </w:tcPr>
          <w:p w14:paraId="73286C25" w14:textId="77777777" w:rsidR="00E65DBE" w:rsidRPr="00E9302F" w:rsidRDefault="00E65DBE" w:rsidP="00AF0D4C">
            <w:pPr>
              <w:spacing w:after="0"/>
              <w:jc w:val="center"/>
              <w:rPr>
                <w:ins w:id="4630" w:author="China Telecom" w:date="2020-11-20T19:17:00Z"/>
              </w:rPr>
            </w:pPr>
            <w:ins w:id="4631" w:author="China Telecom" w:date="2020-11-20T19:17:00Z">
              <w:r w:rsidRPr="00E9302F">
                <w:t>1.98</w:t>
              </w:r>
            </w:ins>
          </w:p>
        </w:tc>
        <w:tc>
          <w:tcPr>
            <w:tcW w:w="2620" w:type="dxa"/>
            <w:noWrap/>
            <w:hideMark/>
          </w:tcPr>
          <w:p w14:paraId="70C9C039" w14:textId="77777777" w:rsidR="00E65DBE" w:rsidRPr="00E9302F" w:rsidRDefault="00E65DBE" w:rsidP="00AF0D4C">
            <w:pPr>
              <w:spacing w:after="0"/>
              <w:jc w:val="center"/>
              <w:rPr>
                <w:ins w:id="4632" w:author="China Telecom" w:date="2020-11-20T19:17:00Z"/>
              </w:rPr>
            </w:pPr>
            <w:ins w:id="4633" w:author="China Telecom" w:date="2020-11-20T19:17:00Z">
              <w:r w:rsidRPr="00E9302F">
                <w:t>-1.90</w:t>
              </w:r>
            </w:ins>
          </w:p>
        </w:tc>
        <w:tc>
          <w:tcPr>
            <w:tcW w:w="2620" w:type="dxa"/>
            <w:noWrap/>
            <w:hideMark/>
          </w:tcPr>
          <w:p w14:paraId="06E0436C" w14:textId="77777777" w:rsidR="00E65DBE" w:rsidRPr="00E9302F" w:rsidRDefault="00E65DBE" w:rsidP="00AF0D4C">
            <w:pPr>
              <w:spacing w:after="0"/>
              <w:jc w:val="center"/>
              <w:rPr>
                <w:ins w:id="4634" w:author="China Telecom" w:date="2020-11-20T19:17:00Z"/>
              </w:rPr>
            </w:pPr>
            <w:ins w:id="4635" w:author="China Telecom" w:date="2020-11-20T19:17:00Z">
              <w:r w:rsidRPr="00E9302F">
                <w:t>-11.12</w:t>
              </w:r>
            </w:ins>
          </w:p>
        </w:tc>
      </w:tr>
      <w:tr w:rsidR="00E65DBE" w:rsidRPr="00E9302F" w14:paraId="284C7062" w14:textId="77777777" w:rsidTr="00AF0D4C">
        <w:trPr>
          <w:ins w:id="4636" w:author="China Telecom" w:date="2020-11-20T19:17:00Z"/>
        </w:trPr>
        <w:tc>
          <w:tcPr>
            <w:tcW w:w="6440" w:type="dxa"/>
            <w:noWrap/>
            <w:hideMark/>
          </w:tcPr>
          <w:p w14:paraId="3095E59F" w14:textId="77777777" w:rsidR="00E65DBE" w:rsidRPr="00E9302F" w:rsidRDefault="00E65DBE" w:rsidP="00AF0D4C">
            <w:pPr>
              <w:spacing w:after="0"/>
              <w:rPr>
                <w:ins w:id="4637" w:author="China Telecom" w:date="2020-11-20T19:17:00Z"/>
              </w:rPr>
            </w:pPr>
            <w:ins w:id="4638" w:author="China Telecom" w:date="2020-11-20T19:17:00Z">
              <w:r w:rsidRPr="00E9302F">
                <w:t xml:space="preserve">PDSCH of Msg.4 </w:t>
              </w:r>
            </w:ins>
          </w:p>
        </w:tc>
        <w:tc>
          <w:tcPr>
            <w:tcW w:w="2200" w:type="dxa"/>
            <w:noWrap/>
            <w:hideMark/>
          </w:tcPr>
          <w:p w14:paraId="0196CFC5" w14:textId="77777777" w:rsidR="00E65DBE" w:rsidRPr="00E9302F" w:rsidRDefault="00E65DBE" w:rsidP="00AF0D4C">
            <w:pPr>
              <w:spacing w:after="0"/>
              <w:jc w:val="center"/>
              <w:rPr>
                <w:ins w:id="4639" w:author="China Telecom" w:date="2020-11-20T19:17:00Z"/>
              </w:rPr>
            </w:pPr>
            <w:ins w:id="4640" w:author="China Telecom" w:date="2020-11-20T19:17:00Z">
              <w:r w:rsidRPr="00E9302F">
                <w:t>4</w:t>
              </w:r>
            </w:ins>
          </w:p>
        </w:tc>
        <w:tc>
          <w:tcPr>
            <w:tcW w:w="2200" w:type="dxa"/>
            <w:noWrap/>
            <w:hideMark/>
          </w:tcPr>
          <w:p w14:paraId="11AD653A" w14:textId="77777777" w:rsidR="00E65DBE" w:rsidRPr="00E9302F" w:rsidRDefault="00E65DBE" w:rsidP="00AF0D4C">
            <w:pPr>
              <w:spacing w:after="0"/>
              <w:jc w:val="center"/>
              <w:rPr>
                <w:ins w:id="4641" w:author="China Telecom" w:date="2020-11-20T19:17:00Z"/>
              </w:rPr>
            </w:pPr>
            <w:ins w:id="4642" w:author="China Telecom" w:date="2020-11-20T19:17:00Z">
              <w:r w:rsidRPr="00E9302F">
                <w:t>128.60</w:t>
              </w:r>
            </w:ins>
          </w:p>
        </w:tc>
        <w:tc>
          <w:tcPr>
            <w:tcW w:w="2200" w:type="dxa"/>
            <w:noWrap/>
            <w:hideMark/>
          </w:tcPr>
          <w:p w14:paraId="44111F70" w14:textId="77777777" w:rsidR="00E65DBE" w:rsidRPr="00E9302F" w:rsidRDefault="00E65DBE" w:rsidP="00AF0D4C">
            <w:pPr>
              <w:spacing w:after="0"/>
              <w:jc w:val="center"/>
              <w:rPr>
                <w:ins w:id="4643" w:author="China Telecom" w:date="2020-11-20T19:17:00Z"/>
              </w:rPr>
            </w:pPr>
            <w:ins w:id="4644" w:author="China Telecom" w:date="2020-11-20T19:17:00Z">
              <w:r w:rsidRPr="00E9302F">
                <w:t>0.79</w:t>
              </w:r>
            </w:ins>
          </w:p>
        </w:tc>
        <w:tc>
          <w:tcPr>
            <w:tcW w:w="2620" w:type="dxa"/>
            <w:noWrap/>
            <w:hideMark/>
          </w:tcPr>
          <w:p w14:paraId="5FEFE7F6" w14:textId="77777777" w:rsidR="00E65DBE" w:rsidRPr="00E9302F" w:rsidRDefault="00E65DBE" w:rsidP="00AF0D4C">
            <w:pPr>
              <w:spacing w:after="0"/>
              <w:jc w:val="center"/>
              <w:rPr>
                <w:ins w:id="4645" w:author="China Telecom" w:date="2020-11-20T19:17:00Z"/>
              </w:rPr>
            </w:pPr>
            <w:ins w:id="4646" w:author="China Telecom" w:date="2020-11-20T19:17:00Z">
              <w:r w:rsidRPr="00E9302F">
                <w:t>-2.97</w:t>
              </w:r>
            </w:ins>
          </w:p>
        </w:tc>
        <w:tc>
          <w:tcPr>
            <w:tcW w:w="2620" w:type="dxa"/>
            <w:noWrap/>
            <w:hideMark/>
          </w:tcPr>
          <w:p w14:paraId="11A2A97A" w14:textId="77777777" w:rsidR="00E65DBE" w:rsidRPr="00E9302F" w:rsidRDefault="00E65DBE" w:rsidP="00AF0D4C">
            <w:pPr>
              <w:spacing w:after="0"/>
              <w:jc w:val="center"/>
              <w:rPr>
                <w:ins w:id="4647" w:author="China Telecom" w:date="2020-11-20T19:17:00Z"/>
              </w:rPr>
            </w:pPr>
            <w:ins w:id="4648" w:author="China Telecom" w:date="2020-11-20T19:17:00Z">
              <w:r w:rsidRPr="00E9302F">
                <w:t>-12.19</w:t>
              </w:r>
            </w:ins>
          </w:p>
        </w:tc>
      </w:tr>
      <w:tr w:rsidR="00E65DBE" w:rsidRPr="00E9302F" w14:paraId="48CF9225" w14:textId="77777777" w:rsidTr="00AF0D4C">
        <w:trPr>
          <w:ins w:id="4649" w:author="China Telecom" w:date="2020-11-20T19:17:00Z"/>
        </w:trPr>
        <w:tc>
          <w:tcPr>
            <w:tcW w:w="6440" w:type="dxa"/>
            <w:noWrap/>
            <w:hideMark/>
          </w:tcPr>
          <w:p w14:paraId="178028E2" w14:textId="77777777" w:rsidR="00E65DBE" w:rsidRPr="00E9302F" w:rsidRDefault="00E65DBE" w:rsidP="00AF0D4C">
            <w:pPr>
              <w:spacing w:after="0"/>
              <w:rPr>
                <w:ins w:id="4650" w:author="China Telecom" w:date="2020-11-20T19:17:00Z"/>
              </w:rPr>
            </w:pPr>
            <w:ins w:id="4651" w:author="China Telecom" w:date="2020-11-20T19:17:00Z">
              <w:r w:rsidRPr="00E9302F">
                <w:t xml:space="preserve">PUCCH w/ HARQ-ACK for Msg.4 </w:t>
              </w:r>
            </w:ins>
          </w:p>
        </w:tc>
        <w:tc>
          <w:tcPr>
            <w:tcW w:w="2200" w:type="dxa"/>
            <w:noWrap/>
            <w:hideMark/>
          </w:tcPr>
          <w:p w14:paraId="2AAD324E" w14:textId="77777777" w:rsidR="00E65DBE" w:rsidRPr="00E9302F" w:rsidRDefault="00E65DBE" w:rsidP="00AF0D4C">
            <w:pPr>
              <w:spacing w:after="0"/>
              <w:jc w:val="center"/>
              <w:rPr>
                <w:ins w:id="4652" w:author="China Telecom" w:date="2020-11-20T19:17:00Z"/>
              </w:rPr>
            </w:pPr>
            <w:ins w:id="4653" w:author="China Telecom" w:date="2020-11-20T19:17:00Z">
              <w:r w:rsidRPr="00E9302F">
                <w:t>2</w:t>
              </w:r>
            </w:ins>
          </w:p>
        </w:tc>
        <w:tc>
          <w:tcPr>
            <w:tcW w:w="2200" w:type="dxa"/>
            <w:noWrap/>
            <w:hideMark/>
          </w:tcPr>
          <w:p w14:paraId="516FA9C2" w14:textId="77777777" w:rsidR="00E65DBE" w:rsidRPr="00E9302F" w:rsidRDefault="00E65DBE" w:rsidP="00AF0D4C">
            <w:pPr>
              <w:spacing w:after="0"/>
              <w:jc w:val="center"/>
              <w:rPr>
                <w:ins w:id="4654" w:author="China Telecom" w:date="2020-11-20T19:17:00Z"/>
              </w:rPr>
            </w:pPr>
            <w:ins w:id="4655" w:author="China Telecom" w:date="2020-11-20T19:17:00Z">
              <w:r w:rsidRPr="00E9302F">
                <w:t>130.10</w:t>
              </w:r>
            </w:ins>
          </w:p>
        </w:tc>
        <w:tc>
          <w:tcPr>
            <w:tcW w:w="2200" w:type="dxa"/>
            <w:noWrap/>
            <w:hideMark/>
          </w:tcPr>
          <w:p w14:paraId="43D065FF" w14:textId="77777777" w:rsidR="00E65DBE" w:rsidRPr="00E9302F" w:rsidRDefault="00E65DBE" w:rsidP="00AF0D4C">
            <w:pPr>
              <w:spacing w:after="0"/>
              <w:jc w:val="center"/>
              <w:rPr>
                <w:ins w:id="4656" w:author="China Telecom" w:date="2020-11-20T19:17:00Z"/>
              </w:rPr>
            </w:pPr>
            <w:ins w:id="4657" w:author="China Telecom" w:date="2020-11-20T19:17:00Z">
              <w:r w:rsidRPr="00E9302F">
                <w:t>2.89</w:t>
              </w:r>
            </w:ins>
          </w:p>
        </w:tc>
        <w:tc>
          <w:tcPr>
            <w:tcW w:w="2620" w:type="dxa"/>
            <w:noWrap/>
            <w:hideMark/>
          </w:tcPr>
          <w:p w14:paraId="2CE5BE68" w14:textId="77777777" w:rsidR="00E65DBE" w:rsidRPr="00E9302F" w:rsidRDefault="00E65DBE" w:rsidP="00AF0D4C">
            <w:pPr>
              <w:spacing w:after="0"/>
              <w:jc w:val="center"/>
              <w:rPr>
                <w:ins w:id="4658" w:author="China Telecom" w:date="2020-11-20T19:17:00Z"/>
              </w:rPr>
            </w:pPr>
            <w:ins w:id="4659" w:author="China Telecom" w:date="2020-11-20T19:17:00Z">
              <w:r w:rsidRPr="00E9302F">
                <w:t>-1.47</w:t>
              </w:r>
            </w:ins>
          </w:p>
        </w:tc>
        <w:tc>
          <w:tcPr>
            <w:tcW w:w="2620" w:type="dxa"/>
            <w:noWrap/>
            <w:hideMark/>
          </w:tcPr>
          <w:p w14:paraId="04C65C4C" w14:textId="77777777" w:rsidR="00E65DBE" w:rsidRPr="00E9302F" w:rsidRDefault="00E65DBE" w:rsidP="00AF0D4C">
            <w:pPr>
              <w:spacing w:after="0"/>
              <w:jc w:val="center"/>
              <w:rPr>
                <w:ins w:id="4660" w:author="China Telecom" w:date="2020-11-20T19:17:00Z"/>
              </w:rPr>
            </w:pPr>
            <w:ins w:id="4661" w:author="China Telecom" w:date="2020-11-20T19:17:00Z">
              <w:r w:rsidRPr="00E9302F">
                <w:t>-10.69</w:t>
              </w:r>
            </w:ins>
          </w:p>
        </w:tc>
      </w:tr>
      <w:tr w:rsidR="00E65DBE" w:rsidRPr="00E9302F" w14:paraId="5CB87DC1" w14:textId="77777777" w:rsidTr="00AF0D4C">
        <w:trPr>
          <w:ins w:id="4662" w:author="China Telecom" w:date="2020-11-20T19:17:00Z"/>
        </w:trPr>
        <w:tc>
          <w:tcPr>
            <w:tcW w:w="6440" w:type="dxa"/>
            <w:noWrap/>
            <w:hideMark/>
          </w:tcPr>
          <w:p w14:paraId="5E267AAB" w14:textId="77777777" w:rsidR="00E65DBE" w:rsidRPr="00E9302F" w:rsidRDefault="00E65DBE" w:rsidP="00AF0D4C">
            <w:pPr>
              <w:spacing w:after="0"/>
              <w:rPr>
                <w:ins w:id="4663" w:author="China Telecom" w:date="2020-11-20T19:17:00Z"/>
              </w:rPr>
            </w:pPr>
            <w:ins w:id="4664" w:author="China Telecom" w:date="2020-11-20T19:17:00Z">
              <w:r w:rsidRPr="00E9302F">
                <w:t xml:space="preserve">Unicast PDCCH </w:t>
              </w:r>
            </w:ins>
          </w:p>
        </w:tc>
        <w:tc>
          <w:tcPr>
            <w:tcW w:w="2200" w:type="dxa"/>
            <w:noWrap/>
            <w:hideMark/>
          </w:tcPr>
          <w:p w14:paraId="053CDB2D" w14:textId="77777777" w:rsidR="00E65DBE" w:rsidRPr="00E9302F" w:rsidRDefault="00E65DBE" w:rsidP="00AF0D4C">
            <w:pPr>
              <w:spacing w:after="0"/>
              <w:jc w:val="center"/>
              <w:rPr>
                <w:ins w:id="4665" w:author="China Telecom" w:date="2020-11-20T19:17:00Z"/>
              </w:rPr>
            </w:pPr>
            <w:ins w:id="4666" w:author="China Telecom" w:date="2020-11-20T19:17:00Z">
              <w:r w:rsidRPr="00E9302F">
                <w:t>11</w:t>
              </w:r>
            </w:ins>
          </w:p>
        </w:tc>
        <w:tc>
          <w:tcPr>
            <w:tcW w:w="2200" w:type="dxa"/>
            <w:noWrap/>
            <w:hideMark/>
          </w:tcPr>
          <w:p w14:paraId="0AB0F3CA" w14:textId="77777777" w:rsidR="00E65DBE" w:rsidRPr="00E9302F" w:rsidRDefault="00E65DBE" w:rsidP="00AF0D4C">
            <w:pPr>
              <w:spacing w:after="0"/>
              <w:jc w:val="center"/>
              <w:rPr>
                <w:ins w:id="4667" w:author="China Telecom" w:date="2020-11-20T19:17:00Z"/>
              </w:rPr>
            </w:pPr>
            <w:ins w:id="4668" w:author="China Telecom" w:date="2020-11-20T19:17:00Z">
              <w:r w:rsidRPr="00E9302F">
                <w:t>129.11</w:t>
              </w:r>
            </w:ins>
          </w:p>
        </w:tc>
        <w:tc>
          <w:tcPr>
            <w:tcW w:w="2200" w:type="dxa"/>
            <w:noWrap/>
            <w:hideMark/>
          </w:tcPr>
          <w:p w14:paraId="418546D4" w14:textId="77777777" w:rsidR="00E65DBE" w:rsidRPr="00E9302F" w:rsidRDefault="00E65DBE" w:rsidP="00AF0D4C">
            <w:pPr>
              <w:spacing w:after="0"/>
              <w:jc w:val="center"/>
              <w:rPr>
                <w:ins w:id="4669" w:author="China Telecom" w:date="2020-11-20T19:17:00Z"/>
              </w:rPr>
            </w:pPr>
            <w:ins w:id="4670" w:author="China Telecom" w:date="2020-11-20T19:17:00Z">
              <w:r w:rsidRPr="00E9302F">
                <w:t>2.05</w:t>
              </w:r>
            </w:ins>
          </w:p>
        </w:tc>
        <w:tc>
          <w:tcPr>
            <w:tcW w:w="2620" w:type="dxa"/>
            <w:noWrap/>
            <w:hideMark/>
          </w:tcPr>
          <w:p w14:paraId="30FB0091" w14:textId="77777777" w:rsidR="00E65DBE" w:rsidRPr="00E9302F" w:rsidRDefault="00E65DBE" w:rsidP="00AF0D4C">
            <w:pPr>
              <w:spacing w:after="0"/>
              <w:jc w:val="center"/>
              <w:rPr>
                <w:ins w:id="4671" w:author="China Telecom" w:date="2020-11-20T19:17:00Z"/>
              </w:rPr>
            </w:pPr>
            <w:ins w:id="4672" w:author="China Telecom" w:date="2020-11-20T19:17:00Z">
              <w:r w:rsidRPr="00E9302F">
                <w:t>-2.46</w:t>
              </w:r>
            </w:ins>
          </w:p>
        </w:tc>
        <w:tc>
          <w:tcPr>
            <w:tcW w:w="2620" w:type="dxa"/>
            <w:noWrap/>
            <w:hideMark/>
          </w:tcPr>
          <w:p w14:paraId="28519471" w14:textId="77777777" w:rsidR="00E65DBE" w:rsidRPr="00E9302F" w:rsidRDefault="00E65DBE" w:rsidP="00AF0D4C">
            <w:pPr>
              <w:spacing w:after="0"/>
              <w:jc w:val="center"/>
              <w:rPr>
                <w:ins w:id="4673" w:author="China Telecom" w:date="2020-11-20T19:17:00Z"/>
              </w:rPr>
            </w:pPr>
            <w:ins w:id="4674" w:author="China Telecom" w:date="2020-11-20T19:17:00Z">
              <w:r w:rsidRPr="00E9302F">
                <w:t>-11.68</w:t>
              </w:r>
            </w:ins>
          </w:p>
        </w:tc>
      </w:tr>
      <w:tr w:rsidR="00E65DBE" w:rsidRPr="00E9302F" w14:paraId="2AC8460D" w14:textId="77777777" w:rsidTr="00AF0D4C">
        <w:trPr>
          <w:ins w:id="4675" w:author="China Telecom" w:date="2020-11-20T19:17:00Z"/>
        </w:trPr>
        <w:tc>
          <w:tcPr>
            <w:tcW w:w="6440" w:type="dxa"/>
            <w:noWrap/>
            <w:hideMark/>
          </w:tcPr>
          <w:p w14:paraId="2CBD32A0" w14:textId="77777777" w:rsidR="00E65DBE" w:rsidRPr="00E9302F" w:rsidRDefault="00E65DBE" w:rsidP="00AF0D4C">
            <w:pPr>
              <w:spacing w:after="0"/>
              <w:rPr>
                <w:ins w:id="4676" w:author="China Telecom" w:date="2020-11-20T19:17:00Z"/>
              </w:rPr>
            </w:pPr>
            <w:ins w:id="4677" w:author="China Telecom" w:date="2020-11-20T19:17:00Z">
              <w:r w:rsidRPr="00E9302F">
                <w:t>PDSCH for eMBB DDDSU</w:t>
              </w:r>
            </w:ins>
          </w:p>
        </w:tc>
        <w:tc>
          <w:tcPr>
            <w:tcW w:w="2200" w:type="dxa"/>
            <w:noWrap/>
            <w:hideMark/>
          </w:tcPr>
          <w:p w14:paraId="714BF1F9" w14:textId="77777777" w:rsidR="00E65DBE" w:rsidRPr="00E9302F" w:rsidRDefault="00E65DBE" w:rsidP="00AF0D4C">
            <w:pPr>
              <w:spacing w:after="0"/>
              <w:jc w:val="center"/>
              <w:rPr>
                <w:ins w:id="4678" w:author="China Telecom" w:date="2020-11-20T19:17:00Z"/>
              </w:rPr>
            </w:pPr>
            <w:ins w:id="4679" w:author="China Telecom" w:date="2020-11-20T19:17:00Z">
              <w:r w:rsidRPr="00E9302F">
                <w:t>8</w:t>
              </w:r>
            </w:ins>
          </w:p>
        </w:tc>
        <w:tc>
          <w:tcPr>
            <w:tcW w:w="2200" w:type="dxa"/>
            <w:noWrap/>
            <w:hideMark/>
          </w:tcPr>
          <w:p w14:paraId="098ED319" w14:textId="77777777" w:rsidR="00E65DBE" w:rsidRPr="00E9302F" w:rsidRDefault="00E65DBE" w:rsidP="00AF0D4C">
            <w:pPr>
              <w:spacing w:after="0"/>
              <w:jc w:val="center"/>
              <w:rPr>
                <w:ins w:id="4680" w:author="China Telecom" w:date="2020-11-20T19:17:00Z"/>
              </w:rPr>
            </w:pPr>
            <w:ins w:id="4681" w:author="China Telecom" w:date="2020-11-20T19:17:00Z">
              <w:r w:rsidRPr="00E9302F">
                <w:t>131.03</w:t>
              </w:r>
            </w:ins>
          </w:p>
        </w:tc>
        <w:tc>
          <w:tcPr>
            <w:tcW w:w="2200" w:type="dxa"/>
            <w:noWrap/>
            <w:hideMark/>
          </w:tcPr>
          <w:p w14:paraId="47452073" w14:textId="77777777" w:rsidR="00E65DBE" w:rsidRPr="00E9302F" w:rsidRDefault="00E65DBE" w:rsidP="00AF0D4C">
            <w:pPr>
              <w:spacing w:after="0"/>
              <w:jc w:val="center"/>
              <w:rPr>
                <w:ins w:id="4682" w:author="China Telecom" w:date="2020-11-20T19:17:00Z"/>
              </w:rPr>
            </w:pPr>
            <w:ins w:id="4683" w:author="China Telecom" w:date="2020-11-20T19:17:00Z">
              <w:r w:rsidRPr="00E9302F">
                <w:t>2.65</w:t>
              </w:r>
            </w:ins>
          </w:p>
        </w:tc>
        <w:tc>
          <w:tcPr>
            <w:tcW w:w="2620" w:type="dxa"/>
            <w:noWrap/>
            <w:hideMark/>
          </w:tcPr>
          <w:p w14:paraId="41FAC8B9" w14:textId="77777777" w:rsidR="00E65DBE" w:rsidRPr="00E9302F" w:rsidRDefault="00E65DBE" w:rsidP="00AF0D4C">
            <w:pPr>
              <w:spacing w:after="0"/>
              <w:jc w:val="center"/>
              <w:rPr>
                <w:ins w:id="4684" w:author="China Telecom" w:date="2020-11-20T19:17:00Z"/>
              </w:rPr>
            </w:pPr>
            <w:ins w:id="4685" w:author="China Telecom" w:date="2020-11-20T19:17:00Z">
              <w:r w:rsidRPr="00E9302F">
                <w:t>-0.55</w:t>
              </w:r>
            </w:ins>
          </w:p>
        </w:tc>
        <w:tc>
          <w:tcPr>
            <w:tcW w:w="2620" w:type="dxa"/>
            <w:noWrap/>
            <w:hideMark/>
          </w:tcPr>
          <w:p w14:paraId="4CF33F17" w14:textId="77777777" w:rsidR="00E65DBE" w:rsidRPr="00E9302F" w:rsidRDefault="00E65DBE" w:rsidP="00AF0D4C">
            <w:pPr>
              <w:spacing w:after="0"/>
              <w:jc w:val="center"/>
              <w:rPr>
                <w:ins w:id="4686" w:author="China Telecom" w:date="2020-11-20T19:17:00Z"/>
              </w:rPr>
            </w:pPr>
            <w:ins w:id="4687" w:author="China Telecom" w:date="2020-11-20T19:17:00Z">
              <w:r w:rsidRPr="00E9302F">
                <w:t>-9.76</w:t>
              </w:r>
            </w:ins>
          </w:p>
        </w:tc>
      </w:tr>
      <w:tr w:rsidR="00E65DBE" w:rsidRPr="00E9302F" w14:paraId="2B99800F" w14:textId="77777777" w:rsidTr="00AF0D4C">
        <w:trPr>
          <w:ins w:id="4688" w:author="China Telecom" w:date="2020-11-20T19:17:00Z"/>
        </w:trPr>
        <w:tc>
          <w:tcPr>
            <w:tcW w:w="6440" w:type="dxa"/>
            <w:noWrap/>
            <w:hideMark/>
          </w:tcPr>
          <w:p w14:paraId="60341B64" w14:textId="77777777" w:rsidR="00E65DBE" w:rsidRPr="00E9302F" w:rsidRDefault="00E65DBE" w:rsidP="00AF0D4C">
            <w:pPr>
              <w:spacing w:after="0"/>
              <w:rPr>
                <w:ins w:id="4689" w:author="China Telecom" w:date="2020-11-20T19:17:00Z"/>
              </w:rPr>
            </w:pPr>
            <w:ins w:id="4690" w:author="China Telecom" w:date="2020-11-20T19:17:00Z">
              <w:r w:rsidRPr="00E9302F">
                <w:t>PDSCH for eMBB DDDSUDDSUU</w:t>
              </w:r>
            </w:ins>
          </w:p>
        </w:tc>
        <w:tc>
          <w:tcPr>
            <w:tcW w:w="2200" w:type="dxa"/>
            <w:noWrap/>
            <w:hideMark/>
          </w:tcPr>
          <w:p w14:paraId="4A0BADC9" w14:textId="77777777" w:rsidR="00E65DBE" w:rsidRPr="00E9302F" w:rsidRDefault="00E65DBE" w:rsidP="00AF0D4C">
            <w:pPr>
              <w:spacing w:after="0"/>
              <w:jc w:val="center"/>
              <w:rPr>
                <w:ins w:id="4691" w:author="China Telecom" w:date="2020-11-20T19:17:00Z"/>
              </w:rPr>
            </w:pPr>
            <w:ins w:id="4692" w:author="China Telecom" w:date="2020-11-20T19:17:00Z">
              <w:r w:rsidRPr="00E9302F">
                <w:t>7</w:t>
              </w:r>
            </w:ins>
          </w:p>
        </w:tc>
        <w:tc>
          <w:tcPr>
            <w:tcW w:w="2200" w:type="dxa"/>
            <w:noWrap/>
            <w:hideMark/>
          </w:tcPr>
          <w:p w14:paraId="3D16C56C" w14:textId="77777777" w:rsidR="00E65DBE" w:rsidRPr="00E9302F" w:rsidRDefault="00E65DBE" w:rsidP="00AF0D4C">
            <w:pPr>
              <w:spacing w:after="0"/>
              <w:jc w:val="center"/>
              <w:rPr>
                <w:ins w:id="4693" w:author="China Telecom" w:date="2020-11-20T19:17:00Z"/>
              </w:rPr>
            </w:pPr>
            <w:ins w:id="4694" w:author="China Telecom" w:date="2020-11-20T19:17:00Z">
              <w:r w:rsidRPr="00E9302F">
                <w:t>130.43</w:t>
              </w:r>
            </w:ins>
          </w:p>
        </w:tc>
        <w:tc>
          <w:tcPr>
            <w:tcW w:w="2200" w:type="dxa"/>
            <w:noWrap/>
            <w:hideMark/>
          </w:tcPr>
          <w:p w14:paraId="2DA08C10" w14:textId="77777777" w:rsidR="00E65DBE" w:rsidRPr="00E9302F" w:rsidRDefault="00E65DBE" w:rsidP="00AF0D4C">
            <w:pPr>
              <w:spacing w:after="0"/>
              <w:jc w:val="center"/>
              <w:rPr>
                <w:ins w:id="4695" w:author="China Telecom" w:date="2020-11-20T19:17:00Z"/>
              </w:rPr>
            </w:pPr>
            <w:ins w:id="4696" w:author="China Telecom" w:date="2020-11-20T19:17:00Z">
              <w:r w:rsidRPr="00E9302F">
                <w:t>3.85</w:t>
              </w:r>
            </w:ins>
          </w:p>
        </w:tc>
        <w:tc>
          <w:tcPr>
            <w:tcW w:w="2620" w:type="dxa"/>
            <w:noWrap/>
            <w:hideMark/>
          </w:tcPr>
          <w:p w14:paraId="032A14C3" w14:textId="77777777" w:rsidR="00E65DBE" w:rsidRPr="00E9302F" w:rsidRDefault="00E65DBE" w:rsidP="00AF0D4C">
            <w:pPr>
              <w:spacing w:after="0"/>
              <w:jc w:val="center"/>
              <w:rPr>
                <w:ins w:id="4697" w:author="China Telecom" w:date="2020-11-20T19:17:00Z"/>
              </w:rPr>
            </w:pPr>
            <w:ins w:id="4698" w:author="China Telecom" w:date="2020-11-20T19:17:00Z">
              <w:r w:rsidRPr="00E9302F">
                <w:t>-1.14</w:t>
              </w:r>
            </w:ins>
          </w:p>
        </w:tc>
        <w:tc>
          <w:tcPr>
            <w:tcW w:w="2620" w:type="dxa"/>
            <w:noWrap/>
            <w:hideMark/>
          </w:tcPr>
          <w:p w14:paraId="006B333E" w14:textId="77777777" w:rsidR="00E65DBE" w:rsidRPr="00E9302F" w:rsidRDefault="00E65DBE" w:rsidP="00AF0D4C">
            <w:pPr>
              <w:spacing w:after="0"/>
              <w:jc w:val="center"/>
              <w:rPr>
                <w:ins w:id="4699" w:author="China Telecom" w:date="2020-11-20T19:17:00Z"/>
              </w:rPr>
            </w:pPr>
            <w:ins w:id="4700" w:author="China Telecom" w:date="2020-11-20T19:17:00Z">
              <w:r w:rsidRPr="00E9302F">
                <w:t>-10.36</w:t>
              </w:r>
            </w:ins>
          </w:p>
        </w:tc>
      </w:tr>
    </w:tbl>
    <w:p w14:paraId="3AD28235" w14:textId="77777777" w:rsidR="00E65DBE" w:rsidRDefault="00E65DBE" w:rsidP="00E65DBE">
      <w:pPr>
        <w:pStyle w:val="TH"/>
        <w:rPr>
          <w:ins w:id="4701" w:author="China Telecom" w:date="2020-11-20T19:17:00Z"/>
        </w:rPr>
      </w:pPr>
    </w:p>
    <w:p w14:paraId="38D9EBE1" w14:textId="77777777" w:rsidR="00E65DBE" w:rsidRPr="00DE78FE" w:rsidRDefault="00E65DBE" w:rsidP="00E65DBE">
      <w:pPr>
        <w:rPr>
          <w:ins w:id="4702" w:author="China Telecom" w:date="2020-11-20T19:17:00Z"/>
        </w:rPr>
      </w:pPr>
      <w:ins w:id="4703" w:author="China Telecom" w:date="2020-11-20T19:17:00Z">
        <w:r>
          <w:t xml:space="preserve">From the representative values for </w:t>
        </w:r>
        <w:r w:rsidRPr="00DE78FE">
          <w:t>Rural 4GHz TDD NLOS O2I scenario</w:t>
        </w:r>
        <w:r>
          <w:t xml:space="preserve">, the following observation is made: </w:t>
        </w:r>
      </w:ins>
    </w:p>
    <w:p w14:paraId="1B3AF6F3" w14:textId="77777777" w:rsidR="00E65DBE" w:rsidRDefault="00E65DBE" w:rsidP="00E65DBE">
      <w:pPr>
        <w:pStyle w:val="ad"/>
        <w:numPr>
          <w:ilvl w:val="0"/>
          <w:numId w:val="26"/>
        </w:numPr>
        <w:spacing w:after="0"/>
        <w:ind w:firstLineChars="0"/>
        <w:rPr>
          <w:ins w:id="4704" w:author="China Telecom" w:date="2020-11-20T19:17:00Z"/>
        </w:rPr>
      </w:pPr>
      <w:ins w:id="4705" w:author="China Telecom" w:date="2020-11-20T19:17:00Z">
        <w:r>
          <w:t>P</w:t>
        </w:r>
        <w:r w:rsidRPr="00DE78FE">
          <w:t xml:space="preserve">USCH for eMBB with frame structure DDDSU is the worst channel in terms of MIL, and can be the coverage bottleneck for the given scenario. </w:t>
        </w:r>
      </w:ins>
    </w:p>
    <w:p w14:paraId="40208472" w14:textId="77777777" w:rsidR="00E65DBE" w:rsidRDefault="00E65DBE" w:rsidP="00E65DBE">
      <w:pPr>
        <w:pStyle w:val="ad"/>
        <w:numPr>
          <w:ilvl w:val="0"/>
          <w:numId w:val="26"/>
        </w:numPr>
        <w:spacing w:after="0"/>
        <w:ind w:firstLineChars="0"/>
        <w:rPr>
          <w:ins w:id="4706" w:author="China Telecom" w:date="2020-11-20T19:17:00Z"/>
        </w:rPr>
      </w:pPr>
      <w:ins w:id="4707" w:author="China Telecom" w:date="2020-11-20T19:17:00Z">
        <w:r w:rsidRPr="00DE78FE">
          <w:t xml:space="preserve">In order to achieve </w:t>
        </w:r>
        <w:r>
          <w:t xml:space="preserve">the target MPL calculated from </w:t>
        </w:r>
        <w:r w:rsidRPr="00DE78FE">
          <w:t xml:space="preserve">1732m ISD, the following channel(s) needs to be enhanced for BS with 33dBm/MHz transmit power: </w:t>
        </w:r>
      </w:ins>
    </w:p>
    <w:p w14:paraId="3A85DDC9" w14:textId="77777777" w:rsidR="00E65DBE" w:rsidRPr="00F9020F" w:rsidRDefault="00E65DBE" w:rsidP="00E65DBE">
      <w:pPr>
        <w:pStyle w:val="ad"/>
        <w:numPr>
          <w:ilvl w:val="1"/>
          <w:numId w:val="26"/>
        </w:numPr>
        <w:spacing w:after="0"/>
        <w:ind w:firstLineChars="0"/>
        <w:rPr>
          <w:ins w:id="4708" w:author="China Telecom" w:date="2020-11-20T19:17:00Z"/>
        </w:rPr>
      </w:pPr>
      <w:ins w:id="4709" w:author="China Telecom" w:date="2020-11-20T19:17:00Z">
        <w:r w:rsidRPr="00DE78FE">
          <w:t>PUSCH for eMBB with frame structure DDDSU</w:t>
        </w:r>
      </w:ins>
    </w:p>
    <w:p w14:paraId="3C9A2FBA" w14:textId="77777777" w:rsidR="00E65DBE" w:rsidRPr="00F9020F" w:rsidRDefault="00E65DBE" w:rsidP="00E65DBE">
      <w:pPr>
        <w:pStyle w:val="ad"/>
        <w:numPr>
          <w:ilvl w:val="1"/>
          <w:numId w:val="26"/>
        </w:numPr>
        <w:spacing w:after="0"/>
        <w:ind w:firstLineChars="0"/>
        <w:rPr>
          <w:ins w:id="4710" w:author="China Telecom" w:date="2020-11-20T19:17:00Z"/>
        </w:rPr>
      </w:pPr>
      <w:ins w:id="4711" w:author="China Telecom" w:date="2020-11-20T19:17:00Z">
        <w:r w:rsidRPr="00DE78FE">
          <w:t>PUSCH for eMBB with frame structure DDDSUDDSUU</w:t>
        </w:r>
      </w:ins>
    </w:p>
    <w:p w14:paraId="0225C5E5" w14:textId="77777777" w:rsidR="00E65DBE" w:rsidRPr="00F9020F" w:rsidRDefault="00E65DBE" w:rsidP="00E65DBE">
      <w:pPr>
        <w:pStyle w:val="ad"/>
        <w:numPr>
          <w:ilvl w:val="1"/>
          <w:numId w:val="26"/>
        </w:numPr>
        <w:spacing w:after="0"/>
        <w:ind w:firstLineChars="0"/>
        <w:rPr>
          <w:ins w:id="4712" w:author="China Telecom" w:date="2020-11-20T19:17:00Z"/>
        </w:rPr>
      </w:pPr>
      <w:ins w:id="4713" w:author="China Telecom" w:date="2020-11-20T19:17:00Z">
        <w:r w:rsidRPr="00DE78FE">
          <w:t>PUSCH for VoIP with frame structure DDDSU</w:t>
        </w:r>
      </w:ins>
    </w:p>
    <w:p w14:paraId="7E259510" w14:textId="77777777" w:rsidR="00E65DBE" w:rsidRPr="00F9020F" w:rsidRDefault="00E65DBE" w:rsidP="00E65DBE">
      <w:pPr>
        <w:pStyle w:val="ad"/>
        <w:numPr>
          <w:ilvl w:val="1"/>
          <w:numId w:val="26"/>
        </w:numPr>
        <w:spacing w:after="0"/>
        <w:ind w:firstLineChars="0"/>
        <w:rPr>
          <w:ins w:id="4714" w:author="China Telecom" w:date="2020-11-20T19:17:00Z"/>
        </w:rPr>
      </w:pPr>
      <w:ins w:id="4715" w:author="China Telecom" w:date="2020-11-20T19:17:00Z">
        <w:r w:rsidRPr="00DE78FE">
          <w:t>PUSCH for VoIP with frame structure DDDSUDDSUU</w:t>
        </w:r>
      </w:ins>
    </w:p>
    <w:p w14:paraId="02D493D5" w14:textId="77777777" w:rsidR="00E65DBE" w:rsidRPr="00F9020F" w:rsidRDefault="00E65DBE" w:rsidP="00E65DBE">
      <w:pPr>
        <w:pStyle w:val="ad"/>
        <w:numPr>
          <w:ilvl w:val="1"/>
          <w:numId w:val="26"/>
        </w:numPr>
        <w:spacing w:after="0"/>
        <w:ind w:firstLineChars="0"/>
        <w:rPr>
          <w:ins w:id="4716" w:author="China Telecom" w:date="2020-11-20T19:17:00Z"/>
        </w:rPr>
      </w:pPr>
      <w:ins w:id="4717" w:author="China Telecom" w:date="2020-11-20T19:17:00Z">
        <w:r w:rsidRPr="00DE78FE">
          <w:t>PUCCH Format 1</w:t>
        </w:r>
      </w:ins>
    </w:p>
    <w:p w14:paraId="30381717" w14:textId="77777777" w:rsidR="00E65DBE" w:rsidRPr="00F9020F" w:rsidRDefault="00E65DBE" w:rsidP="00E65DBE">
      <w:pPr>
        <w:pStyle w:val="ad"/>
        <w:numPr>
          <w:ilvl w:val="1"/>
          <w:numId w:val="26"/>
        </w:numPr>
        <w:spacing w:after="0"/>
        <w:ind w:firstLineChars="0"/>
        <w:rPr>
          <w:ins w:id="4718" w:author="China Telecom" w:date="2020-11-20T19:17:00Z"/>
        </w:rPr>
      </w:pPr>
      <w:ins w:id="4719" w:author="China Telecom" w:date="2020-11-20T19:17:00Z">
        <w:r w:rsidRPr="00DE78FE">
          <w:t>PUCCH Format 3 with 11bit payload</w:t>
        </w:r>
      </w:ins>
    </w:p>
    <w:p w14:paraId="72DA967C" w14:textId="77777777" w:rsidR="00E65DBE" w:rsidRPr="00F9020F" w:rsidRDefault="00E65DBE" w:rsidP="00E65DBE">
      <w:pPr>
        <w:pStyle w:val="ad"/>
        <w:numPr>
          <w:ilvl w:val="1"/>
          <w:numId w:val="26"/>
        </w:numPr>
        <w:spacing w:after="0"/>
        <w:ind w:firstLineChars="0"/>
        <w:rPr>
          <w:ins w:id="4720" w:author="China Telecom" w:date="2020-11-20T19:17:00Z"/>
        </w:rPr>
      </w:pPr>
      <w:ins w:id="4721" w:author="China Telecom" w:date="2020-11-20T19:17:00Z">
        <w:r w:rsidRPr="00DE78FE">
          <w:t>PUCCH Format 3 with 22bit payload</w:t>
        </w:r>
      </w:ins>
    </w:p>
    <w:p w14:paraId="46CC0EAE" w14:textId="77777777" w:rsidR="00E65DBE" w:rsidRPr="00F9020F" w:rsidRDefault="00E65DBE" w:rsidP="00E65DBE">
      <w:pPr>
        <w:pStyle w:val="ad"/>
        <w:numPr>
          <w:ilvl w:val="1"/>
          <w:numId w:val="26"/>
        </w:numPr>
        <w:spacing w:after="0"/>
        <w:ind w:firstLineChars="0"/>
        <w:rPr>
          <w:ins w:id="4722" w:author="China Telecom" w:date="2020-11-20T19:17:00Z"/>
        </w:rPr>
      </w:pPr>
      <w:ins w:id="4723" w:author="China Telecom" w:date="2020-11-20T19:17:00Z">
        <w:r w:rsidRPr="00DE78FE">
          <w:t>PRACH Format 0</w:t>
        </w:r>
      </w:ins>
    </w:p>
    <w:p w14:paraId="1D5BF7F7" w14:textId="77777777" w:rsidR="00E65DBE" w:rsidRDefault="00E65DBE" w:rsidP="00E65DBE">
      <w:pPr>
        <w:pStyle w:val="ad"/>
        <w:numPr>
          <w:ilvl w:val="2"/>
          <w:numId w:val="26"/>
        </w:numPr>
        <w:spacing w:after="0"/>
        <w:ind w:firstLineChars="0"/>
        <w:rPr>
          <w:ins w:id="4724" w:author="China Telecom" w:date="2020-11-20T19:17:00Z"/>
        </w:rPr>
      </w:pPr>
      <w:ins w:id="4725" w:author="China Telecom" w:date="2020-11-20T19:17:00Z">
        <w:r w:rsidRPr="00DE78FE">
          <w:lastRenderedPageBreak/>
          <w:t xml:space="preserve">However, due to the lack of the number of samples, the statistical correctness of this estimation has not been pursued in this study item. </w:t>
        </w:r>
      </w:ins>
    </w:p>
    <w:p w14:paraId="6C446E88" w14:textId="77777777" w:rsidR="00E65DBE" w:rsidRPr="00F9020F" w:rsidRDefault="00E65DBE" w:rsidP="00E65DBE">
      <w:pPr>
        <w:pStyle w:val="ad"/>
        <w:numPr>
          <w:ilvl w:val="1"/>
          <w:numId w:val="26"/>
        </w:numPr>
        <w:spacing w:after="0"/>
        <w:ind w:firstLineChars="0"/>
        <w:rPr>
          <w:ins w:id="4726" w:author="China Telecom" w:date="2020-11-20T19:17:00Z"/>
        </w:rPr>
      </w:pPr>
      <w:ins w:id="4727" w:author="China Telecom" w:date="2020-11-20T19:17:00Z">
        <w:r w:rsidRPr="00DE78FE">
          <w:t>PRACH Format B4</w:t>
        </w:r>
      </w:ins>
    </w:p>
    <w:p w14:paraId="18515344" w14:textId="77777777" w:rsidR="00E65DBE" w:rsidRPr="00F9020F" w:rsidRDefault="00E65DBE" w:rsidP="00E65DBE">
      <w:pPr>
        <w:pStyle w:val="ad"/>
        <w:numPr>
          <w:ilvl w:val="1"/>
          <w:numId w:val="26"/>
        </w:numPr>
        <w:spacing w:after="0"/>
        <w:ind w:firstLineChars="0"/>
        <w:rPr>
          <w:ins w:id="4728" w:author="China Telecom" w:date="2020-11-20T19:17:00Z"/>
        </w:rPr>
      </w:pPr>
      <w:ins w:id="4729" w:author="China Telecom" w:date="2020-11-20T19:17:00Z">
        <w:r w:rsidRPr="00DE78FE">
          <w:t>Broadcast PDCCH(PDCCH of Msg.2)</w:t>
        </w:r>
      </w:ins>
    </w:p>
    <w:p w14:paraId="02F414EC" w14:textId="77777777" w:rsidR="00E65DBE" w:rsidRDefault="00E65DBE" w:rsidP="00E65DBE">
      <w:pPr>
        <w:pStyle w:val="ad"/>
        <w:numPr>
          <w:ilvl w:val="2"/>
          <w:numId w:val="26"/>
        </w:numPr>
        <w:spacing w:after="0"/>
        <w:ind w:firstLineChars="0"/>
        <w:rPr>
          <w:ins w:id="4730" w:author="China Telecom" w:date="2020-11-20T19:17:00Z"/>
        </w:rPr>
      </w:pPr>
      <w:ins w:id="4731" w:author="China Telecom" w:date="2020-11-20T19:17:00Z">
        <w:r w:rsidRPr="00DE78FE">
          <w:t xml:space="preserve">However, due to the lack of the number of samples, the statistical correctness of this estimation has not been pursued in this study item. </w:t>
        </w:r>
      </w:ins>
    </w:p>
    <w:p w14:paraId="68D36491" w14:textId="77777777" w:rsidR="00E65DBE" w:rsidRPr="00F9020F" w:rsidRDefault="00E65DBE" w:rsidP="00E65DBE">
      <w:pPr>
        <w:pStyle w:val="ad"/>
        <w:numPr>
          <w:ilvl w:val="1"/>
          <w:numId w:val="26"/>
        </w:numPr>
        <w:spacing w:after="0"/>
        <w:ind w:firstLineChars="0"/>
        <w:rPr>
          <w:ins w:id="4732" w:author="China Telecom" w:date="2020-11-20T19:17:00Z"/>
        </w:rPr>
      </w:pPr>
      <w:ins w:id="4733" w:author="China Telecom" w:date="2020-11-20T19:17:00Z">
        <w:r w:rsidRPr="00DE78FE">
          <w:t>PUSCH of Msg.3</w:t>
        </w:r>
      </w:ins>
    </w:p>
    <w:p w14:paraId="10C60FC8" w14:textId="77777777" w:rsidR="00E65DBE" w:rsidRPr="00F9020F" w:rsidRDefault="00E65DBE" w:rsidP="00E65DBE">
      <w:pPr>
        <w:pStyle w:val="ad"/>
        <w:numPr>
          <w:ilvl w:val="1"/>
          <w:numId w:val="26"/>
        </w:numPr>
        <w:spacing w:after="0"/>
        <w:ind w:firstLineChars="0"/>
        <w:rPr>
          <w:ins w:id="4734" w:author="China Telecom" w:date="2020-11-20T19:17:00Z"/>
        </w:rPr>
      </w:pPr>
      <w:ins w:id="4735" w:author="China Telecom" w:date="2020-11-20T19:17:00Z">
        <w:r w:rsidRPr="00DE78FE">
          <w:t>PUCCH w/ HARQ-ACK for Msg.4</w:t>
        </w:r>
      </w:ins>
    </w:p>
    <w:p w14:paraId="195834DD" w14:textId="77777777" w:rsidR="00E65DBE" w:rsidRDefault="00E65DBE" w:rsidP="00E65DBE">
      <w:pPr>
        <w:pStyle w:val="ad"/>
        <w:numPr>
          <w:ilvl w:val="2"/>
          <w:numId w:val="26"/>
        </w:numPr>
        <w:spacing w:after="0"/>
        <w:ind w:firstLineChars="0"/>
        <w:rPr>
          <w:ins w:id="4736" w:author="China Telecom" w:date="2020-11-20T19:17:00Z"/>
        </w:rPr>
      </w:pPr>
      <w:ins w:id="4737" w:author="China Telecom" w:date="2020-11-20T19:17:00Z">
        <w:r w:rsidRPr="00DE78FE">
          <w:t xml:space="preserve">However, due to the lack of the number of samples, the statistical correctness of this estimation has not been pursued in this study item. </w:t>
        </w:r>
      </w:ins>
    </w:p>
    <w:p w14:paraId="67F0C784" w14:textId="77777777" w:rsidR="00E65DBE" w:rsidRDefault="00E65DBE" w:rsidP="00E65DBE">
      <w:pPr>
        <w:pStyle w:val="ad"/>
        <w:numPr>
          <w:ilvl w:val="0"/>
          <w:numId w:val="26"/>
        </w:numPr>
        <w:spacing w:after="0"/>
        <w:ind w:firstLineChars="0"/>
        <w:rPr>
          <w:ins w:id="4738" w:author="China Telecom" w:date="2020-11-20T19:17:00Z"/>
        </w:rPr>
      </w:pPr>
      <w:ins w:id="4739" w:author="China Telecom" w:date="2020-11-20T19:17:00Z">
        <w:r w:rsidRPr="00DE78FE">
          <w:t>Achievement of</w:t>
        </w:r>
        <w:r>
          <w:t xml:space="preserve"> the target MPL calculated from</w:t>
        </w:r>
        <w:r w:rsidRPr="00DE78FE">
          <w:t xml:space="preserve"> 3000m ISD is not easy because it requires enhancements for all the channels</w:t>
        </w:r>
      </w:ins>
    </w:p>
    <w:p w14:paraId="1B230CDD" w14:textId="77777777" w:rsidR="00E65DBE" w:rsidRPr="00DE78FE" w:rsidRDefault="00E65DBE" w:rsidP="00E65DBE">
      <w:pPr>
        <w:pStyle w:val="ad"/>
        <w:numPr>
          <w:ilvl w:val="1"/>
          <w:numId w:val="26"/>
        </w:numPr>
        <w:spacing w:after="0"/>
        <w:ind w:firstLineChars="0"/>
        <w:rPr>
          <w:ins w:id="4740" w:author="China Telecom" w:date="2020-11-20T19:17:00Z"/>
        </w:rPr>
      </w:pPr>
      <w:ins w:id="4741" w:author="China Telecom" w:date="2020-11-20T19:17:00Z">
        <w:r w:rsidRPr="00DE78FE">
          <w:t>Especially, PUSCH for eMBB with frame structure DDDSU requires huge amount of enhancement</w:t>
        </w:r>
      </w:ins>
    </w:p>
    <w:p w14:paraId="2AB14211" w14:textId="77777777" w:rsidR="00E65DBE" w:rsidRPr="00DE78FE" w:rsidRDefault="00E65DBE" w:rsidP="00E65DBE">
      <w:pPr>
        <w:pStyle w:val="3GPPAgreements"/>
        <w:numPr>
          <w:ilvl w:val="0"/>
          <w:numId w:val="0"/>
        </w:numPr>
        <w:rPr>
          <w:ins w:id="4742" w:author="China Telecom" w:date="2020-11-20T19:17:00Z"/>
        </w:rPr>
      </w:pPr>
    </w:p>
    <w:p w14:paraId="6D406076" w14:textId="77777777" w:rsidR="00E65DBE" w:rsidRDefault="00E65DBE" w:rsidP="00E65DBE">
      <w:pPr>
        <w:pStyle w:val="4"/>
        <w:rPr>
          <w:ins w:id="4743" w:author="China Telecom" w:date="2020-11-20T19:17:00Z"/>
        </w:rPr>
      </w:pPr>
      <w:bookmarkStart w:id="4744" w:name="_Toc56794584"/>
      <w:ins w:id="4745" w:author="China Telecom" w:date="2020-11-20T19:17:00Z">
        <w:r>
          <w:t>5.1.1.4</w:t>
        </w:r>
        <w:r>
          <w:tab/>
        </w:r>
        <w:r>
          <w:rPr>
            <w:rFonts w:hint="eastAsia"/>
          </w:rPr>
          <w:t>Rural 2.6</w:t>
        </w:r>
        <w:r w:rsidRPr="00A16D22">
          <w:rPr>
            <w:rFonts w:hint="eastAsia"/>
          </w:rPr>
          <w:t>GHz TDD NLOS O2I scenario</w:t>
        </w:r>
        <w:bookmarkEnd w:id="4744"/>
      </w:ins>
    </w:p>
    <w:p w14:paraId="59C18A59" w14:textId="77777777" w:rsidR="00E65DBE" w:rsidRPr="00804B30" w:rsidRDefault="00E65DBE" w:rsidP="00E65DBE">
      <w:pPr>
        <w:pStyle w:val="3GPPAgreements"/>
        <w:numPr>
          <w:ilvl w:val="0"/>
          <w:numId w:val="0"/>
        </w:numPr>
        <w:rPr>
          <w:ins w:id="4746" w:author="China Telecom" w:date="2020-11-20T19:17:00Z"/>
        </w:rPr>
      </w:pPr>
      <w:ins w:id="4747" w:author="China Telecom" w:date="2020-11-20T19:17:00Z">
        <w:r>
          <w:t>The representative values for the metrics are summarized in Tables 5.1.1.4-1 to 5.1.1.4-3.</w:t>
        </w:r>
      </w:ins>
    </w:p>
    <w:p w14:paraId="70E55F5B" w14:textId="77777777" w:rsidR="00E65DBE" w:rsidRDefault="00E65DBE" w:rsidP="00E65DBE">
      <w:pPr>
        <w:pStyle w:val="TH"/>
        <w:rPr>
          <w:ins w:id="4748" w:author="China Telecom" w:date="2020-11-20T19:17:00Z"/>
        </w:rPr>
      </w:pPr>
      <w:ins w:id="4749" w:author="China Telecom" w:date="2020-11-20T19:17:00Z">
        <w:r>
          <w:t xml:space="preserve">Table </w:t>
        </w:r>
        <w:r>
          <w:rPr>
            <w:lang w:eastAsia="zh-CN"/>
          </w:rPr>
          <w:t>5.1.1.4</w:t>
        </w:r>
        <w:r w:rsidRPr="007368F9">
          <w:t>-</w:t>
        </w:r>
        <w:r>
          <w:rPr>
            <w:rFonts w:hint="eastAsia"/>
            <w:lang w:eastAsia="ja-JP"/>
          </w:rPr>
          <w:t>1</w:t>
        </w:r>
        <w:r w:rsidRPr="007368F9">
          <w:rPr>
            <w:rFonts w:hint="eastAsia"/>
          </w:rPr>
          <w:t>:</w:t>
        </w:r>
        <w:r>
          <w:rPr>
            <w:rFonts w:hint="eastAsia"/>
          </w:rPr>
          <w:t xml:space="preserve"> Representative values </w:t>
        </w:r>
        <w:r>
          <w:t>of MCL for Rural 2.6</w:t>
        </w:r>
        <w:r w:rsidRPr="00DE78FE">
          <w:t>GHz</w:t>
        </w:r>
        <w:r>
          <w:t xml:space="preserve"> TDD NLOS O2I scenario </w:t>
        </w:r>
      </w:ins>
    </w:p>
    <w:tbl>
      <w:tblPr>
        <w:tblStyle w:val="a7"/>
        <w:tblW w:w="0" w:type="auto"/>
        <w:tblLook w:val="04A0" w:firstRow="1" w:lastRow="0" w:firstColumn="1" w:lastColumn="0" w:noHBand="0" w:noVBand="1"/>
      </w:tblPr>
      <w:tblGrid>
        <w:gridCol w:w="4814"/>
        <w:gridCol w:w="1681"/>
        <w:gridCol w:w="1681"/>
        <w:gridCol w:w="1681"/>
      </w:tblGrid>
      <w:tr w:rsidR="00E65DBE" w:rsidRPr="00467AEE" w14:paraId="1CCFF7AE" w14:textId="77777777" w:rsidTr="00AF0D4C">
        <w:trPr>
          <w:ins w:id="4750" w:author="China Telecom" w:date="2020-11-20T19:17:00Z"/>
        </w:trPr>
        <w:tc>
          <w:tcPr>
            <w:tcW w:w="6440" w:type="dxa"/>
            <w:shd w:val="clear" w:color="auto" w:fill="E7E6E6" w:themeFill="background2"/>
            <w:noWrap/>
            <w:hideMark/>
          </w:tcPr>
          <w:p w14:paraId="2A881CE6" w14:textId="77777777" w:rsidR="00E65DBE" w:rsidRPr="009C135A" w:rsidRDefault="00E65DBE" w:rsidP="00AF0D4C">
            <w:pPr>
              <w:spacing w:after="0"/>
              <w:jc w:val="center"/>
              <w:rPr>
                <w:ins w:id="4751" w:author="China Telecom" w:date="2020-11-20T19:17:00Z"/>
              </w:rPr>
            </w:pPr>
            <w:ins w:id="4752" w:author="China Telecom" w:date="2020-11-20T19:17:00Z">
              <w:r w:rsidRPr="00F9020F">
                <w:rPr>
                  <w:b/>
                </w:rPr>
                <w:t>Channels (and Frame format)</w:t>
              </w:r>
            </w:ins>
          </w:p>
        </w:tc>
        <w:tc>
          <w:tcPr>
            <w:tcW w:w="2200" w:type="dxa"/>
            <w:shd w:val="clear" w:color="auto" w:fill="E7E6E6" w:themeFill="background2"/>
            <w:hideMark/>
          </w:tcPr>
          <w:p w14:paraId="42C95A54" w14:textId="77777777" w:rsidR="00E65DBE" w:rsidRPr="009C135A" w:rsidRDefault="00E65DBE" w:rsidP="00AF0D4C">
            <w:pPr>
              <w:spacing w:after="0"/>
              <w:jc w:val="center"/>
              <w:rPr>
                <w:ins w:id="4753" w:author="China Telecom" w:date="2020-11-20T19:17:00Z"/>
              </w:rPr>
            </w:pPr>
            <w:ins w:id="4754" w:author="China Telecom" w:date="2020-11-20T19:17:00Z">
              <w:r w:rsidRPr="00F9020F">
                <w:rPr>
                  <w:b/>
                </w:rPr>
                <w:t>Number of Samples</w:t>
              </w:r>
            </w:ins>
          </w:p>
        </w:tc>
        <w:tc>
          <w:tcPr>
            <w:tcW w:w="2200" w:type="dxa"/>
            <w:shd w:val="clear" w:color="auto" w:fill="E7E6E6" w:themeFill="background2"/>
            <w:hideMark/>
          </w:tcPr>
          <w:p w14:paraId="419B19E3" w14:textId="77777777" w:rsidR="00E65DBE" w:rsidRPr="009C135A" w:rsidRDefault="00E65DBE" w:rsidP="00AF0D4C">
            <w:pPr>
              <w:spacing w:after="0"/>
              <w:jc w:val="center"/>
              <w:rPr>
                <w:ins w:id="4755" w:author="China Telecom" w:date="2020-11-20T19:17:00Z"/>
              </w:rPr>
            </w:pPr>
            <w:ins w:id="4756" w:author="China Telecom" w:date="2020-11-20T19:17:00Z">
              <w:r w:rsidRPr="00F9020F">
                <w:rPr>
                  <w:b/>
                </w:rPr>
                <w:t>Representative value</w:t>
              </w:r>
            </w:ins>
          </w:p>
        </w:tc>
        <w:tc>
          <w:tcPr>
            <w:tcW w:w="2200" w:type="dxa"/>
            <w:shd w:val="clear" w:color="auto" w:fill="E7E6E6" w:themeFill="background2"/>
            <w:hideMark/>
          </w:tcPr>
          <w:p w14:paraId="763CFD57" w14:textId="77777777" w:rsidR="00E65DBE" w:rsidRPr="009C135A" w:rsidRDefault="00E65DBE" w:rsidP="00AF0D4C">
            <w:pPr>
              <w:spacing w:after="0"/>
              <w:jc w:val="center"/>
              <w:rPr>
                <w:ins w:id="4757" w:author="China Telecom" w:date="2020-11-20T19:17:00Z"/>
              </w:rPr>
            </w:pPr>
            <w:ins w:id="4758" w:author="China Telecom" w:date="2020-11-20T19:17:00Z">
              <w:r w:rsidRPr="00F9020F">
                <w:rPr>
                  <w:b/>
                </w:rPr>
                <w:t>Standard Deviation (w/o outlier)</w:t>
              </w:r>
            </w:ins>
          </w:p>
        </w:tc>
      </w:tr>
      <w:tr w:rsidR="00E65DBE" w:rsidRPr="00467AEE" w14:paraId="16659358" w14:textId="77777777" w:rsidTr="00AF0D4C">
        <w:trPr>
          <w:ins w:id="4759" w:author="China Telecom" w:date="2020-11-20T19:17:00Z"/>
        </w:trPr>
        <w:tc>
          <w:tcPr>
            <w:tcW w:w="6440" w:type="dxa"/>
            <w:noWrap/>
            <w:hideMark/>
          </w:tcPr>
          <w:p w14:paraId="715D9876" w14:textId="77777777" w:rsidR="00E65DBE" w:rsidRPr="00467AEE" w:rsidRDefault="00E65DBE" w:rsidP="00AF0D4C">
            <w:pPr>
              <w:spacing w:after="0"/>
              <w:rPr>
                <w:ins w:id="4760" w:author="China Telecom" w:date="2020-11-20T19:17:00Z"/>
                <w:noProof/>
                <w:sz w:val="22"/>
              </w:rPr>
            </w:pPr>
            <w:ins w:id="4761" w:author="China Telecom" w:date="2020-11-20T19:17:00Z">
              <w:r w:rsidRPr="00467AEE">
                <w:t>PUSCH for eMBB DDDDDDDSUU</w:t>
              </w:r>
            </w:ins>
          </w:p>
        </w:tc>
        <w:tc>
          <w:tcPr>
            <w:tcW w:w="2200" w:type="dxa"/>
            <w:noWrap/>
            <w:hideMark/>
          </w:tcPr>
          <w:p w14:paraId="2EAEE74C" w14:textId="77777777" w:rsidR="00E65DBE" w:rsidRPr="00467AEE" w:rsidRDefault="00E65DBE" w:rsidP="00AF0D4C">
            <w:pPr>
              <w:spacing w:after="0"/>
              <w:jc w:val="center"/>
              <w:rPr>
                <w:ins w:id="4762" w:author="China Telecom" w:date="2020-11-20T19:17:00Z"/>
                <w:noProof/>
                <w:sz w:val="22"/>
              </w:rPr>
            </w:pPr>
            <w:ins w:id="4763" w:author="China Telecom" w:date="2020-11-20T19:17:00Z">
              <w:r w:rsidRPr="00467AEE">
                <w:t>7</w:t>
              </w:r>
            </w:ins>
          </w:p>
        </w:tc>
        <w:tc>
          <w:tcPr>
            <w:tcW w:w="2200" w:type="dxa"/>
            <w:noWrap/>
            <w:hideMark/>
          </w:tcPr>
          <w:p w14:paraId="06EC0EFA" w14:textId="77777777" w:rsidR="00E65DBE" w:rsidRPr="00467AEE" w:rsidRDefault="00E65DBE" w:rsidP="00AF0D4C">
            <w:pPr>
              <w:spacing w:after="0"/>
              <w:jc w:val="center"/>
              <w:rPr>
                <w:ins w:id="4764" w:author="China Telecom" w:date="2020-11-20T19:17:00Z"/>
                <w:noProof/>
                <w:sz w:val="22"/>
              </w:rPr>
            </w:pPr>
            <w:ins w:id="4765" w:author="China Telecom" w:date="2020-11-20T19:17:00Z">
              <w:r w:rsidRPr="00467AEE">
                <w:t>137.71</w:t>
              </w:r>
            </w:ins>
          </w:p>
        </w:tc>
        <w:tc>
          <w:tcPr>
            <w:tcW w:w="2200" w:type="dxa"/>
            <w:noWrap/>
            <w:hideMark/>
          </w:tcPr>
          <w:p w14:paraId="2907416C" w14:textId="77777777" w:rsidR="00E65DBE" w:rsidRPr="00467AEE" w:rsidRDefault="00E65DBE" w:rsidP="00AF0D4C">
            <w:pPr>
              <w:spacing w:after="0"/>
              <w:jc w:val="center"/>
              <w:rPr>
                <w:ins w:id="4766" w:author="China Telecom" w:date="2020-11-20T19:17:00Z"/>
                <w:noProof/>
                <w:sz w:val="22"/>
              </w:rPr>
            </w:pPr>
            <w:ins w:id="4767" w:author="China Telecom" w:date="2020-11-20T19:17:00Z">
              <w:r w:rsidRPr="00467AEE">
                <w:t>3.63</w:t>
              </w:r>
            </w:ins>
          </w:p>
        </w:tc>
      </w:tr>
      <w:tr w:rsidR="00E65DBE" w:rsidRPr="00467AEE" w14:paraId="3F7951FC" w14:textId="77777777" w:rsidTr="00AF0D4C">
        <w:trPr>
          <w:ins w:id="4768" w:author="China Telecom" w:date="2020-11-20T19:17:00Z"/>
        </w:trPr>
        <w:tc>
          <w:tcPr>
            <w:tcW w:w="6440" w:type="dxa"/>
            <w:noWrap/>
            <w:hideMark/>
          </w:tcPr>
          <w:p w14:paraId="51D258E8" w14:textId="77777777" w:rsidR="00E65DBE" w:rsidRPr="00467AEE" w:rsidRDefault="00E65DBE" w:rsidP="00AF0D4C">
            <w:pPr>
              <w:spacing w:after="0"/>
              <w:rPr>
                <w:ins w:id="4769" w:author="China Telecom" w:date="2020-11-20T19:17:00Z"/>
                <w:noProof/>
                <w:sz w:val="22"/>
              </w:rPr>
            </w:pPr>
            <w:ins w:id="4770" w:author="China Telecom" w:date="2020-11-20T19:17:00Z">
              <w:r w:rsidRPr="00467AEE">
                <w:t>PUSCH for VoIP DDDDDDDSUU</w:t>
              </w:r>
            </w:ins>
          </w:p>
        </w:tc>
        <w:tc>
          <w:tcPr>
            <w:tcW w:w="2200" w:type="dxa"/>
            <w:noWrap/>
            <w:hideMark/>
          </w:tcPr>
          <w:p w14:paraId="0DA99021" w14:textId="77777777" w:rsidR="00E65DBE" w:rsidRPr="00467AEE" w:rsidRDefault="00E65DBE" w:rsidP="00AF0D4C">
            <w:pPr>
              <w:spacing w:after="0"/>
              <w:jc w:val="center"/>
              <w:rPr>
                <w:ins w:id="4771" w:author="China Telecom" w:date="2020-11-20T19:17:00Z"/>
                <w:noProof/>
                <w:sz w:val="22"/>
              </w:rPr>
            </w:pPr>
            <w:ins w:id="4772" w:author="China Telecom" w:date="2020-11-20T19:17:00Z">
              <w:r w:rsidRPr="00467AEE">
                <w:t>6</w:t>
              </w:r>
            </w:ins>
          </w:p>
        </w:tc>
        <w:tc>
          <w:tcPr>
            <w:tcW w:w="2200" w:type="dxa"/>
            <w:noWrap/>
            <w:hideMark/>
          </w:tcPr>
          <w:p w14:paraId="3D0AFF48" w14:textId="77777777" w:rsidR="00E65DBE" w:rsidRPr="00467AEE" w:rsidRDefault="00E65DBE" w:rsidP="00AF0D4C">
            <w:pPr>
              <w:spacing w:after="0"/>
              <w:jc w:val="center"/>
              <w:rPr>
                <w:ins w:id="4773" w:author="China Telecom" w:date="2020-11-20T19:17:00Z"/>
                <w:noProof/>
                <w:sz w:val="22"/>
              </w:rPr>
            </w:pPr>
            <w:ins w:id="4774" w:author="China Telecom" w:date="2020-11-20T19:17:00Z">
              <w:r w:rsidRPr="00467AEE">
                <w:t>143.65</w:t>
              </w:r>
            </w:ins>
          </w:p>
        </w:tc>
        <w:tc>
          <w:tcPr>
            <w:tcW w:w="2200" w:type="dxa"/>
            <w:noWrap/>
            <w:hideMark/>
          </w:tcPr>
          <w:p w14:paraId="69F036F5" w14:textId="77777777" w:rsidR="00E65DBE" w:rsidRPr="00467AEE" w:rsidRDefault="00E65DBE" w:rsidP="00AF0D4C">
            <w:pPr>
              <w:spacing w:after="0"/>
              <w:jc w:val="center"/>
              <w:rPr>
                <w:ins w:id="4775" w:author="China Telecom" w:date="2020-11-20T19:17:00Z"/>
                <w:noProof/>
                <w:sz w:val="22"/>
              </w:rPr>
            </w:pPr>
            <w:ins w:id="4776" w:author="China Telecom" w:date="2020-11-20T19:17:00Z">
              <w:r w:rsidRPr="00467AEE">
                <w:t>1.59</w:t>
              </w:r>
            </w:ins>
          </w:p>
        </w:tc>
      </w:tr>
      <w:tr w:rsidR="00E65DBE" w:rsidRPr="00467AEE" w14:paraId="711B8617" w14:textId="77777777" w:rsidTr="00AF0D4C">
        <w:trPr>
          <w:ins w:id="4777" w:author="China Telecom" w:date="2020-11-20T19:17:00Z"/>
        </w:trPr>
        <w:tc>
          <w:tcPr>
            <w:tcW w:w="6440" w:type="dxa"/>
            <w:noWrap/>
            <w:hideMark/>
          </w:tcPr>
          <w:p w14:paraId="2C4B097D" w14:textId="77777777" w:rsidR="00E65DBE" w:rsidRPr="00467AEE" w:rsidRDefault="00E65DBE" w:rsidP="00AF0D4C">
            <w:pPr>
              <w:spacing w:after="0"/>
              <w:rPr>
                <w:ins w:id="4778" w:author="China Telecom" w:date="2020-11-20T19:17:00Z"/>
                <w:noProof/>
                <w:sz w:val="22"/>
              </w:rPr>
            </w:pPr>
            <w:ins w:id="4779" w:author="China Telecom" w:date="2020-11-20T19:17:00Z">
              <w:r w:rsidRPr="00467AEE">
                <w:t>PUSCH with SIP invite DDDDDDDSUU</w:t>
              </w:r>
            </w:ins>
          </w:p>
        </w:tc>
        <w:tc>
          <w:tcPr>
            <w:tcW w:w="2200" w:type="dxa"/>
            <w:noWrap/>
            <w:hideMark/>
          </w:tcPr>
          <w:p w14:paraId="55B7CB30" w14:textId="77777777" w:rsidR="00E65DBE" w:rsidRPr="00467AEE" w:rsidRDefault="00E65DBE" w:rsidP="00AF0D4C">
            <w:pPr>
              <w:spacing w:after="0"/>
              <w:jc w:val="center"/>
              <w:rPr>
                <w:ins w:id="4780" w:author="China Telecom" w:date="2020-11-20T19:17:00Z"/>
              </w:rPr>
            </w:pPr>
            <w:ins w:id="4781" w:author="China Telecom" w:date="2020-11-20T19:17:00Z">
              <w:r w:rsidRPr="00467AEE">
                <w:t>0</w:t>
              </w:r>
            </w:ins>
          </w:p>
        </w:tc>
        <w:tc>
          <w:tcPr>
            <w:tcW w:w="2200" w:type="dxa"/>
            <w:noWrap/>
            <w:hideMark/>
          </w:tcPr>
          <w:p w14:paraId="06FAD4EC" w14:textId="77777777" w:rsidR="00E65DBE" w:rsidRPr="00467AEE" w:rsidRDefault="00E65DBE" w:rsidP="00AF0D4C">
            <w:pPr>
              <w:spacing w:after="0"/>
              <w:jc w:val="center"/>
              <w:rPr>
                <w:ins w:id="4782" w:author="China Telecom" w:date="2020-11-20T19:17:00Z"/>
                <w:noProof/>
              </w:rPr>
            </w:pPr>
          </w:p>
        </w:tc>
        <w:tc>
          <w:tcPr>
            <w:tcW w:w="2200" w:type="dxa"/>
            <w:noWrap/>
            <w:hideMark/>
          </w:tcPr>
          <w:p w14:paraId="5FC70519" w14:textId="77777777" w:rsidR="00E65DBE" w:rsidRPr="00467AEE" w:rsidRDefault="00E65DBE" w:rsidP="00AF0D4C">
            <w:pPr>
              <w:spacing w:after="0"/>
              <w:jc w:val="center"/>
              <w:rPr>
                <w:ins w:id="4783" w:author="China Telecom" w:date="2020-11-20T19:17:00Z"/>
                <w:noProof/>
              </w:rPr>
            </w:pPr>
          </w:p>
        </w:tc>
      </w:tr>
      <w:tr w:rsidR="00E65DBE" w:rsidRPr="00467AEE" w14:paraId="7CBEF974" w14:textId="77777777" w:rsidTr="00AF0D4C">
        <w:trPr>
          <w:ins w:id="4784" w:author="China Telecom" w:date="2020-11-20T19:17:00Z"/>
        </w:trPr>
        <w:tc>
          <w:tcPr>
            <w:tcW w:w="6440" w:type="dxa"/>
            <w:noWrap/>
            <w:hideMark/>
          </w:tcPr>
          <w:p w14:paraId="47F423C8" w14:textId="77777777" w:rsidR="00E65DBE" w:rsidRPr="00467AEE" w:rsidRDefault="00E65DBE" w:rsidP="00AF0D4C">
            <w:pPr>
              <w:spacing w:after="0"/>
              <w:rPr>
                <w:ins w:id="4785" w:author="China Telecom" w:date="2020-11-20T19:17:00Z"/>
              </w:rPr>
            </w:pPr>
            <w:ins w:id="4786" w:author="China Telecom" w:date="2020-11-20T19:17:00Z">
              <w:r w:rsidRPr="00467AEE">
                <w:t xml:space="preserve">PUSCH for CSI </w:t>
              </w:r>
              <w:r>
                <w:t>11bit DDDDDDDSUU</w:t>
              </w:r>
            </w:ins>
          </w:p>
        </w:tc>
        <w:tc>
          <w:tcPr>
            <w:tcW w:w="2200" w:type="dxa"/>
            <w:noWrap/>
            <w:hideMark/>
          </w:tcPr>
          <w:p w14:paraId="7C0D7A35" w14:textId="77777777" w:rsidR="00E65DBE" w:rsidRPr="00467AEE" w:rsidRDefault="00E65DBE" w:rsidP="00AF0D4C">
            <w:pPr>
              <w:spacing w:after="0"/>
              <w:jc w:val="center"/>
              <w:rPr>
                <w:ins w:id="4787" w:author="China Telecom" w:date="2020-11-20T19:17:00Z"/>
              </w:rPr>
            </w:pPr>
            <w:ins w:id="4788" w:author="China Telecom" w:date="2020-11-20T19:17:00Z">
              <w:r w:rsidRPr="00467AEE">
                <w:t>0</w:t>
              </w:r>
            </w:ins>
          </w:p>
        </w:tc>
        <w:tc>
          <w:tcPr>
            <w:tcW w:w="2200" w:type="dxa"/>
            <w:noWrap/>
            <w:hideMark/>
          </w:tcPr>
          <w:p w14:paraId="2C163931" w14:textId="77777777" w:rsidR="00E65DBE" w:rsidRPr="00467AEE" w:rsidRDefault="00E65DBE" w:rsidP="00AF0D4C">
            <w:pPr>
              <w:spacing w:after="0"/>
              <w:jc w:val="center"/>
              <w:rPr>
                <w:ins w:id="4789" w:author="China Telecom" w:date="2020-11-20T19:17:00Z"/>
                <w:noProof/>
              </w:rPr>
            </w:pPr>
          </w:p>
        </w:tc>
        <w:tc>
          <w:tcPr>
            <w:tcW w:w="2200" w:type="dxa"/>
            <w:noWrap/>
            <w:hideMark/>
          </w:tcPr>
          <w:p w14:paraId="6B9CE30A" w14:textId="77777777" w:rsidR="00E65DBE" w:rsidRPr="00467AEE" w:rsidRDefault="00E65DBE" w:rsidP="00AF0D4C">
            <w:pPr>
              <w:spacing w:after="0"/>
              <w:jc w:val="center"/>
              <w:rPr>
                <w:ins w:id="4790" w:author="China Telecom" w:date="2020-11-20T19:17:00Z"/>
                <w:noProof/>
              </w:rPr>
            </w:pPr>
          </w:p>
        </w:tc>
      </w:tr>
      <w:tr w:rsidR="00E65DBE" w:rsidRPr="00467AEE" w14:paraId="2968C5CA" w14:textId="77777777" w:rsidTr="00AF0D4C">
        <w:trPr>
          <w:ins w:id="4791" w:author="China Telecom" w:date="2020-11-20T19:17:00Z"/>
        </w:trPr>
        <w:tc>
          <w:tcPr>
            <w:tcW w:w="6440" w:type="dxa"/>
            <w:noWrap/>
            <w:hideMark/>
          </w:tcPr>
          <w:p w14:paraId="4574DD0A" w14:textId="77777777" w:rsidR="00E65DBE" w:rsidRPr="00467AEE" w:rsidRDefault="00E65DBE" w:rsidP="00AF0D4C">
            <w:pPr>
              <w:spacing w:after="0"/>
              <w:rPr>
                <w:ins w:id="4792" w:author="China Telecom" w:date="2020-11-20T19:17:00Z"/>
              </w:rPr>
            </w:pPr>
            <w:ins w:id="4793" w:author="China Telecom" w:date="2020-11-20T19:17:00Z">
              <w:r w:rsidRPr="00467AEE">
                <w:t xml:space="preserve">PUSCH for CSI </w:t>
              </w:r>
              <w:r>
                <w:t xml:space="preserve">22bit </w:t>
              </w:r>
              <w:r w:rsidRPr="00467AEE">
                <w:t>DDDDD</w:t>
              </w:r>
              <w:r>
                <w:t xml:space="preserve">DDSUU </w:t>
              </w:r>
            </w:ins>
          </w:p>
        </w:tc>
        <w:tc>
          <w:tcPr>
            <w:tcW w:w="2200" w:type="dxa"/>
            <w:noWrap/>
            <w:hideMark/>
          </w:tcPr>
          <w:p w14:paraId="2F5092E3" w14:textId="77777777" w:rsidR="00E65DBE" w:rsidRPr="00467AEE" w:rsidRDefault="00E65DBE" w:rsidP="00AF0D4C">
            <w:pPr>
              <w:spacing w:after="0"/>
              <w:jc w:val="center"/>
              <w:rPr>
                <w:ins w:id="4794" w:author="China Telecom" w:date="2020-11-20T19:17:00Z"/>
              </w:rPr>
            </w:pPr>
            <w:ins w:id="4795" w:author="China Telecom" w:date="2020-11-20T19:17:00Z">
              <w:r w:rsidRPr="00467AEE">
                <w:t>0</w:t>
              </w:r>
            </w:ins>
          </w:p>
        </w:tc>
        <w:tc>
          <w:tcPr>
            <w:tcW w:w="2200" w:type="dxa"/>
            <w:noWrap/>
            <w:hideMark/>
          </w:tcPr>
          <w:p w14:paraId="411FE887" w14:textId="77777777" w:rsidR="00E65DBE" w:rsidRPr="00467AEE" w:rsidRDefault="00E65DBE" w:rsidP="00AF0D4C">
            <w:pPr>
              <w:spacing w:after="0"/>
              <w:jc w:val="center"/>
              <w:rPr>
                <w:ins w:id="4796" w:author="China Telecom" w:date="2020-11-20T19:17:00Z"/>
                <w:noProof/>
              </w:rPr>
            </w:pPr>
          </w:p>
        </w:tc>
        <w:tc>
          <w:tcPr>
            <w:tcW w:w="2200" w:type="dxa"/>
            <w:noWrap/>
            <w:hideMark/>
          </w:tcPr>
          <w:p w14:paraId="002869A0" w14:textId="77777777" w:rsidR="00E65DBE" w:rsidRPr="00467AEE" w:rsidRDefault="00E65DBE" w:rsidP="00AF0D4C">
            <w:pPr>
              <w:spacing w:after="0"/>
              <w:jc w:val="center"/>
              <w:rPr>
                <w:ins w:id="4797" w:author="China Telecom" w:date="2020-11-20T19:17:00Z"/>
                <w:noProof/>
              </w:rPr>
            </w:pPr>
          </w:p>
        </w:tc>
      </w:tr>
      <w:tr w:rsidR="00E65DBE" w:rsidRPr="00467AEE" w14:paraId="09A97B82" w14:textId="77777777" w:rsidTr="00AF0D4C">
        <w:trPr>
          <w:ins w:id="4798" w:author="China Telecom" w:date="2020-11-20T19:17:00Z"/>
        </w:trPr>
        <w:tc>
          <w:tcPr>
            <w:tcW w:w="6440" w:type="dxa"/>
            <w:noWrap/>
            <w:hideMark/>
          </w:tcPr>
          <w:p w14:paraId="3378A5BC" w14:textId="77777777" w:rsidR="00E65DBE" w:rsidRPr="00467AEE" w:rsidRDefault="00E65DBE" w:rsidP="00AF0D4C">
            <w:pPr>
              <w:spacing w:after="0"/>
              <w:rPr>
                <w:ins w:id="4799" w:author="China Telecom" w:date="2020-11-20T19:17:00Z"/>
              </w:rPr>
            </w:pPr>
            <w:ins w:id="4800" w:author="China Telecom" w:date="2020-11-20T19:17:00Z">
              <w:r w:rsidRPr="00467AEE">
                <w:t>PUCCH Format 1</w:t>
              </w:r>
            </w:ins>
          </w:p>
        </w:tc>
        <w:tc>
          <w:tcPr>
            <w:tcW w:w="2200" w:type="dxa"/>
            <w:noWrap/>
            <w:hideMark/>
          </w:tcPr>
          <w:p w14:paraId="367AECDF" w14:textId="77777777" w:rsidR="00E65DBE" w:rsidRPr="00467AEE" w:rsidRDefault="00E65DBE" w:rsidP="00AF0D4C">
            <w:pPr>
              <w:spacing w:after="0"/>
              <w:jc w:val="center"/>
              <w:rPr>
                <w:ins w:id="4801" w:author="China Telecom" w:date="2020-11-20T19:17:00Z"/>
              </w:rPr>
            </w:pPr>
            <w:ins w:id="4802" w:author="China Telecom" w:date="2020-11-20T19:17:00Z">
              <w:r w:rsidRPr="00467AEE">
                <w:t>5</w:t>
              </w:r>
            </w:ins>
          </w:p>
        </w:tc>
        <w:tc>
          <w:tcPr>
            <w:tcW w:w="2200" w:type="dxa"/>
            <w:noWrap/>
            <w:hideMark/>
          </w:tcPr>
          <w:p w14:paraId="24DDFD1B" w14:textId="77777777" w:rsidR="00E65DBE" w:rsidRPr="00467AEE" w:rsidRDefault="00E65DBE" w:rsidP="00AF0D4C">
            <w:pPr>
              <w:spacing w:after="0"/>
              <w:jc w:val="center"/>
              <w:rPr>
                <w:ins w:id="4803" w:author="China Telecom" w:date="2020-11-20T19:17:00Z"/>
              </w:rPr>
            </w:pPr>
            <w:ins w:id="4804" w:author="China Telecom" w:date="2020-11-20T19:17:00Z">
              <w:r w:rsidRPr="00467AEE">
                <w:t>147.94</w:t>
              </w:r>
            </w:ins>
          </w:p>
        </w:tc>
        <w:tc>
          <w:tcPr>
            <w:tcW w:w="2200" w:type="dxa"/>
            <w:noWrap/>
            <w:hideMark/>
          </w:tcPr>
          <w:p w14:paraId="7343C355" w14:textId="77777777" w:rsidR="00E65DBE" w:rsidRPr="00467AEE" w:rsidRDefault="00E65DBE" w:rsidP="00AF0D4C">
            <w:pPr>
              <w:spacing w:after="0"/>
              <w:jc w:val="center"/>
              <w:rPr>
                <w:ins w:id="4805" w:author="China Telecom" w:date="2020-11-20T19:17:00Z"/>
              </w:rPr>
            </w:pPr>
            <w:ins w:id="4806" w:author="China Telecom" w:date="2020-11-20T19:17:00Z">
              <w:r w:rsidRPr="00467AEE">
                <w:t>0.59</w:t>
              </w:r>
            </w:ins>
          </w:p>
        </w:tc>
      </w:tr>
      <w:tr w:rsidR="00E65DBE" w:rsidRPr="00467AEE" w14:paraId="16FA9681" w14:textId="77777777" w:rsidTr="00AF0D4C">
        <w:trPr>
          <w:ins w:id="4807" w:author="China Telecom" w:date="2020-11-20T19:17:00Z"/>
        </w:trPr>
        <w:tc>
          <w:tcPr>
            <w:tcW w:w="6440" w:type="dxa"/>
            <w:noWrap/>
            <w:hideMark/>
          </w:tcPr>
          <w:p w14:paraId="45F3E5CB" w14:textId="77777777" w:rsidR="00E65DBE" w:rsidRPr="00467AEE" w:rsidRDefault="00E65DBE" w:rsidP="00AF0D4C">
            <w:pPr>
              <w:spacing w:after="0"/>
              <w:rPr>
                <w:ins w:id="4808" w:author="China Telecom" w:date="2020-11-20T19:17:00Z"/>
              </w:rPr>
            </w:pPr>
            <w:ins w:id="4809" w:author="China Telecom" w:date="2020-11-20T19:17:00Z">
              <w:r w:rsidRPr="00467AEE">
                <w:t>PUCCH Format 3 11bit</w:t>
              </w:r>
            </w:ins>
          </w:p>
        </w:tc>
        <w:tc>
          <w:tcPr>
            <w:tcW w:w="2200" w:type="dxa"/>
            <w:noWrap/>
            <w:hideMark/>
          </w:tcPr>
          <w:p w14:paraId="38C38619" w14:textId="77777777" w:rsidR="00E65DBE" w:rsidRPr="00467AEE" w:rsidRDefault="00E65DBE" w:rsidP="00AF0D4C">
            <w:pPr>
              <w:spacing w:after="0"/>
              <w:jc w:val="center"/>
              <w:rPr>
                <w:ins w:id="4810" w:author="China Telecom" w:date="2020-11-20T19:17:00Z"/>
              </w:rPr>
            </w:pPr>
            <w:ins w:id="4811" w:author="China Telecom" w:date="2020-11-20T19:17:00Z">
              <w:r w:rsidRPr="00467AEE">
                <w:t>4</w:t>
              </w:r>
            </w:ins>
          </w:p>
        </w:tc>
        <w:tc>
          <w:tcPr>
            <w:tcW w:w="2200" w:type="dxa"/>
            <w:noWrap/>
            <w:hideMark/>
          </w:tcPr>
          <w:p w14:paraId="3FFC2F65" w14:textId="77777777" w:rsidR="00E65DBE" w:rsidRPr="00467AEE" w:rsidRDefault="00E65DBE" w:rsidP="00AF0D4C">
            <w:pPr>
              <w:spacing w:after="0"/>
              <w:jc w:val="center"/>
              <w:rPr>
                <w:ins w:id="4812" w:author="China Telecom" w:date="2020-11-20T19:17:00Z"/>
              </w:rPr>
            </w:pPr>
            <w:ins w:id="4813" w:author="China Telecom" w:date="2020-11-20T19:17:00Z">
              <w:r w:rsidRPr="00467AEE">
                <w:t>146.40</w:t>
              </w:r>
            </w:ins>
          </w:p>
        </w:tc>
        <w:tc>
          <w:tcPr>
            <w:tcW w:w="2200" w:type="dxa"/>
            <w:noWrap/>
            <w:hideMark/>
          </w:tcPr>
          <w:p w14:paraId="48B30604" w14:textId="77777777" w:rsidR="00E65DBE" w:rsidRPr="00467AEE" w:rsidRDefault="00E65DBE" w:rsidP="00AF0D4C">
            <w:pPr>
              <w:spacing w:after="0"/>
              <w:jc w:val="center"/>
              <w:rPr>
                <w:ins w:id="4814" w:author="China Telecom" w:date="2020-11-20T19:17:00Z"/>
              </w:rPr>
            </w:pPr>
            <w:ins w:id="4815" w:author="China Telecom" w:date="2020-11-20T19:17:00Z">
              <w:r w:rsidRPr="00467AEE">
                <w:t>0.66</w:t>
              </w:r>
            </w:ins>
          </w:p>
        </w:tc>
      </w:tr>
      <w:tr w:rsidR="00E65DBE" w:rsidRPr="00467AEE" w14:paraId="244AB8EA" w14:textId="77777777" w:rsidTr="00AF0D4C">
        <w:trPr>
          <w:ins w:id="4816" w:author="China Telecom" w:date="2020-11-20T19:17:00Z"/>
        </w:trPr>
        <w:tc>
          <w:tcPr>
            <w:tcW w:w="6440" w:type="dxa"/>
            <w:noWrap/>
            <w:hideMark/>
          </w:tcPr>
          <w:p w14:paraId="266C9E8B" w14:textId="77777777" w:rsidR="00E65DBE" w:rsidRPr="00467AEE" w:rsidRDefault="00E65DBE" w:rsidP="00AF0D4C">
            <w:pPr>
              <w:spacing w:after="0"/>
              <w:rPr>
                <w:ins w:id="4817" w:author="China Telecom" w:date="2020-11-20T19:17:00Z"/>
              </w:rPr>
            </w:pPr>
            <w:ins w:id="4818" w:author="China Telecom" w:date="2020-11-20T19:17:00Z">
              <w:r w:rsidRPr="00467AEE">
                <w:t>PUCCH Format 3 22bit</w:t>
              </w:r>
            </w:ins>
          </w:p>
        </w:tc>
        <w:tc>
          <w:tcPr>
            <w:tcW w:w="2200" w:type="dxa"/>
            <w:noWrap/>
            <w:hideMark/>
          </w:tcPr>
          <w:p w14:paraId="300AFF82" w14:textId="77777777" w:rsidR="00E65DBE" w:rsidRPr="00467AEE" w:rsidRDefault="00E65DBE" w:rsidP="00AF0D4C">
            <w:pPr>
              <w:spacing w:after="0"/>
              <w:jc w:val="center"/>
              <w:rPr>
                <w:ins w:id="4819" w:author="China Telecom" w:date="2020-11-20T19:17:00Z"/>
              </w:rPr>
            </w:pPr>
            <w:ins w:id="4820" w:author="China Telecom" w:date="2020-11-20T19:17:00Z">
              <w:r w:rsidRPr="00467AEE">
                <w:t>3</w:t>
              </w:r>
            </w:ins>
          </w:p>
        </w:tc>
        <w:tc>
          <w:tcPr>
            <w:tcW w:w="2200" w:type="dxa"/>
            <w:noWrap/>
            <w:hideMark/>
          </w:tcPr>
          <w:p w14:paraId="30F8DCDE" w14:textId="77777777" w:rsidR="00E65DBE" w:rsidRPr="00467AEE" w:rsidRDefault="00E65DBE" w:rsidP="00AF0D4C">
            <w:pPr>
              <w:spacing w:after="0"/>
              <w:jc w:val="center"/>
              <w:rPr>
                <w:ins w:id="4821" w:author="China Telecom" w:date="2020-11-20T19:17:00Z"/>
              </w:rPr>
            </w:pPr>
            <w:ins w:id="4822" w:author="China Telecom" w:date="2020-11-20T19:17:00Z">
              <w:r w:rsidRPr="00467AEE">
                <w:t>144.94</w:t>
              </w:r>
            </w:ins>
          </w:p>
        </w:tc>
        <w:tc>
          <w:tcPr>
            <w:tcW w:w="2200" w:type="dxa"/>
            <w:noWrap/>
            <w:hideMark/>
          </w:tcPr>
          <w:p w14:paraId="563E04CB" w14:textId="77777777" w:rsidR="00E65DBE" w:rsidRPr="00467AEE" w:rsidRDefault="00E65DBE" w:rsidP="00AF0D4C">
            <w:pPr>
              <w:spacing w:after="0"/>
              <w:jc w:val="center"/>
              <w:rPr>
                <w:ins w:id="4823" w:author="China Telecom" w:date="2020-11-20T19:17:00Z"/>
              </w:rPr>
            </w:pPr>
            <w:ins w:id="4824" w:author="China Telecom" w:date="2020-11-20T19:17:00Z">
              <w:r w:rsidRPr="00467AEE">
                <w:t>1.25</w:t>
              </w:r>
            </w:ins>
          </w:p>
        </w:tc>
      </w:tr>
      <w:tr w:rsidR="00E65DBE" w:rsidRPr="00467AEE" w14:paraId="052F92B8" w14:textId="77777777" w:rsidTr="00AF0D4C">
        <w:trPr>
          <w:ins w:id="4825" w:author="China Telecom" w:date="2020-11-20T19:17:00Z"/>
        </w:trPr>
        <w:tc>
          <w:tcPr>
            <w:tcW w:w="6440" w:type="dxa"/>
            <w:noWrap/>
            <w:hideMark/>
          </w:tcPr>
          <w:p w14:paraId="61A4A254" w14:textId="77777777" w:rsidR="00E65DBE" w:rsidRPr="00467AEE" w:rsidRDefault="00E65DBE" w:rsidP="00AF0D4C">
            <w:pPr>
              <w:spacing w:after="0"/>
              <w:rPr>
                <w:ins w:id="4826" w:author="China Telecom" w:date="2020-11-20T19:17:00Z"/>
              </w:rPr>
            </w:pPr>
            <w:ins w:id="4827" w:author="China Telecom" w:date="2020-11-20T19:17:00Z">
              <w:r w:rsidRPr="00467AEE">
                <w:t xml:space="preserve">SSB </w:t>
              </w:r>
            </w:ins>
          </w:p>
        </w:tc>
        <w:tc>
          <w:tcPr>
            <w:tcW w:w="2200" w:type="dxa"/>
            <w:noWrap/>
            <w:hideMark/>
          </w:tcPr>
          <w:p w14:paraId="03F448A3" w14:textId="77777777" w:rsidR="00E65DBE" w:rsidRPr="00467AEE" w:rsidRDefault="00E65DBE" w:rsidP="00AF0D4C">
            <w:pPr>
              <w:spacing w:after="0"/>
              <w:jc w:val="center"/>
              <w:rPr>
                <w:ins w:id="4828" w:author="China Telecom" w:date="2020-11-20T19:17:00Z"/>
              </w:rPr>
            </w:pPr>
            <w:ins w:id="4829" w:author="China Telecom" w:date="2020-11-20T19:17:00Z">
              <w:r w:rsidRPr="00467AEE">
                <w:t>4</w:t>
              </w:r>
            </w:ins>
          </w:p>
        </w:tc>
        <w:tc>
          <w:tcPr>
            <w:tcW w:w="2200" w:type="dxa"/>
            <w:noWrap/>
            <w:hideMark/>
          </w:tcPr>
          <w:p w14:paraId="4D9339B4" w14:textId="77777777" w:rsidR="00E65DBE" w:rsidRPr="00467AEE" w:rsidRDefault="00E65DBE" w:rsidP="00AF0D4C">
            <w:pPr>
              <w:spacing w:after="0"/>
              <w:jc w:val="center"/>
              <w:rPr>
                <w:ins w:id="4830" w:author="China Telecom" w:date="2020-11-20T19:17:00Z"/>
              </w:rPr>
            </w:pPr>
            <w:ins w:id="4831" w:author="China Telecom" w:date="2020-11-20T19:17:00Z">
              <w:r w:rsidRPr="00467AEE">
                <w:t>155.94</w:t>
              </w:r>
            </w:ins>
          </w:p>
        </w:tc>
        <w:tc>
          <w:tcPr>
            <w:tcW w:w="2200" w:type="dxa"/>
            <w:noWrap/>
            <w:hideMark/>
          </w:tcPr>
          <w:p w14:paraId="241999D7" w14:textId="77777777" w:rsidR="00E65DBE" w:rsidRPr="00467AEE" w:rsidRDefault="00E65DBE" w:rsidP="00AF0D4C">
            <w:pPr>
              <w:spacing w:after="0"/>
              <w:jc w:val="center"/>
              <w:rPr>
                <w:ins w:id="4832" w:author="China Telecom" w:date="2020-11-20T19:17:00Z"/>
              </w:rPr>
            </w:pPr>
            <w:ins w:id="4833" w:author="China Telecom" w:date="2020-11-20T19:17:00Z">
              <w:r w:rsidRPr="00467AEE">
                <w:t>0.93</w:t>
              </w:r>
            </w:ins>
          </w:p>
        </w:tc>
      </w:tr>
      <w:tr w:rsidR="00E65DBE" w:rsidRPr="00467AEE" w14:paraId="37B4AA4E" w14:textId="77777777" w:rsidTr="00AF0D4C">
        <w:trPr>
          <w:ins w:id="4834" w:author="China Telecom" w:date="2020-11-20T19:17:00Z"/>
        </w:trPr>
        <w:tc>
          <w:tcPr>
            <w:tcW w:w="6440" w:type="dxa"/>
            <w:noWrap/>
            <w:hideMark/>
          </w:tcPr>
          <w:p w14:paraId="0D1C4682" w14:textId="77777777" w:rsidR="00E65DBE" w:rsidRPr="00467AEE" w:rsidRDefault="00E65DBE" w:rsidP="00AF0D4C">
            <w:pPr>
              <w:spacing w:after="0"/>
              <w:rPr>
                <w:ins w:id="4835" w:author="China Telecom" w:date="2020-11-20T19:17:00Z"/>
              </w:rPr>
            </w:pPr>
            <w:ins w:id="4836" w:author="China Telecom" w:date="2020-11-20T19:17:00Z">
              <w:r w:rsidRPr="00467AEE">
                <w:t>PRACH Format 0</w:t>
              </w:r>
            </w:ins>
          </w:p>
        </w:tc>
        <w:tc>
          <w:tcPr>
            <w:tcW w:w="2200" w:type="dxa"/>
            <w:noWrap/>
            <w:hideMark/>
          </w:tcPr>
          <w:p w14:paraId="10C99C68" w14:textId="77777777" w:rsidR="00E65DBE" w:rsidRPr="00467AEE" w:rsidRDefault="00E65DBE" w:rsidP="00AF0D4C">
            <w:pPr>
              <w:spacing w:after="0"/>
              <w:jc w:val="center"/>
              <w:rPr>
                <w:ins w:id="4837" w:author="China Telecom" w:date="2020-11-20T19:17:00Z"/>
              </w:rPr>
            </w:pPr>
            <w:ins w:id="4838" w:author="China Telecom" w:date="2020-11-20T19:17:00Z">
              <w:r w:rsidRPr="00467AEE">
                <w:t>4</w:t>
              </w:r>
            </w:ins>
          </w:p>
        </w:tc>
        <w:tc>
          <w:tcPr>
            <w:tcW w:w="2200" w:type="dxa"/>
            <w:noWrap/>
            <w:hideMark/>
          </w:tcPr>
          <w:p w14:paraId="2181F795" w14:textId="77777777" w:rsidR="00E65DBE" w:rsidRPr="00467AEE" w:rsidRDefault="00E65DBE" w:rsidP="00AF0D4C">
            <w:pPr>
              <w:spacing w:after="0"/>
              <w:jc w:val="center"/>
              <w:rPr>
                <w:ins w:id="4839" w:author="China Telecom" w:date="2020-11-20T19:17:00Z"/>
              </w:rPr>
            </w:pPr>
            <w:ins w:id="4840" w:author="China Telecom" w:date="2020-11-20T19:17:00Z">
              <w:r w:rsidRPr="00467AEE">
                <w:t>149.49</w:t>
              </w:r>
            </w:ins>
          </w:p>
        </w:tc>
        <w:tc>
          <w:tcPr>
            <w:tcW w:w="2200" w:type="dxa"/>
            <w:noWrap/>
            <w:hideMark/>
          </w:tcPr>
          <w:p w14:paraId="1203D2A4" w14:textId="77777777" w:rsidR="00E65DBE" w:rsidRPr="00467AEE" w:rsidRDefault="00E65DBE" w:rsidP="00AF0D4C">
            <w:pPr>
              <w:spacing w:after="0"/>
              <w:jc w:val="center"/>
              <w:rPr>
                <w:ins w:id="4841" w:author="China Telecom" w:date="2020-11-20T19:17:00Z"/>
              </w:rPr>
            </w:pPr>
            <w:ins w:id="4842" w:author="China Telecom" w:date="2020-11-20T19:17:00Z">
              <w:r w:rsidRPr="00467AEE">
                <w:t>0.68</w:t>
              </w:r>
            </w:ins>
          </w:p>
        </w:tc>
      </w:tr>
      <w:tr w:rsidR="00E65DBE" w:rsidRPr="00467AEE" w14:paraId="7E2E9A6F" w14:textId="77777777" w:rsidTr="00AF0D4C">
        <w:trPr>
          <w:ins w:id="4843" w:author="China Telecom" w:date="2020-11-20T19:17:00Z"/>
        </w:trPr>
        <w:tc>
          <w:tcPr>
            <w:tcW w:w="6440" w:type="dxa"/>
            <w:noWrap/>
            <w:hideMark/>
          </w:tcPr>
          <w:p w14:paraId="28F64C2D" w14:textId="77777777" w:rsidR="00E65DBE" w:rsidRPr="00467AEE" w:rsidRDefault="00E65DBE" w:rsidP="00AF0D4C">
            <w:pPr>
              <w:spacing w:after="0"/>
              <w:rPr>
                <w:ins w:id="4844" w:author="China Telecom" w:date="2020-11-20T19:17:00Z"/>
              </w:rPr>
            </w:pPr>
            <w:ins w:id="4845" w:author="China Telecom" w:date="2020-11-20T19:17:00Z">
              <w:r w:rsidRPr="00467AEE">
                <w:t>PRACH Format B4</w:t>
              </w:r>
            </w:ins>
          </w:p>
        </w:tc>
        <w:tc>
          <w:tcPr>
            <w:tcW w:w="2200" w:type="dxa"/>
            <w:noWrap/>
            <w:hideMark/>
          </w:tcPr>
          <w:p w14:paraId="0BD52C06" w14:textId="77777777" w:rsidR="00E65DBE" w:rsidRPr="00467AEE" w:rsidRDefault="00E65DBE" w:rsidP="00AF0D4C">
            <w:pPr>
              <w:spacing w:after="0"/>
              <w:jc w:val="center"/>
              <w:rPr>
                <w:ins w:id="4846" w:author="China Telecom" w:date="2020-11-20T19:17:00Z"/>
              </w:rPr>
            </w:pPr>
            <w:ins w:id="4847" w:author="China Telecom" w:date="2020-11-20T19:17:00Z">
              <w:r w:rsidRPr="00467AEE">
                <w:t>6</w:t>
              </w:r>
            </w:ins>
          </w:p>
        </w:tc>
        <w:tc>
          <w:tcPr>
            <w:tcW w:w="2200" w:type="dxa"/>
            <w:noWrap/>
            <w:hideMark/>
          </w:tcPr>
          <w:p w14:paraId="0C069536" w14:textId="77777777" w:rsidR="00E65DBE" w:rsidRPr="00467AEE" w:rsidRDefault="00E65DBE" w:rsidP="00AF0D4C">
            <w:pPr>
              <w:spacing w:after="0"/>
              <w:jc w:val="center"/>
              <w:rPr>
                <w:ins w:id="4848" w:author="China Telecom" w:date="2020-11-20T19:17:00Z"/>
              </w:rPr>
            </w:pPr>
            <w:ins w:id="4849" w:author="China Telecom" w:date="2020-11-20T19:17:00Z">
              <w:r w:rsidRPr="00467AEE">
                <w:t>148.61</w:t>
              </w:r>
            </w:ins>
          </w:p>
        </w:tc>
        <w:tc>
          <w:tcPr>
            <w:tcW w:w="2200" w:type="dxa"/>
            <w:noWrap/>
            <w:hideMark/>
          </w:tcPr>
          <w:p w14:paraId="7396E07A" w14:textId="77777777" w:rsidR="00E65DBE" w:rsidRPr="00467AEE" w:rsidRDefault="00E65DBE" w:rsidP="00AF0D4C">
            <w:pPr>
              <w:spacing w:after="0"/>
              <w:jc w:val="center"/>
              <w:rPr>
                <w:ins w:id="4850" w:author="China Telecom" w:date="2020-11-20T19:17:00Z"/>
              </w:rPr>
            </w:pPr>
            <w:ins w:id="4851" w:author="China Telecom" w:date="2020-11-20T19:17:00Z">
              <w:r w:rsidRPr="00467AEE">
                <w:t>1.39</w:t>
              </w:r>
            </w:ins>
          </w:p>
        </w:tc>
      </w:tr>
      <w:tr w:rsidR="00E65DBE" w:rsidRPr="00467AEE" w14:paraId="6238664B" w14:textId="77777777" w:rsidTr="00AF0D4C">
        <w:trPr>
          <w:ins w:id="4852" w:author="China Telecom" w:date="2020-11-20T19:17:00Z"/>
        </w:trPr>
        <w:tc>
          <w:tcPr>
            <w:tcW w:w="6440" w:type="dxa"/>
            <w:noWrap/>
            <w:hideMark/>
          </w:tcPr>
          <w:p w14:paraId="5CE786BD" w14:textId="77777777" w:rsidR="00E65DBE" w:rsidRPr="00467AEE" w:rsidRDefault="00E65DBE" w:rsidP="00AF0D4C">
            <w:pPr>
              <w:spacing w:after="0"/>
              <w:rPr>
                <w:ins w:id="4853" w:author="China Telecom" w:date="2020-11-20T19:17:00Z"/>
              </w:rPr>
            </w:pPr>
            <w:ins w:id="4854" w:author="China Telecom" w:date="2020-11-20T19:17:00Z">
              <w:r w:rsidRPr="00467AEE">
                <w:t>PRACH Format C2</w:t>
              </w:r>
            </w:ins>
          </w:p>
        </w:tc>
        <w:tc>
          <w:tcPr>
            <w:tcW w:w="2200" w:type="dxa"/>
            <w:noWrap/>
            <w:hideMark/>
          </w:tcPr>
          <w:p w14:paraId="3928E896" w14:textId="77777777" w:rsidR="00E65DBE" w:rsidRPr="00467AEE" w:rsidRDefault="00E65DBE" w:rsidP="00AF0D4C">
            <w:pPr>
              <w:spacing w:after="0"/>
              <w:jc w:val="center"/>
              <w:rPr>
                <w:ins w:id="4855" w:author="China Telecom" w:date="2020-11-20T19:17:00Z"/>
              </w:rPr>
            </w:pPr>
            <w:ins w:id="4856" w:author="China Telecom" w:date="2020-11-20T19:17:00Z">
              <w:r w:rsidRPr="00467AEE">
                <w:t>2</w:t>
              </w:r>
            </w:ins>
          </w:p>
        </w:tc>
        <w:tc>
          <w:tcPr>
            <w:tcW w:w="2200" w:type="dxa"/>
            <w:noWrap/>
            <w:hideMark/>
          </w:tcPr>
          <w:p w14:paraId="716F99DB" w14:textId="77777777" w:rsidR="00E65DBE" w:rsidRPr="00467AEE" w:rsidRDefault="00E65DBE" w:rsidP="00AF0D4C">
            <w:pPr>
              <w:spacing w:after="0"/>
              <w:jc w:val="center"/>
              <w:rPr>
                <w:ins w:id="4857" w:author="China Telecom" w:date="2020-11-20T19:17:00Z"/>
              </w:rPr>
            </w:pPr>
            <w:ins w:id="4858" w:author="China Telecom" w:date="2020-11-20T19:17:00Z">
              <w:r w:rsidRPr="00467AEE">
                <w:t>146.76</w:t>
              </w:r>
            </w:ins>
          </w:p>
        </w:tc>
        <w:tc>
          <w:tcPr>
            <w:tcW w:w="2200" w:type="dxa"/>
            <w:noWrap/>
            <w:hideMark/>
          </w:tcPr>
          <w:p w14:paraId="616E5ED1" w14:textId="77777777" w:rsidR="00E65DBE" w:rsidRPr="00467AEE" w:rsidRDefault="00E65DBE" w:rsidP="00AF0D4C">
            <w:pPr>
              <w:spacing w:after="0"/>
              <w:jc w:val="center"/>
              <w:rPr>
                <w:ins w:id="4859" w:author="China Telecom" w:date="2020-11-20T19:17:00Z"/>
              </w:rPr>
            </w:pPr>
            <w:ins w:id="4860" w:author="China Telecom" w:date="2020-11-20T19:17:00Z">
              <w:r w:rsidRPr="00467AEE">
                <w:t>1.50</w:t>
              </w:r>
            </w:ins>
          </w:p>
        </w:tc>
      </w:tr>
      <w:tr w:rsidR="00E65DBE" w:rsidRPr="00467AEE" w14:paraId="7C3733D2" w14:textId="77777777" w:rsidTr="00AF0D4C">
        <w:trPr>
          <w:ins w:id="4861" w:author="China Telecom" w:date="2020-11-20T19:17:00Z"/>
        </w:trPr>
        <w:tc>
          <w:tcPr>
            <w:tcW w:w="6440" w:type="dxa"/>
            <w:noWrap/>
            <w:hideMark/>
          </w:tcPr>
          <w:p w14:paraId="28B93A71" w14:textId="77777777" w:rsidR="00E65DBE" w:rsidRPr="00467AEE" w:rsidRDefault="00E65DBE" w:rsidP="00AF0D4C">
            <w:pPr>
              <w:spacing w:after="0"/>
              <w:rPr>
                <w:ins w:id="4862" w:author="China Telecom" w:date="2020-11-20T19:17:00Z"/>
              </w:rPr>
            </w:pPr>
            <w:ins w:id="4863" w:author="China Telecom" w:date="2020-11-20T19:17:00Z">
              <w:r w:rsidRPr="00467AEE">
                <w:t xml:space="preserve">Broadcast PDCCH(PDCCH of Msg.2) </w:t>
              </w:r>
            </w:ins>
          </w:p>
        </w:tc>
        <w:tc>
          <w:tcPr>
            <w:tcW w:w="2200" w:type="dxa"/>
            <w:noWrap/>
            <w:hideMark/>
          </w:tcPr>
          <w:p w14:paraId="6503C9CE" w14:textId="77777777" w:rsidR="00E65DBE" w:rsidRPr="00467AEE" w:rsidRDefault="00E65DBE" w:rsidP="00AF0D4C">
            <w:pPr>
              <w:spacing w:after="0"/>
              <w:jc w:val="center"/>
              <w:rPr>
                <w:ins w:id="4864" w:author="China Telecom" w:date="2020-11-20T19:17:00Z"/>
              </w:rPr>
            </w:pPr>
            <w:ins w:id="4865" w:author="China Telecom" w:date="2020-11-20T19:17:00Z">
              <w:r w:rsidRPr="00467AEE">
                <w:t>3</w:t>
              </w:r>
            </w:ins>
          </w:p>
        </w:tc>
        <w:tc>
          <w:tcPr>
            <w:tcW w:w="2200" w:type="dxa"/>
            <w:noWrap/>
            <w:hideMark/>
          </w:tcPr>
          <w:p w14:paraId="5D61CBFC" w14:textId="77777777" w:rsidR="00E65DBE" w:rsidRPr="00467AEE" w:rsidRDefault="00E65DBE" w:rsidP="00AF0D4C">
            <w:pPr>
              <w:spacing w:after="0"/>
              <w:jc w:val="center"/>
              <w:rPr>
                <w:ins w:id="4866" w:author="China Telecom" w:date="2020-11-20T19:17:00Z"/>
              </w:rPr>
            </w:pPr>
            <w:ins w:id="4867" w:author="China Telecom" w:date="2020-11-20T19:17:00Z">
              <w:r w:rsidRPr="00467AEE">
                <w:t>154.68</w:t>
              </w:r>
            </w:ins>
          </w:p>
        </w:tc>
        <w:tc>
          <w:tcPr>
            <w:tcW w:w="2200" w:type="dxa"/>
            <w:noWrap/>
            <w:hideMark/>
          </w:tcPr>
          <w:p w14:paraId="0BDB6ED2" w14:textId="77777777" w:rsidR="00E65DBE" w:rsidRPr="00467AEE" w:rsidRDefault="00E65DBE" w:rsidP="00AF0D4C">
            <w:pPr>
              <w:spacing w:after="0"/>
              <w:jc w:val="center"/>
              <w:rPr>
                <w:ins w:id="4868" w:author="China Telecom" w:date="2020-11-20T19:17:00Z"/>
              </w:rPr>
            </w:pPr>
            <w:ins w:id="4869" w:author="China Telecom" w:date="2020-11-20T19:17:00Z">
              <w:r w:rsidRPr="00467AEE">
                <w:t>2.34</w:t>
              </w:r>
            </w:ins>
          </w:p>
        </w:tc>
      </w:tr>
      <w:tr w:rsidR="00E65DBE" w:rsidRPr="00467AEE" w14:paraId="2A41DE28" w14:textId="77777777" w:rsidTr="00AF0D4C">
        <w:trPr>
          <w:ins w:id="4870" w:author="China Telecom" w:date="2020-11-20T19:17:00Z"/>
        </w:trPr>
        <w:tc>
          <w:tcPr>
            <w:tcW w:w="6440" w:type="dxa"/>
            <w:noWrap/>
            <w:hideMark/>
          </w:tcPr>
          <w:p w14:paraId="6CCBEEB4" w14:textId="77777777" w:rsidR="00E65DBE" w:rsidRPr="00467AEE" w:rsidRDefault="00E65DBE" w:rsidP="00AF0D4C">
            <w:pPr>
              <w:spacing w:after="0"/>
              <w:rPr>
                <w:ins w:id="4871" w:author="China Telecom" w:date="2020-11-20T19:17:00Z"/>
              </w:rPr>
            </w:pPr>
            <w:ins w:id="4872" w:author="China Telecom" w:date="2020-11-20T19:17:00Z">
              <w:r w:rsidRPr="00467AEE">
                <w:t xml:space="preserve">PDSCH for Msg.2 </w:t>
              </w:r>
            </w:ins>
          </w:p>
        </w:tc>
        <w:tc>
          <w:tcPr>
            <w:tcW w:w="2200" w:type="dxa"/>
            <w:noWrap/>
            <w:hideMark/>
          </w:tcPr>
          <w:p w14:paraId="6691737D" w14:textId="77777777" w:rsidR="00E65DBE" w:rsidRPr="00467AEE" w:rsidRDefault="00E65DBE" w:rsidP="00AF0D4C">
            <w:pPr>
              <w:spacing w:after="0"/>
              <w:jc w:val="center"/>
              <w:rPr>
                <w:ins w:id="4873" w:author="China Telecom" w:date="2020-11-20T19:17:00Z"/>
              </w:rPr>
            </w:pPr>
            <w:ins w:id="4874" w:author="China Telecom" w:date="2020-11-20T19:17:00Z">
              <w:r w:rsidRPr="00467AEE">
                <w:t>1</w:t>
              </w:r>
            </w:ins>
          </w:p>
        </w:tc>
        <w:tc>
          <w:tcPr>
            <w:tcW w:w="2200" w:type="dxa"/>
            <w:noWrap/>
            <w:hideMark/>
          </w:tcPr>
          <w:p w14:paraId="7508653D" w14:textId="77777777" w:rsidR="00E65DBE" w:rsidRPr="00467AEE" w:rsidRDefault="00E65DBE" w:rsidP="00AF0D4C">
            <w:pPr>
              <w:spacing w:after="0"/>
              <w:jc w:val="center"/>
              <w:rPr>
                <w:ins w:id="4875" w:author="China Telecom" w:date="2020-11-20T19:17:00Z"/>
              </w:rPr>
            </w:pPr>
            <w:ins w:id="4876" w:author="China Telecom" w:date="2020-11-20T19:17:00Z">
              <w:r w:rsidRPr="00467AEE">
                <w:t>151.02</w:t>
              </w:r>
            </w:ins>
          </w:p>
        </w:tc>
        <w:tc>
          <w:tcPr>
            <w:tcW w:w="2200" w:type="dxa"/>
            <w:noWrap/>
            <w:hideMark/>
          </w:tcPr>
          <w:p w14:paraId="5E20C567" w14:textId="77777777" w:rsidR="00E65DBE" w:rsidRPr="00467AEE" w:rsidRDefault="00E65DBE" w:rsidP="00AF0D4C">
            <w:pPr>
              <w:spacing w:after="0"/>
              <w:jc w:val="center"/>
              <w:rPr>
                <w:ins w:id="4877" w:author="China Telecom" w:date="2020-11-20T19:17:00Z"/>
              </w:rPr>
            </w:pPr>
            <w:ins w:id="4878" w:author="China Telecom" w:date="2020-11-20T19:17:00Z">
              <w:r w:rsidRPr="00467AEE">
                <w:t>0.00</w:t>
              </w:r>
            </w:ins>
          </w:p>
        </w:tc>
      </w:tr>
      <w:tr w:rsidR="00E65DBE" w:rsidRPr="00467AEE" w14:paraId="283D133E" w14:textId="77777777" w:rsidTr="00AF0D4C">
        <w:trPr>
          <w:ins w:id="4879" w:author="China Telecom" w:date="2020-11-20T19:17:00Z"/>
        </w:trPr>
        <w:tc>
          <w:tcPr>
            <w:tcW w:w="6440" w:type="dxa"/>
            <w:noWrap/>
            <w:hideMark/>
          </w:tcPr>
          <w:p w14:paraId="3BF460ED" w14:textId="77777777" w:rsidR="00E65DBE" w:rsidRPr="00467AEE" w:rsidRDefault="00E65DBE" w:rsidP="00AF0D4C">
            <w:pPr>
              <w:spacing w:after="0"/>
              <w:rPr>
                <w:ins w:id="4880" w:author="China Telecom" w:date="2020-11-20T19:17:00Z"/>
              </w:rPr>
            </w:pPr>
            <w:ins w:id="4881" w:author="China Telecom" w:date="2020-11-20T19:17:00Z">
              <w:r w:rsidRPr="00467AEE">
                <w:t xml:space="preserve">PUSCH of Msg.3 </w:t>
              </w:r>
            </w:ins>
          </w:p>
        </w:tc>
        <w:tc>
          <w:tcPr>
            <w:tcW w:w="2200" w:type="dxa"/>
            <w:noWrap/>
            <w:hideMark/>
          </w:tcPr>
          <w:p w14:paraId="29372703" w14:textId="77777777" w:rsidR="00E65DBE" w:rsidRPr="00467AEE" w:rsidRDefault="00E65DBE" w:rsidP="00AF0D4C">
            <w:pPr>
              <w:spacing w:after="0"/>
              <w:jc w:val="center"/>
              <w:rPr>
                <w:ins w:id="4882" w:author="China Telecom" w:date="2020-11-20T19:17:00Z"/>
              </w:rPr>
            </w:pPr>
            <w:ins w:id="4883" w:author="China Telecom" w:date="2020-11-20T19:17:00Z">
              <w:r w:rsidRPr="00467AEE">
                <w:t>5</w:t>
              </w:r>
            </w:ins>
          </w:p>
        </w:tc>
        <w:tc>
          <w:tcPr>
            <w:tcW w:w="2200" w:type="dxa"/>
            <w:noWrap/>
            <w:hideMark/>
          </w:tcPr>
          <w:p w14:paraId="43E0596F" w14:textId="77777777" w:rsidR="00E65DBE" w:rsidRPr="00467AEE" w:rsidRDefault="00E65DBE" w:rsidP="00AF0D4C">
            <w:pPr>
              <w:spacing w:after="0"/>
              <w:jc w:val="center"/>
              <w:rPr>
                <w:ins w:id="4884" w:author="China Telecom" w:date="2020-11-20T19:17:00Z"/>
              </w:rPr>
            </w:pPr>
            <w:ins w:id="4885" w:author="China Telecom" w:date="2020-11-20T19:17:00Z">
              <w:r w:rsidRPr="00467AEE">
                <w:t>144.51</w:t>
              </w:r>
            </w:ins>
          </w:p>
        </w:tc>
        <w:tc>
          <w:tcPr>
            <w:tcW w:w="2200" w:type="dxa"/>
            <w:noWrap/>
            <w:hideMark/>
          </w:tcPr>
          <w:p w14:paraId="10D3CBC6" w14:textId="77777777" w:rsidR="00E65DBE" w:rsidRPr="00467AEE" w:rsidRDefault="00E65DBE" w:rsidP="00AF0D4C">
            <w:pPr>
              <w:spacing w:after="0"/>
              <w:jc w:val="center"/>
              <w:rPr>
                <w:ins w:id="4886" w:author="China Telecom" w:date="2020-11-20T19:17:00Z"/>
              </w:rPr>
            </w:pPr>
            <w:ins w:id="4887" w:author="China Telecom" w:date="2020-11-20T19:17:00Z">
              <w:r w:rsidRPr="00467AEE">
                <w:t>0.75</w:t>
              </w:r>
            </w:ins>
          </w:p>
        </w:tc>
      </w:tr>
      <w:tr w:rsidR="00E65DBE" w:rsidRPr="00467AEE" w14:paraId="6F708A39" w14:textId="77777777" w:rsidTr="00AF0D4C">
        <w:trPr>
          <w:ins w:id="4888" w:author="China Telecom" w:date="2020-11-20T19:17:00Z"/>
        </w:trPr>
        <w:tc>
          <w:tcPr>
            <w:tcW w:w="6440" w:type="dxa"/>
            <w:noWrap/>
            <w:hideMark/>
          </w:tcPr>
          <w:p w14:paraId="4A1800B9" w14:textId="77777777" w:rsidR="00E65DBE" w:rsidRPr="00467AEE" w:rsidRDefault="00E65DBE" w:rsidP="00AF0D4C">
            <w:pPr>
              <w:spacing w:after="0"/>
              <w:rPr>
                <w:ins w:id="4889" w:author="China Telecom" w:date="2020-11-20T19:17:00Z"/>
              </w:rPr>
            </w:pPr>
            <w:ins w:id="4890" w:author="China Telecom" w:date="2020-11-20T19:17:00Z">
              <w:r w:rsidRPr="00467AEE">
                <w:t xml:space="preserve">PDSCH of Msg.4 </w:t>
              </w:r>
            </w:ins>
          </w:p>
        </w:tc>
        <w:tc>
          <w:tcPr>
            <w:tcW w:w="2200" w:type="dxa"/>
            <w:noWrap/>
            <w:hideMark/>
          </w:tcPr>
          <w:p w14:paraId="15E092D3" w14:textId="77777777" w:rsidR="00E65DBE" w:rsidRPr="00467AEE" w:rsidRDefault="00E65DBE" w:rsidP="00AF0D4C">
            <w:pPr>
              <w:spacing w:after="0"/>
              <w:jc w:val="center"/>
              <w:rPr>
                <w:ins w:id="4891" w:author="China Telecom" w:date="2020-11-20T19:17:00Z"/>
              </w:rPr>
            </w:pPr>
            <w:ins w:id="4892" w:author="China Telecom" w:date="2020-11-20T19:17:00Z">
              <w:r w:rsidRPr="00467AEE">
                <w:t>2</w:t>
              </w:r>
            </w:ins>
          </w:p>
        </w:tc>
        <w:tc>
          <w:tcPr>
            <w:tcW w:w="2200" w:type="dxa"/>
            <w:noWrap/>
            <w:hideMark/>
          </w:tcPr>
          <w:p w14:paraId="636D656B" w14:textId="77777777" w:rsidR="00E65DBE" w:rsidRPr="00467AEE" w:rsidRDefault="00E65DBE" w:rsidP="00AF0D4C">
            <w:pPr>
              <w:spacing w:after="0"/>
              <w:jc w:val="center"/>
              <w:rPr>
                <w:ins w:id="4893" w:author="China Telecom" w:date="2020-11-20T19:17:00Z"/>
              </w:rPr>
            </w:pPr>
            <w:ins w:id="4894" w:author="China Telecom" w:date="2020-11-20T19:17:00Z">
              <w:r w:rsidRPr="00467AEE">
                <w:t>154.60</w:t>
              </w:r>
            </w:ins>
          </w:p>
        </w:tc>
        <w:tc>
          <w:tcPr>
            <w:tcW w:w="2200" w:type="dxa"/>
            <w:noWrap/>
            <w:hideMark/>
          </w:tcPr>
          <w:p w14:paraId="76D89F9F" w14:textId="77777777" w:rsidR="00E65DBE" w:rsidRPr="00467AEE" w:rsidRDefault="00E65DBE" w:rsidP="00AF0D4C">
            <w:pPr>
              <w:spacing w:after="0"/>
              <w:jc w:val="center"/>
              <w:rPr>
                <w:ins w:id="4895" w:author="China Telecom" w:date="2020-11-20T19:17:00Z"/>
              </w:rPr>
            </w:pPr>
            <w:ins w:id="4896" w:author="China Telecom" w:date="2020-11-20T19:17:00Z">
              <w:r w:rsidRPr="00467AEE">
                <w:t>2.08</w:t>
              </w:r>
            </w:ins>
          </w:p>
        </w:tc>
      </w:tr>
      <w:tr w:rsidR="00E65DBE" w:rsidRPr="00467AEE" w14:paraId="005BD527" w14:textId="77777777" w:rsidTr="00AF0D4C">
        <w:trPr>
          <w:ins w:id="4897" w:author="China Telecom" w:date="2020-11-20T19:17:00Z"/>
        </w:trPr>
        <w:tc>
          <w:tcPr>
            <w:tcW w:w="6440" w:type="dxa"/>
            <w:noWrap/>
            <w:hideMark/>
          </w:tcPr>
          <w:p w14:paraId="4B73A976" w14:textId="77777777" w:rsidR="00E65DBE" w:rsidRPr="00467AEE" w:rsidRDefault="00E65DBE" w:rsidP="00AF0D4C">
            <w:pPr>
              <w:spacing w:after="0"/>
              <w:rPr>
                <w:ins w:id="4898" w:author="China Telecom" w:date="2020-11-20T19:17:00Z"/>
              </w:rPr>
            </w:pPr>
            <w:ins w:id="4899" w:author="China Telecom" w:date="2020-11-20T19:17:00Z">
              <w:r w:rsidRPr="00467AEE">
                <w:t xml:space="preserve">PUCCH w/ HARQ-ACK for Msg.4 </w:t>
              </w:r>
            </w:ins>
          </w:p>
        </w:tc>
        <w:tc>
          <w:tcPr>
            <w:tcW w:w="2200" w:type="dxa"/>
            <w:noWrap/>
            <w:hideMark/>
          </w:tcPr>
          <w:p w14:paraId="2F38FE57" w14:textId="77777777" w:rsidR="00E65DBE" w:rsidRPr="00467AEE" w:rsidRDefault="00E65DBE" w:rsidP="00AF0D4C">
            <w:pPr>
              <w:spacing w:after="0"/>
              <w:jc w:val="center"/>
              <w:rPr>
                <w:ins w:id="4900" w:author="China Telecom" w:date="2020-11-20T19:17:00Z"/>
              </w:rPr>
            </w:pPr>
            <w:ins w:id="4901" w:author="China Telecom" w:date="2020-11-20T19:17:00Z">
              <w:r w:rsidRPr="00467AEE">
                <w:t>1</w:t>
              </w:r>
            </w:ins>
          </w:p>
        </w:tc>
        <w:tc>
          <w:tcPr>
            <w:tcW w:w="2200" w:type="dxa"/>
            <w:noWrap/>
            <w:hideMark/>
          </w:tcPr>
          <w:p w14:paraId="38822DB7" w14:textId="77777777" w:rsidR="00E65DBE" w:rsidRPr="00467AEE" w:rsidRDefault="00E65DBE" w:rsidP="00AF0D4C">
            <w:pPr>
              <w:spacing w:after="0"/>
              <w:jc w:val="center"/>
              <w:rPr>
                <w:ins w:id="4902" w:author="China Telecom" w:date="2020-11-20T19:17:00Z"/>
              </w:rPr>
            </w:pPr>
            <w:ins w:id="4903" w:author="China Telecom" w:date="2020-11-20T19:17:00Z">
              <w:r w:rsidRPr="00467AEE">
                <w:t>150.20</w:t>
              </w:r>
            </w:ins>
          </w:p>
        </w:tc>
        <w:tc>
          <w:tcPr>
            <w:tcW w:w="2200" w:type="dxa"/>
            <w:noWrap/>
            <w:hideMark/>
          </w:tcPr>
          <w:p w14:paraId="7520A4B6" w14:textId="77777777" w:rsidR="00E65DBE" w:rsidRPr="00467AEE" w:rsidRDefault="00E65DBE" w:rsidP="00AF0D4C">
            <w:pPr>
              <w:spacing w:after="0"/>
              <w:jc w:val="center"/>
              <w:rPr>
                <w:ins w:id="4904" w:author="China Telecom" w:date="2020-11-20T19:17:00Z"/>
              </w:rPr>
            </w:pPr>
            <w:ins w:id="4905" w:author="China Telecom" w:date="2020-11-20T19:17:00Z">
              <w:r w:rsidRPr="00467AEE">
                <w:t>0.00</w:t>
              </w:r>
            </w:ins>
          </w:p>
        </w:tc>
      </w:tr>
      <w:tr w:rsidR="00E65DBE" w:rsidRPr="00467AEE" w14:paraId="1AF65C1F" w14:textId="77777777" w:rsidTr="00AF0D4C">
        <w:trPr>
          <w:ins w:id="4906" w:author="China Telecom" w:date="2020-11-20T19:17:00Z"/>
        </w:trPr>
        <w:tc>
          <w:tcPr>
            <w:tcW w:w="6440" w:type="dxa"/>
            <w:noWrap/>
            <w:hideMark/>
          </w:tcPr>
          <w:p w14:paraId="5E0CF688" w14:textId="77777777" w:rsidR="00E65DBE" w:rsidRPr="00467AEE" w:rsidRDefault="00E65DBE" w:rsidP="00AF0D4C">
            <w:pPr>
              <w:spacing w:after="0"/>
              <w:rPr>
                <w:ins w:id="4907" w:author="China Telecom" w:date="2020-11-20T19:17:00Z"/>
              </w:rPr>
            </w:pPr>
            <w:ins w:id="4908" w:author="China Telecom" w:date="2020-11-20T19:17:00Z">
              <w:r w:rsidRPr="00467AEE">
                <w:t xml:space="preserve">Unicast PDCCH </w:t>
              </w:r>
            </w:ins>
          </w:p>
        </w:tc>
        <w:tc>
          <w:tcPr>
            <w:tcW w:w="2200" w:type="dxa"/>
            <w:noWrap/>
            <w:hideMark/>
          </w:tcPr>
          <w:p w14:paraId="325AB68B" w14:textId="77777777" w:rsidR="00E65DBE" w:rsidRPr="00467AEE" w:rsidRDefault="00E65DBE" w:rsidP="00AF0D4C">
            <w:pPr>
              <w:spacing w:after="0"/>
              <w:jc w:val="center"/>
              <w:rPr>
                <w:ins w:id="4909" w:author="China Telecom" w:date="2020-11-20T19:17:00Z"/>
              </w:rPr>
            </w:pPr>
            <w:ins w:id="4910" w:author="China Telecom" w:date="2020-11-20T19:17:00Z">
              <w:r w:rsidRPr="00467AEE">
                <w:t>5</w:t>
              </w:r>
            </w:ins>
          </w:p>
        </w:tc>
        <w:tc>
          <w:tcPr>
            <w:tcW w:w="2200" w:type="dxa"/>
            <w:noWrap/>
            <w:hideMark/>
          </w:tcPr>
          <w:p w14:paraId="5D19D360" w14:textId="77777777" w:rsidR="00E65DBE" w:rsidRPr="00467AEE" w:rsidRDefault="00E65DBE" w:rsidP="00AF0D4C">
            <w:pPr>
              <w:spacing w:after="0"/>
              <w:jc w:val="center"/>
              <w:rPr>
                <w:ins w:id="4911" w:author="China Telecom" w:date="2020-11-20T19:17:00Z"/>
              </w:rPr>
            </w:pPr>
            <w:ins w:id="4912" w:author="China Telecom" w:date="2020-11-20T19:17:00Z">
              <w:r w:rsidRPr="00467AEE">
                <w:t>156.44</w:t>
              </w:r>
            </w:ins>
          </w:p>
        </w:tc>
        <w:tc>
          <w:tcPr>
            <w:tcW w:w="2200" w:type="dxa"/>
            <w:noWrap/>
            <w:hideMark/>
          </w:tcPr>
          <w:p w14:paraId="42CF04C2" w14:textId="77777777" w:rsidR="00E65DBE" w:rsidRPr="00467AEE" w:rsidRDefault="00E65DBE" w:rsidP="00AF0D4C">
            <w:pPr>
              <w:spacing w:after="0"/>
              <w:jc w:val="center"/>
              <w:rPr>
                <w:ins w:id="4913" w:author="China Telecom" w:date="2020-11-20T19:17:00Z"/>
              </w:rPr>
            </w:pPr>
            <w:ins w:id="4914" w:author="China Telecom" w:date="2020-11-20T19:17:00Z">
              <w:r w:rsidRPr="00467AEE">
                <w:t>2.43</w:t>
              </w:r>
            </w:ins>
          </w:p>
        </w:tc>
      </w:tr>
      <w:tr w:rsidR="00E65DBE" w:rsidRPr="00467AEE" w14:paraId="6224631F" w14:textId="77777777" w:rsidTr="00AF0D4C">
        <w:trPr>
          <w:ins w:id="4915" w:author="China Telecom" w:date="2020-11-20T19:17:00Z"/>
        </w:trPr>
        <w:tc>
          <w:tcPr>
            <w:tcW w:w="6440" w:type="dxa"/>
            <w:noWrap/>
            <w:hideMark/>
          </w:tcPr>
          <w:p w14:paraId="7838DC56" w14:textId="77777777" w:rsidR="00E65DBE" w:rsidRPr="00467AEE" w:rsidRDefault="00E65DBE" w:rsidP="00AF0D4C">
            <w:pPr>
              <w:spacing w:after="0"/>
              <w:rPr>
                <w:ins w:id="4916" w:author="China Telecom" w:date="2020-11-20T19:17:00Z"/>
              </w:rPr>
            </w:pPr>
            <w:ins w:id="4917" w:author="China Telecom" w:date="2020-11-20T19:17:00Z">
              <w:r w:rsidRPr="00467AEE">
                <w:t>PDSCH for eMBB DDDDDDDSUU</w:t>
              </w:r>
            </w:ins>
          </w:p>
        </w:tc>
        <w:tc>
          <w:tcPr>
            <w:tcW w:w="2200" w:type="dxa"/>
            <w:noWrap/>
            <w:hideMark/>
          </w:tcPr>
          <w:p w14:paraId="3869CF98" w14:textId="77777777" w:rsidR="00E65DBE" w:rsidRPr="00467AEE" w:rsidRDefault="00E65DBE" w:rsidP="00AF0D4C">
            <w:pPr>
              <w:spacing w:after="0"/>
              <w:jc w:val="center"/>
              <w:rPr>
                <w:ins w:id="4918" w:author="China Telecom" w:date="2020-11-20T19:17:00Z"/>
              </w:rPr>
            </w:pPr>
            <w:ins w:id="4919" w:author="China Telecom" w:date="2020-11-20T19:17:00Z">
              <w:r w:rsidRPr="00467AEE">
                <w:t>5</w:t>
              </w:r>
            </w:ins>
          </w:p>
        </w:tc>
        <w:tc>
          <w:tcPr>
            <w:tcW w:w="2200" w:type="dxa"/>
            <w:noWrap/>
            <w:hideMark/>
          </w:tcPr>
          <w:p w14:paraId="4E4DD9E7" w14:textId="77777777" w:rsidR="00E65DBE" w:rsidRPr="00467AEE" w:rsidRDefault="00E65DBE" w:rsidP="00AF0D4C">
            <w:pPr>
              <w:spacing w:after="0"/>
              <w:jc w:val="center"/>
              <w:rPr>
                <w:ins w:id="4920" w:author="China Telecom" w:date="2020-11-20T19:17:00Z"/>
              </w:rPr>
            </w:pPr>
            <w:ins w:id="4921" w:author="China Telecom" w:date="2020-11-20T19:17:00Z">
              <w:r w:rsidRPr="00467AEE">
                <w:t>156.11</w:t>
              </w:r>
            </w:ins>
          </w:p>
        </w:tc>
        <w:tc>
          <w:tcPr>
            <w:tcW w:w="2200" w:type="dxa"/>
            <w:noWrap/>
            <w:hideMark/>
          </w:tcPr>
          <w:p w14:paraId="1BAD4B09" w14:textId="77777777" w:rsidR="00E65DBE" w:rsidRPr="00467AEE" w:rsidRDefault="00E65DBE" w:rsidP="00AF0D4C">
            <w:pPr>
              <w:spacing w:after="0"/>
              <w:jc w:val="center"/>
              <w:rPr>
                <w:ins w:id="4922" w:author="China Telecom" w:date="2020-11-20T19:17:00Z"/>
              </w:rPr>
            </w:pPr>
            <w:ins w:id="4923" w:author="China Telecom" w:date="2020-11-20T19:17:00Z">
              <w:r w:rsidRPr="00467AEE">
                <w:t>4.06</w:t>
              </w:r>
            </w:ins>
          </w:p>
        </w:tc>
      </w:tr>
    </w:tbl>
    <w:p w14:paraId="28FB87B6" w14:textId="77777777" w:rsidR="00E65DBE" w:rsidRDefault="00E65DBE" w:rsidP="00E65DBE">
      <w:pPr>
        <w:rPr>
          <w:ins w:id="4924" w:author="China Telecom" w:date="2020-11-20T19:17:00Z"/>
        </w:rPr>
      </w:pPr>
    </w:p>
    <w:p w14:paraId="549216BA" w14:textId="77777777" w:rsidR="00E65DBE" w:rsidRDefault="00E65DBE" w:rsidP="00E65DBE">
      <w:pPr>
        <w:pStyle w:val="TH"/>
        <w:rPr>
          <w:ins w:id="4925" w:author="China Telecom" w:date="2020-11-20T19:17:00Z"/>
        </w:rPr>
      </w:pPr>
      <w:ins w:id="4926" w:author="China Telecom" w:date="2020-11-20T19:17:00Z">
        <w:r>
          <w:t xml:space="preserve">Table </w:t>
        </w:r>
        <w:r>
          <w:rPr>
            <w:lang w:eastAsia="zh-CN"/>
          </w:rPr>
          <w:t>5.1.1.4</w:t>
        </w:r>
        <w:r w:rsidRPr="007368F9">
          <w:t>-</w:t>
        </w:r>
        <w:r>
          <w:rPr>
            <w:lang w:eastAsia="ja-JP"/>
          </w:rPr>
          <w:t>2</w:t>
        </w:r>
        <w:r w:rsidRPr="007368F9">
          <w:rPr>
            <w:rFonts w:hint="eastAsia"/>
          </w:rPr>
          <w:t>:</w:t>
        </w:r>
        <w:r>
          <w:rPr>
            <w:rFonts w:hint="eastAsia"/>
          </w:rPr>
          <w:t xml:space="preserve"> Representative values </w:t>
        </w:r>
        <w:r>
          <w:t>of MIL for Rural 2.6</w:t>
        </w:r>
        <w:r w:rsidRPr="00DE78FE">
          <w:t>GHz</w:t>
        </w:r>
        <w:r>
          <w:t xml:space="preserve"> TDD NLOS O2I scenario </w:t>
        </w:r>
      </w:ins>
    </w:p>
    <w:tbl>
      <w:tblPr>
        <w:tblStyle w:val="a7"/>
        <w:tblW w:w="0" w:type="auto"/>
        <w:tblLook w:val="04A0" w:firstRow="1" w:lastRow="0" w:firstColumn="1" w:lastColumn="0" w:noHBand="0" w:noVBand="1"/>
      </w:tblPr>
      <w:tblGrid>
        <w:gridCol w:w="3572"/>
        <w:gridCol w:w="1226"/>
        <w:gridCol w:w="1649"/>
        <w:gridCol w:w="1636"/>
        <w:gridCol w:w="1774"/>
      </w:tblGrid>
      <w:tr w:rsidR="00E65DBE" w:rsidRPr="00E9302F" w14:paraId="6E66A077" w14:textId="77777777" w:rsidTr="00AF0D4C">
        <w:trPr>
          <w:ins w:id="4927" w:author="China Telecom" w:date="2020-11-20T19:17:00Z"/>
        </w:trPr>
        <w:tc>
          <w:tcPr>
            <w:tcW w:w="0" w:type="auto"/>
            <w:shd w:val="clear" w:color="auto" w:fill="E7E6E6" w:themeFill="background2"/>
            <w:noWrap/>
            <w:hideMark/>
          </w:tcPr>
          <w:p w14:paraId="037EAD99" w14:textId="77777777" w:rsidR="00E65DBE" w:rsidRPr="00F9020F" w:rsidRDefault="00E65DBE" w:rsidP="00AF0D4C">
            <w:pPr>
              <w:spacing w:after="0"/>
              <w:jc w:val="center"/>
              <w:rPr>
                <w:ins w:id="4928" w:author="China Telecom" w:date="2020-11-20T19:17:00Z"/>
              </w:rPr>
            </w:pPr>
            <w:ins w:id="4929" w:author="China Telecom" w:date="2020-11-20T19:17:00Z">
              <w:r w:rsidRPr="00F9020F">
                <w:rPr>
                  <w:b/>
                </w:rPr>
                <w:t>Channels (and Frame format)</w:t>
              </w:r>
            </w:ins>
          </w:p>
        </w:tc>
        <w:tc>
          <w:tcPr>
            <w:tcW w:w="0" w:type="auto"/>
            <w:shd w:val="clear" w:color="auto" w:fill="E7E6E6" w:themeFill="background2"/>
            <w:hideMark/>
          </w:tcPr>
          <w:p w14:paraId="2DD679C2" w14:textId="77777777" w:rsidR="00E65DBE" w:rsidRPr="00F9020F" w:rsidRDefault="00E65DBE" w:rsidP="00AF0D4C">
            <w:pPr>
              <w:spacing w:after="0"/>
              <w:jc w:val="center"/>
              <w:rPr>
                <w:ins w:id="4930" w:author="China Telecom" w:date="2020-11-20T19:17:00Z"/>
              </w:rPr>
            </w:pPr>
            <w:ins w:id="4931" w:author="China Telecom" w:date="2020-11-20T19:17:00Z">
              <w:r w:rsidRPr="00F9020F">
                <w:rPr>
                  <w:b/>
                </w:rPr>
                <w:t>Number of Samples</w:t>
              </w:r>
            </w:ins>
          </w:p>
        </w:tc>
        <w:tc>
          <w:tcPr>
            <w:tcW w:w="0" w:type="auto"/>
            <w:shd w:val="clear" w:color="auto" w:fill="E7E6E6" w:themeFill="background2"/>
            <w:hideMark/>
          </w:tcPr>
          <w:p w14:paraId="1809E3A4" w14:textId="77777777" w:rsidR="00E65DBE" w:rsidRPr="00F9020F" w:rsidRDefault="00E65DBE" w:rsidP="00AF0D4C">
            <w:pPr>
              <w:spacing w:after="0"/>
              <w:jc w:val="center"/>
              <w:rPr>
                <w:ins w:id="4932" w:author="China Telecom" w:date="2020-11-20T19:17:00Z"/>
              </w:rPr>
            </w:pPr>
            <w:ins w:id="4933" w:author="China Telecom" w:date="2020-11-20T19:17:00Z">
              <w:r w:rsidRPr="00F9020F">
                <w:rPr>
                  <w:b/>
                </w:rPr>
                <w:t>Representative value</w:t>
              </w:r>
            </w:ins>
          </w:p>
        </w:tc>
        <w:tc>
          <w:tcPr>
            <w:tcW w:w="0" w:type="auto"/>
            <w:shd w:val="clear" w:color="auto" w:fill="E7E6E6" w:themeFill="background2"/>
            <w:hideMark/>
          </w:tcPr>
          <w:p w14:paraId="4E6ECE17" w14:textId="77777777" w:rsidR="00E65DBE" w:rsidRPr="00F9020F" w:rsidRDefault="00E65DBE" w:rsidP="00AF0D4C">
            <w:pPr>
              <w:spacing w:after="0"/>
              <w:jc w:val="center"/>
              <w:rPr>
                <w:ins w:id="4934" w:author="China Telecom" w:date="2020-11-20T19:17:00Z"/>
              </w:rPr>
            </w:pPr>
            <w:ins w:id="4935" w:author="China Telecom" w:date="2020-11-20T19:17:00Z">
              <w:r w:rsidRPr="00F9020F">
                <w:rPr>
                  <w:b/>
                </w:rPr>
                <w:t>Standard Deviation (w/o outlier)</w:t>
              </w:r>
            </w:ins>
          </w:p>
        </w:tc>
        <w:tc>
          <w:tcPr>
            <w:tcW w:w="0" w:type="auto"/>
            <w:shd w:val="clear" w:color="auto" w:fill="E7E6E6" w:themeFill="background2"/>
            <w:hideMark/>
          </w:tcPr>
          <w:p w14:paraId="0BE51516" w14:textId="77777777" w:rsidR="00E65DBE" w:rsidRPr="00F9020F" w:rsidRDefault="00E65DBE" w:rsidP="00AF0D4C">
            <w:pPr>
              <w:spacing w:after="0"/>
              <w:jc w:val="center"/>
              <w:rPr>
                <w:ins w:id="4936" w:author="China Telecom" w:date="2020-11-20T19:17:00Z"/>
              </w:rPr>
            </w:pPr>
            <w:ins w:id="4937" w:author="China Telecom" w:date="2020-11-20T19:17:00Z">
              <w:r w:rsidRPr="00F9020F">
                <w:rPr>
                  <w:b/>
                </w:rPr>
                <w:t>Relative difference between channels</w:t>
              </w:r>
            </w:ins>
          </w:p>
        </w:tc>
      </w:tr>
      <w:tr w:rsidR="00E65DBE" w:rsidRPr="00E9302F" w14:paraId="652032FA" w14:textId="77777777" w:rsidTr="00AF0D4C">
        <w:trPr>
          <w:ins w:id="4938" w:author="China Telecom" w:date="2020-11-20T19:17:00Z"/>
        </w:trPr>
        <w:tc>
          <w:tcPr>
            <w:tcW w:w="0" w:type="auto"/>
            <w:noWrap/>
            <w:hideMark/>
          </w:tcPr>
          <w:p w14:paraId="7226ED43" w14:textId="77777777" w:rsidR="00E65DBE" w:rsidRPr="00E9302F" w:rsidRDefault="00E65DBE" w:rsidP="00AF0D4C">
            <w:pPr>
              <w:spacing w:after="0"/>
              <w:rPr>
                <w:ins w:id="4939" w:author="China Telecom" w:date="2020-11-20T19:17:00Z"/>
                <w:noProof/>
                <w:sz w:val="22"/>
              </w:rPr>
            </w:pPr>
            <w:ins w:id="4940" w:author="China Telecom" w:date="2020-11-20T19:17:00Z">
              <w:r w:rsidRPr="00E9302F">
                <w:t>PUSCH for eMBB DDDDDDDSUU</w:t>
              </w:r>
            </w:ins>
          </w:p>
        </w:tc>
        <w:tc>
          <w:tcPr>
            <w:tcW w:w="0" w:type="auto"/>
            <w:noWrap/>
            <w:hideMark/>
          </w:tcPr>
          <w:p w14:paraId="5A69233E" w14:textId="77777777" w:rsidR="00E65DBE" w:rsidRPr="00F9020F" w:rsidRDefault="00E65DBE" w:rsidP="00AF0D4C">
            <w:pPr>
              <w:spacing w:after="0"/>
              <w:jc w:val="center"/>
              <w:rPr>
                <w:ins w:id="4941" w:author="China Telecom" w:date="2020-11-20T19:17:00Z"/>
              </w:rPr>
            </w:pPr>
            <w:ins w:id="4942" w:author="China Telecom" w:date="2020-11-20T19:17:00Z">
              <w:r w:rsidRPr="00F9020F">
                <w:t>7</w:t>
              </w:r>
            </w:ins>
          </w:p>
        </w:tc>
        <w:tc>
          <w:tcPr>
            <w:tcW w:w="0" w:type="auto"/>
            <w:noWrap/>
            <w:hideMark/>
          </w:tcPr>
          <w:p w14:paraId="0E79DDC3" w14:textId="77777777" w:rsidR="00E65DBE" w:rsidRPr="00F9020F" w:rsidRDefault="00E65DBE" w:rsidP="00AF0D4C">
            <w:pPr>
              <w:spacing w:after="0"/>
              <w:jc w:val="center"/>
              <w:rPr>
                <w:ins w:id="4943" w:author="China Telecom" w:date="2020-11-20T19:17:00Z"/>
              </w:rPr>
            </w:pPr>
            <w:ins w:id="4944" w:author="China Telecom" w:date="2020-11-20T19:17:00Z">
              <w:r w:rsidRPr="00F9020F">
                <w:t>142.46</w:t>
              </w:r>
            </w:ins>
          </w:p>
        </w:tc>
        <w:tc>
          <w:tcPr>
            <w:tcW w:w="0" w:type="auto"/>
            <w:noWrap/>
            <w:hideMark/>
          </w:tcPr>
          <w:p w14:paraId="743D4C51" w14:textId="77777777" w:rsidR="00E65DBE" w:rsidRPr="00F9020F" w:rsidRDefault="00E65DBE" w:rsidP="00AF0D4C">
            <w:pPr>
              <w:spacing w:after="0"/>
              <w:jc w:val="center"/>
              <w:rPr>
                <w:ins w:id="4945" w:author="China Telecom" w:date="2020-11-20T19:17:00Z"/>
              </w:rPr>
            </w:pPr>
            <w:ins w:id="4946" w:author="China Telecom" w:date="2020-11-20T19:17:00Z">
              <w:r w:rsidRPr="00F9020F">
                <w:t>1.05</w:t>
              </w:r>
            </w:ins>
          </w:p>
        </w:tc>
        <w:tc>
          <w:tcPr>
            <w:tcW w:w="0" w:type="auto"/>
            <w:noWrap/>
            <w:hideMark/>
          </w:tcPr>
          <w:p w14:paraId="6EA5AE64" w14:textId="77777777" w:rsidR="00E65DBE" w:rsidRPr="00F9020F" w:rsidRDefault="00E65DBE" w:rsidP="00AF0D4C">
            <w:pPr>
              <w:spacing w:after="0"/>
              <w:jc w:val="center"/>
              <w:rPr>
                <w:ins w:id="4947" w:author="China Telecom" w:date="2020-11-20T19:17:00Z"/>
              </w:rPr>
            </w:pPr>
            <w:ins w:id="4948" w:author="China Telecom" w:date="2020-11-20T19:17:00Z">
              <w:r w:rsidRPr="00F9020F">
                <w:t>0.00</w:t>
              </w:r>
            </w:ins>
          </w:p>
        </w:tc>
      </w:tr>
      <w:tr w:rsidR="00E65DBE" w:rsidRPr="00E9302F" w14:paraId="6EDA851E" w14:textId="77777777" w:rsidTr="00AF0D4C">
        <w:trPr>
          <w:ins w:id="4949" w:author="China Telecom" w:date="2020-11-20T19:17:00Z"/>
        </w:trPr>
        <w:tc>
          <w:tcPr>
            <w:tcW w:w="0" w:type="auto"/>
            <w:noWrap/>
            <w:hideMark/>
          </w:tcPr>
          <w:p w14:paraId="1F509C61" w14:textId="77777777" w:rsidR="00E65DBE" w:rsidRPr="00E9302F" w:rsidRDefault="00E65DBE" w:rsidP="00AF0D4C">
            <w:pPr>
              <w:spacing w:after="0"/>
              <w:rPr>
                <w:ins w:id="4950" w:author="China Telecom" w:date="2020-11-20T19:17:00Z"/>
                <w:noProof/>
                <w:sz w:val="22"/>
              </w:rPr>
            </w:pPr>
            <w:ins w:id="4951" w:author="China Telecom" w:date="2020-11-20T19:17:00Z">
              <w:r w:rsidRPr="00E9302F">
                <w:t>PUSCH for VoIP DDDDDDDSUU</w:t>
              </w:r>
            </w:ins>
          </w:p>
        </w:tc>
        <w:tc>
          <w:tcPr>
            <w:tcW w:w="0" w:type="auto"/>
            <w:noWrap/>
            <w:hideMark/>
          </w:tcPr>
          <w:p w14:paraId="728BFCDE" w14:textId="77777777" w:rsidR="00E65DBE" w:rsidRPr="00F9020F" w:rsidRDefault="00E65DBE" w:rsidP="00AF0D4C">
            <w:pPr>
              <w:spacing w:after="0"/>
              <w:jc w:val="center"/>
              <w:rPr>
                <w:ins w:id="4952" w:author="China Telecom" w:date="2020-11-20T19:17:00Z"/>
              </w:rPr>
            </w:pPr>
            <w:ins w:id="4953" w:author="China Telecom" w:date="2020-11-20T19:17:00Z">
              <w:r w:rsidRPr="00F9020F">
                <w:t>6</w:t>
              </w:r>
            </w:ins>
          </w:p>
        </w:tc>
        <w:tc>
          <w:tcPr>
            <w:tcW w:w="0" w:type="auto"/>
            <w:noWrap/>
            <w:hideMark/>
          </w:tcPr>
          <w:p w14:paraId="7F70C35C" w14:textId="77777777" w:rsidR="00E65DBE" w:rsidRPr="00F9020F" w:rsidRDefault="00E65DBE" w:rsidP="00AF0D4C">
            <w:pPr>
              <w:spacing w:after="0"/>
              <w:jc w:val="center"/>
              <w:rPr>
                <w:ins w:id="4954" w:author="China Telecom" w:date="2020-11-20T19:17:00Z"/>
              </w:rPr>
            </w:pPr>
            <w:ins w:id="4955" w:author="China Telecom" w:date="2020-11-20T19:17:00Z">
              <w:r w:rsidRPr="00F9020F">
                <w:t>147.65</w:t>
              </w:r>
            </w:ins>
          </w:p>
        </w:tc>
        <w:tc>
          <w:tcPr>
            <w:tcW w:w="0" w:type="auto"/>
            <w:noWrap/>
            <w:hideMark/>
          </w:tcPr>
          <w:p w14:paraId="2403A439" w14:textId="77777777" w:rsidR="00E65DBE" w:rsidRPr="00F9020F" w:rsidRDefault="00E65DBE" w:rsidP="00AF0D4C">
            <w:pPr>
              <w:spacing w:after="0"/>
              <w:jc w:val="center"/>
              <w:rPr>
                <w:ins w:id="4956" w:author="China Telecom" w:date="2020-11-20T19:17:00Z"/>
              </w:rPr>
            </w:pPr>
            <w:ins w:id="4957" w:author="China Telecom" w:date="2020-11-20T19:17:00Z">
              <w:r w:rsidRPr="00F9020F">
                <w:t>1.59</w:t>
              </w:r>
            </w:ins>
          </w:p>
        </w:tc>
        <w:tc>
          <w:tcPr>
            <w:tcW w:w="0" w:type="auto"/>
            <w:noWrap/>
            <w:hideMark/>
          </w:tcPr>
          <w:p w14:paraId="3ABFE5AA" w14:textId="77777777" w:rsidR="00E65DBE" w:rsidRPr="00F9020F" w:rsidRDefault="00E65DBE" w:rsidP="00AF0D4C">
            <w:pPr>
              <w:spacing w:after="0"/>
              <w:jc w:val="center"/>
              <w:rPr>
                <w:ins w:id="4958" w:author="China Telecom" w:date="2020-11-20T19:17:00Z"/>
              </w:rPr>
            </w:pPr>
            <w:ins w:id="4959" w:author="China Telecom" w:date="2020-11-20T19:17:00Z">
              <w:r w:rsidRPr="00F9020F">
                <w:t>5.19</w:t>
              </w:r>
            </w:ins>
          </w:p>
        </w:tc>
      </w:tr>
      <w:tr w:rsidR="00E65DBE" w:rsidRPr="00E9302F" w14:paraId="3E9563A3" w14:textId="77777777" w:rsidTr="00AF0D4C">
        <w:trPr>
          <w:ins w:id="4960" w:author="China Telecom" w:date="2020-11-20T19:17:00Z"/>
        </w:trPr>
        <w:tc>
          <w:tcPr>
            <w:tcW w:w="0" w:type="auto"/>
            <w:noWrap/>
            <w:hideMark/>
          </w:tcPr>
          <w:p w14:paraId="5031D259" w14:textId="77777777" w:rsidR="00E65DBE" w:rsidRPr="00E9302F" w:rsidRDefault="00E65DBE" w:rsidP="00AF0D4C">
            <w:pPr>
              <w:spacing w:after="0"/>
              <w:rPr>
                <w:ins w:id="4961" w:author="China Telecom" w:date="2020-11-20T19:17:00Z"/>
                <w:noProof/>
                <w:sz w:val="22"/>
              </w:rPr>
            </w:pPr>
            <w:ins w:id="4962" w:author="China Telecom" w:date="2020-11-20T19:17:00Z">
              <w:r w:rsidRPr="00E9302F">
                <w:t>PUSCH with SIP invite DDDDDDDSUU</w:t>
              </w:r>
            </w:ins>
          </w:p>
        </w:tc>
        <w:tc>
          <w:tcPr>
            <w:tcW w:w="0" w:type="auto"/>
            <w:noWrap/>
            <w:hideMark/>
          </w:tcPr>
          <w:p w14:paraId="225F8350" w14:textId="77777777" w:rsidR="00E65DBE" w:rsidRPr="00F9020F" w:rsidRDefault="00E65DBE" w:rsidP="00AF0D4C">
            <w:pPr>
              <w:spacing w:after="0"/>
              <w:jc w:val="center"/>
              <w:rPr>
                <w:ins w:id="4963" w:author="China Telecom" w:date="2020-11-20T19:17:00Z"/>
              </w:rPr>
            </w:pPr>
            <w:ins w:id="4964" w:author="China Telecom" w:date="2020-11-20T19:17:00Z">
              <w:r w:rsidRPr="00F9020F">
                <w:t>0</w:t>
              </w:r>
            </w:ins>
          </w:p>
        </w:tc>
        <w:tc>
          <w:tcPr>
            <w:tcW w:w="0" w:type="auto"/>
            <w:noWrap/>
            <w:hideMark/>
          </w:tcPr>
          <w:p w14:paraId="453D6BE1" w14:textId="77777777" w:rsidR="00E65DBE" w:rsidRPr="00F9020F" w:rsidRDefault="00E65DBE" w:rsidP="00AF0D4C">
            <w:pPr>
              <w:spacing w:after="0"/>
              <w:jc w:val="center"/>
              <w:rPr>
                <w:ins w:id="4965" w:author="China Telecom" w:date="2020-11-20T19:17:00Z"/>
              </w:rPr>
            </w:pPr>
          </w:p>
        </w:tc>
        <w:tc>
          <w:tcPr>
            <w:tcW w:w="0" w:type="auto"/>
            <w:noWrap/>
            <w:hideMark/>
          </w:tcPr>
          <w:p w14:paraId="60606C14" w14:textId="77777777" w:rsidR="00E65DBE" w:rsidRPr="00F9020F" w:rsidRDefault="00E65DBE" w:rsidP="00AF0D4C">
            <w:pPr>
              <w:spacing w:after="0"/>
              <w:jc w:val="center"/>
              <w:rPr>
                <w:ins w:id="4966" w:author="China Telecom" w:date="2020-11-20T19:17:00Z"/>
              </w:rPr>
            </w:pPr>
          </w:p>
        </w:tc>
        <w:tc>
          <w:tcPr>
            <w:tcW w:w="0" w:type="auto"/>
            <w:noWrap/>
            <w:hideMark/>
          </w:tcPr>
          <w:p w14:paraId="6E1F3732" w14:textId="77777777" w:rsidR="00E65DBE" w:rsidRPr="00F9020F" w:rsidRDefault="00E65DBE" w:rsidP="00AF0D4C">
            <w:pPr>
              <w:spacing w:after="0"/>
              <w:jc w:val="center"/>
              <w:rPr>
                <w:ins w:id="4967" w:author="China Telecom" w:date="2020-11-20T19:17:00Z"/>
              </w:rPr>
            </w:pPr>
          </w:p>
        </w:tc>
      </w:tr>
      <w:tr w:rsidR="00E65DBE" w:rsidRPr="00E9302F" w14:paraId="0BC89849" w14:textId="77777777" w:rsidTr="00AF0D4C">
        <w:trPr>
          <w:ins w:id="4968" w:author="China Telecom" w:date="2020-11-20T19:17:00Z"/>
        </w:trPr>
        <w:tc>
          <w:tcPr>
            <w:tcW w:w="0" w:type="auto"/>
            <w:noWrap/>
            <w:hideMark/>
          </w:tcPr>
          <w:p w14:paraId="041C4267" w14:textId="77777777" w:rsidR="00E65DBE" w:rsidRPr="00E9302F" w:rsidRDefault="00E65DBE" w:rsidP="00AF0D4C">
            <w:pPr>
              <w:spacing w:after="0"/>
              <w:rPr>
                <w:ins w:id="4969" w:author="China Telecom" w:date="2020-11-20T19:17:00Z"/>
              </w:rPr>
            </w:pPr>
            <w:ins w:id="4970" w:author="China Telecom" w:date="2020-11-20T19:17:00Z">
              <w:r w:rsidRPr="00E9302F">
                <w:t xml:space="preserve">PUSCH for CSI </w:t>
              </w:r>
              <w:r>
                <w:t xml:space="preserve">11bit </w:t>
              </w:r>
              <w:r w:rsidRPr="00E9302F">
                <w:t xml:space="preserve">DDDDDDDSUU </w:t>
              </w:r>
            </w:ins>
          </w:p>
        </w:tc>
        <w:tc>
          <w:tcPr>
            <w:tcW w:w="0" w:type="auto"/>
            <w:noWrap/>
            <w:hideMark/>
          </w:tcPr>
          <w:p w14:paraId="4B2C2942" w14:textId="77777777" w:rsidR="00E65DBE" w:rsidRPr="00F9020F" w:rsidRDefault="00E65DBE" w:rsidP="00AF0D4C">
            <w:pPr>
              <w:spacing w:after="0"/>
              <w:jc w:val="center"/>
              <w:rPr>
                <w:ins w:id="4971" w:author="China Telecom" w:date="2020-11-20T19:17:00Z"/>
              </w:rPr>
            </w:pPr>
            <w:ins w:id="4972" w:author="China Telecom" w:date="2020-11-20T19:17:00Z">
              <w:r w:rsidRPr="00F9020F">
                <w:t>0</w:t>
              </w:r>
            </w:ins>
          </w:p>
        </w:tc>
        <w:tc>
          <w:tcPr>
            <w:tcW w:w="0" w:type="auto"/>
            <w:noWrap/>
            <w:hideMark/>
          </w:tcPr>
          <w:p w14:paraId="78379985" w14:textId="77777777" w:rsidR="00E65DBE" w:rsidRPr="00F9020F" w:rsidRDefault="00E65DBE" w:rsidP="00AF0D4C">
            <w:pPr>
              <w:spacing w:after="0"/>
              <w:jc w:val="center"/>
              <w:rPr>
                <w:ins w:id="4973" w:author="China Telecom" w:date="2020-11-20T19:17:00Z"/>
              </w:rPr>
            </w:pPr>
          </w:p>
        </w:tc>
        <w:tc>
          <w:tcPr>
            <w:tcW w:w="0" w:type="auto"/>
            <w:noWrap/>
            <w:hideMark/>
          </w:tcPr>
          <w:p w14:paraId="08098DA3" w14:textId="77777777" w:rsidR="00E65DBE" w:rsidRPr="00F9020F" w:rsidRDefault="00E65DBE" w:rsidP="00AF0D4C">
            <w:pPr>
              <w:spacing w:after="0"/>
              <w:jc w:val="center"/>
              <w:rPr>
                <w:ins w:id="4974" w:author="China Telecom" w:date="2020-11-20T19:17:00Z"/>
              </w:rPr>
            </w:pPr>
          </w:p>
        </w:tc>
        <w:tc>
          <w:tcPr>
            <w:tcW w:w="0" w:type="auto"/>
            <w:noWrap/>
            <w:hideMark/>
          </w:tcPr>
          <w:p w14:paraId="718B65AD" w14:textId="77777777" w:rsidR="00E65DBE" w:rsidRPr="00F9020F" w:rsidRDefault="00E65DBE" w:rsidP="00AF0D4C">
            <w:pPr>
              <w:spacing w:after="0"/>
              <w:jc w:val="center"/>
              <w:rPr>
                <w:ins w:id="4975" w:author="China Telecom" w:date="2020-11-20T19:17:00Z"/>
              </w:rPr>
            </w:pPr>
          </w:p>
        </w:tc>
      </w:tr>
      <w:tr w:rsidR="00E65DBE" w:rsidRPr="00E9302F" w14:paraId="5724C182" w14:textId="77777777" w:rsidTr="00AF0D4C">
        <w:trPr>
          <w:ins w:id="4976" w:author="China Telecom" w:date="2020-11-20T19:17:00Z"/>
        </w:trPr>
        <w:tc>
          <w:tcPr>
            <w:tcW w:w="0" w:type="auto"/>
            <w:noWrap/>
            <w:hideMark/>
          </w:tcPr>
          <w:p w14:paraId="2986D481" w14:textId="77777777" w:rsidR="00E65DBE" w:rsidRPr="00E9302F" w:rsidRDefault="00E65DBE" w:rsidP="00AF0D4C">
            <w:pPr>
              <w:spacing w:after="0"/>
              <w:rPr>
                <w:ins w:id="4977" w:author="China Telecom" w:date="2020-11-20T19:17:00Z"/>
              </w:rPr>
            </w:pPr>
            <w:ins w:id="4978" w:author="China Telecom" w:date="2020-11-20T19:17:00Z">
              <w:r w:rsidRPr="00E9302F">
                <w:t xml:space="preserve">PUSCH for CSI </w:t>
              </w:r>
              <w:r>
                <w:t xml:space="preserve">22bit </w:t>
              </w:r>
              <w:r w:rsidRPr="00E9302F">
                <w:t>DDDD</w:t>
              </w:r>
              <w:r>
                <w:t>D</w:t>
              </w:r>
              <w:r w:rsidRPr="00E9302F">
                <w:t xml:space="preserve">DDSUU </w:t>
              </w:r>
            </w:ins>
          </w:p>
        </w:tc>
        <w:tc>
          <w:tcPr>
            <w:tcW w:w="0" w:type="auto"/>
            <w:noWrap/>
            <w:hideMark/>
          </w:tcPr>
          <w:p w14:paraId="3493243E" w14:textId="77777777" w:rsidR="00E65DBE" w:rsidRPr="00F9020F" w:rsidRDefault="00E65DBE" w:rsidP="00AF0D4C">
            <w:pPr>
              <w:spacing w:after="0"/>
              <w:jc w:val="center"/>
              <w:rPr>
                <w:ins w:id="4979" w:author="China Telecom" w:date="2020-11-20T19:17:00Z"/>
              </w:rPr>
            </w:pPr>
            <w:ins w:id="4980" w:author="China Telecom" w:date="2020-11-20T19:17:00Z">
              <w:r w:rsidRPr="00F9020F">
                <w:t>0</w:t>
              </w:r>
            </w:ins>
          </w:p>
        </w:tc>
        <w:tc>
          <w:tcPr>
            <w:tcW w:w="0" w:type="auto"/>
            <w:noWrap/>
            <w:hideMark/>
          </w:tcPr>
          <w:p w14:paraId="0BE22E07" w14:textId="77777777" w:rsidR="00E65DBE" w:rsidRPr="00F9020F" w:rsidRDefault="00E65DBE" w:rsidP="00AF0D4C">
            <w:pPr>
              <w:spacing w:after="0"/>
              <w:jc w:val="center"/>
              <w:rPr>
                <w:ins w:id="4981" w:author="China Telecom" w:date="2020-11-20T19:17:00Z"/>
              </w:rPr>
            </w:pPr>
          </w:p>
        </w:tc>
        <w:tc>
          <w:tcPr>
            <w:tcW w:w="0" w:type="auto"/>
            <w:noWrap/>
            <w:hideMark/>
          </w:tcPr>
          <w:p w14:paraId="7F0C6B4D" w14:textId="77777777" w:rsidR="00E65DBE" w:rsidRPr="00F9020F" w:rsidRDefault="00E65DBE" w:rsidP="00AF0D4C">
            <w:pPr>
              <w:spacing w:after="0"/>
              <w:jc w:val="center"/>
              <w:rPr>
                <w:ins w:id="4982" w:author="China Telecom" w:date="2020-11-20T19:17:00Z"/>
              </w:rPr>
            </w:pPr>
          </w:p>
        </w:tc>
        <w:tc>
          <w:tcPr>
            <w:tcW w:w="0" w:type="auto"/>
            <w:noWrap/>
            <w:hideMark/>
          </w:tcPr>
          <w:p w14:paraId="1A7D61FC" w14:textId="77777777" w:rsidR="00E65DBE" w:rsidRPr="00F9020F" w:rsidRDefault="00E65DBE" w:rsidP="00AF0D4C">
            <w:pPr>
              <w:spacing w:after="0"/>
              <w:jc w:val="center"/>
              <w:rPr>
                <w:ins w:id="4983" w:author="China Telecom" w:date="2020-11-20T19:17:00Z"/>
              </w:rPr>
            </w:pPr>
          </w:p>
        </w:tc>
      </w:tr>
      <w:tr w:rsidR="00E65DBE" w:rsidRPr="00E9302F" w14:paraId="5A6298A2" w14:textId="77777777" w:rsidTr="00AF0D4C">
        <w:trPr>
          <w:ins w:id="4984" w:author="China Telecom" w:date="2020-11-20T19:17:00Z"/>
        </w:trPr>
        <w:tc>
          <w:tcPr>
            <w:tcW w:w="0" w:type="auto"/>
            <w:noWrap/>
            <w:hideMark/>
          </w:tcPr>
          <w:p w14:paraId="38208493" w14:textId="77777777" w:rsidR="00E65DBE" w:rsidRPr="00E9302F" w:rsidRDefault="00E65DBE" w:rsidP="00AF0D4C">
            <w:pPr>
              <w:spacing w:after="0"/>
              <w:rPr>
                <w:ins w:id="4985" w:author="China Telecom" w:date="2020-11-20T19:17:00Z"/>
              </w:rPr>
            </w:pPr>
            <w:ins w:id="4986" w:author="China Telecom" w:date="2020-11-20T19:17:00Z">
              <w:r w:rsidRPr="00E9302F">
                <w:t>PUCCH Format 1</w:t>
              </w:r>
            </w:ins>
          </w:p>
        </w:tc>
        <w:tc>
          <w:tcPr>
            <w:tcW w:w="0" w:type="auto"/>
            <w:noWrap/>
            <w:hideMark/>
          </w:tcPr>
          <w:p w14:paraId="528AC7E7" w14:textId="77777777" w:rsidR="00E65DBE" w:rsidRPr="00F9020F" w:rsidRDefault="00E65DBE" w:rsidP="00AF0D4C">
            <w:pPr>
              <w:spacing w:after="0"/>
              <w:jc w:val="center"/>
              <w:rPr>
                <w:ins w:id="4987" w:author="China Telecom" w:date="2020-11-20T19:17:00Z"/>
              </w:rPr>
            </w:pPr>
            <w:ins w:id="4988" w:author="China Telecom" w:date="2020-11-20T19:17:00Z">
              <w:r w:rsidRPr="00F9020F">
                <w:t>5</w:t>
              </w:r>
            </w:ins>
          </w:p>
        </w:tc>
        <w:tc>
          <w:tcPr>
            <w:tcW w:w="0" w:type="auto"/>
            <w:noWrap/>
            <w:hideMark/>
          </w:tcPr>
          <w:p w14:paraId="3123D437" w14:textId="77777777" w:rsidR="00E65DBE" w:rsidRPr="00F9020F" w:rsidRDefault="00E65DBE" w:rsidP="00AF0D4C">
            <w:pPr>
              <w:spacing w:after="0"/>
              <w:jc w:val="center"/>
              <w:rPr>
                <w:ins w:id="4989" w:author="China Telecom" w:date="2020-11-20T19:17:00Z"/>
              </w:rPr>
            </w:pPr>
            <w:ins w:id="4990" w:author="China Telecom" w:date="2020-11-20T19:17:00Z">
              <w:r w:rsidRPr="00F9020F">
                <w:t>151.50</w:t>
              </w:r>
            </w:ins>
          </w:p>
        </w:tc>
        <w:tc>
          <w:tcPr>
            <w:tcW w:w="0" w:type="auto"/>
            <w:noWrap/>
            <w:hideMark/>
          </w:tcPr>
          <w:p w14:paraId="46912004" w14:textId="77777777" w:rsidR="00E65DBE" w:rsidRPr="00F9020F" w:rsidRDefault="00E65DBE" w:rsidP="00AF0D4C">
            <w:pPr>
              <w:spacing w:after="0"/>
              <w:jc w:val="center"/>
              <w:rPr>
                <w:ins w:id="4991" w:author="China Telecom" w:date="2020-11-20T19:17:00Z"/>
              </w:rPr>
            </w:pPr>
            <w:ins w:id="4992" w:author="China Telecom" w:date="2020-11-20T19:17:00Z">
              <w:r w:rsidRPr="00F9020F">
                <w:t>0.04</w:t>
              </w:r>
            </w:ins>
          </w:p>
        </w:tc>
        <w:tc>
          <w:tcPr>
            <w:tcW w:w="0" w:type="auto"/>
            <w:noWrap/>
            <w:hideMark/>
          </w:tcPr>
          <w:p w14:paraId="488611B8" w14:textId="77777777" w:rsidR="00E65DBE" w:rsidRPr="00F9020F" w:rsidRDefault="00E65DBE" w:rsidP="00AF0D4C">
            <w:pPr>
              <w:spacing w:after="0"/>
              <w:jc w:val="center"/>
              <w:rPr>
                <w:ins w:id="4993" w:author="China Telecom" w:date="2020-11-20T19:17:00Z"/>
              </w:rPr>
            </w:pPr>
            <w:ins w:id="4994" w:author="China Telecom" w:date="2020-11-20T19:17:00Z">
              <w:r w:rsidRPr="00F9020F">
                <w:t>9.04</w:t>
              </w:r>
            </w:ins>
          </w:p>
        </w:tc>
      </w:tr>
      <w:tr w:rsidR="00E65DBE" w:rsidRPr="00E9302F" w14:paraId="2D1AB82D" w14:textId="77777777" w:rsidTr="00AF0D4C">
        <w:trPr>
          <w:ins w:id="4995" w:author="China Telecom" w:date="2020-11-20T19:17:00Z"/>
        </w:trPr>
        <w:tc>
          <w:tcPr>
            <w:tcW w:w="0" w:type="auto"/>
            <w:noWrap/>
            <w:hideMark/>
          </w:tcPr>
          <w:p w14:paraId="1386620F" w14:textId="77777777" w:rsidR="00E65DBE" w:rsidRPr="00E9302F" w:rsidRDefault="00E65DBE" w:rsidP="00AF0D4C">
            <w:pPr>
              <w:spacing w:after="0"/>
              <w:rPr>
                <w:ins w:id="4996" w:author="China Telecom" w:date="2020-11-20T19:17:00Z"/>
                <w:noProof/>
                <w:sz w:val="22"/>
              </w:rPr>
            </w:pPr>
            <w:ins w:id="4997" w:author="China Telecom" w:date="2020-11-20T19:17:00Z">
              <w:r w:rsidRPr="00E9302F">
                <w:t>PUCCH Format 3 11bit</w:t>
              </w:r>
            </w:ins>
          </w:p>
        </w:tc>
        <w:tc>
          <w:tcPr>
            <w:tcW w:w="0" w:type="auto"/>
            <w:noWrap/>
            <w:hideMark/>
          </w:tcPr>
          <w:p w14:paraId="256C9FCF" w14:textId="77777777" w:rsidR="00E65DBE" w:rsidRPr="00F9020F" w:rsidRDefault="00E65DBE" w:rsidP="00AF0D4C">
            <w:pPr>
              <w:spacing w:after="0"/>
              <w:jc w:val="center"/>
              <w:rPr>
                <w:ins w:id="4998" w:author="China Telecom" w:date="2020-11-20T19:17:00Z"/>
              </w:rPr>
            </w:pPr>
            <w:ins w:id="4999" w:author="China Telecom" w:date="2020-11-20T19:17:00Z">
              <w:r w:rsidRPr="00F9020F">
                <w:t>4</w:t>
              </w:r>
            </w:ins>
          </w:p>
        </w:tc>
        <w:tc>
          <w:tcPr>
            <w:tcW w:w="0" w:type="auto"/>
            <w:noWrap/>
            <w:hideMark/>
          </w:tcPr>
          <w:p w14:paraId="533B912E" w14:textId="77777777" w:rsidR="00E65DBE" w:rsidRPr="00F9020F" w:rsidRDefault="00E65DBE" w:rsidP="00AF0D4C">
            <w:pPr>
              <w:spacing w:after="0"/>
              <w:jc w:val="center"/>
              <w:rPr>
                <w:ins w:id="5000" w:author="China Telecom" w:date="2020-11-20T19:17:00Z"/>
              </w:rPr>
            </w:pPr>
            <w:ins w:id="5001" w:author="China Telecom" w:date="2020-11-20T19:17:00Z">
              <w:r w:rsidRPr="00F9020F">
                <w:t>149.30</w:t>
              </w:r>
            </w:ins>
          </w:p>
        </w:tc>
        <w:tc>
          <w:tcPr>
            <w:tcW w:w="0" w:type="auto"/>
            <w:noWrap/>
            <w:hideMark/>
          </w:tcPr>
          <w:p w14:paraId="2F3D6868" w14:textId="77777777" w:rsidR="00E65DBE" w:rsidRPr="00F9020F" w:rsidRDefault="00E65DBE" w:rsidP="00AF0D4C">
            <w:pPr>
              <w:spacing w:after="0"/>
              <w:jc w:val="center"/>
              <w:rPr>
                <w:ins w:id="5002" w:author="China Telecom" w:date="2020-11-20T19:17:00Z"/>
              </w:rPr>
            </w:pPr>
            <w:ins w:id="5003" w:author="China Telecom" w:date="2020-11-20T19:17:00Z">
              <w:r w:rsidRPr="00F9020F">
                <w:t>0.45</w:t>
              </w:r>
            </w:ins>
          </w:p>
        </w:tc>
        <w:tc>
          <w:tcPr>
            <w:tcW w:w="0" w:type="auto"/>
            <w:noWrap/>
            <w:hideMark/>
          </w:tcPr>
          <w:p w14:paraId="61DB1753" w14:textId="77777777" w:rsidR="00E65DBE" w:rsidRPr="00F9020F" w:rsidRDefault="00E65DBE" w:rsidP="00AF0D4C">
            <w:pPr>
              <w:spacing w:after="0"/>
              <w:jc w:val="center"/>
              <w:rPr>
                <w:ins w:id="5004" w:author="China Telecom" w:date="2020-11-20T19:17:00Z"/>
              </w:rPr>
            </w:pPr>
            <w:ins w:id="5005" w:author="China Telecom" w:date="2020-11-20T19:17:00Z">
              <w:r w:rsidRPr="00F9020F">
                <w:t>6.84</w:t>
              </w:r>
            </w:ins>
          </w:p>
        </w:tc>
      </w:tr>
      <w:tr w:rsidR="00E65DBE" w:rsidRPr="00E9302F" w14:paraId="717DFCCB" w14:textId="77777777" w:rsidTr="00AF0D4C">
        <w:trPr>
          <w:ins w:id="5006" w:author="China Telecom" w:date="2020-11-20T19:17:00Z"/>
        </w:trPr>
        <w:tc>
          <w:tcPr>
            <w:tcW w:w="0" w:type="auto"/>
            <w:noWrap/>
            <w:hideMark/>
          </w:tcPr>
          <w:p w14:paraId="751854D6" w14:textId="77777777" w:rsidR="00E65DBE" w:rsidRPr="00E9302F" w:rsidRDefault="00E65DBE" w:rsidP="00AF0D4C">
            <w:pPr>
              <w:spacing w:after="0"/>
              <w:rPr>
                <w:ins w:id="5007" w:author="China Telecom" w:date="2020-11-20T19:17:00Z"/>
              </w:rPr>
            </w:pPr>
            <w:ins w:id="5008" w:author="China Telecom" w:date="2020-11-20T19:17:00Z">
              <w:r w:rsidRPr="00E9302F">
                <w:t>PUCCH Format 3 22bit</w:t>
              </w:r>
            </w:ins>
          </w:p>
        </w:tc>
        <w:tc>
          <w:tcPr>
            <w:tcW w:w="0" w:type="auto"/>
            <w:noWrap/>
            <w:hideMark/>
          </w:tcPr>
          <w:p w14:paraId="417B8250" w14:textId="77777777" w:rsidR="00E65DBE" w:rsidRPr="00F9020F" w:rsidRDefault="00E65DBE" w:rsidP="00AF0D4C">
            <w:pPr>
              <w:spacing w:after="0"/>
              <w:jc w:val="center"/>
              <w:rPr>
                <w:ins w:id="5009" w:author="China Telecom" w:date="2020-11-20T19:17:00Z"/>
              </w:rPr>
            </w:pPr>
            <w:ins w:id="5010" w:author="China Telecom" w:date="2020-11-20T19:17:00Z">
              <w:r w:rsidRPr="00F9020F">
                <w:t>3</w:t>
              </w:r>
            </w:ins>
          </w:p>
        </w:tc>
        <w:tc>
          <w:tcPr>
            <w:tcW w:w="0" w:type="auto"/>
            <w:noWrap/>
            <w:hideMark/>
          </w:tcPr>
          <w:p w14:paraId="3A43188B" w14:textId="77777777" w:rsidR="00E65DBE" w:rsidRPr="00F9020F" w:rsidRDefault="00E65DBE" w:rsidP="00AF0D4C">
            <w:pPr>
              <w:spacing w:after="0"/>
              <w:jc w:val="center"/>
              <w:rPr>
                <w:ins w:id="5011" w:author="China Telecom" w:date="2020-11-20T19:17:00Z"/>
              </w:rPr>
            </w:pPr>
            <w:ins w:id="5012" w:author="China Telecom" w:date="2020-11-20T19:17:00Z">
              <w:r w:rsidRPr="00F9020F">
                <w:t>147.94</w:t>
              </w:r>
            </w:ins>
          </w:p>
        </w:tc>
        <w:tc>
          <w:tcPr>
            <w:tcW w:w="0" w:type="auto"/>
            <w:noWrap/>
            <w:hideMark/>
          </w:tcPr>
          <w:p w14:paraId="3B117266" w14:textId="77777777" w:rsidR="00E65DBE" w:rsidRPr="00F9020F" w:rsidRDefault="00E65DBE" w:rsidP="00AF0D4C">
            <w:pPr>
              <w:spacing w:after="0"/>
              <w:jc w:val="center"/>
              <w:rPr>
                <w:ins w:id="5013" w:author="China Telecom" w:date="2020-11-20T19:17:00Z"/>
              </w:rPr>
            </w:pPr>
            <w:ins w:id="5014" w:author="China Telecom" w:date="2020-11-20T19:17:00Z">
              <w:r w:rsidRPr="00F9020F">
                <w:t>2.07</w:t>
              </w:r>
            </w:ins>
          </w:p>
        </w:tc>
        <w:tc>
          <w:tcPr>
            <w:tcW w:w="0" w:type="auto"/>
            <w:noWrap/>
            <w:hideMark/>
          </w:tcPr>
          <w:p w14:paraId="275E8E18" w14:textId="77777777" w:rsidR="00E65DBE" w:rsidRPr="00F9020F" w:rsidRDefault="00E65DBE" w:rsidP="00AF0D4C">
            <w:pPr>
              <w:spacing w:after="0"/>
              <w:jc w:val="center"/>
              <w:rPr>
                <w:ins w:id="5015" w:author="China Telecom" w:date="2020-11-20T19:17:00Z"/>
              </w:rPr>
            </w:pPr>
            <w:ins w:id="5016" w:author="China Telecom" w:date="2020-11-20T19:17:00Z">
              <w:r w:rsidRPr="00F9020F">
                <w:t>5.48</w:t>
              </w:r>
            </w:ins>
          </w:p>
        </w:tc>
      </w:tr>
      <w:tr w:rsidR="00E65DBE" w:rsidRPr="00E9302F" w14:paraId="19480D55" w14:textId="77777777" w:rsidTr="00AF0D4C">
        <w:trPr>
          <w:ins w:id="5017" w:author="China Telecom" w:date="2020-11-20T19:17:00Z"/>
        </w:trPr>
        <w:tc>
          <w:tcPr>
            <w:tcW w:w="0" w:type="auto"/>
            <w:noWrap/>
            <w:hideMark/>
          </w:tcPr>
          <w:p w14:paraId="0957DBEE" w14:textId="77777777" w:rsidR="00E65DBE" w:rsidRPr="00E9302F" w:rsidRDefault="00E65DBE" w:rsidP="00AF0D4C">
            <w:pPr>
              <w:spacing w:after="0"/>
              <w:rPr>
                <w:ins w:id="5018" w:author="China Telecom" w:date="2020-11-20T19:17:00Z"/>
                <w:noProof/>
                <w:sz w:val="22"/>
              </w:rPr>
            </w:pPr>
            <w:ins w:id="5019" w:author="China Telecom" w:date="2020-11-20T19:17:00Z">
              <w:r w:rsidRPr="00E9302F">
                <w:t xml:space="preserve">SSB </w:t>
              </w:r>
            </w:ins>
          </w:p>
        </w:tc>
        <w:tc>
          <w:tcPr>
            <w:tcW w:w="0" w:type="auto"/>
            <w:noWrap/>
            <w:hideMark/>
          </w:tcPr>
          <w:p w14:paraId="0A9CE765" w14:textId="77777777" w:rsidR="00E65DBE" w:rsidRPr="00F9020F" w:rsidRDefault="00E65DBE" w:rsidP="00AF0D4C">
            <w:pPr>
              <w:spacing w:after="0"/>
              <w:jc w:val="center"/>
              <w:rPr>
                <w:ins w:id="5020" w:author="China Telecom" w:date="2020-11-20T19:17:00Z"/>
              </w:rPr>
            </w:pPr>
            <w:ins w:id="5021" w:author="China Telecom" w:date="2020-11-20T19:17:00Z">
              <w:r w:rsidRPr="00F9020F">
                <w:t>4</w:t>
              </w:r>
            </w:ins>
          </w:p>
        </w:tc>
        <w:tc>
          <w:tcPr>
            <w:tcW w:w="0" w:type="auto"/>
            <w:noWrap/>
            <w:hideMark/>
          </w:tcPr>
          <w:p w14:paraId="4065CE6E" w14:textId="77777777" w:rsidR="00E65DBE" w:rsidRPr="00F9020F" w:rsidRDefault="00E65DBE" w:rsidP="00AF0D4C">
            <w:pPr>
              <w:spacing w:after="0"/>
              <w:jc w:val="center"/>
              <w:rPr>
                <w:ins w:id="5022" w:author="China Telecom" w:date="2020-11-20T19:17:00Z"/>
              </w:rPr>
            </w:pPr>
            <w:ins w:id="5023" w:author="China Telecom" w:date="2020-11-20T19:17:00Z">
              <w:r w:rsidRPr="00F9020F">
                <w:t>157.11</w:t>
              </w:r>
            </w:ins>
          </w:p>
        </w:tc>
        <w:tc>
          <w:tcPr>
            <w:tcW w:w="0" w:type="auto"/>
            <w:noWrap/>
            <w:hideMark/>
          </w:tcPr>
          <w:p w14:paraId="1CAD2968" w14:textId="77777777" w:rsidR="00E65DBE" w:rsidRPr="00F9020F" w:rsidRDefault="00E65DBE" w:rsidP="00AF0D4C">
            <w:pPr>
              <w:spacing w:after="0"/>
              <w:jc w:val="center"/>
              <w:rPr>
                <w:ins w:id="5024" w:author="China Telecom" w:date="2020-11-20T19:17:00Z"/>
              </w:rPr>
            </w:pPr>
            <w:ins w:id="5025" w:author="China Telecom" w:date="2020-11-20T19:17:00Z">
              <w:r w:rsidRPr="00F9020F">
                <w:t>0.75</w:t>
              </w:r>
            </w:ins>
          </w:p>
        </w:tc>
        <w:tc>
          <w:tcPr>
            <w:tcW w:w="0" w:type="auto"/>
            <w:noWrap/>
            <w:hideMark/>
          </w:tcPr>
          <w:p w14:paraId="3A1A2D49" w14:textId="77777777" w:rsidR="00E65DBE" w:rsidRPr="00F9020F" w:rsidRDefault="00E65DBE" w:rsidP="00AF0D4C">
            <w:pPr>
              <w:spacing w:after="0"/>
              <w:jc w:val="center"/>
              <w:rPr>
                <w:ins w:id="5026" w:author="China Telecom" w:date="2020-11-20T19:17:00Z"/>
              </w:rPr>
            </w:pPr>
            <w:ins w:id="5027" w:author="China Telecom" w:date="2020-11-20T19:17:00Z">
              <w:r w:rsidRPr="00F9020F">
                <w:t>14.65</w:t>
              </w:r>
            </w:ins>
          </w:p>
        </w:tc>
      </w:tr>
      <w:tr w:rsidR="00E65DBE" w:rsidRPr="00E9302F" w14:paraId="072348EB" w14:textId="77777777" w:rsidTr="00AF0D4C">
        <w:trPr>
          <w:ins w:id="5028" w:author="China Telecom" w:date="2020-11-20T19:17:00Z"/>
        </w:trPr>
        <w:tc>
          <w:tcPr>
            <w:tcW w:w="0" w:type="auto"/>
            <w:noWrap/>
            <w:hideMark/>
          </w:tcPr>
          <w:p w14:paraId="7C34381D" w14:textId="77777777" w:rsidR="00E65DBE" w:rsidRPr="00E9302F" w:rsidRDefault="00E65DBE" w:rsidP="00AF0D4C">
            <w:pPr>
              <w:spacing w:after="0"/>
              <w:rPr>
                <w:ins w:id="5029" w:author="China Telecom" w:date="2020-11-20T19:17:00Z"/>
                <w:noProof/>
                <w:sz w:val="22"/>
              </w:rPr>
            </w:pPr>
            <w:ins w:id="5030" w:author="China Telecom" w:date="2020-11-20T19:17:00Z">
              <w:r w:rsidRPr="00E9302F">
                <w:t>PRACH Format 0</w:t>
              </w:r>
            </w:ins>
          </w:p>
        </w:tc>
        <w:tc>
          <w:tcPr>
            <w:tcW w:w="0" w:type="auto"/>
            <w:noWrap/>
            <w:hideMark/>
          </w:tcPr>
          <w:p w14:paraId="7A59A040" w14:textId="77777777" w:rsidR="00E65DBE" w:rsidRPr="00F9020F" w:rsidRDefault="00E65DBE" w:rsidP="00AF0D4C">
            <w:pPr>
              <w:spacing w:after="0"/>
              <w:jc w:val="center"/>
              <w:rPr>
                <w:ins w:id="5031" w:author="China Telecom" w:date="2020-11-20T19:17:00Z"/>
              </w:rPr>
            </w:pPr>
            <w:ins w:id="5032" w:author="China Telecom" w:date="2020-11-20T19:17:00Z">
              <w:r w:rsidRPr="00F9020F">
                <w:t>4</w:t>
              </w:r>
            </w:ins>
          </w:p>
        </w:tc>
        <w:tc>
          <w:tcPr>
            <w:tcW w:w="0" w:type="auto"/>
            <w:noWrap/>
            <w:hideMark/>
          </w:tcPr>
          <w:p w14:paraId="5B65B0DB" w14:textId="77777777" w:rsidR="00E65DBE" w:rsidRPr="00F9020F" w:rsidRDefault="00E65DBE" w:rsidP="00AF0D4C">
            <w:pPr>
              <w:spacing w:after="0"/>
              <w:jc w:val="center"/>
              <w:rPr>
                <w:ins w:id="5033" w:author="China Telecom" w:date="2020-11-20T19:17:00Z"/>
              </w:rPr>
            </w:pPr>
            <w:ins w:id="5034" w:author="China Telecom" w:date="2020-11-20T19:17:00Z">
              <w:r w:rsidRPr="00F9020F">
                <w:t>153.49</w:t>
              </w:r>
            </w:ins>
          </w:p>
        </w:tc>
        <w:tc>
          <w:tcPr>
            <w:tcW w:w="0" w:type="auto"/>
            <w:noWrap/>
            <w:hideMark/>
          </w:tcPr>
          <w:p w14:paraId="673EBA44" w14:textId="77777777" w:rsidR="00E65DBE" w:rsidRPr="00F9020F" w:rsidRDefault="00E65DBE" w:rsidP="00AF0D4C">
            <w:pPr>
              <w:spacing w:after="0"/>
              <w:jc w:val="center"/>
              <w:rPr>
                <w:ins w:id="5035" w:author="China Telecom" w:date="2020-11-20T19:17:00Z"/>
              </w:rPr>
            </w:pPr>
            <w:ins w:id="5036" w:author="China Telecom" w:date="2020-11-20T19:17:00Z">
              <w:r w:rsidRPr="00F9020F">
                <w:t>0.68</w:t>
              </w:r>
            </w:ins>
          </w:p>
        </w:tc>
        <w:tc>
          <w:tcPr>
            <w:tcW w:w="0" w:type="auto"/>
            <w:noWrap/>
            <w:hideMark/>
          </w:tcPr>
          <w:p w14:paraId="6C7CB471" w14:textId="77777777" w:rsidR="00E65DBE" w:rsidRPr="00F9020F" w:rsidRDefault="00E65DBE" w:rsidP="00AF0D4C">
            <w:pPr>
              <w:spacing w:after="0"/>
              <w:jc w:val="center"/>
              <w:rPr>
                <w:ins w:id="5037" w:author="China Telecom" w:date="2020-11-20T19:17:00Z"/>
              </w:rPr>
            </w:pPr>
            <w:ins w:id="5038" w:author="China Telecom" w:date="2020-11-20T19:17:00Z">
              <w:r w:rsidRPr="00F9020F">
                <w:t>11.03</w:t>
              </w:r>
            </w:ins>
          </w:p>
        </w:tc>
      </w:tr>
      <w:tr w:rsidR="00E65DBE" w:rsidRPr="00E9302F" w14:paraId="7C2D1112" w14:textId="77777777" w:rsidTr="00AF0D4C">
        <w:trPr>
          <w:ins w:id="5039" w:author="China Telecom" w:date="2020-11-20T19:17:00Z"/>
        </w:trPr>
        <w:tc>
          <w:tcPr>
            <w:tcW w:w="0" w:type="auto"/>
            <w:noWrap/>
            <w:hideMark/>
          </w:tcPr>
          <w:p w14:paraId="6FB10834" w14:textId="77777777" w:rsidR="00E65DBE" w:rsidRPr="00E9302F" w:rsidRDefault="00E65DBE" w:rsidP="00AF0D4C">
            <w:pPr>
              <w:spacing w:after="0"/>
              <w:rPr>
                <w:ins w:id="5040" w:author="China Telecom" w:date="2020-11-20T19:17:00Z"/>
                <w:noProof/>
                <w:sz w:val="22"/>
              </w:rPr>
            </w:pPr>
            <w:ins w:id="5041" w:author="China Telecom" w:date="2020-11-20T19:17:00Z">
              <w:r w:rsidRPr="00E9302F">
                <w:t>PRACH Format B4</w:t>
              </w:r>
            </w:ins>
          </w:p>
        </w:tc>
        <w:tc>
          <w:tcPr>
            <w:tcW w:w="0" w:type="auto"/>
            <w:noWrap/>
            <w:hideMark/>
          </w:tcPr>
          <w:p w14:paraId="7594B2DD" w14:textId="77777777" w:rsidR="00E65DBE" w:rsidRPr="00F9020F" w:rsidRDefault="00E65DBE" w:rsidP="00AF0D4C">
            <w:pPr>
              <w:spacing w:after="0"/>
              <w:jc w:val="center"/>
              <w:rPr>
                <w:ins w:id="5042" w:author="China Telecom" w:date="2020-11-20T19:17:00Z"/>
              </w:rPr>
            </w:pPr>
            <w:ins w:id="5043" w:author="China Telecom" w:date="2020-11-20T19:17:00Z">
              <w:r w:rsidRPr="00F9020F">
                <w:t>6</w:t>
              </w:r>
            </w:ins>
          </w:p>
        </w:tc>
        <w:tc>
          <w:tcPr>
            <w:tcW w:w="0" w:type="auto"/>
            <w:noWrap/>
            <w:hideMark/>
          </w:tcPr>
          <w:p w14:paraId="649ED1C7" w14:textId="77777777" w:rsidR="00E65DBE" w:rsidRPr="00F9020F" w:rsidRDefault="00E65DBE" w:rsidP="00AF0D4C">
            <w:pPr>
              <w:spacing w:after="0"/>
              <w:jc w:val="center"/>
              <w:rPr>
                <w:ins w:id="5044" w:author="China Telecom" w:date="2020-11-20T19:17:00Z"/>
              </w:rPr>
            </w:pPr>
            <w:ins w:id="5045" w:author="China Telecom" w:date="2020-11-20T19:17:00Z">
              <w:r w:rsidRPr="00F9020F">
                <w:t>152.61</w:t>
              </w:r>
            </w:ins>
          </w:p>
        </w:tc>
        <w:tc>
          <w:tcPr>
            <w:tcW w:w="0" w:type="auto"/>
            <w:noWrap/>
            <w:hideMark/>
          </w:tcPr>
          <w:p w14:paraId="3BE2A51F" w14:textId="77777777" w:rsidR="00E65DBE" w:rsidRPr="00F9020F" w:rsidRDefault="00E65DBE" w:rsidP="00AF0D4C">
            <w:pPr>
              <w:spacing w:after="0"/>
              <w:jc w:val="center"/>
              <w:rPr>
                <w:ins w:id="5046" w:author="China Telecom" w:date="2020-11-20T19:17:00Z"/>
              </w:rPr>
            </w:pPr>
            <w:ins w:id="5047" w:author="China Telecom" w:date="2020-11-20T19:17:00Z">
              <w:r w:rsidRPr="00F9020F">
                <w:t>1.39</w:t>
              </w:r>
            </w:ins>
          </w:p>
        </w:tc>
        <w:tc>
          <w:tcPr>
            <w:tcW w:w="0" w:type="auto"/>
            <w:noWrap/>
            <w:hideMark/>
          </w:tcPr>
          <w:p w14:paraId="00E56A56" w14:textId="77777777" w:rsidR="00E65DBE" w:rsidRPr="00F9020F" w:rsidRDefault="00E65DBE" w:rsidP="00AF0D4C">
            <w:pPr>
              <w:spacing w:after="0"/>
              <w:jc w:val="center"/>
              <w:rPr>
                <w:ins w:id="5048" w:author="China Telecom" w:date="2020-11-20T19:17:00Z"/>
              </w:rPr>
            </w:pPr>
            <w:ins w:id="5049" w:author="China Telecom" w:date="2020-11-20T19:17:00Z">
              <w:r w:rsidRPr="00F9020F">
                <w:t>10.15</w:t>
              </w:r>
            </w:ins>
          </w:p>
        </w:tc>
      </w:tr>
      <w:tr w:rsidR="00E65DBE" w:rsidRPr="00E9302F" w14:paraId="5A64F149" w14:textId="77777777" w:rsidTr="00AF0D4C">
        <w:trPr>
          <w:ins w:id="5050" w:author="China Telecom" w:date="2020-11-20T19:17:00Z"/>
        </w:trPr>
        <w:tc>
          <w:tcPr>
            <w:tcW w:w="0" w:type="auto"/>
            <w:noWrap/>
            <w:hideMark/>
          </w:tcPr>
          <w:p w14:paraId="67F4E9B5" w14:textId="77777777" w:rsidR="00E65DBE" w:rsidRPr="00E9302F" w:rsidRDefault="00E65DBE" w:rsidP="00AF0D4C">
            <w:pPr>
              <w:spacing w:after="0"/>
              <w:rPr>
                <w:ins w:id="5051" w:author="China Telecom" w:date="2020-11-20T19:17:00Z"/>
                <w:noProof/>
                <w:sz w:val="22"/>
              </w:rPr>
            </w:pPr>
            <w:ins w:id="5052" w:author="China Telecom" w:date="2020-11-20T19:17:00Z">
              <w:r w:rsidRPr="00E9302F">
                <w:lastRenderedPageBreak/>
                <w:t>PRACH Format C2</w:t>
              </w:r>
            </w:ins>
          </w:p>
        </w:tc>
        <w:tc>
          <w:tcPr>
            <w:tcW w:w="0" w:type="auto"/>
            <w:noWrap/>
            <w:hideMark/>
          </w:tcPr>
          <w:p w14:paraId="39B6A809" w14:textId="77777777" w:rsidR="00E65DBE" w:rsidRPr="00F9020F" w:rsidRDefault="00E65DBE" w:rsidP="00AF0D4C">
            <w:pPr>
              <w:spacing w:after="0"/>
              <w:jc w:val="center"/>
              <w:rPr>
                <w:ins w:id="5053" w:author="China Telecom" w:date="2020-11-20T19:17:00Z"/>
              </w:rPr>
            </w:pPr>
            <w:ins w:id="5054" w:author="China Telecom" w:date="2020-11-20T19:17:00Z">
              <w:r w:rsidRPr="00F9020F">
                <w:t>2</w:t>
              </w:r>
            </w:ins>
          </w:p>
        </w:tc>
        <w:tc>
          <w:tcPr>
            <w:tcW w:w="0" w:type="auto"/>
            <w:noWrap/>
            <w:hideMark/>
          </w:tcPr>
          <w:p w14:paraId="2F592E99" w14:textId="77777777" w:rsidR="00E65DBE" w:rsidRPr="00F9020F" w:rsidRDefault="00E65DBE" w:rsidP="00AF0D4C">
            <w:pPr>
              <w:spacing w:after="0"/>
              <w:jc w:val="center"/>
              <w:rPr>
                <w:ins w:id="5055" w:author="China Telecom" w:date="2020-11-20T19:17:00Z"/>
              </w:rPr>
            </w:pPr>
            <w:ins w:id="5056" w:author="China Telecom" w:date="2020-11-20T19:17:00Z">
              <w:r w:rsidRPr="00F9020F">
                <w:t>150.76</w:t>
              </w:r>
            </w:ins>
          </w:p>
        </w:tc>
        <w:tc>
          <w:tcPr>
            <w:tcW w:w="0" w:type="auto"/>
            <w:noWrap/>
            <w:hideMark/>
          </w:tcPr>
          <w:p w14:paraId="0B5D6872" w14:textId="77777777" w:rsidR="00E65DBE" w:rsidRPr="00F9020F" w:rsidRDefault="00E65DBE" w:rsidP="00AF0D4C">
            <w:pPr>
              <w:spacing w:after="0"/>
              <w:jc w:val="center"/>
              <w:rPr>
                <w:ins w:id="5057" w:author="China Telecom" w:date="2020-11-20T19:17:00Z"/>
              </w:rPr>
            </w:pPr>
            <w:ins w:id="5058" w:author="China Telecom" w:date="2020-11-20T19:17:00Z">
              <w:r w:rsidRPr="00F9020F">
                <w:t>1.50</w:t>
              </w:r>
            </w:ins>
          </w:p>
        </w:tc>
        <w:tc>
          <w:tcPr>
            <w:tcW w:w="0" w:type="auto"/>
            <w:noWrap/>
            <w:hideMark/>
          </w:tcPr>
          <w:p w14:paraId="197C8E1F" w14:textId="77777777" w:rsidR="00E65DBE" w:rsidRPr="00F9020F" w:rsidRDefault="00E65DBE" w:rsidP="00AF0D4C">
            <w:pPr>
              <w:spacing w:after="0"/>
              <w:jc w:val="center"/>
              <w:rPr>
                <w:ins w:id="5059" w:author="China Telecom" w:date="2020-11-20T19:17:00Z"/>
              </w:rPr>
            </w:pPr>
            <w:ins w:id="5060" w:author="China Telecom" w:date="2020-11-20T19:17:00Z">
              <w:r w:rsidRPr="00F9020F">
                <w:t>8.30</w:t>
              </w:r>
            </w:ins>
          </w:p>
        </w:tc>
      </w:tr>
      <w:tr w:rsidR="00E65DBE" w:rsidRPr="00E9302F" w14:paraId="01E6BE29" w14:textId="77777777" w:rsidTr="00AF0D4C">
        <w:trPr>
          <w:ins w:id="5061" w:author="China Telecom" w:date="2020-11-20T19:17:00Z"/>
        </w:trPr>
        <w:tc>
          <w:tcPr>
            <w:tcW w:w="0" w:type="auto"/>
            <w:noWrap/>
            <w:hideMark/>
          </w:tcPr>
          <w:p w14:paraId="6D8955EF" w14:textId="77777777" w:rsidR="00E65DBE" w:rsidRPr="00E9302F" w:rsidRDefault="00E65DBE" w:rsidP="00AF0D4C">
            <w:pPr>
              <w:spacing w:after="0"/>
              <w:rPr>
                <w:ins w:id="5062" w:author="China Telecom" w:date="2020-11-20T19:17:00Z"/>
                <w:noProof/>
                <w:sz w:val="22"/>
              </w:rPr>
            </w:pPr>
            <w:ins w:id="5063" w:author="China Telecom" w:date="2020-11-20T19:17:00Z">
              <w:r w:rsidRPr="00E9302F">
                <w:t xml:space="preserve">Broadcast PDCCH(PDCCH of Msg.2) </w:t>
              </w:r>
            </w:ins>
          </w:p>
        </w:tc>
        <w:tc>
          <w:tcPr>
            <w:tcW w:w="0" w:type="auto"/>
            <w:noWrap/>
            <w:hideMark/>
          </w:tcPr>
          <w:p w14:paraId="48B2988D" w14:textId="77777777" w:rsidR="00E65DBE" w:rsidRPr="00F9020F" w:rsidRDefault="00E65DBE" w:rsidP="00AF0D4C">
            <w:pPr>
              <w:spacing w:after="0"/>
              <w:jc w:val="center"/>
              <w:rPr>
                <w:ins w:id="5064" w:author="China Telecom" w:date="2020-11-20T19:17:00Z"/>
              </w:rPr>
            </w:pPr>
            <w:ins w:id="5065" w:author="China Telecom" w:date="2020-11-20T19:17:00Z">
              <w:r w:rsidRPr="00F9020F">
                <w:t>3</w:t>
              </w:r>
            </w:ins>
          </w:p>
        </w:tc>
        <w:tc>
          <w:tcPr>
            <w:tcW w:w="0" w:type="auto"/>
            <w:noWrap/>
            <w:hideMark/>
          </w:tcPr>
          <w:p w14:paraId="06933444" w14:textId="77777777" w:rsidR="00E65DBE" w:rsidRPr="00F9020F" w:rsidRDefault="00E65DBE" w:rsidP="00AF0D4C">
            <w:pPr>
              <w:spacing w:after="0"/>
              <w:jc w:val="center"/>
              <w:rPr>
                <w:ins w:id="5066" w:author="China Telecom" w:date="2020-11-20T19:17:00Z"/>
              </w:rPr>
            </w:pPr>
            <w:ins w:id="5067" w:author="China Telecom" w:date="2020-11-20T19:17:00Z">
              <w:r w:rsidRPr="00F9020F">
                <w:t>156.80</w:t>
              </w:r>
            </w:ins>
          </w:p>
        </w:tc>
        <w:tc>
          <w:tcPr>
            <w:tcW w:w="0" w:type="auto"/>
            <w:noWrap/>
            <w:hideMark/>
          </w:tcPr>
          <w:p w14:paraId="5848BC6A" w14:textId="77777777" w:rsidR="00E65DBE" w:rsidRPr="00F9020F" w:rsidRDefault="00E65DBE" w:rsidP="00AF0D4C">
            <w:pPr>
              <w:spacing w:after="0"/>
              <w:jc w:val="center"/>
              <w:rPr>
                <w:ins w:id="5068" w:author="China Telecom" w:date="2020-11-20T19:17:00Z"/>
              </w:rPr>
            </w:pPr>
            <w:ins w:id="5069" w:author="China Telecom" w:date="2020-11-20T19:17:00Z">
              <w:r w:rsidRPr="00F9020F">
                <w:t>3.35</w:t>
              </w:r>
            </w:ins>
          </w:p>
        </w:tc>
        <w:tc>
          <w:tcPr>
            <w:tcW w:w="0" w:type="auto"/>
            <w:noWrap/>
            <w:hideMark/>
          </w:tcPr>
          <w:p w14:paraId="797112AF" w14:textId="77777777" w:rsidR="00E65DBE" w:rsidRPr="00F9020F" w:rsidRDefault="00E65DBE" w:rsidP="00AF0D4C">
            <w:pPr>
              <w:spacing w:after="0"/>
              <w:jc w:val="center"/>
              <w:rPr>
                <w:ins w:id="5070" w:author="China Telecom" w:date="2020-11-20T19:17:00Z"/>
              </w:rPr>
            </w:pPr>
            <w:ins w:id="5071" w:author="China Telecom" w:date="2020-11-20T19:17:00Z">
              <w:r w:rsidRPr="00F9020F">
                <w:t>14.34</w:t>
              </w:r>
            </w:ins>
          </w:p>
        </w:tc>
      </w:tr>
      <w:tr w:rsidR="00E65DBE" w:rsidRPr="00E9302F" w14:paraId="107CC79D" w14:textId="77777777" w:rsidTr="00AF0D4C">
        <w:trPr>
          <w:ins w:id="5072" w:author="China Telecom" w:date="2020-11-20T19:17:00Z"/>
        </w:trPr>
        <w:tc>
          <w:tcPr>
            <w:tcW w:w="0" w:type="auto"/>
            <w:noWrap/>
            <w:hideMark/>
          </w:tcPr>
          <w:p w14:paraId="0C19E4AB" w14:textId="77777777" w:rsidR="00E65DBE" w:rsidRPr="00E9302F" w:rsidRDefault="00E65DBE" w:rsidP="00AF0D4C">
            <w:pPr>
              <w:spacing w:after="0"/>
              <w:rPr>
                <w:ins w:id="5073" w:author="China Telecom" w:date="2020-11-20T19:17:00Z"/>
                <w:noProof/>
                <w:sz w:val="22"/>
              </w:rPr>
            </w:pPr>
            <w:ins w:id="5074" w:author="China Telecom" w:date="2020-11-20T19:17:00Z">
              <w:r w:rsidRPr="00E9302F">
                <w:t xml:space="preserve">PDSCH for Msg.2 </w:t>
              </w:r>
            </w:ins>
          </w:p>
        </w:tc>
        <w:tc>
          <w:tcPr>
            <w:tcW w:w="0" w:type="auto"/>
            <w:noWrap/>
            <w:hideMark/>
          </w:tcPr>
          <w:p w14:paraId="58662952" w14:textId="77777777" w:rsidR="00E65DBE" w:rsidRPr="00F9020F" w:rsidRDefault="00E65DBE" w:rsidP="00AF0D4C">
            <w:pPr>
              <w:spacing w:after="0"/>
              <w:jc w:val="center"/>
              <w:rPr>
                <w:ins w:id="5075" w:author="China Telecom" w:date="2020-11-20T19:17:00Z"/>
              </w:rPr>
            </w:pPr>
            <w:ins w:id="5076" w:author="China Telecom" w:date="2020-11-20T19:17:00Z">
              <w:r w:rsidRPr="00F9020F">
                <w:t>1</w:t>
              </w:r>
            </w:ins>
          </w:p>
        </w:tc>
        <w:tc>
          <w:tcPr>
            <w:tcW w:w="0" w:type="auto"/>
            <w:noWrap/>
            <w:hideMark/>
          </w:tcPr>
          <w:p w14:paraId="624C1E45" w14:textId="77777777" w:rsidR="00E65DBE" w:rsidRPr="00F9020F" w:rsidRDefault="00E65DBE" w:rsidP="00AF0D4C">
            <w:pPr>
              <w:spacing w:after="0"/>
              <w:jc w:val="center"/>
              <w:rPr>
                <w:ins w:id="5077" w:author="China Telecom" w:date="2020-11-20T19:17:00Z"/>
              </w:rPr>
            </w:pPr>
            <w:ins w:id="5078" w:author="China Telecom" w:date="2020-11-20T19:17:00Z">
              <w:r w:rsidRPr="00F9020F">
                <w:t>152.37</w:t>
              </w:r>
            </w:ins>
          </w:p>
        </w:tc>
        <w:tc>
          <w:tcPr>
            <w:tcW w:w="0" w:type="auto"/>
            <w:noWrap/>
            <w:hideMark/>
          </w:tcPr>
          <w:p w14:paraId="1D3238C7" w14:textId="77777777" w:rsidR="00E65DBE" w:rsidRPr="00F9020F" w:rsidRDefault="00E65DBE" w:rsidP="00AF0D4C">
            <w:pPr>
              <w:spacing w:after="0"/>
              <w:jc w:val="center"/>
              <w:rPr>
                <w:ins w:id="5079" w:author="China Telecom" w:date="2020-11-20T19:17:00Z"/>
              </w:rPr>
            </w:pPr>
            <w:ins w:id="5080" w:author="China Telecom" w:date="2020-11-20T19:17:00Z">
              <w:r w:rsidRPr="00F9020F">
                <w:t>0.00</w:t>
              </w:r>
            </w:ins>
          </w:p>
        </w:tc>
        <w:tc>
          <w:tcPr>
            <w:tcW w:w="0" w:type="auto"/>
            <w:noWrap/>
            <w:hideMark/>
          </w:tcPr>
          <w:p w14:paraId="2AB8D980" w14:textId="77777777" w:rsidR="00E65DBE" w:rsidRPr="00F9020F" w:rsidRDefault="00E65DBE" w:rsidP="00AF0D4C">
            <w:pPr>
              <w:spacing w:after="0"/>
              <w:jc w:val="center"/>
              <w:rPr>
                <w:ins w:id="5081" w:author="China Telecom" w:date="2020-11-20T19:17:00Z"/>
              </w:rPr>
            </w:pPr>
            <w:ins w:id="5082" w:author="China Telecom" w:date="2020-11-20T19:17:00Z">
              <w:r w:rsidRPr="00F9020F">
                <w:t>9.91</w:t>
              </w:r>
            </w:ins>
          </w:p>
        </w:tc>
      </w:tr>
      <w:tr w:rsidR="00E65DBE" w:rsidRPr="00E9302F" w14:paraId="208F88D2" w14:textId="77777777" w:rsidTr="00AF0D4C">
        <w:trPr>
          <w:ins w:id="5083" w:author="China Telecom" w:date="2020-11-20T19:17:00Z"/>
        </w:trPr>
        <w:tc>
          <w:tcPr>
            <w:tcW w:w="0" w:type="auto"/>
            <w:noWrap/>
            <w:hideMark/>
          </w:tcPr>
          <w:p w14:paraId="1E0289C9" w14:textId="77777777" w:rsidR="00E65DBE" w:rsidRPr="00E9302F" w:rsidRDefault="00E65DBE" w:rsidP="00AF0D4C">
            <w:pPr>
              <w:spacing w:after="0"/>
              <w:rPr>
                <w:ins w:id="5084" w:author="China Telecom" w:date="2020-11-20T19:17:00Z"/>
                <w:noProof/>
                <w:sz w:val="22"/>
              </w:rPr>
            </w:pPr>
            <w:ins w:id="5085" w:author="China Telecom" w:date="2020-11-20T19:17:00Z">
              <w:r w:rsidRPr="00E9302F">
                <w:t xml:space="preserve">PUSCH of Msg.3 </w:t>
              </w:r>
            </w:ins>
          </w:p>
        </w:tc>
        <w:tc>
          <w:tcPr>
            <w:tcW w:w="0" w:type="auto"/>
            <w:noWrap/>
            <w:hideMark/>
          </w:tcPr>
          <w:p w14:paraId="626C9CE3" w14:textId="77777777" w:rsidR="00E65DBE" w:rsidRPr="00F9020F" w:rsidRDefault="00E65DBE" w:rsidP="00AF0D4C">
            <w:pPr>
              <w:spacing w:after="0"/>
              <w:jc w:val="center"/>
              <w:rPr>
                <w:ins w:id="5086" w:author="China Telecom" w:date="2020-11-20T19:17:00Z"/>
              </w:rPr>
            </w:pPr>
            <w:ins w:id="5087" w:author="China Telecom" w:date="2020-11-20T19:17:00Z">
              <w:r w:rsidRPr="00F9020F">
                <w:t>5</w:t>
              </w:r>
            </w:ins>
          </w:p>
        </w:tc>
        <w:tc>
          <w:tcPr>
            <w:tcW w:w="0" w:type="auto"/>
            <w:noWrap/>
            <w:hideMark/>
          </w:tcPr>
          <w:p w14:paraId="7BCBAB7E" w14:textId="77777777" w:rsidR="00E65DBE" w:rsidRPr="00F9020F" w:rsidRDefault="00E65DBE" w:rsidP="00AF0D4C">
            <w:pPr>
              <w:spacing w:after="0"/>
              <w:jc w:val="center"/>
              <w:rPr>
                <w:ins w:id="5088" w:author="China Telecom" w:date="2020-11-20T19:17:00Z"/>
              </w:rPr>
            </w:pPr>
            <w:ins w:id="5089" w:author="China Telecom" w:date="2020-11-20T19:17:00Z">
              <w:r w:rsidRPr="00F9020F">
                <w:t>147.90</w:t>
              </w:r>
            </w:ins>
          </w:p>
        </w:tc>
        <w:tc>
          <w:tcPr>
            <w:tcW w:w="0" w:type="auto"/>
            <w:noWrap/>
            <w:hideMark/>
          </w:tcPr>
          <w:p w14:paraId="4F7F0AB7" w14:textId="77777777" w:rsidR="00E65DBE" w:rsidRPr="00F9020F" w:rsidRDefault="00E65DBE" w:rsidP="00AF0D4C">
            <w:pPr>
              <w:spacing w:after="0"/>
              <w:jc w:val="center"/>
              <w:rPr>
                <w:ins w:id="5090" w:author="China Telecom" w:date="2020-11-20T19:17:00Z"/>
              </w:rPr>
            </w:pPr>
            <w:ins w:id="5091" w:author="China Telecom" w:date="2020-11-20T19:17:00Z">
              <w:r w:rsidRPr="00F9020F">
                <w:t>0.15</w:t>
              </w:r>
            </w:ins>
          </w:p>
        </w:tc>
        <w:tc>
          <w:tcPr>
            <w:tcW w:w="0" w:type="auto"/>
            <w:noWrap/>
            <w:hideMark/>
          </w:tcPr>
          <w:p w14:paraId="57CAF7C1" w14:textId="77777777" w:rsidR="00E65DBE" w:rsidRPr="00F9020F" w:rsidRDefault="00E65DBE" w:rsidP="00AF0D4C">
            <w:pPr>
              <w:spacing w:after="0"/>
              <w:jc w:val="center"/>
              <w:rPr>
                <w:ins w:id="5092" w:author="China Telecom" w:date="2020-11-20T19:17:00Z"/>
              </w:rPr>
            </w:pPr>
            <w:ins w:id="5093" w:author="China Telecom" w:date="2020-11-20T19:17:00Z">
              <w:r w:rsidRPr="00F9020F">
                <w:t>5.44</w:t>
              </w:r>
            </w:ins>
          </w:p>
        </w:tc>
      </w:tr>
      <w:tr w:rsidR="00E65DBE" w:rsidRPr="00E9302F" w14:paraId="5CE3B04A" w14:textId="77777777" w:rsidTr="00AF0D4C">
        <w:trPr>
          <w:ins w:id="5094" w:author="China Telecom" w:date="2020-11-20T19:17:00Z"/>
        </w:trPr>
        <w:tc>
          <w:tcPr>
            <w:tcW w:w="0" w:type="auto"/>
            <w:noWrap/>
            <w:hideMark/>
          </w:tcPr>
          <w:p w14:paraId="3D80B4BC" w14:textId="77777777" w:rsidR="00E65DBE" w:rsidRPr="00E9302F" w:rsidRDefault="00E65DBE" w:rsidP="00AF0D4C">
            <w:pPr>
              <w:spacing w:after="0"/>
              <w:rPr>
                <w:ins w:id="5095" w:author="China Telecom" w:date="2020-11-20T19:17:00Z"/>
              </w:rPr>
            </w:pPr>
            <w:ins w:id="5096" w:author="China Telecom" w:date="2020-11-20T19:17:00Z">
              <w:r w:rsidRPr="00E9302F">
                <w:t xml:space="preserve">PDSCH of Msg.4 </w:t>
              </w:r>
            </w:ins>
          </w:p>
        </w:tc>
        <w:tc>
          <w:tcPr>
            <w:tcW w:w="0" w:type="auto"/>
            <w:noWrap/>
            <w:hideMark/>
          </w:tcPr>
          <w:p w14:paraId="0DA25EFA" w14:textId="77777777" w:rsidR="00E65DBE" w:rsidRPr="00F9020F" w:rsidRDefault="00E65DBE" w:rsidP="00AF0D4C">
            <w:pPr>
              <w:spacing w:after="0"/>
              <w:jc w:val="center"/>
              <w:rPr>
                <w:ins w:id="5097" w:author="China Telecom" w:date="2020-11-20T19:17:00Z"/>
              </w:rPr>
            </w:pPr>
            <w:ins w:id="5098" w:author="China Telecom" w:date="2020-11-20T19:17:00Z">
              <w:r w:rsidRPr="00F9020F">
                <w:t>2</w:t>
              </w:r>
            </w:ins>
          </w:p>
        </w:tc>
        <w:tc>
          <w:tcPr>
            <w:tcW w:w="0" w:type="auto"/>
            <w:noWrap/>
            <w:hideMark/>
          </w:tcPr>
          <w:p w14:paraId="292245A8" w14:textId="77777777" w:rsidR="00E65DBE" w:rsidRPr="00F9020F" w:rsidRDefault="00E65DBE" w:rsidP="00AF0D4C">
            <w:pPr>
              <w:spacing w:after="0"/>
              <w:jc w:val="center"/>
              <w:rPr>
                <w:ins w:id="5099" w:author="China Telecom" w:date="2020-11-20T19:17:00Z"/>
              </w:rPr>
            </w:pPr>
            <w:ins w:id="5100" w:author="China Telecom" w:date="2020-11-20T19:17:00Z">
              <w:r w:rsidRPr="00F9020F">
                <w:t>155.78</w:t>
              </w:r>
            </w:ins>
          </w:p>
        </w:tc>
        <w:tc>
          <w:tcPr>
            <w:tcW w:w="0" w:type="auto"/>
            <w:noWrap/>
            <w:hideMark/>
          </w:tcPr>
          <w:p w14:paraId="22D717A6" w14:textId="77777777" w:rsidR="00E65DBE" w:rsidRPr="00F9020F" w:rsidRDefault="00E65DBE" w:rsidP="00AF0D4C">
            <w:pPr>
              <w:spacing w:after="0"/>
              <w:jc w:val="center"/>
              <w:rPr>
                <w:ins w:id="5101" w:author="China Telecom" w:date="2020-11-20T19:17:00Z"/>
              </w:rPr>
            </w:pPr>
            <w:ins w:id="5102" w:author="China Telecom" w:date="2020-11-20T19:17:00Z">
              <w:r w:rsidRPr="00F9020F">
                <w:t>1.91</w:t>
              </w:r>
            </w:ins>
          </w:p>
        </w:tc>
        <w:tc>
          <w:tcPr>
            <w:tcW w:w="0" w:type="auto"/>
            <w:noWrap/>
            <w:hideMark/>
          </w:tcPr>
          <w:p w14:paraId="30B2F813" w14:textId="77777777" w:rsidR="00E65DBE" w:rsidRPr="00F9020F" w:rsidRDefault="00E65DBE" w:rsidP="00AF0D4C">
            <w:pPr>
              <w:spacing w:after="0"/>
              <w:jc w:val="center"/>
              <w:rPr>
                <w:ins w:id="5103" w:author="China Telecom" w:date="2020-11-20T19:17:00Z"/>
              </w:rPr>
            </w:pPr>
            <w:ins w:id="5104" w:author="China Telecom" w:date="2020-11-20T19:17:00Z">
              <w:r w:rsidRPr="00F9020F">
                <w:t>13.32</w:t>
              </w:r>
            </w:ins>
          </w:p>
        </w:tc>
      </w:tr>
      <w:tr w:rsidR="00E65DBE" w:rsidRPr="00E9302F" w14:paraId="57E53E5A" w14:textId="77777777" w:rsidTr="00AF0D4C">
        <w:trPr>
          <w:ins w:id="5105" w:author="China Telecom" w:date="2020-11-20T19:17:00Z"/>
        </w:trPr>
        <w:tc>
          <w:tcPr>
            <w:tcW w:w="0" w:type="auto"/>
            <w:noWrap/>
            <w:hideMark/>
          </w:tcPr>
          <w:p w14:paraId="25EEFA59" w14:textId="77777777" w:rsidR="00E65DBE" w:rsidRPr="00E9302F" w:rsidRDefault="00E65DBE" w:rsidP="00AF0D4C">
            <w:pPr>
              <w:spacing w:after="0"/>
              <w:rPr>
                <w:ins w:id="5106" w:author="China Telecom" w:date="2020-11-20T19:17:00Z"/>
                <w:noProof/>
                <w:sz w:val="22"/>
              </w:rPr>
            </w:pPr>
            <w:ins w:id="5107" w:author="China Telecom" w:date="2020-11-20T19:17:00Z">
              <w:r w:rsidRPr="00E9302F">
                <w:t xml:space="preserve">PUCCH w/ HARQ-ACK for Msg.4 </w:t>
              </w:r>
            </w:ins>
          </w:p>
        </w:tc>
        <w:tc>
          <w:tcPr>
            <w:tcW w:w="0" w:type="auto"/>
            <w:noWrap/>
            <w:hideMark/>
          </w:tcPr>
          <w:p w14:paraId="5C06FEA6" w14:textId="77777777" w:rsidR="00E65DBE" w:rsidRPr="00F9020F" w:rsidRDefault="00E65DBE" w:rsidP="00AF0D4C">
            <w:pPr>
              <w:spacing w:after="0"/>
              <w:jc w:val="center"/>
              <w:rPr>
                <w:ins w:id="5108" w:author="China Telecom" w:date="2020-11-20T19:17:00Z"/>
              </w:rPr>
            </w:pPr>
            <w:ins w:id="5109" w:author="China Telecom" w:date="2020-11-20T19:17:00Z">
              <w:r w:rsidRPr="00F9020F">
                <w:t>1</w:t>
              </w:r>
            </w:ins>
          </w:p>
        </w:tc>
        <w:tc>
          <w:tcPr>
            <w:tcW w:w="0" w:type="auto"/>
            <w:noWrap/>
            <w:hideMark/>
          </w:tcPr>
          <w:p w14:paraId="136409BD" w14:textId="77777777" w:rsidR="00E65DBE" w:rsidRPr="00F9020F" w:rsidRDefault="00E65DBE" w:rsidP="00AF0D4C">
            <w:pPr>
              <w:spacing w:after="0"/>
              <w:jc w:val="center"/>
              <w:rPr>
                <w:ins w:id="5110" w:author="China Telecom" w:date="2020-11-20T19:17:00Z"/>
              </w:rPr>
            </w:pPr>
            <w:ins w:id="5111" w:author="China Telecom" w:date="2020-11-20T19:17:00Z">
              <w:r w:rsidRPr="00F9020F">
                <w:t>151.20</w:t>
              </w:r>
            </w:ins>
          </w:p>
        </w:tc>
        <w:tc>
          <w:tcPr>
            <w:tcW w:w="0" w:type="auto"/>
            <w:noWrap/>
            <w:hideMark/>
          </w:tcPr>
          <w:p w14:paraId="7FD64C8E" w14:textId="77777777" w:rsidR="00E65DBE" w:rsidRPr="00F9020F" w:rsidRDefault="00E65DBE" w:rsidP="00AF0D4C">
            <w:pPr>
              <w:spacing w:after="0"/>
              <w:jc w:val="center"/>
              <w:rPr>
                <w:ins w:id="5112" w:author="China Telecom" w:date="2020-11-20T19:17:00Z"/>
              </w:rPr>
            </w:pPr>
            <w:ins w:id="5113" w:author="China Telecom" w:date="2020-11-20T19:17:00Z">
              <w:r w:rsidRPr="00F9020F">
                <w:t>0.00</w:t>
              </w:r>
            </w:ins>
          </w:p>
        </w:tc>
        <w:tc>
          <w:tcPr>
            <w:tcW w:w="0" w:type="auto"/>
            <w:noWrap/>
            <w:hideMark/>
          </w:tcPr>
          <w:p w14:paraId="5B43ECEE" w14:textId="77777777" w:rsidR="00E65DBE" w:rsidRPr="00F9020F" w:rsidRDefault="00E65DBE" w:rsidP="00AF0D4C">
            <w:pPr>
              <w:spacing w:after="0"/>
              <w:jc w:val="center"/>
              <w:rPr>
                <w:ins w:id="5114" w:author="China Telecom" w:date="2020-11-20T19:17:00Z"/>
              </w:rPr>
            </w:pPr>
            <w:ins w:id="5115" w:author="China Telecom" w:date="2020-11-20T19:17:00Z">
              <w:r w:rsidRPr="00F9020F">
                <w:t>8.74</w:t>
              </w:r>
            </w:ins>
          </w:p>
        </w:tc>
      </w:tr>
      <w:tr w:rsidR="00E65DBE" w:rsidRPr="00E9302F" w14:paraId="495D3B9F" w14:textId="77777777" w:rsidTr="00AF0D4C">
        <w:trPr>
          <w:ins w:id="5116" w:author="China Telecom" w:date="2020-11-20T19:17:00Z"/>
        </w:trPr>
        <w:tc>
          <w:tcPr>
            <w:tcW w:w="0" w:type="auto"/>
            <w:noWrap/>
            <w:hideMark/>
          </w:tcPr>
          <w:p w14:paraId="1095DF03" w14:textId="77777777" w:rsidR="00E65DBE" w:rsidRPr="00E9302F" w:rsidRDefault="00E65DBE" w:rsidP="00AF0D4C">
            <w:pPr>
              <w:spacing w:after="0"/>
              <w:rPr>
                <w:ins w:id="5117" w:author="China Telecom" w:date="2020-11-20T19:17:00Z"/>
                <w:noProof/>
                <w:sz w:val="22"/>
              </w:rPr>
            </w:pPr>
            <w:ins w:id="5118" w:author="China Telecom" w:date="2020-11-20T19:17:00Z">
              <w:r w:rsidRPr="00E9302F">
                <w:t xml:space="preserve">Unicast PDCCH </w:t>
              </w:r>
            </w:ins>
          </w:p>
        </w:tc>
        <w:tc>
          <w:tcPr>
            <w:tcW w:w="0" w:type="auto"/>
            <w:noWrap/>
            <w:hideMark/>
          </w:tcPr>
          <w:p w14:paraId="6099212C" w14:textId="77777777" w:rsidR="00E65DBE" w:rsidRPr="00F9020F" w:rsidRDefault="00E65DBE" w:rsidP="00AF0D4C">
            <w:pPr>
              <w:spacing w:after="0"/>
              <w:jc w:val="center"/>
              <w:rPr>
                <w:ins w:id="5119" w:author="China Telecom" w:date="2020-11-20T19:17:00Z"/>
              </w:rPr>
            </w:pPr>
            <w:ins w:id="5120" w:author="China Telecom" w:date="2020-11-20T19:17:00Z">
              <w:r w:rsidRPr="00F9020F">
                <w:t>5</w:t>
              </w:r>
            </w:ins>
          </w:p>
        </w:tc>
        <w:tc>
          <w:tcPr>
            <w:tcW w:w="0" w:type="auto"/>
            <w:noWrap/>
            <w:hideMark/>
          </w:tcPr>
          <w:p w14:paraId="6D9A7FD4" w14:textId="77777777" w:rsidR="00E65DBE" w:rsidRPr="00F9020F" w:rsidRDefault="00E65DBE" w:rsidP="00AF0D4C">
            <w:pPr>
              <w:spacing w:after="0"/>
              <w:jc w:val="center"/>
              <w:rPr>
                <w:ins w:id="5121" w:author="China Telecom" w:date="2020-11-20T19:17:00Z"/>
              </w:rPr>
            </w:pPr>
            <w:ins w:id="5122" w:author="China Telecom" w:date="2020-11-20T19:17:00Z">
              <w:r w:rsidRPr="00F9020F">
                <w:t>161.62</w:t>
              </w:r>
            </w:ins>
          </w:p>
        </w:tc>
        <w:tc>
          <w:tcPr>
            <w:tcW w:w="0" w:type="auto"/>
            <w:noWrap/>
            <w:hideMark/>
          </w:tcPr>
          <w:p w14:paraId="5B26E8F7" w14:textId="77777777" w:rsidR="00E65DBE" w:rsidRPr="00F9020F" w:rsidRDefault="00E65DBE" w:rsidP="00AF0D4C">
            <w:pPr>
              <w:spacing w:after="0"/>
              <w:jc w:val="center"/>
              <w:rPr>
                <w:ins w:id="5123" w:author="China Telecom" w:date="2020-11-20T19:17:00Z"/>
              </w:rPr>
            </w:pPr>
            <w:ins w:id="5124" w:author="China Telecom" w:date="2020-11-20T19:17:00Z">
              <w:r w:rsidRPr="00F9020F">
                <w:t>1.47</w:t>
              </w:r>
            </w:ins>
          </w:p>
        </w:tc>
        <w:tc>
          <w:tcPr>
            <w:tcW w:w="0" w:type="auto"/>
            <w:noWrap/>
            <w:hideMark/>
          </w:tcPr>
          <w:p w14:paraId="7EC43CCB" w14:textId="77777777" w:rsidR="00E65DBE" w:rsidRPr="00F9020F" w:rsidRDefault="00E65DBE" w:rsidP="00AF0D4C">
            <w:pPr>
              <w:spacing w:after="0"/>
              <w:jc w:val="center"/>
              <w:rPr>
                <w:ins w:id="5125" w:author="China Telecom" w:date="2020-11-20T19:17:00Z"/>
              </w:rPr>
            </w:pPr>
            <w:ins w:id="5126" w:author="China Telecom" w:date="2020-11-20T19:17:00Z">
              <w:r w:rsidRPr="00F9020F">
                <w:t>19.16</w:t>
              </w:r>
            </w:ins>
          </w:p>
        </w:tc>
      </w:tr>
      <w:tr w:rsidR="00E65DBE" w:rsidRPr="00E9302F" w14:paraId="579AB68B" w14:textId="77777777" w:rsidTr="00AF0D4C">
        <w:trPr>
          <w:ins w:id="5127" w:author="China Telecom" w:date="2020-11-20T19:17:00Z"/>
        </w:trPr>
        <w:tc>
          <w:tcPr>
            <w:tcW w:w="0" w:type="auto"/>
            <w:noWrap/>
            <w:hideMark/>
          </w:tcPr>
          <w:p w14:paraId="18C5109D" w14:textId="77777777" w:rsidR="00E65DBE" w:rsidRPr="00E9302F" w:rsidRDefault="00E65DBE" w:rsidP="00AF0D4C">
            <w:pPr>
              <w:spacing w:after="0"/>
              <w:rPr>
                <w:ins w:id="5128" w:author="China Telecom" w:date="2020-11-20T19:17:00Z"/>
                <w:noProof/>
                <w:sz w:val="22"/>
              </w:rPr>
            </w:pPr>
            <w:ins w:id="5129" w:author="China Telecom" w:date="2020-11-20T19:17:00Z">
              <w:r w:rsidRPr="00E9302F">
                <w:t>PDSCH for eMBB DDDDDDDSUU</w:t>
              </w:r>
            </w:ins>
          </w:p>
        </w:tc>
        <w:tc>
          <w:tcPr>
            <w:tcW w:w="0" w:type="auto"/>
            <w:noWrap/>
            <w:hideMark/>
          </w:tcPr>
          <w:p w14:paraId="5B1B264F" w14:textId="77777777" w:rsidR="00E65DBE" w:rsidRPr="00F9020F" w:rsidRDefault="00E65DBE" w:rsidP="00AF0D4C">
            <w:pPr>
              <w:spacing w:after="0"/>
              <w:jc w:val="center"/>
              <w:rPr>
                <w:ins w:id="5130" w:author="China Telecom" w:date="2020-11-20T19:17:00Z"/>
              </w:rPr>
            </w:pPr>
            <w:ins w:id="5131" w:author="China Telecom" w:date="2020-11-20T19:17:00Z">
              <w:r w:rsidRPr="00F9020F">
                <w:t>5</w:t>
              </w:r>
            </w:ins>
          </w:p>
        </w:tc>
        <w:tc>
          <w:tcPr>
            <w:tcW w:w="0" w:type="auto"/>
            <w:noWrap/>
            <w:hideMark/>
          </w:tcPr>
          <w:p w14:paraId="3B998548" w14:textId="77777777" w:rsidR="00E65DBE" w:rsidRPr="00F9020F" w:rsidRDefault="00E65DBE" w:rsidP="00AF0D4C">
            <w:pPr>
              <w:spacing w:after="0"/>
              <w:jc w:val="center"/>
              <w:rPr>
                <w:ins w:id="5132" w:author="China Telecom" w:date="2020-11-20T19:17:00Z"/>
              </w:rPr>
            </w:pPr>
            <w:ins w:id="5133" w:author="China Telecom" w:date="2020-11-20T19:17:00Z">
              <w:r w:rsidRPr="00F9020F">
                <w:t>162.47</w:t>
              </w:r>
            </w:ins>
          </w:p>
        </w:tc>
        <w:tc>
          <w:tcPr>
            <w:tcW w:w="0" w:type="auto"/>
            <w:noWrap/>
            <w:hideMark/>
          </w:tcPr>
          <w:p w14:paraId="0B9AFA2B" w14:textId="77777777" w:rsidR="00E65DBE" w:rsidRPr="00F9020F" w:rsidRDefault="00E65DBE" w:rsidP="00AF0D4C">
            <w:pPr>
              <w:spacing w:after="0"/>
              <w:jc w:val="center"/>
              <w:rPr>
                <w:ins w:id="5134" w:author="China Telecom" w:date="2020-11-20T19:17:00Z"/>
              </w:rPr>
            </w:pPr>
            <w:ins w:id="5135" w:author="China Telecom" w:date="2020-11-20T19:17:00Z">
              <w:r w:rsidRPr="00F9020F">
                <w:t>4.11</w:t>
              </w:r>
            </w:ins>
          </w:p>
        </w:tc>
        <w:tc>
          <w:tcPr>
            <w:tcW w:w="0" w:type="auto"/>
            <w:noWrap/>
            <w:hideMark/>
          </w:tcPr>
          <w:p w14:paraId="537C0362" w14:textId="77777777" w:rsidR="00E65DBE" w:rsidRPr="00F9020F" w:rsidRDefault="00E65DBE" w:rsidP="00AF0D4C">
            <w:pPr>
              <w:spacing w:after="0"/>
              <w:jc w:val="center"/>
              <w:rPr>
                <w:ins w:id="5136" w:author="China Telecom" w:date="2020-11-20T19:17:00Z"/>
              </w:rPr>
            </w:pPr>
            <w:ins w:id="5137" w:author="China Telecom" w:date="2020-11-20T19:17:00Z">
              <w:r w:rsidRPr="00F9020F">
                <w:t>20.01</w:t>
              </w:r>
            </w:ins>
          </w:p>
        </w:tc>
      </w:tr>
    </w:tbl>
    <w:p w14:paraId="6559DA92" w14:textId="77777777" w:rsidR="00E65DBE" w:rsidRDefault="00E65DBE" w:rsidP="00E65DBE">
      <w:pPr>
        <w:rPr>
          <w:ins w:id="5138" w:author="China Telecom" w:date="2020-11-20T19:17:00Z"/>
        </w:rPr>
      </w:pPr>
    </w:p>
    <w:p w14:paraId="4322F858" w14:textId="77777777" w:rsidR="00E65DBE" w:rsidRDefault="00E65DBE" w:rsidP="00E65DBE">
      <w:pPr>
        <w:pStyle w:val="TH"/>
        <w:rPr>
          <w:ins w:id="5139" w:author="China Telecom" w:date="2020-11-20T19:17:00Z"/>
        </w:rPr>
      </w:pPr>
      <w:ins w:id="5140" w:author="China Telecom" w:date="2020-11-20T19:17:00Z">
        <w:r>
          <w:t xml:space="preserve">Table </w:t>
        </w:r>
        <w:r>
          <w:rPr>
            <w:lang w:eastAsia="zh-CN"/>
          </w:rPr>
          <w:t>5.1.1.4</w:t>
        </w:r>
        <w:r w:rsidRPr="007368F9">
          <w:t>-</w:t>
        </w:r>
        <w:r>
          <w:rPr>
            <w:lang w:eastAsia="ja-JP"/>
          </w:rPr>
          <w:t>3</w:t>
        </w:r>
        <w:r w:rsidRPr="007368F9">
          <w:rPr>
            <w:rFonts w:hint="eastAsia"/>
          </w:rPr>
          <w:t>:</w:t>
        </w:r>
        <w:r>
          <w:rPr>
            <w:rFonts w:hint="eastAsia"/>
          </w:rPr>
          <w:t xml:space="preserve"> Representative values </w:t>
        </w:r>
        <w:r>
          <w:t>of MPL for Rural 2.6</w:t>
        </w:r>
        <w:r w:rsidRPr="00DE78FE">
          <w:t>GHz</w:t>
        </w:r>
        <w:r>
          <w:t xml:space="preserve"> TDD NLOS O2I scenario </w:t>
        </w:r>
      </w:ins>
    </w:p>
    <w:tbl>
      <w:tblPr>
        <w:tblStyle w:val="a7"/>
        <w:tblW w:w="0" w:type="auto"/>
        <w:tblLook w:val="04A0" w:firstRow="1" w:lastRow="0" w:firstColumn="1" w:lastColumn="0" w:noHBand="0" w:noVBand="1"/>
      </w:tblPr>
      <w:tblGrid>
        <w:gridCol w:w="3964"/>
        <w:gridCol w:w="1410"/>
        <w:gridCol w:w="1410"/>
        <w:gridCol w:w="1410"/>
        <w:gridCol w:w="1663"/>
      </w:tblGrid>
      <w:tr w:rsidR="00E65DBE" w:rsidRPr="00E9302F" w14:paraId="06FED1DB" w14:textId="77777777" w:rsidTr="00AF0D4C">
        <w:trPr>
          <w:ins w:id="5141" w:author="China Telecom" w:date="2020-11-20T19:17:00Z"/>
        </w:trPr>
        <w:tc>
          <w:tcPr>
            <w:tcW w:w="6440" w:type="dxa"/>
            <w:shd w:val="clear" w:color="auto" w:fill="E7E6E6" w:themeFill="background2"/>
            <w:noWrap/>
            <w:hideMark/>
          </w:tcPr>
          <w:p w14:paraId="2F9E11A0" w14:textId="77777777" w:rsidR="00E65DBE" w:rsidRPr="009C135A" w:rsidRDefault="00E65DBE" w:rsidP="00AF0D4C">
            <w:pPr>
              <w:spacing w:after="0"/>
              <w:jc w:val="center"/>
              <w:rPr>
                <w:ins w:id="5142" w:author="China Telecom" w:date="2020-11-20T19:17:00Z"/>
              </w:rPr>
            </w:pPr>
            <w:ins w:id="5143" w:author="China Telecom" w:date="2020-11-20T19:17:00Z">
              <w:r w:rsidRPr="00F9020F">
                <w:rPr>
                  <w:b/>
                </w:rPr>
                <w:t>Channels (and Frame format)</w:t>
              </w:r>
            </w:ins>
          </w:p>
        </w:tc>
        <w:tc>
          <w:tcPr>
            <w:tcW w:w="2200" w:type="dxa"/>
            <w:shd w:val="clear" w:color="auto" w:fill="E7E6E6" w:themeFill="background2"/>
            <w:hideMark/>
          </w:tcPr>
          <w:p w14:paraId="5E16EFCE" w14:textId="77777777" w:rsidR="00E65DBE" w:rsidRPr="009C135A" w:rsidRDefault="00E65DBE" w:rsidP="00AF0D4C">
            <w:pPr>
              <w:spacing w:after="0"/>
              <w:jc w:val="center"/>
              <w:rPr>
                <w:ins w:id="5144" w:author="China Telecom" w:date="2020-11-20T19:17:00Z"/>
              </w:rPr>
            </w:pPr>
            <w:ins w:id="5145" w:author="China Telecom" w:date="2020-11-20T19:17:00Z">
              <w:r w:rsidRPr="00F9020F">
                <w:rPr>
                  <w:b/>
                </w:rPr>
                <w:t>Number of Samples</w:t>
              </w:r>
            </w:ins>
          </w:p>
        </w:tc>
        <w:tc>
          <w:tcPr>
            <w:tcW w:w="2200" w:type="dxa"/>
            <w:shd w:val="clear" w:color="auto" w:fill="E7E6E6" w:themeFill="background2"/>
            <w:hideMark/>
          </w:tcPr>
          <w:p w14:paraId="30FA9305" w14:textId="77777777" w:rsidR="00E65DBE" w:rsidRPr="009C135A" w:rsidRDefault="00E65DBE" w:rsidP="00AF0D4C">
            <w:pPr>
              <w:spacing w:after="0"/>
              <w:jc w:val="center"/>
              <w:rPr>
                <w:ins w:id="5146" w:author="China Telecom" w:date="2020-11-20T19:17:00Z"/>
              </w:rPr>
            </w:pPr>
            <w:ins w:id="5147" w:author="China Telecom" w:date="2020-11-20T19:17:00Z">
              <w:r w:rsidRPr="00F9020F">
                <w:rPr>
                  <w:b/>
                </w:rPr>
                <w:t>Representative value</w:t>
              </w:r>
            </w:ins>
          </w:p>
        </w:tc>
        <w:tc>
          <w:tcPr>
            <w:tcW w:w="2200" w:type="dxa"/>
            <w:shd w:val="clear" w:color="auto" w:fill="E7E6E6" w:themeFill="background2"/>
            <w:hideMark/>
          </w:tcPr>
          <w:p w14:paraId="17E6F0D9" w14:textId="77777777" w:rsidR="00E65DBE" w:rsidRPr="009C135A" w:rsidRDefault="00E65DBE" w:rsidP="00AF0D4C">
            <w:pPr>
              <w:spacing w:after="0"/>
              <w:jc w:val="center"/>
              <w:rPr>
                <w:ins w:id="5148" w:author="China Telecom" w:date="2020-11-20T19:17:00Z"/>
              </w:rPr>
            </w:pPr>
            <w:ins w:id="5149" w:author="China Telecom" w:date="2020-11-20T19:17:00Z">
              <w:r w:rsidRPr="00F9020F">
                <w:rPr>
                  <w:b/>
                </w:rPr>
                <w:t>Standard Deviation (w/o outlier)</w:t>
              </w:r>
            </w:ins>
          </w:p>
        </w:tc>
        <w:tc>
          <w:tcPr>
            <w:tcW w:w="2620" w:type="dxa"/>
            <w:shd w:val="clear" w:color="auto" w:fill="E7E6E6" w:themeFill="background2"/>
            <w:hideMark/>
          </w:tcPr>
          <w:p w14:paraId="11B279FE" w14:textId="77777777" w:rsidR="00E65DBE" w:rsidRPr="009C135A" w:rsidRDefault="00E65DBE" w:rsidP="00AF0D4C">
            <w:pPr>
              <w:spacing w:after="0"/>
              <w:jc w:val="center"/>
              <w:rPr>
                <w:ins w:id="5150" w:author="China Telecom" w:date="2020-11-20T19:17:00Z"/>
              </w:rPr>
            </w:pPr>
            <w:ins w:id="5151" w:author="China Telecom" w:date="2020-11-20T19:17:00Z">
              <w:r w:rsidRPr="00F9020F">
                <w:rPr>
                  <w:b/>
                </w:rPr>
                <w:t>Gap from Deployment dependent target</w:t>
              </w:r>
              <w:r w:rsidRPr="00F9020F">
                <w:rPr>
                  <w:b/>
                </w:rPr>
                <w:br/>
                <w:t>1732m ISD=127.8dB</w:t>
              </w:r>
            </w:ins>
          </w:p>
        </w:tc>
      </w:tr>
      <w:tr w:rsidR="00E65DBE" w:rsidRPr="00E9302F" w14:paraId="5CB686D0" w14:textId="77777777" w:rsidTr="00AF0D4C">
        <w:trPr>
          <w:ins w:id="5152" w:author="China Telecom" w:date="2020-11-20T19:17:00Z"/>
        </w:trPr>
        <w:tc>
          <w:tcPr>
            <w:tcW w:w="6440" w:type="dxa"/>
            <w:noWrap/>
            <w:hideMark/>
          </w:tcPr>
          <w:p w14:paraId="78C56418" w14:textId="77777777" w:rsidR="00E65DBE" w:rsidRPr="00E9302F" w:rsidRDefault="00E65DBE" w:rsidP="00AF0D4C">
            <w:pPr>
              <w:spacing w:after="0"/>
              <w:rPr>
                <w:ins w:id="5153" w:author="China Telecom" w:date="2020-11-20T19:17:00Z"/>
                <w:noProof/>
                <w:sz w:val="22"/>
              </w:rPr>
            </w:pPr>
            <w:ins w:id="5154" w:author="China Telecom" w:date="2020-11-20T19:17:00Z">
              <w:r w:rsidRPr="00E9302F">
                <w:t>PUSCH for eMBB DDDDDDDSUU</w:t>
              </w:r>
            </w:ins>
          </w:p>
        </w:tc>
        <w:tc>
          <w:tcPr>
            <w:tcW w:w="2200" w:type="dxa"/>
            <w:noWrap/>
            <w:hideMark/>
          </w:tcPr>
          <w:p w14:paraId="479DECFF" w14:textId="77777777" w:rsidR="00E65DBE" w:rsidRPr="00E9302F" w:rsidRDefault="00E65DBE" w:rsidP="00AF0D4C">
            <w:pPr>
              <w:spacing w:after="0"/>
              <w:jc w:val="center"/>
              <w:rPr>
                <w:ins w:id="5155" w:author="China Telecom" w:date="2020-11-20T19:17:00Z"/>
                <w:noProof/>
                <w:sz w:val="22"/>
              </w:rPr>
            </w:pPr>
            <w:ins w:id="5156" w:author="China Telecom" w:date="2020-11-20T19:17:00Z">
              <w:r w:rsidRPr="00E9302F">
                <w:t>7</w:t>
              </w:r>
            </w:ins>
          </w:p>
        </w:tc>
        <w:tc>
          <w:tcPr>
            <w:tcW w:w="2200" w:type="dxa"/>
            <w:noWrap/>
            <w:hideMark/>
          </w:tcPr>
          <w:p w14:paraId="1099CB48" w14:textId="77777777" w:rsidR="00E65DBE" w:rsidRPr="00E9302F" w:rsidRDefault="00E65DBE" w:rsidP="00AF0D4C">
            <w:pPr>
              <w:spacing w:after="0"/>
              <w:jc w:val="center"/>
              <w:rPr>
                <w:ins w:id="5157" w:author="China Telecom" w:date="2020-11-20T19:17:00Z"/>
              </w:rPr>
            </w:pPr>
            <w:ins w:id="5158" w:author="China Telecom" w:date="2020-11-20T19:17:00Z">
              <w:r w:rsidRPr="00E9302F">
                <w:t>123.97</w:t>
              </w:r>
            </w:ins>
          </w:p>
        </w:tc>
        <w:tc>
          <w:tcPr>
            <w:tcW w:w="2200" w:type="dxa"/>
            <w:noWrap/>
            <w:hideMark/>
          </w:tcPr>
          <w:p w14:paraId="7718380F" w14:textId="77777777" w:rsidR="00E65DBE" w:rsidRPr="00E9302F" w:rsidRDefault="00E65DBE" w:rsidP="00AF0D4C">
            <w:pPr>
              <w:spacing w:after="0"/>
              <w:jc w:val="center"/>
              <w:rPr>
                <w:ins w:id="5159" w:author="China Telecom" w:date="2020-11-20T19:17:00Z"/>
              </w:rPr>
            </w:pPr>
            <w:ins w:id="5160" w:author="China Telecom" w:date="2020-11-20T19:17:00Z">
              <w:r w:rsidRPr="00E9302F">
                <w:t>1.73</w:t>
              </w:r>
            </w:ins>
          </w:p>
        </w:tc>
        <w:tc>
          <w:tcPr>
            <w:tcW w:w="2620" w:type="dxa"/>
            <w:noWrap/>
            <w:hideMark/>
          </w:tcPr>
          <w:p w14:paraId="772B8C69" w14:textId="77777777" w:rsidR="00E65DBE" w:rsidRPr="00E9302F" w:rsidRDefault="00E65DBE" w:rsidP="00AF0D4C">
            <w:pPr>
              <w:spacing w:after="0"/>
              <w:jc w:val="center"/>
              <w:rPr>
                <w:ins w:id="5161" w:author="China Telecom" w:date="2020-11-20T19:17:00Z"/>
              </w:rPr>
            </w:pPr>
            <w:ins w:id="5162" w:author="China Telecom" w:date="2020-11-20T19:17:00Z">
              <w:r w:rsidRPr="00E9302F">
                <w:t>-3.86</w:t>
              </w:r>
            </w:ins>
          </w:p>
        </w:tc>
      </w:tr>
      <w:tr w:rsidR="00E65DBE" w:rsidRPr="00E9302F" w14:paraId="6F219770" w14:textId="77777777" w:rsidTr="00AF0D4C">
        <w:trPr>
          <w:ins w:id="5163" w:author="China Telecom" w:date="2020-11-20T19:17:00Z"/>
        </w:trPr>
        <w:tc>
          <w:tcPr>
            <w:tcW w:w="6440" w:type="dxa"/>
            <w:noWrap/>
            <w:hideMark/>
          </w:tcPr>
          <w:p w14:paraId="615EBE57" w14:textId="77777777" w:rsidR="00E65DBE" w:rsidRPr="00E9302F" w:rsidRDefault="00E65DBE" w:rsidP="00AF0D4C">
            <w:pPr>
              <w:spacing w:after="0"/>
              <w:rPr>
                <w:ins w:id="5164" w:author="China Telecom" w:date="2020-11-20T19:17:00Z"/>
              </w:rPr>
            </w:pPr>
            <w:ins w:id="5165" w:author="China Telecom" w:date="2020-11-20T19:17:00Z">
              <w:r w:rsidRPr="00E9302F">
                <w:t>PUSCH for VoIP DDDDDDDSUU</w:t>
              </w:r>
            </w:ins>
          </w:p>
        </w:tc>
        <w:tc>
          <w:tcPr>
            <w:tcW w:w="2200" w:type="dxa"/>
            <w:noWrap/>
            <w:hideMark/>
          </w:tcPr>
          <w:p w14:paraId="0AB8F536" w14:textId="77777777" w:rsidR="00E65DBE" w:rsidRPr="00E9302F" w:rsidRDefault="00E65DBE" w:rsidP="00AF0D4C">
            <w:pPr>
              <w:spacing w:after="0"/>
              <w:jc w:val="center"/>
              <w:rPr>
                <w:ins w:id="5166" w:author="China Telecom" w:date="2020-11-20T19:17:00Z"/>
              </w:rPr>
            </w:pPr>
            <w:ins w:id="5167" w:author="China Telecom" w:date="2020-11-20T19:17:00Z">
              <w:r w:rsidRPr="00E9302F">
                <w:t>6</w:t>
              </w:r>
            </w:ins>
          </w:p>
        </w:tc>
        <w:tc>
          <w:tcPr>
            <w:tcW w:w="2200" w:type="dxa"/>
            <w:noWrap/>
            <w:hideMark/>
          </w:tcPr>
          <w:p w14:paraId="74A3D7C7" w14:textId="77777777" w:rsidR="00E65DBE" w:rsidRPr="00E9302F" w:rsidRDefault="00E65DBE" w:rsidP="00AF0D4C">
            <w:pPr>
              <w:spacing w:after="0"/>
              <w:jc w:val="center"/>
              <w:rPr>
                <w:ins w:id="5168" w:author="China Telecom" w:date="2020-11-20T19:17:00Z"/>
              </w:rPr>
            </w:pPr>
            <w:ins w:id="5169" w:author="China Telecom" w:date="2020-11-20T19:17:00Z">
              <w:r w:rsidRPr="00E9302F">
                <w:t>129.88</w:t>
              </w:r>
            </w:ins>
          </w:p>
        </w:tc>
        <w:tc>
          <w:tcPr>
            <w:tcW w:w="2200" w:type="dxa"/>
            <w:noWrap/>
            <w:hideMark/>
          </w:tcPr>
          <w:p w14:paraId="4C99F237" w14:textId="77777777" w:rsidR="00E65DBE" w:rsidRPr="00E9302F" w:rsidRDefault="00E65DBE" w:rsidP="00AF0D4C">
            <w:pPr>
              <w:spacing w:after="0"/>
              <w:jc w:val="center"/>
              <w:rPr>
                <w:ins w:id="5170" w:author="China Telecom" w:date="2020-11-20T19:17:00Z"/>
              </w:rPr>
            </w:pPr>
            <w:ins w:id="5171" w:author="China Telecom" w:date="2020-11-20T19:17:00Z">
              <w:r w:rsidRPr="00E9302F">
                <w:t>1.18</w:t>
              </w:r>
            </w:ins>
          </w:p>
        </w:tc>
        <w:tc>
          <w:tcPr>
            <w:tcW w:w="2620" w:type="dxa"/>
            <w:noWrap/>
            <w:hideMark/>
          </w:tcPr>
          <w:p w14:paraId="48EE0AD0" w14:textId="77777777" w:rsidR="00E65DBE" w:rsidRPr="00E9302F" w:rsidRDefault="00E65DBE" w:rsidP="00AF0D4C">
            <w:pPr>
              <w:spacing w:after="0"/>
              <w:jc w:val="center"/>
              <w:rPr>
                <w:ins w:id="5172" w:author="China Telecom" w:date="2020-11-20T19:17:00Z"/>
              </w:rPr>
            </w:pPr>
            <w:ins w:id="5173" w:author="China Telecom" w:date="2020-11-20T19:17:00Z">
              <w:r w:rsidRPr="00E9302F">
                <w:t>2.04</w:t>
              </w:r>
            </w:ins>
          </w:p>
        </w:tc>
      </w:tr>
      <w:tr w:rsidR="00E65DBE" w:rsidRPr="00E9302F" w14:paraId="0C4C57FB" w14:textId="77777777" w:rsidTr="00AF0D4C">
        <w:trPr>
          <w:ins w:id="5174" w:author="China Telecom" w:date="2020-11-20T19:17:00Z"/>
        </w:trPr>
        <w:tc>
          <w:tcPr>
            <w:tcW w:w="6440" w:type="dxa"/>
            <w:noWrap/>
            <w:hideMark/>
          </w:tcPr>
          <w:p w14:paraId="76BBA7A2" w14:textId="77777777" w:rsidR="00E65DBE" w:rsidRPr="00E9302F" w:rsidRDefault="00E65DBE" w:rsidP="00AF0D4C">
            <w:pPr>
              <w:spacing w:after="0"/>
              <w:rPr>
                <w:ins w:id="5175" w:author="China Telecom" w:date="2020-11-20T19:17:00Z"/>
              </w:rPr>
            </w:pPr>
            <w:ins w:id="5176" w:author="China Telecom" w:date="2020-11-20T19:17:00Z">
              <w:r w:rsidRPr="00E9302F">
                <w:t>PUSCH with SIP invite DDDDDDDSUU</w:t>
              </w:r>
            </w:ins>
          </w:p>
        </w:tc>
        <w:tc>
          <w:tcPr>
            <w:tcW w:w="2200" w:type="dxa"/>
            <w:noWrap/>
            <w:hideMark/>
          </w:tcPr>
          <w:p w14:paraId="181AED1D" w14:textId="77777777" w:rsidR="00E65DBE" w:rsidRPr="00E9302F" w:rsidRDefault="00E65DBE" w:rsidP="00AF0D4C">
            <w:pPr>
              <w:spacing w:after="0"/>
              <w:jc w:val="center"/>
              <w:rPr>
                <w:ins w:id="5177" w:author="China Telecom" w:date="2020-11-20T19:17:00Z"/>
              </w:rPr>
            </w:pPr>
            <w:ins w:id="5178" w:author="China Telecom" w:date="2020-11-20T19:17:00Z">
              <w:r w:rsidRPr="00E9302F">
                <w:t>0</w:t>
              </w:r>
            </w:ins>
          </w:p>
        </w:tc>
        <w:tc>
          <w:tcPr>
            <w:tcW w:w="2200" w:type="dxa"/>
            <w:noWrap/>
            <w:hideMark/>
          </w:tcPr>
          <w:p w14:paraId="5C071D5E" w14:textId="77777777" w:rsidR="00E65DBE" w:rsidRPr="00E9302F" w:rsidRDefault="00E65DBE" w:rsidP="00AF0D4C">
            <w:pPr>
              <w:spacing w:after="0"/>
              <w:jc w:val="center"/>
              <w:rPr>
                <w:ins w:id="5179" w:author="China Telecom" w:date="2020-11-20T19:17:00Z"/>
                <w:noProof/>
              </w:rPr>
            </w:pPr>
          </w:p>
        </w:tc>
        <w:tc>
          <w:tcPr>
            <w:tcW w:w="2200" w:type="dxa"/>
            <w:noWrap/>
            <w:hideMark/>
          </w:tcPr>
          <w:p w14:paraId="17FE82F5" w14:textId="77777777" w:rsidR="00E65DBE" w:rsidRPr="00E9302F" w:rsidRDefault="00E65DBE" w:rsidP="00AF0D4C">
            <w:pPr>
              <w:spacing w:after="0"/>
              <w:jc w:val="center"/>
              <w:rPr>
                <w:ins w:id="5180" w:author="China Telecom" w:date="2020-11-20T19:17:00Z"/>
                <w:noProof/>
              </w:rPr>
            </w:pPr>
          </w:p>
        </w:tc>
        <w:tc>
          <w:tcPr>
            <w:tcW w:w="2620" w:type="dxa"/>
            <w:noWrap/>
            <w:hideMark/>
          </w:tcPr>
          <w:p w14:paraId="19F2A262" w14:textId="77777777" w:rsidR="00E65DBE" w:rsidRPr="00E9302F" w:rsidRDefault="00E65DBE" w:rsidP="00AF0D4C">
            <w:pPr>
              <w:spacing w:after="0"/>
              <w:jc w:val="center"/>
              <w:rPr>
                <w:ins w:id="5181" w:author="China Telecom" w:date="2020-11-20T19:17:00Z"/>
                <w:noProof/>
              </w:rPr>
            </w:pPr>
          </w:p>
        </w:tc>
      </w:tr>
      <w:tr w:rsidR="00E65DBE" w:rsidRPr="00E9302F" w14:paraId="1662B6A7" w14:textId="77777777" w:rsidTr="00AF0D4C">
        <w:trPr>
          <w:ins w:id="5182" w:author="China Telecom" w:date="2020-11-20T19:17:00Z"/>
        </w:trPr>
        <w:tc>
          <w:tcPr>
            <w:tcW w:w="6440" w:type="dxa"/>
            <w:noWrap/>
            <w:hideMark/>
          </w:tcPr>
          <w:p w14:paraId="67D7EB82" w14:textId="77777777" w:rsidR="00E65DBE" w:rsidRPr="00E9302F" w:rsidRDefault="00E65DBE" w:rsidP="00AF0D4C">
            <w:pPr>
              <w:spacing w:after="0"/>
              <w:rPr>
                <w:ins w:id="5183" w:author="China Telecom" w:date="2020-11-20T19:17:00Z"/>
              </w:rPr>
            </w:pPr>
            <w:ins w:id="5184" w:author="China Telecom" w:date="2020-11-20T19:17:00Z">
              <w:r w:rsidRPr="00E9302F">
                <w:t xml:space="preserve">PUSCH for CSI </w:t>
              </w:r>
              <w:r>
                <w:t xml:space="preserve">11bit </w:t>
              </w:r>
              <w:r w:rsidRPr="00E9302F">
                <w:t xml:space="preserve">DDDDDDDSUU </w:t>
              </w:r>
            </w:ins>
          </w:p>
        </w:tc>
        <w:tc>
          <w:tcPr>
            <w:tcW w:w="2200" w:type="dxa"/>
            <w:noWrap/>
            <w:hideMark/>
          </w:tcPr>
          <w:p w14:paraId="6172C453" w14:textId="77777777" w:rsidR="00E65DBE" w:rsidRPr="00E9302F" w:rsidRDefault="00E65DBE" w:rsidP="00AF0D4C">
            <w:pPr>
              <w:spacing w:after="0"/>
              <w:jc w:val="center"/>
              <w:rPr>
                <w:ins w:id="5185" w:author="China Telecom" w:date="2020-11-20T19:17:00Z"/>
              </w:rPr>
            </w:pPr>
            <w:ins w:id="5186" w:author="China Telecom" w:date="2020-11-20T19:17:00Z">
              <w:r w:rsidRPr="00E9302F">
                <w:t>0</w:t>
              </w:r>
            </w:ins>
          </w:p>
        </w:tc>
        <w:tc>
          <w:tcPr>
            <w:tcW w:w="2200" w:type="dxa"/>
            <w:noWrap/>
            <w:hideMark/>
          </w:tcPr>
          <w:p w14:paraId="0AE285CA" w14:textId="77777777" w:rsidR="00E65DBE" w:rsidRPr="00E9302F" w:rsidRDefault="00E65DBE" w:rsidP="00AF0D4C">
            <w:pPr>
              <w:spacing w:after="0"/>
              <w:jc w:val="center"/>
              <w:rPr>
                <w:ins w:id="5187" w:author="China Telecom" w:date="2020-11-20T19:17:00Z"/>
                <w:noProof/>
              </w:rPr>
            </w:pPr>
          </w:p>
        </w:tc>
        <w:tc>
          <w:tcPr>
            <w:tcW w:w="2200" w:type="dxa"/>
            <w:noWrap/>
            <w:hideMark/>
          </w:tcPr>
          <w:p w14:paraId="2F333D7F" w14:textId="77777777" w:rsidR="00E65DBE" w:rsidRPr="00E9302F" w:rsidRDefault="00E65DBE" w:rsidP="00AF0D4C">
            <w:pPr>
              <w:spacing w:after="0"/>
              <w:jc w:val="center"/>
              <w:rPr>
                <w:ins w:id="5188" w:author="China Telecom" w:date="2020-11-20T19:17:00Z"/>
                <w:noProof/>
              </w:rPr>
            </w:pPr>
          </w:p>
        </w:tc>
        <w:tc>
          <w:tcPr>
            <w:tcW w:w="2620" w:type="dxa"/>
            <w:noWrap/>
            <w:hideMark/>
          </w:tcPr>
          <w:p w14:paraId="5BCB03EE" w14:textId="77777777" w:rsidR="00E65DBE" w:rsidRPr="00E9302F" w:rsidRDefault="00E65DBE" w:rsidP="00AF0D4C">
            <w:pPr>
              <w:spacing w:after="0"/>
              <w:jc w:val="center"/>
              <w:rPr>
                <w:ins w:id="5189" w:author="China Telecom" w:date="2020-11-20T19:17:00Z"/>
                <w:noProof/>
              </w:rPr>
            </w:pPr>
          </w:p>
        </w:tc>
      </w:tr>
      <w:tr w:rsidR="00E65DBE" w:rsidRPr="00E9302F" w14:paraId="0139BB25" w14:textId="77777777" w:rsidTr="00AF0D4C">
        <w:trPr>
          <w:ins w:id="5190" w:author="China Telecom" w:date="2020-11-20T19:17:00Z"/>
        </w:trPr>
        <w:tc>
          <w:tcPr>
            <w:tcW w:w="6440" w:type="dxa"/>
            <w:noWrap/>
            <w:hideMark/>
          </w:tcPr>
          <w:p w14:paraId="6405DB70" w14:textId="77777777" w:rsidR="00E65DBE" w:rsidRPr="00E9302F" w:rsidRDefault="00E65DBE" w:rsidP="00AF0D4C">
            <w:pPr>
              <w:spacing w:after="0"/>
              <w:rPr>
                <w:ins w:id="5191" w:author="China Telecom" w:date="2020-11-20T19:17:00Z"/>
              </w:rPr>
            </w:pPr>
            <w:ins w:id="5192" w:author="China Telecom" w:date="2020-11-20T19:17:00Z">
              <w:r w:rsidRPr="00E9302F">
                <w:t xml:space="preserve">PUSCH for CSI </w:t>
              </w:r>
              <w:r>
                <w:t xml:space="preserve">22bit </w:t>
              </w:r>
              <w:r w:rsidRPr="00E9302F">
                <w:t>DDDDDD</w:t>
              </w:r>
              <w:r>
                <w:t>D</w:t>
              </w:r>
              <w:r w:rsidRPr="00E9302F">
                <w:t xml:space="preserve">SUU </w:t>
              </w:r>
            </w:ins>
          </w:p>
        </w:tc>
        <w:tc>
          <w:tcPr>
            <w:tcW w:w="2200" w:type="dxa"/>
            <w:noWrap/>
            <w:hideMark/>
          </w:tcPr>
          <w:p w14:paraId="4FC04F6C" w14:textId="77777777" w:rsidR="00E65DBE" w:rsidRPr="00E9302F" w:rsidRDefault="00E65DBE" w:rsidP="00AF0D4C">
            <w:pPr>
              <w:spacing w:after="0"/>
              <w:jc w:val="center"/>
              <w:rPr>
                <w:ins w:id="5193" w:author="China Telecom" w:date="2020-11-20T19:17:00Z"/>
              </w:rPr>
            </w:pPr>
            <w:ins w:id="5194" w:author="China Telecom" w:date="2020-11-20T19:17:00Z">
              <w:r w:rsidRPr="00E9302F">
                <w:t>0</w:t>
              </w:r>
            </w:ins>
          </w:p>
        </w:tc>
        <w:tc>
          <w:tcPr>
            <w:tcW w:w="2200" w:type="dxa"/>
            <w:noWrap/>
            <w:hideMark/>
          </w:tcPr>
          <w:p w14:paraId="1FB3C61E" w14:textId="77777777" w:rsidR="00E65DBE" w:rsidRPr="00E9302F" w:rsidRDefault="00E65DBE" w:rsidP="00AF0D4C">
            <w:pPr>
              <w:spacing w:after="0"/>
              <w:jc w:val="center"/>
              <w:rPr>
                <w:ins w:id="5195" w:author="China Telecom" w:date="2020-11-20T19:17:00Z"/>
                <w:noProof/>
              </w:rPr>
            </w:pPr>
          </w:p>
        </w:tc>
        <w:tc>
          <w:tcPr>
            <w:tcW w:w="2200" w:type="dxa"/>
            <w:noWrap/>
            <w:hideMark/>
          </w:tcPr>
          <w:p w14:paraId="4EC4253E" w14:textId="77777777" w:rsidR="00E65DBE" w:rsidRPr="00E9302F" w:rsidRDefault="00E65DBE" w:rsidP="00AF0D4C">
            <w:pPr>
              <w:spacing w:after="0"/>
              <w:jc w:val="center"/>
              <w:rPr>
                <w:ins w:id="5196" w:author="China Telecom" w:date="2020-11-20T19:17:00Z"/>
                <w:noProof/>
              </w:rPr>
            </w:pPr>
          </w:p>
        </w:tc>
        <w:tc>
          <w:tcPr>
            <w:tcW w:w="2620" w:type="dxa"/>
            <w:noWrap/>
            <w:hideMark/>
          </w:tcPr>
          <w:p w14:paraId="55D5AC24" w14:textId="77777777" w:rsidR="00E65DBE" w:rsidRPr="00E9302F" w:rsidRDefault="00E65DBE" w:rsidP="00AF0D4C">
            <w:pPr>
              <w:spacing w:after="0"/>
              <w:jc w:val="center"/>
              <w:rPr>
                <w:ins w:id="5197" w:author="China Telecom" w:date="2020-11-20T19:17:00Z"/>
                <w:noProof/>
              </w:rPr>
            </w:pPr>
          </w:p>
        </w:tc>
      </w:tr>
      <w:tr w:rsidR="00E65DBE" w:rsidRPr="00E9302F" w14:paraId="750FC5BA" w14:textId="77777777" w:rsidTr="00AF0D4C">
        <w:trPr>
          <w:ins w:id="5198" w:author="China Telecom" w:date="2020-11-20T19:17:00Z"/>
        </w:trPr>
        <w:tc>
          <w:tcPr>
            <w:tcW w:w="6440" w:type="dxa"/>
            <w:noWrap/>
            <w:hideMark/>
          </w:tcPr>
          <w:p w14:paraId="1ECD3AA8" w14:textId="77777777" w:rsidR="00E65DBE" w:rsidRPr="00E9302F" w:rsidRDefault="00E65DBE" w:rsidP="00AF0D4C">
            <w:pPr>
              <w:spacing w:after="0"/>
              <w:rPr>
                <w:ins w:id="5199" w:author="China Telecom" w:date="2020-11-20T19:17:00Z"/>
              </w:rPr>
            </w:pPr>
            <w:ins w:id="5200" w:author="China Telecom" w:date="2020-11-20T19:17:00Z">
              <w:r w:rsidRPr="00E9302F">
                <w:t>PUCCH Format 1</w:t>
              </w:r>
            </w:ins>
          </w:p>
        </w:tc>
        <w:tc>
          <w:tcPr>
            <w:tcW w:w="2200" w:type="dxa"/>
            <w:noWrap/>
            <w:hideMark/>
          </w:tcPr>
          <w:p w14:paraId="42500C0F" w14:textId="77777777" w:rsidR="00E65DBE" w:rsidRPr="00E9302F" w:rsidRDefault="00E65DBE" w:rsidP="00AF0D4C">
            <w:pPr>
              <w:spacing w:after="0"/>
              <w:jc w:val="center"/>
              <w:rPr>
                <w:ins w:id="5201" w:author="China Telecom" w:date="2020-11-20T19:17:00Z"/>
              </w:rPr>
            </w:pPr>
            <w:ins w:id="5202" w:author="China Telecom" w:date="2020-11-20T19:17:00Z">
              <w:r w:rsidRPr="00E9302F">
                <w:t>5</w:t>
              </w:r>
            </w:ins>
          </w:p>
        </w:tc>
        <w:tc>
          <w:tcPr>
            <w:tcW w:w="2200" w:type="dxa"/>
            <w:noWrap/>
            <w:hideMark/>
          </w:tcPr>
          <w:p w14:paraId="13EB764E" w14:textId="77777777" w:rsidR="00E65DBE" w:rsidRPr="00E9302F" w:rsidRDefault="00E65DBE" w:rsidP="00AF0D4C">
            <w:pPr>
              <w:spacing w:after="0"/>
              <w:jc w:val="center"/>
              <w:rPr>
                <w:ins w:id="5203" w:author="China Telecom" w:date="2020-11-20T19:17:00Z"/>
              </w:rPr>
            </w:pPr>
            <w:ins w:id="5204" w:author="China Telecom" w:date="2020-11-20T19:17:00Z">
              <w:r w:rsidRPr="00E9302F">
                <w:t>130.17</w:t>
              </w:r>
            </w:ins>
          </w:p>
        </w:tc>
        <w:tc>
          <w:tcPr>
            <w:tcW w:w="2200" w:type="dxa"/>
            <w:noWrap/>
            <w:hideMark/>
          </w:tcPr>
          <w:p w14:paraId="4B2637D9" w14:textId="77777777" w:rsidR="00E65DBE" w:rsidRPr="00E9302F" w:rsidRDefault="00E65DBE" w:rsidP="00AF0D4C">
            <w:pPr>
              <w:spacing w:after="0"/>
              <w:jc w:val="center"/>
              <w:rPr>
                <w:ins w:id="5205" w:author="China Telecom" w:date="2020-11-20T19:17:00Z"/>
              </w:rPr>
            </w:pPr>
            <w:ins w:id="5206" w:author="China Telecom" w:date="2020-11-20T19:17:00Z">
              <w:r w:rsidRPr="00E9302F">
                <w:t>1.25</w:t>
              </w:r>
            </w:ins>
          </w:p>
        </w:tc>
        <w:tc>
          <w:tcPr>
            <w:tcW w:w="2620" w:type="dxa"/>
            <w:noWrap/>
            <w:hideMark/>
          </w:tcPr>
          <w:p w14:paraId="14394B70" w14:textId="77777777" w:rsidR="00E65DBE" w:rsidRPr="00E9302F" w:rsidRDefault="00E65DBE" w:rsidP="00AF0D4C">
            <w:pPr>
              <w:spacing w:after="0"/>
              <w:jc w:val="center"/>
              <w:rPr>
                <w:ins w:id="5207" w:author="China Telecom" w:date="2020-11-20T19:17:00Z"/>
              </w:rPr>
            </w:pPr>
            <w:ins w:id="5208" w:author="China Telecom" w:date="2020-11-20T19:17:00Z">
              <w:r w:rsidRPr="00E9302F">
                <w:t>2.33</w:t>
              </w:r>
            </w:ins>
          </w:p>
        </w:tc>
      </w:tr>
      <w:tr w:rsidR="00E65DBE" w:rsidRPr="00E9302F" w14:paraId="6BA12C70" w14:textId="77777777" w:rsidTr="00AF0D4C">
        <w:trPr>
          <w:ins w:id="5209" w:author="China Telecom" w:date="2020-11-20T19:17:00Z"/>
        </w:trPr>
        <w:tc>
          <w:tcPr>
            <w:tcW w:w="6440" w:type="dxa"/>
            <w:noWrap/>
            <w:hideMark/>
          </w:tcPr>
          <w:p w14:paraId="792159B1" w14:textId="77777777" w:rsidR="00E65DBE" w:rsidRPr="00E9302F" w:rsidRDefault="00E65DBE" w:rsidP="00AF0D4C">
            <w:pPr>
              <w:spacing w:after="0"/>
              <w:rPr>
                <w:ins w:id="5210" w:author="China Telecom" w:date="2020-11-20T19:17:00Z"/>
              </w:rPr>
            </w:pPr>
            <w:ins w:id="5211" w:author="China Telecom" w:date="2020-11-20T19:17:00Z">
              <w:r w:rsidRPr="00E9302F">
                <w:t>PUCCH Format 3 11bit</w:t>
              </w:r>
            </w:ins>
          </w:p>
        </w:tc>
        <w:tc>
          <w:tcPr>
            <w:tcW w:w="2200" w:type="dxa"/>
            <w:noWrap/>
            <w:hideMark/>
          </w:tcPr>
          <w:p w14:paraId="0F7AD583" w14:textId="77777777" w:rsidR="00E65DBE" w:rsidRPr="00E9302F" w:rsidRDefault="00E65DBE" w:rsidP="00AF0D4C">
            <w:pPr>
              <w:spacing w:after="0"/>
              <w:jc w:val="center"/>
              <w:rPr>
                <w:ins w:id="5212" w:author="China Telecom" w:date="2020-11-20T19:17:00Z"/>
              </w:rPr>
            </w:pPr>
            <w:ins w:id="5213" w:author="China Telecom" w:date="2020-11-20T19:17:00Z">
              <w:r w:rsidRPr="00E9302F">
                <w:t>4</w:t>
              </w:r>
            </w:ins>
          </w:p>
        </w:tc>
        <w:tc>
          <w:tcPr>
            <w:tcW w:w="2200" w:type="dxa"/>
            <w:noWrap/>
            <w:hideMark/>
          </w:tcPr>
          <w:p w14:paraId="765DBFF4" w14:textId="77777777" w:rsidR="00E65DBE" w:rsidRPr="00E9302F" w:rsidRDefault="00E65DBE" w:rsidP="00AF0D4C">
            <w:pPr>
              <w:spacing w:after="0"/>
              <w:jc w:val="center"/>
              <w:rPr>
                <w:ins w:id="5214" w:author="China Telecom" w:date="2020-11-20T19:17:00Z"/>
              </w:rPr>
            </w:pPr>
            <w:ins w:id="5215" w:author="China Telecom" w:date="2020-11-20T19:17:00Z">
              <w:r w:rsidRPr="00E9302F">
                <w:t>127.33</w:t>
              </w:r>
            </w:ins>
          </w:p>
        </w:tc>
        <w:tc>
          <w:tcPr>
            <w:tcW w:w="2200" w:type="dxa"/>
            <w:noWrap/>
            <w:hideMark/>
          </w:tcPr>
          <w:p w14:paraId="0599EAC8" w14:textId="77777777" w:rsidR="00E65DBE" w:rsidRPr="00E9302F" w:rsidRDefault="00E65DBE" w:rsidP="00AF0D4C">
            <w:pPr>
              <w:spacing w:after="0"/>
              <w:jc w:val="center"/>
              <w:rPr>
                <w:ins w:id="5216" w:author="China Telecom" w:date="2020-11-20T19:17:00Z"/>
              </w:rPr>
            </w:pPr>
            <w:ins w:id="5217" w:author="China Telecom" w:date="2020-11-20T19:17:00Z">
              <w:r w:rsidRPr="00E9302F">
                <w:t>1.46</w:t>
              </w:r>
            </w:ins>
          </w:p>
        </w:tc>
        <w:tc>
          <w:tcPr>
            <w:tcW w:w="2620" w:type="dxa"/>
            <w:noWrap/>
            <w:hideMark/>
          </w:tcPr>
          <w:p w14:paraId="7CD0A6EF" w14:textId="77777777" w:rsidR="00E65DBE" w:rsidRPr="00E9302F" w:rsidRDefault="00E65DBE" w:rsidP="00AF0D4C">
            <w:pPr>
              <w:spacing w:after="0"/>
              <w:jc w:val="center"/>
              <w:rPr>
                <w:ins w:id="5218" w:author="China Telecom" w:date="2020-11-20T19:17:00Z"/>
              </w:rPr>
            </w:pPr>
            <w:ins w:id="5219" w:author="China Telecom" w:date="2020-11-20T19:17:00Z">
              <w:r w:rsidRPr="00E9302F">
                <w:t>-0.50</w:t>
              </w:r>
            </w:ins>
          </w:p>
        </w:tc>
      </w:tr>
      <w:tr w:rsidR="00E65DBE" w:rsidRPr="00E9302F" w14:paraId="715778C2" w14:textId="77777777" w:rsidTr="00AF0D4C">
        <w:trPr>
          <w:ins w:id="5220" w:author="China Telecom" w:date="2020-11-20T19:17:00Z"/>
        </w:trPr>
        <w:tc>
          <w:tcPr>
            <w:tcW w:w="6440" w:type="dxa"/>
            <w:noWrap/>
            <w:hideMark/>
          </w:tcPr>
          <w:p w14:paraId="2132AA38" w14:textId="77777777" w:rsidR="00E65DBE" w:rsidRPr="00E9302F" w:rsidRDefault="00E65DBE" w:rsidP="00AF0D4C">
            <w:pPr>
              <w:spacing w:after="0"/>
              <w:rPr>
                <w:ins w:id="5221" w:author="China Telecom" w:date="2020-11-20T19:17:00Z"/>
              </w:rPr>
            </w:pPr>
            <w:ins w:id="5222" w:author="China Telecom" w:date="2020-11-20T19:17:00Z">
              <w:r w:rsidRPr="00E9302F">
                <w:t>PUCCH Format 3 22bit</w:t>
              </w:r>
            </w:ins>
          </w:p>
        </w:tc>
        <w:tc>
          <w:tcPr>
            <w:tcW w:w="2200" w:type="dxa"/>
            <w:noWrap/>
            <w:hideMark/>
          </w:tcPr>
          <w:p w14:paraId="2FB8DE9E" w14:textId="77777777" w:rsidR="00E65DBE" w:rsidRPr="00E9302F" w:rsidRDefault="00E65DBE" w:rsidP="00AF0D4C">
            <w:pPr>
              <w:spacing w:after="0"/>
              <w:jc w:val="center"/>
              <w:rPr>
                <w:ins w:id="5223" w:author="China Telecom" w:date="2020-11-20T19:17:00Z"/>
              </w:rPr>
            </w:pPr>
            <w:ins w:id="5224" w:author="China Telecom" w:date="2020-11-20T19:17:00Z">
              <w:r w:rsidRPr="00E9302F">
                <w:t>3</w:t>
              </w:r>
            </w:ins>
          </w:p>
        </w:tc>
        <w:tc>
          <w:tcPr>
            <w:tcW w:w="2200" w:type="dxa"/>
            <w:noWrap/>
            <w:hideMark/>
          </w:tcPr>
          <w:p w14:paraId="624116AF" w14:textId="77777777" w:rsidR="00E65DBE" w:rsidRPr="00E9302F" w:rsidRDefault="00E65DBE" w:rsidP="00AF0D4C">
            <w:pPr>
              <w:spacing w:after="0"/>
              <w:jc w:val="center"/>
              <w:rPr>
                <w:ins w:id="5225" w:author="China Telecom" w:date="2020-11-20T19:17:00Z"/>
              </w:rPr>
            </w:pPr>
            <w:ins w:id="5226" w:author="China Telecom" w:date="2020-11-20T19:17:00Z">
              <w:r w:rsidRPr="00E9302F">
                <w:t>126.24</w:t>
              </w:r>
            </w:ins>
          </w:p>
        </w:tc>
        <w:tc>
          <w:tcPr>
            <w:tcW w:w="2200" w:type="dxa"/>
            <w:noWrap/>
            <w:hideMark/>
          </w:tcPr>
          <w:p w14:paraId="761015C2" w14:textId="77777777" w:rsidR="00E65DBE" w:rsidRPr="00E9302F" w:rsidRDefault="00E65DBE" w:rsidP="00AF0D4C">
            <w:pPr>
              <w:spacing w:after="0"/>
              <w:jc w:val="center"/>
              <w:rPr>
                <w:ins w:id="5227" w:author="China Telecom" w:date="2020-11-20T19:17:00Z"/>
              </w:rPr>
            </w:pPr>
            <w:ins w:id="5228" w:author="China Telecom" w:date="2020-11-20T19:17:00Z">
              <w:r w:rsidRPr="00E9302F">
                <w:t>3.00</w:t>
              </w:r>
            </w:ins>
          </w:p>
        </w:tc>
        <w:tc>
          <w:tcPr>
            <w:tcW w:w="2620" w:type="dxa"/>
            <w:noWrap/>
            <w:hideMark/>
          </w:tcPr>
          <w:p w14:paraId="621F99AD" w14:textId="77777777" w:rsidR="00E65DBE" w:rsidRPr="00E9302F" w:rsidRDefault="00E65DBE" w:rsidP="00AF0D4C">
            <w:pPr>
              <w:spacing w:after="0"/>
              <w:jc w:val="center"/>
              <w:rPr>
                <w:ins w:id="5229" w:author="China Telecom" w:date="2020-11-20T19:17:00Z"/>
              </w:rPr>
            </w:pPr>
            <w:ins w:id="5230" w:author="China Telecom" w:date="2020-11-20T19:17:00Z">
              <w:r w:rsidRPr="00E9302F">
                <w:t>-1.60</w:t>
              </w:r>
            </w:ins>
          </w:p>
        </w:tc>
      </w:tr>
      <w:tr w:rsidR="00E65DBE" w:rsidRPr="00E9302F" w14:paraId="32FEE71A" w14:textId="77777777" w:rsidTr="00AF0D4C">
        <w:trPr>
          <w:ins w:id="5231" w:author="China Telecom" w:date="2020-11-20T19:17:00Z"/>
        </w:trPr>
        <w:tc>
          <w:tcPr>
            <w:tcW w:w="6440" w:type="dxa"/>
            <w:noWrap/>
            <w:hideMark/>
          </w:tcPr>
          <w:p w14:paraId="43C08E6E" w14:textId="77777777" w:rsidR="00E65DBE" w:rsidRPr="00E9302F" w:rsidRDefault="00E65DBE" w:rsidP="00AF0D4C">
            <w:pPr>
              <w:spacing w:after="0"/>
              <w:rPr>
                <w:ins w:id="5232" w:author="China Telecom" w:date="2020-11-20T19:17:00Z"/>
              </w:rPr>
            </w:pPr>
            <w:ins w:id="5233" w:author="China Telecom" w:date="2020-11-20T19:17:00Z">
              <w:r w:rsidRPr="00E9302F">
                <w:t xml:space="preserve">SSB </w:t>
              </w:r>
            </w:ins>
          </w:p>
        </w:tc>
        <w:tc>
          <w:tcPr>
            <w:tcW w:w="2200" w:type="dxa"/>
            <w:noWrap/>
            <w:hideMark/>
          </w:tcPr>
          <w:p w14:paraId="4D24F7CA" w14:textId="77777777" w:rsidR="00E65DBE" w:rsidRPr="00E9302F" w:rsidRDefault="00E65DBE" w:rsidP="00AF0D4C">
            <w:pPr>
              <w:spacing w:after="0"/>
              <w:jc w:val="center"/>
              <w:rPr>
                <w:ins w:id="5234" w:author="China Telecom" w:date="2020-11-20T19:17:00Z"/>
              </w:rPr>
            </w:pPr>
            <w:ins w:id="5235" w:author="China Telecom" w:date="2020-11-20T19:17:00Z">
              <w:r w:rsidRPr="00E9302F">
                <w:t>4</w:t>
              </w:r>
            </w:ins>
          </w:p>
        </w:tc>
        <w:tc>
          <w:tcPr>
            <w:tcW w:w="2200" w:type="dxa"/>
            <w:noWrap/>
            <w:hideMark/>
          </w:tcPr>
          <w:p w14:paraId="1E42D474" w14:textId="77777777" w:rsidR="00E65DBE" w:rsidRPr="00E9302F" w:rsidRDefault="00E65DBE" w:rsidP="00AF0D4C">
            <w:pPr>
              <w:spacing w:after="0"/>
              <w:jc w:val="center"/>
              <w:rPr>
                <w:ins w:id="5236" w:author="China Telecom" w:date="2020-11-20T19:17:00Z"/>
              </w:rPr>
            </w:pPr>
            <w:ins w:id="5237" w:author="China Telecom" w:date="2020-11-20T19:17:00Z">
              <w:r w:rsidRPr="00E9302F">
                <w:t>134.81</w:t>
              </w:r>
            </w:ins>
          </w:p>
        </w:tc>
        <w:tc>
          <w:tcPr>
            <w:tcW w:w="2200" w:type="dxa"/>
            <w:noWrap/>
            <w:hideMark/>
          </w:tcPr>
          <w:p w14:paraId="04DD3857" w14:textId="77777777" w:rsidR="00E65DBE" w:rsidRPr="00E9302F" w:rsidRDefault="00E65DBE" w:rsidP="00AF0D4C">
            <w:pPr>
              <w:spacing w:after="0"/>
              <w:jc w:val="center"/>
              <w:rPr>
                <w:ins w:id="5238" w:author="China Telecom" w:date="2020-11-20T19:17:00Z"/>
              </w:rPr>
            </w:pPr>
            <w:ins w:id="5239" w:author="China Telecom" w:date="2020-11-20T19:17:00Z">
              <w:r w:rsidRPr="00E9302F">
                <w:t>0.16</w:t>
              </w:r>
            </w:ins>
          </w:p>
        </w:tc>
        <w:tc>
          <w:tcPr>
            <w:tcW w:w="2620" w:type="dxa"/>
            <w:noWrap/>
            <w:hideMark/>
          </w:tcPr>
          <w:p w14:paraId="35C71F0C" w14:textId="77777777" w:rsidR="00E65DBE" w:rsidRPr="00E9302F" w:rsidRDefault="00E65DBE" w:rsidP="00AF0D4C">
            <w:pPr>
              <w:spacing w:after="0"/>
              <w:jc w:val="center"/>
              <w:rPr>
                <w:ins w:id="5240" w:author="China Telecom" w:date="2020-11-20T19:17:00Z"/>
              </w:rPr>
            </w:pPr>
            <w:ins w:id="5241" w:author="China Telecom" w:date="2020-11-20T19:17:00Z">
              <w:r w:rsidRPr="00E9302F">
                <w:t>6.97</w:t>
              </w:r>
            </w:ins>
          </w:p>
        </w:tc>
      </w:tr>
      <w:tr w:rsidR="00E65DBE" w:rsidRPr="00E9302F" w14:paraId="0AFDF400" w14:textId="77777777" w:rsidTr="00AF0D4C">
        <w:trPr>
          <w:ins w:id="5242" w:author="China Telecom" w:date="2020-11-20T19:17:00Z"/>
        </w:trPr>
        <w:tc>
          <w:tcPr>
            <w:tcW w:w="6440" w:type="dxa"/>
            <w:noWrap/>
            <w:hideMark/>
          </w:tcPr>
          <w:p w14:paraId="77F49ED1" w14:textId="77777777" w:rsidR="00E65DBE" w:rsidRPr="00E9302F" w:rsidRDefault="00E65DBE" w:rsidP="00AF0D4C">
            <w:pPr>
              <w:spacing w:after="0"/>
              <w:rPr>
                <w:ins w:id="5243" w:author="China Telecom" w:date="2020-11-20T19:17:00Z"/>
              </w:rPr>
            </w:pPr>
            <w:ins w:id="5244" w:author="China Telecom" w:date="2020-11-20T19:17:00Z">
              <w:r w:rsidRPr="00E9302F">
                <w:t>PRACH Format 0</w:t>
              </w:r>
            </w:ins>
          </w:p>
        </w:tc>
        <w:tc>
          <w:tcPr>
            <w:tcW w:w="2200" w:type="dxa"/>
            <w:noWrap/>
            <w:hideMark/>
          </w:tcPr>
          <w:p w14:paraId="7E7DB7FA" w14:textId="77777777" w:rsidR="00E65DBE" w:rsidRPr="00E9302F" w:rsidRDefault="00E65DBE" w:rsidP="00AF0D4C">
            <w:pPr>
              <w:spacing w:after="0"/>
              <w:jc w:val="center"/>
              <w:rPr>
                <w:ins w:id="5245" w:author="China Telecom" w:date="2020-11-20T19:17:00Z"/>
              </w:rPr>
            </w:pPr>
            <w:ins w:id="5246" w:author="China Telecom" w:date="2020-11-20T19:17:00Z">
              <w:r w:rsidRPr="00E9302F">
                <w:t>4</w:t>
              </w:r>
            </w:ins>
          </w:p>
        </w:tc>
        <w:tc>
          <w:tcPr>
            <w:tcW w:w="2200" w:type="dxa"/>
            <w:noWrap/>
            <w:hideMark/>
          </w:tcPr>
          <w:p w14:paraId="3807DBFF" w14:textId="77777777" w:rsidR="00E65DBE" w:rsidRPr="00E9302F" w:rsidRDefault="00E65DBE" w:rsidP="00AF0D4C">
            <w:pPr>
              <w:spacing w:after="0"/>
              <w:jc w:val="center"/>
              <w:rPr>
                <w:ins w:id="5247" w:author="China Telecom" w:date="2020-11-20T19:17:00Z"/>
              </w:rPr>
            </w:pPr>
            <w:ins w:id="5248" w:author="China Telecom" w:date="2020-11-20T19:17:00Z">
              <w:r w:rsidRPr="00E9302F">
                <w:t>132.99</w:t>
              </w:r>
            </w:ins>
          </w:p>
        </w:tc>
        <w:tc>
          <w:tcPr>
            <w:tcW w:w="2200" w:type="dxa"/>
            <w:noWrap/>
            <w:hideMark/>
          </w:tcPr>
          <w:p w14:paraId="208F87F3" w14:textId="77777777" w:rsidR="00E65DBE" w:rsidRPr="00E9302F" w:rsidRDefault="00E65DBE" w:rsidP="00AF0D4C">
            <w:pPr>
              <w:spacing w:after="0"/>
              <w:jc w:val="center"/>
              <w:rPr>
                <w:ins w:id="5249" w:author="China Telecom" w:date="2020-11-20T19:17:00Z"/>
              </w:rPr>
            </w:pPr>
            <w:ins w:id="5250" w:author="China Telecom" w:date="2020-11-20T19:17:00Z">
              <w:r w:rsidRPr="00E9302F">
                <w:t>0.23</w:t>
              </w:r>
            </w:ins>
          </w:p>
        </w:tc>
        <w:tc>
          <w:tcPr>
            <w:tcW w:w="2620" w:type="dxa"/>
            <w:noWrap/>
            <w:hideMark/>
          </w:tcPr>
          <w:p w14:paraId="3D5F459A" w14:textId="77777777" w:rsidR="00E65DBE" w:rsidRPr="00E9302F" w:rsidRDefault="00E65DBE" w:rsidP="00AF0D4C">
            <w:pPr>
              <w:spacing w:after="0"/>
              <w:jc w:val="center"/>
              <w:rPr>
                <w:ins w:id="5251" w:author="China Telecom" w:date="2020-11-20T19:17:00Z"/>
              </w:rPr>
            </w:pPr>
            <w:ins w:id="5252" w:author="China Telecom" w:date="2020-11-20T19:17:00Z">
              <w:r w:rsidRPr="00E9302F">
                <w:t>5.15</w:t>
              </w:r>
            </w:ins>
          </w:p>
        </w:tc>
      </w:tr>
      <w:tr w:rsidR="00E65DBE" w:rsidRPr="00E9302F" w14:paraId="6C6523A1" w14:textId="77777777" w:rsidTr="00AF0D4C">
        <w:trPr>
          <w:ins w:id="5253" w:author="China Telecom" w:date="2020-11-20T19:17:00Z"/>
        </w:trPr>
        <w:tc>
          <w:tcPr>
            <w:tcW w:w="6440" w:type="dxa"/>
            <w:noWrap/>
            <w:hideMark/>
          </w:tcPr>
          <w:p w14:paraId="4B864950" w14:textId="77777777" w:rsidR="00E65DBE" w:rsidRPr="00E9302F" w:rsidRDefault="00E65DBE" w:rsidP="00AF0D4C">
            <w:pPr>
              <w:spacing w:after="0"/>
              <w:rPr>
                <w:ins w:id="5254" w:author="China Telecom" w:date="2020-11-20T19:17:00Z"/>
              </w:rPr>
            </w:pPr>
            <w:ins w:id="5255" w:author="China Telecom" w:date="2020-11-20T19:17:00Z">
              <w:r w:rsidRPr="00E9302F">
                <w:t>PRACH Format B4</w:t>
              </w:r>
            </w:ins>
          </w:p>
        </w:tc>
        <w:tc>
          <w:tcPr>
            <w:tcW w:w="2200" w:type="dxa"/>
            <w:noWrap/>
            <w:hideMark/>
          </w:tcPr>
          <w:p w14:paraId="79B76D6E" w14:textId="77777777" w:rsidR="00E65DBE" w:rsidRPr="00E9302F" w:rsidRDefault="00E65DBE" w:rsidP="00AF0D4C">
            <w:pPr>
              <w:spacing w:after="0"/>
              <w:jc w:val="center"/>
              <w:rPr>
                <w:ins w:id="5256" w:author="China Telecom" w:date="2020-11-20T19:17:00Z"/>
              </w:rPr>
            </w:pPr>
            <w:ins w:id="5257" w:author="China Telecom" w:date="2020-11-20T19:17:00Z">
              <w:r w:rsidRPr="00E9302F">
                <w:t>6</w:t>
              </w:r>
            </w:ins>
          </w:p>
        </w:tc>
        <w:tc>
          <w:tcPr>
            <w:tcW w:w="2200" w:type="dxa"/>
            <w:noWrap/>
            <w:hideMark/>
          </w:tcPr>
          <w:p w14:paraId="0CEE2055" w14:textId="77777777" w:rsidR="00E65DBE" w:rsidRPr="00E9302F" w:rsidRDefault="00E65DBE" w:rsidP="00AF0D4C">
            <w:pPr>
              <w:spacing w:after="0"/>
              <w:jc w:val="center"/>
              <w:rPr>
                <w:ins w:id="5258" w:author="China Telecom" w:date="2020-11-20T19:17:00Z"/>
              </w:rPr>
            </w:pPr>
            <w:ins w:id="5259" w:author="China Telecom" w:date="2020-11-20T19:17:00Z">
              <w:r w:rsidRPr="00E9302F">
                <w:t>131.88</w:t>
              </w:r>
            </w:ins>
          </w:p>
        </w:tc>
        <w:tc>
          <w:tcPr>
            <w:tcW w:w="2200" w:type="dxa"/>
            <w:noWrap/>
            <w:hideMark/>
          </w:tcPr>
          <w:p w14:paraId="265B0AA9" w14:textId="77777777" w:rsidR="00E65DBE" w:rsidRPr="00E9302F" w:rsidRDefault="00E65DBE" w:rsidP="00AF0D4C">
            <w:pPr>
              <w:spacing w:after="0"/>
              <w:jc w:val="center"/>
              <w:rPr>
                <w:ins w:id="5260" w:author="China Telecom" w:date="2020-11-20T19:17:00Z"/>
              </w:rPr>
            </w:pPr>
            <w:ins w:id="5261" w:author="China Telecom" w:date="2020-11-20T19:17:00Z">
              <w:r w:rsidRPr="00E9302F">
                <w:t>1.24</w:t>
              </w:r>
            </w:ins>
          </w:p>
        </w:tc>
        <w:tc>
          <w:tcPr>
            <w:tcW w:w="2620" w:type="dxa"/>
            <w:noWrap/>
            <w:hideMark/>
          </w:tcPr>
          <w:p w14:paraId="0DB4CE90" w14:textId="77777777" w:rsidR="00E65DBE" w:rsidRPr="00E9302F" w:rsidRDefault="00E65DBE" w:rsidP="00AF0D4C">
            <w:pPr>
              <w:spacing w:after="0"/>
              <w:jc w:val="center"/>
              <w:rPr>
                <w:ins w:id="5262" w:author="China Telecom" w:date="2020-11-20T19:17:00Z"/>
              </w:rPr>
            </w:pPr>
            <w:ins w:id="5263" w:author="China Telecom" w:date="2020-11-20T19:17:00Z">
              <w:r w:rsidRPr="00E9302F">
                <w:t>4.05</w:t>
              </w:r>
            </w:ins>
          </w:p>
        </w:tc>
      </w:tr>
      <w:tr w:rsidR="00E65DBE" w:rsidRPr="00E9302F" w14:paraId="5F7DACF6" w14:textId="77777777" w:rsidTr="00AF0D4C">
        <w:trPr>
          <w:ins w:id="5264" w:author="China Telecom" w:date="2020-11-20T19:17:00Z"/>
        </w:trPr>
        <w:tc>
          <w:tcPr>
            <w:tcW w:w="6440" w:type="dxa"/>
            <w:noWrap/>
            <w:hideMark/>
          </w:tcPr>
          <w:p w14:paraId="7F14D5F7" w14:textId="77777777" w:rsidR="00E65DBE" w:rsidRPr="00E9302F" w:rsidRDefault="00E65DBE" w:rsidP="00AF0D4C">
            <w:pPr>
              <w:spacing w:after="0"/>
              <w:rPr>
                <w:ins w:id="5265" w:author="China Telecom" w:date="2020-11-20T19:17:00Z"/>
              </w:rPr>
            </w:pPr>
            <w:ins w:id="5266" w:author="China Telecom" w:date="2020-11-20T19:17:00Z">
              <w:r w:rsidRPr="00E9302F">
                <w:t>PRACH Format C2</w:t>
              </w:r>
            </w:ins>
          </w:p>
        </w:tc>
        <w:tc>
          <w:tcPr>
            <w:tcW w:w="2200" w:type="dxa"/>
            <w:noWrap/>
            <w:hideMark/>
          </w:tcPr>
          <w:p w14:paraId="5D6155F2" w14:textId="77777777" w:rsidR="00E65DBE" w:rsidRPr="00E9302F" w:rsidRDefault="00E65DBE" w:rsidP="00AF0D4C">
            <w:pPr>
              <w:spacing w:after="0"/>
              <w:jc w:val="center"/>
              <w:rPr>
                <w:ins w:id="5267" w:author="China Telecom" w:date="2020-11-20T19:17:00Z"/>
              </w:rPr>
            </w:pPr>
            <w:ins w:id="5268" w:author="China Telecom" w:date="2020-11-20T19:17:00Z">
              <w:r w:rsidRPr="00E9302F">
                <w:t>2</w:t>
              </w:r>
            </w:ins>
          </w:p>
        </w:tc>
        <w:tc>
          <w:tcPr>
            <w:tcW w:w="2200" w:type="dxa"/>
            <w:noWrap/>
            <w:hideMark/>
          </w:tcPr>
          <w:p w14:paraId="7A2B106F" w14:textId="77777777" w:rsidR="00E65DBE" w:rsidRPr="00E9302F" w:rsidRDefault="00E65DBE" w:rsidP="00AF0D4C">
            <w:pPr>
              <w:spacing w:after="0"/>
              <w:jc w:val="center"/>
              <w:rPr>
                <w:ins w:id="5269" w:author="China Telecom" w:date="2020-11-20T19:17:00Z"/>
              </w:rPr>
            </w:pPr>
            <w:ins w:id="5270" w:author="China Telecom" w:date="2020-11-20T19:17:00Z">
              <w:r w:rsidRPr="00E9302F">
                <w:t>129.81</w:t>
              </w:r>
            </w:ins>
          </w:p>
        </w:tc>
        <w:tc>
          <w:tcPr>
            <w:tcW w:w="2200" w:type="dxa"/>
            <w:noWrap/>
            <w:hideMark/>
          </w:tcPr>
          <w:p w14:paraId="61226543" w14:textId="77777777" w:rsidR="00E65DBE" w:rsidRPr="00E9302F" w:rsidRDefault="00E65DBE" w:rsidP="00AF0D4C">
            <w:pPr>
              <w:spacing w:after="0"/>
              <w:jc w:val="center"/>
              <w:rPr>
                <w:ins w:id="5271" w:author="China Telecom" w:date="2020-11-20T19:17:00Z"/>
              </w:rPr>
            </w:pPr>
            <w:ins w:id="5272" w:author="China Telecom" w:date="2020-11-20T19:17:00Z">
              <w:r w:rsidRPr="00E9302F">
                <w:t>1.50</w:t>
              </w:r>
            </w:ins>
          </w:p>
        </w:tc>
        <w:tc>
          <w:tcPr>
            <w:tcW w:w="2620" w:type="dxa"/>
            <w:noWrap/>
            <w:hideMark/>
          </w:tcPr>
          <w:p w14:paraId="7F93ADC0" w14:textId="77777777" w:rsidR="00E65DBE" w:rsidRPr="00E9302F" w:rsidRDefault="00E65DBE" w:rsidP="00AF0D4C">
            <w:pPr>
              <w:spacing w:after="0"/>
              <w:jc w:val="center"/>
              <w:rPr>
                <w:ins w:id="5273" w:author="China Telecom" w:date="2020-11-20T19:17:00Z"/>
              </w:rPr>
            </w:pPr>
            <w:ins w:id="5274" w:author="China Telecom" w:date="2020-11-20T19:17:00Z">
              <w:r w:rsidRPr="00E9302F">
                <w:t>1.98</w:t>
              </w:r>
            </w:ins>
          </w:p>
        </w:tc>
      </w:tr>
      <w:tr w:rsidR="00E65DBE" w:rsidRPr="00E9302F" w14:paraId="02D5BB12" w14:textId="77777777" w:rsidTr="00AF0D4C">
        <w:trPr>
          <w:ins w:id="5275" w:author="China Telecom" w:date="2020-11-20T19:17:00Z"/>
        </w:trPr>
        <w:tc>
          <w:tcPr>
            <w:tcW w:w="6440" w:type="dxa"/>
            <w:noWrap/>
            <w:hideMark/>
          </w:tcPr>
          <w:p w14:paraId="73615047" w14:textId="77777777" w:rsidR="00E65DBE" w:rsidRPr="00E9302F" w:rsidRDefault="00E65DBE" w:rsidP="00AF0D4C">
            <w:pPr>
              <w:spacing w:after="0"/>
              <w:rPr>
                <w:ins w:id="5276" w:author="China Telecom" w:date="2020-11-20T19:17:00Z"/>
              </w:rPr>
            </w:pPr>
            <w:ins w:id="5277" w:author="China Telecom" w:date="2020-11-20T19:17:00Z">
              <w:r w:rsidRPr="00E9302F">
                <w:t xml:space="preserve">Broadcast PDCCH(PDCCH of Msg.2) </w:t>
              </w:r>
            </w:ins>
          </w:p>
        </w:tc>
        <w:tc>
          <w:tcPr>
            <w:tcW w:w="2200" w:type="dxa"/>
            <w:noWrap/>
            <w:hideMark/>
          </w:tcPr>
          <w:p w14:paraId="775197BF" w14:textId="77777777" w:rsidR="00E65DBE" w:rsidRPr="00E9302F" w:rsidRDefault="00E65DBE" w:rsidP="00AF0D4C">
            <w:pPr>
              <w:spacing w:after="0"/>
              <w:jc w:val="center"/>
              <w:rPr>
                <w:ins w:id="5278" w:author="China Telecom" w:date="2020-11-20T19:17:00Z"/>
              </w:rPr>
            </w:pPr>
            <w:ins w:id="5279" w:author="China Telecom" w:date="2020-11-20T19:17:00Z">
              <w:r w:rsidRPr="00E9302F">
                <w:t>3</w:t>
              </w:r>
            </w:ins>
          </w:p>
        </w:tc>
        <w:tc>
          <w:tcPr>
            <w:tcW w:w="2200" w:type="dxa"/>
            <w:noWrap/>
            <w:hideMark/>
          </w:tcPr>
          <w:p w14:paraId="10376038" w14:textId="77777777" w:rsidR="00E65DBE" w:rsidRPr="00E9302F" w:rsidRDefault="00E65DBE" w:rsidP="00AF0D4C">
            <w:pPr>
              <w:spacing w:after="0"/>
              <w:jc w:val="center"/>
              <w:rPr>
                <w:ins w:id="5280" w:author="China Telecom" w:date="2020-11-20T19:17:00Z"/>
              </w:rPr>
            </w:pPr>
            <w:ins w:id="5281" w:author="China Telecom" w:date="2020-11-20T19:17:00Z">
              <w:r w:rsidRPr="00E9302F">
                <w:t>131.09</w:t>
              </w:r>
            </w:ins>
          </w:p>
        </w:tc>
        <w:tc>
          <w:tcPr>
            <w:tcW w:w="2200" w:type="dxa"/>
            <w:noWrap/>
            <w:hideMark/>
          </w:tcPr>
          <w:p w14:paraId="3772F220" w14:textId="77777777" w:rsidR="00E65DBE" w:rsidRPr="00E9302F" w:rsidRDefault="00E65DBE" w:rsidP="00AF0D4C">
            <w:pPr>
              <w:spacing w:after="0"/>
              <w:jc w:val="center"/>
              <w:rPr>
                <w:ins w:id="5282" w:author="China Telecom" w:date="2020-11-20T19:17:00Z"/>
              </w:rPr>
            </w:pPr>
            <w:ins w:id="5283" w:author="China Telecom" w:date="2020-11-20T19:17:00Z">
              <w:r w:rsidRPr="00E9302F">
                <w:t>6.91</w:t>
              </w:r>
            </w:ins>
          </w:p>
        </w:tc>
        <w:tc>
          <w:tcPr>
            <w:tcW w:w="2620" w:type="dxa"/>
            <w:noWrap/>
            <w:hideMark/>
          </w:tcPr>
          <w:p w14:paraId="4FBF8ECA" w14:textId="77777777" w:rsidR="00E65DBE" w:rsidRPr="00E9302F" w:rsidRDefault="00E65DBE" w:rsidP="00AF0D4C">
            <w:pPr>
              <w:spacing w:after="0"/>
              <w:jc w:val="center"/>
              <w:rPr>
                <w:ins w:id="5284" w:author="China Telecom" w:date="2020-11-20T19:17:00Z"/>
              </w:rPr>
            </w:pPr>
            <w:ins w:id="5285" w:author="China Telecom" w:date="2020-11-20T19:17:00Z">
              <w:r w:rsidRPr="00E9302F">
                <w:t>3.25</w:t>
              </w:r>
            </w:ins>
          </w:p>
        </w:tc>
      </w:tr>
      <w:tr w:rsidR="00E65DBE" w:rsidRPr="00E9302F" w14:paraId="1D63C51D" w14:textId="77777777" w:rsidTr="00AF0D4C">
        <w:trPr>
          <w:ins w:id="5286" w:author="China Telecom" w:date="2020-11-20T19:17:00Z"/>
        </w:trPr>
        <w:tc>
          <w:tcPr>
            <w:tcW w:w="6440" w:type="dxa"/>
            <w:noWrap/>
            <w:hideMark/>
          </w:tcPr>
          <w:p w14:paraId="5C76534A" w14:textId="77777777" w:rsidR="00E65DBE" w:rsidRPr="00E9302F" w:rsidRDefault="00E65DBE" w:rsidP="00AF0D4C">
            <w:pPr>
              <w:spacing w:after="0"/>
              <w:rPr>
                <w:ins w:id="5287" w:author="China Telecom" w:date="2020-11-20T19:17:00Z"/>
              </w:rPr>
            </w:pPr>
            <w:ins w:id="5288" w:author="China Telecom" w:date="2020-11-20T19:17:00Z">
              <w:r w:rsidRPr="00E9302F">
                <w:t xml:space="preserve">PDSCH for Msg.2 </w:t>
              </w:r>
            </w:ins>
          </w:p>
        </w:tc>
        <w:tc>
          <w:tcPr>
            <w:tcW w:w="2200" w:type="dxa"/>
            <w:noWrap/>
            <w:hideMark/>
          </w:tcPr>
          <w:p w14:paraId="42662F1A" w14:textId="77777777" w:rsidR="00E65DBE" w:rsidRPr="00E9302F" w:rsidRDefault="00E65DBE" w:rsidP="00AF0D4C">
            <w:pPr>
              <w:spacing w:after="0"/>
              <w:jc w:val="center"/>
              <w:rPr>
                <w:ins w:id="5289" w:author="China Telecom" w:date="2020-11-20T19:17:00Z"/>
              </w:rPr>
            </w:pPr>
            <w:ins w:id="5290" w:author="China Telecom" w:date="2020-11-20T19:17:00Z">
              <w:r w:rsidRPr="00E9302F">
                <w:t>1</w:t>
              </w:r>
            </w:ins>
          </w:p>
        </w:tc>
        <w:tc>
          <w:tcPr>
            <w:tcW w:w="2200" w:type="dxa"/>
            <w:noWrap/>
            <w:hideMark/>
          </w:tcPr>
          <w:p w14:paraId="6529D488" w14:textId="77777777" w:rsidR="00E65DBE" w:rsidRPr="00E9302F" w:rsidRDefault="00E65DBE" w:rsidP="00AF0D4C">
            <w:pPr>
              <w:spacing w:after="0"/>
              <w:jc w:val="center"/>
              <w:rPr>
                <w:ins w:id="5291" w:author="China Telecom" w:date="2020-11-20T19:17:00Z"/>
              </w:rPr>
            </w:pPr>
            <w:ins w:id="5292" w:author="China Telecom" w:date="2020-11-20T19:17:00Z">
              <w:r w:rsidRPr="00E9302F">
                <w:t>132.71</w:t>
              </w:r>
            </w:ins>
          </w:p>
        </w:tc>
        <w:tc>
          <w:tcPr>
            <w:tcW w:w="2200" w:type="dxa"/>
            <w:noWrap/>
            <w:hideMark/>
          </w:tcPr>
          <w:p w14:paraId="10CB4851" w14:textId="77777777" w:rsidR="00E65DBE" w:rsidRPr="00E9302F" w:rsidRDefault="00E65DBE" w:rsidP="00AF0D4C">
            <w:pPr>
              <w:spacing w:after="0"/>
              <w:jc w:val="center"/>
              <w:rPr>
                <w:ins w:id="5293" w:author="China Telecom" w:date="2020-11-20T19:17:00Z"/>
              </w:rPr>
            </w:pPr>
            <w:ins w:id="5294" w:author="China Telecom" w:date="2020-11-20T19:17:00Z">
              <w:r w:rsidRPr="00E9302F">
                <w:t>0.00</w:t>
              </w:r>
            </w:ins>
          </w:p>
        </w:tc>
        <w:tc>
          <w:tcPr>
            <w:tcW w:w="2620" w:type="dxa"/>
            <w:noWrap/>
            <w:hideMark/>
          </w:tcPr>
          <w:p w14:paraId="61A1F5E9" w14:textId="77777777" w:rsidR="00E65DBE" w:rsidRPr="00E9302F" w:rsidRDefault="00E65DBE" w:rsidP="00AF0D4C">
            <w:pPr>
              <w:spacing w:after="0"/>
              <w:jc w:val="center"/>
              <w:rPr>
                <w:ins w:id="5295" w:author="China Telecom" w:date="2020-11-20T19:17:00Z"/>
              </w:rPr>
            </w:pPr>
            <w:ins w:id="5296" w:author="China Telecom" w:date="2020-11-20T19:17:00Z">
              <w:r w:rsidRPr="00E9302F">
                <w:t>4.88</w:t>
              </w:r>
            </w:ins>
          </w:p>
        </w:tc>
      </w:tr>
      <w:tr w:rsidR="00E65DBE" w:rsidRPr="00E9302F" w14:paraId="1D0A5096" w14:textId="77777777" w:rsidTr="00AF0D4C">
        <w:trPr>
          <w:ins w:id="5297" w:author="China Telecom" w:date="2020-11-20T19:17:00Z"/>
        </w:trPr>
        <w:tc>
          <w:tcPr>
            <w:tcW w:w="6440" w:type="dxa"/>
            <w:noWrap/>
            <w:hideMark/>
          </w:tcPr>
          <w:p w14:paraId="178D985E" w14:textId="77777777" w:rsidR="00E65DBE" w:rsidRPr="00E9302F" w:rsidRDefault="00E65DBE" w:rsidP="00AF0D4C">
            <w:pPr>
              <w:spacing w:after="0"/>
              <w:rPr>
                <w:ins w:id="5298" w:author="China Telecom" w:date="2020-11-20T19:17:00Z"/>
              </w:rPr>
            </w:pPr>
            <w:ins w:id="5299" w:author="China Telecom" w:date="2020-11-20T19:17:00Z">
              <w:r w:rsidRPr="00E9302F">
                <w:t xml:space="preserve">PUSCH of Msg.3 </w:t>
              </w:r>
            </w:ins>
          </w:p>
        </w:tc>
        <w:tc>
          <w:tcPr>
            <w:tcW w:w="2200" w:type="dxa"/>
            <w:noWrap/>
            <w:hideMark/>
          </w:tcPr>
          <w:p w14:paraId="2E1B15C8" w14:textId="77777777" w:rsidR="00E65DBE" w:rsidRPr="00E9302F" w:rsidRDefault="00E65DBE" w:rsidP="00AF0D4C">
            <w:pPr>
              <w:spacing w:after="0"/>
              <w:jc w:val="center"/>
              <w:rPr>
                <w:ins w:id="5300" w:author="China Telecom" w:date="2020-11-20T19:17:00Z"/>
              </w:rPr>
            </w:pPr>
            <w:ins w:id="5301" w:author="China Telecom" w:date="2020-11-20T19:17:00Z">
              <w:r w:rsidRPr="00E9302F">
                <w:t>5</w:t>
              </w:r>
            </w:ins>
          </w:p>
        </w:tc>
        <w:tc>
          <w:tcPr>
            <w:tcW w:w="2200" w:type="dxa"/>
            <w:noWrap/>
            <w:hideMark/>
          </w:tcPr>
          <w:p w14:paraId="601F6602" w14:textId="77777777" w:rsidR="00E65DBE" w:rsidRPr="00E9302F" w:rsidRDefault="00E65DBE" w:rsidP="00AF0D4C">
            <w:pPr>
              <w:spacing w:after="0"/>
              <w:jc w:val="center"/>
              <w:rPr>
                <w:ins w:id="5302" w:author="China Telecom" w:date="2020-11-20T19:17:00Z"/>
              </w:rPr>
            </w:pPr>
            <w:ins w:id="5303" w:author="China Telecom" w:date="2020-11-20T19:17:00Z">
              <w:r w:rsidRPr="00E9302F">
                <w:t>129.81</w:t>
              </w:r>
            </w:ins>
          </w:p>
        </w:tc>
        <w:tc>
          <w:tcPr>
            <w:tcW w:w="2200" w:type="dxa"/>
            <w:noWrap/>
            <w:hideMark/>
          </w:tcPr>
          <w:p w14:paraId="2F993817" w14:textId="77777777" w:rsidR="00E65DBE" w:rsidRPr="00E9302F" w:rsidRDefault="00E65DBE" w:rsidP="00AF0D4C">
            <w:pPr>
              <w:spacing w:after="0"/>
              <w:jc w:val="center"/>
              <w:rPr>
                <w:ins w:id="5304" w:author="China Telecom" w:date="2020-11-20T19:17:00Z"/>
              </w:rPr>
            </w:pPr>
            <w:ins w:id="5305" w:author="China Telecom" w:date="2020-11-20T19:17:00Z">
              <w:r w:rsidRPr="00E9302F">
                <w:t>1.24</w:t>
              </w:r>
            </w:ins>
          </w:p>
        </w:tc>
        <w:tc>
          <w:tcPr>
            <w:tcW w:w="2620" w:type="dxa"/>
            <w:noWrap/>
            <w:hideMark/>
          </w:tcPr>
          <w:p w14:paraId="24098A45" w14:textId="77777777" w:rsidR="00E65DBE" w:rsidRPr="00E9302F" w:rsidRDefault="00E65DBE" w:rsidP="00AF0D4C">
            <w:pPr>
              <w:spacing w:after="0"/>
              <w:jc w:val="center"/>
              <w:rPr>
                <w:ins w:id="5306" w:author="China Telecom" w:date="2020-11-20T19:17:00Z"/>
              </w:rPr>
            </w:pPr>
            <w:ins w:id="5307" w:author="China Telecom" w:date="2020-11-20T19:17:00Z">
              <w:r w:rsidRPr="00E9302F">
                <w:t>1.97</w:t>
              </w:r>
            </w:ins>
          </w:p>
        </w:tc>
      </w:tr>
      <w:tr w:rsidR="00E65DBE" w:rsidRPr="00E9302F" w14:paraId="70365C1C" w14:textId="77777777" w:rsidTr="00AF0D4C">
        <w:trPr>
          <w:ins w:id="5308" w:author="China Telecom" w:date="2020-11-20T19:17:00Z"/>
        </w:trPr>
        <w:tc>
          <w:tcPr>
            <w:tcW w:w="6440" w:type="dxa"/>
            <w:noWrap/>
            <w:hideMark/>
          </w:tcPr>
          <w:p w14:paraId="2FC243F7" w14:textId="77777777" w:rsidR="00E65DBE" w:rsidRPr="00E9302F" w:rsidRDefault="00E65DBE" w:rsidP="00AF0D4C">
            <w:pPr>
              <w:spacing w:after="0"/>
              <w:rPr>
                <w:ins w:id="5309" w:author="China Telecom" w:date="2020-11-20T19:17:00Z"/>
              </w:rPr>
            </w:pPr>
            <w:ins w:id="5310" w:author="China Telecom" w:date="2020-11-20T19:17:00Z">
              <w:r w:rsidRPr="00E9302F">
                <w:t xml:space="preserve">PDSCH of Msg.4 </w:t>
              </w:r>
            </w:ins>
          </w:p>
        </w:tc>
        <w:tc>
          <w:tcPr>
            <w:tcW w:w="2200" w:type="dxa"/>
            <w:noWrap/>
            <w:hideMark/>
          </w:tcPr>
          <w:p w14:paraId="4AB61A6B" w14:textId="77777777" w:rsidR="00E65DBE" w:rsidRPr="00E9302F" w:rsidRDefault="00E65DBE" w:rsidP="00AF0D4C">
            <w:pPr>
              <w:spacing w:after="0"/>
              <w:jc w:val="center"/>
              <w:rPr>
                <w:ins w:id="5311" w:author="China Telecom" w:date="2020-11-20T19:17:00Z"/>
              </w:rPr>
            </w:pPr>
            <w:ins w:id="5312" w:author="China Telecom" w:date="2020-11-20T19:17:00Z">
              <w:r w:rsidRPr="00E9302F">
                <w:t>2</w:t>
              </w:r>
            </w:ins>
          </w:p>
        </w:tc>
        <w:tc>
          <w:tcPr>
            <w:tcW w:w="2200" w:type="dxa"/>
            <w:noWrap/>
            <w:hideMark/>
          </w:tcPr>
          <w:p w14:paraId="472063D8" w14:textId="77777777" w:rsidR="00E65DBE" w:rsidRPr="00E9302F" w:rsidRDefault="00E65DBE" w:rsidP="00AF0D4C">
            <w:pPr>
              <w:spacing w:after="0"/>
              <w:jc w:val="center"/>
              <w:rPr>
                <w:ins w:id="5313" w:author="China Telecom" w:date="2020-11-20T19:17:00Z"/>
              </w:rPr>
            </w:pPr>
            <w:ins w:id="5314" w:author="China Telecom" w:date="2020-11-20T19:17:00Z">
              <w:r w:rsidRPr="00E9302F">
                <w:t>136.00</w:t>
              </w:r>
            </w:ins>
          </w:p>
        </w:tc>
        <w:tc>
          <w:tcPr>
            <w:tcW w:w="2200" w:type="dxa"/>
            <w:noWrap/>
            <w:hideMark/>
          </w:tcPr>
          <w:p w14:paraId="40A341AA" w14:textId="77777777" w:rsidR="00E65DBE" w:rsidRPr="00E9302F" w:rsidRDefault="00E65DBE" w:rsidP="00AF0D4C">
            <w:pPr>
              <w:spacing w:after="0"/>
              <w:jc w:val="center"/>
              <w:rPr>
                <w:ins w:id="5315" w:author="China Telecom" w:date="2020-11-20T19:17:00Z"/>
              </w:rPr>
            </w:pPr>
            <w:ins w:id="5316" w:author="China Telecom" w:date="2020-11-20T19:17:00Z">
              <w:r w:rsidRPr="00E9302F">
                <w:t>1.79</w:t>
              </w:r>
            </w:ins>
          </w:p>
        </w:tc>
        <w:tc>
          <w:tcPr>
            <w:tcW w:w="2620" w:type="dxa"/>
            <w:noWrap/>
            <w:hideMark/>
          </w:tcPr>
          <w:p w14:paraId="521AFBAF" w14:textId="77777777" w:rsidR="00E65DBE" w:rsidRPr="00E9302F" w:rsidRDefault="00E65DBE" w:rsidP="00AF0D4C">
            <w:pPr>
              <w:spacing w:after="0"/>
              <w:jc w:val="center"/>
              <w:rPr>
                <w:ins w:id="5317" w:author="China Telecom" w:date="2020-11-20T19:17:00Z"/>
              </w:rPr>
            </w:pPr>
            <w:ins w:id="5318" w:author="China Telecom" w:date="2020-11-20T19:17:00Z">
              <w:r w:rsidRPr="00E9302F">
                <w:t>8.17</w:t>
              </w:r>
            </w:ins>
          </w:p>
        </w:tc>
      </w:tr>
      <w:tr w:rsidR="00E65DBE" w:rsidRPr="00E9302F" w14:paraId="22E24126" w14:textId="77777777" w:rsidTr="00AF0D4C">
        <w:trPr>
          <w:ins w:id="5319" w:author="China Telecom" w:date="2020-11-20T19:17:00Z"/>
        </w:trPr>
        <w:tc>
          <w:tcPr>
            <w:tcW w:w="6440" w:type="dxa"/>
            <w:noWrap/>
            <w:hideMark/>
          </w:tcPr>
          <w:p w14:paraId="7078A1D1" w14:textId="77777777" w:rsidR="00E65DBE" w:rsidRPr="00E9302F" w:rsidRDefault="00E65DBE" w:rsidP="00AF0D4C">
            <w:pPr>
              <w:spacing w:after="0"/>
              <w:rPr>
                <w:ins w:id="5320" w:author="China Telecom" w:date="2020-11-20T19:17:00Z"/>
              </w:rPr>
            </w:pPr>
            <w:ins w:id="5321" w:author="China Telecom" w:date="2020-11-20T19:17:00Z">
              <w:r w:rsidRPr="00E9302F">
                <w:t xml:space="preserve">PUCCH w/ HARQ-ACK for Msg.4 </w:t>
              </w:r>
            </w:ins>
          </w:p>
        </w:tc>
        <w:tc>
          <w:tcPr>
            <w:tcW w:w="2200" w:type="dxa"/>
            <w:noWrap/>
            <w:hideMark/>
          </w:tcPr>
          <w:p w14:paraId="5EE4D4AC" w14:textId="77777777" w:rsidR="00E65DBE" w:rsidRPr="00E9302F" w:rsidRDefault="00E65DBE" w:rsidP="00AF0D4C">
            <w:pPr>
              <w:spacing w:after="0"/>
              <w:jc w:val="center"/>
              <w:rPr>
                <w:ins w:id="5322" w:author="China Telecom" w:date="2020-11-20T19:17:00Z"/>
              </w:rPr>
            </w:pPr>
            <w:ins w:id="5323" w:author="China Telecom" w:date="2020-11-20T19:17:00Z">
              <w:r w:rsidRPr="00E9302F">
                <w:t>1</w:t>
              </w:r>
            </w:ins>
          </w:p>
        </w:tc>
        <w:tc>
          <w:tcPr>
            <w:tcW w:w="2200" w:type="dxa"/>
            <w:noWrap/>
            <w:hideMark/>
          </w:tcPr>
          <w:p w14:paraId="0BBFAD2B" w14:textId="77777777" w:rsidR="00E65DBE" w:rsidRPr="00E9302F" w:rsidRDefault="00E65DBE" w:rsidP="00AF0D4C">
            <w:pPr>
              <w:spacing w:after="0"/>
              <w:jc w:val="center"/>
              <w:rPr>
                <w:ins w:id="5324" w:author="China Telecom" w:date="2020-11-20T19:17:00Z"/>
              </w:rPr>
            </w:pPr>
            <w:ins w:id="5325" w:author="China Telecom" w:date="2020-11-20T19:17:00Z">
              <w:r w:rsidRPr="00E9302F">
                <w:t>127.99</w:t>
              </w:r>
            </w:ins>
          </w:p>
        </w:tc>
        <w:tc>
          <w:tcPr>
            <w:tcW w:w="2200" w:type="dxa"/>
            <w:noWrap/>
            <w:hideMark/>
          </w:tcPr>
          <w:p w14:paraId="53630690" w14:textId="77777777" w:rsidR="00E65DBE" w:rsidRPr="00E9302F" w:rsidRDefault="00E65DBE" w:rsidP="00AF0D4C">
            <w:pPr>
              <w:spacing w:after="0"/>
              <w:jc w:val="center"/>
              <w:rPr>
                <w:ins w:id="5326" w:author="China Telecom" w:date="2020-11-20T19:17:00Z"/>
              </w:rPr>
            </w:pPr>
            <w:ins w:id="5327" w:author="China Telecom" w:date="2020-11-20T19:17:00Z">
              <w:r w:rsidRPr="00E9302F">
                <w:t>0.00</w:t>
              </w:r>
            </w:ins>
          </w:p>
        </w:tc>
        <w:tc>
          <w:tcPr>
            <w:tcW w:w="2620" w:type="dxa"/>
            <w:noWrap/>
            <w:hideMark/>
          </w:tcPr>
          <w:p w14:paraId="18FFA825" w14:textId="77777777" w:rsidR="00E65DBE" w:rsidRPr="00E9302F" w:rsidRDefault="00E65DBE" w:rsidP="00AF0D4C">
            <w:pPr>
              <w:spacing w:after="0"/>
              <w:jc w:val="center"/>
              <w:rPr>
                <w:ins w:id="5328" w:author="China Telecom" w:date="2020-11-20T19:17:00Z"/>
              </w:rPr>
            </w:pPr>
            <w:ins w:id="5329" w:author="China Telecom" w:date="2020-11-20T19:17:00Z">
              <w:r w:rsidRPr="00E9302F">
                <w:t>0.16</w:t>
              </w:r>
            </w:ins>
          </w:p>
        </w:tc>
      </w:tr>
      <w:tr w:rsidR="00E65DBE" w:rsidRPr="00E9302F" w14:paraId="0464194F" w14:textId="77777777" w:rsidTr="00AF0D4C">
        <w:trPr>
          <w:ins w:id="5330" w:author="China Telecom" w:date="2020-11-20T19:17:00Z"/>
        </w:trPr>
        <w:tc>
          <w:tcPr>
            <w:tcW w:w="6440" w:type="dxa"/>
            <w:noWrap/>
            <w:hideMark/>
          </w:tcPr>
          <w:p w14:paraId="5CEA2100" w14:textId="77777777" w:rsidR="00E65DBE" w:rsidRPr="00E9302F" w:rsidRDefault="00E65DBE" w:rsidP="00AF0D4C">
            <w:pPr>
              <w:spacing w:after="0"/>
              <w:rPr>
                <w:ins w:id="5331" w:author="China Telecom" w:date="2020-11-20T19:17:00Z"/>
              </w:rPr>
            </w:pPr>
            <w:ins w:id="5332" w:author="China Telecom" w:date="2020-11-20T19:17:00Z">
              <w:r w:rsidRPr="00E9302F">
                <w:t xml:space="preserve">Unicast PDCCH </w:t>
              </w:r>
            </w:ins>
          </w:p>
        </w:tc>
        <w:tc>
          <w:tcPr>
            <w:tcW w:w="2200" w:type="dxa"/>
            <w:noWrap/>
            <w:hideMark/>
          </w:tcPr>
          <w:p w14:paraId="1D00E0CF" w14:textId="77777777" w:rsidR="00E65DBE" w:rsidRPr="00E9302F" w:rsidRDefault="00E65DBE" w:rsidP="00AF0D4C">
            <w:pPr>
              <w:spacing w:after="0"/>
              <w:jc w:val="center"/>
              <w:rPr>
                <w:ins w:id="5333" w:author="China Telecom" w:date="2020-11-20T19:17:00Z"/>
              </w:rPr>
            </w:pPr>
            <w:ins w:id="5334" w:author="China Telecom" w:date="2020-11-20T19:17:00Z">
              <w:r w:rsidRPr="00E9302F">
                <w:t>5</w:t>
              </w:r>
            </w:ins>
          </w:p>
        </w:tc>
        <w:tc>
          <w:tcPr>
            <w:tcW w:w="2200" w:type="dxa"/>
            <w:noWrap/>
            <w:hideMark/>
          </w:tcPr>
          <w:p w14:paraId="45BD1694" w14:textId="77777777" w:rsidR="00E65DBE" w:rsidRPr="00E9302F" w:rsidRDefault="00E65DBE" w:rsidP="00AF0D4C">
            <w:pPr>
              <w:spacing w:after="0"/>
              <w:jc w:val="center"/>
              <w:rPr>
                <w:ins w:id="5335" w:author="China Telecom" w:date="2020-11-20T19:17:00Z"/>
              </w:rPr>
            </w:pPr>
            <w:ins w:id="5336" w:author="China Telecom" w:date="2020-11-20T19:17:00Z">
              <w:r w:rsidRPr="00E9302F">
                <w:t>139.24</w:t>
              </w:r>
            </w:ins>
          </w:p>
        </w:tc>
        <w:tc>
          <w:tcPr>
            <w:tcW w:w="2200" w:type="dxa"/>
            <w:noWrap/>
            <w:hideMark/>
          </w:tcPr>
          <w:p w14:paraId="0217FA25" w14:textId="77777777" w:rsidR="00E65DBE" w:rsidRPr="00E9302F" w:rsidRDefault="00E65DBE" w:rsidP="00AF0D4C">
            <w:pPr>
              <w:spacing w:after="0"/>
              <w:jc w:val="center"/>
              <w:rPr>
                <w:ins w:id="5337" w:author="China Telecom" w:date="2020-11-20T19:17:00Z"/>
              </w:rPr>
            </w:pPr>
            <w:ins w:id="5338" w:author="China Telecom" w:date="2020-11-20T19:17:00Z">
              <w:r w:rsidRPr="00E9302F">
                <w:t>1.08</w:t>
              </w:r>
            </w:ins>
          </w:p>
        </w:tc>
        <w:tc>
          <w:tcPr>
            <w:tcW w:w="2620" w:type="dxa"/>
            <w:noWrap/>
            <w:hideMark/>
          </w:tcPr>
          <w:p w14:paraId="6CE410C4" w14:textId="77777777" w:rsidR="00E65DBE" w:rsidRPr="00E9302F" w:rsidRDefault="00E65DBE" w:rsidP="00AF0D4C">
            <w:pPr>
              <w:spacing w:after="0"/>
              <w:jc w:val="center"/>
              <w:rPr>
                <w:ins w:id="5339" w:author="China Telecom" w:date="2020-11-20T19:17:00Z"/>
              </w:rPr>
            </w:pPr>
            <w:ins w:id="5340" w:author="China Telecom" w:date="2020-11-20T19:17:00Z">
              <w:r w:rsidRPr="00E9302F">
                <w:t>11.40</w:t>
              </w:r>
            </w:ins>
          </w:p>
        </w:tc>
      </w:tr>
      <w:tr w:rsidR="00E65DBE" w:rsidRPr="00E9302F" w14:paraId="47473B05" w14:textId="77777777" w:rsidTr="00AF0D4C">
        <w:trPr>
          <w:ins w:id="5341" w:author="China Telecom" w:date="2020-11-20T19:17:00Z"/>
        </w:trPr>
        <w:tc>
          <w:tcPr>
            <w:tcW w:w="6440" w:type="dxa"/>
            <w:noWrap/>
            <w:hideMark/>
          </w:tcPr>
          <w:p w14:paraId="0F2B97AF" w14:textId="77777777" w:rsidR="00E65DBE" w:rsidRPr="00E9302F" w:rsidRDefault="00E65DBE" w:rsidP="00AF0D4C">
            <w:pPr>
              <w:spacing w:after="0"/>
              <w:rPr>
                <w:ins w:id="5342" w:author="China Telecom" w:date="2020-11-20T19:17:00Z"/>
              </w:rPr>
            </w:pPr>
            <w:ins w:id="5343" w:author="China Telecom" w:date="2020-11-20T19:17:00Z">
              <w:r w:rsidRPr="00E9302F">
                <w:t>PDSCH for eMBB DDDDDDDSUU</w:t>
              </w:r>
            </w:ins>
          </w:p>
        </w:tc>
        <w:tc>
          <w:tcPr>
            <w:tcW w:w="2200" w:type="dxa"/>
            <w:noWrap/>
            <w:hideMark/>
          </w:tcPr>
          <w:p w14:paraId="1666DFF4" w14:textId="77777777" w:rsidR="00E65DBE" w:rsidRPr="00E9302F" w:rsidRDefault="00E65DBE" w:rsidP="00AF0D4C">
            <w:pPr>
              <w:spacing w:after="0"/>
              <w:jc w:val="center"/>
              <w:rPr>
                <w:ins w:id="5344" w:author="China Telecom" w:date="2020-11-20T19:17:00Z"/>
              </w:rPr>
            </w:pPr>
            <w:ins w:id="5345" w:author="China Telecom" w:date="2020-11-20T19:17:00Z">
              <w:r w:rsidRPr="00E9302F">
                <w:t>5</w:t>
              </w:r>
            </w:ins>
          </w:p>
        </w:tc>
        <w:tc>
          <w:tcPr>
            <w:tcW w:w="2200" w:type="dxa"/>
            <w:noWrap/>
            <w:hideMark/>
          </w:tcPr>
          <w:p w14:paraId="03AA6325" w14:textId="77777777" w:rsidR="00E65DBE" w:rsidRPr="00E9302F" w:rsidRDefault="00E65DBE" w:rsidP="00AF0D4C">
            <w:pPr>
              <w:spacing w:after="0"/>
              <w:jc w:val="center"/>
              <w:rPr>
                <w:ins w:id="5346" w:author="China Telecom" w:date="2020-11-20T19:17:00Z"/>
              </w:rPr>
            </w:pPr>
            <w:ins w:id="5347" w:author="China Telecom" w:date="2020-11-20T19:17:00Z">
              <w:r w:rsidRPr="00E9302F">
                <w:t>143.95</w:t>
              </w:r>
            </w:ins>
          </w:p>
        </w:tc>
        <w:tc>
          <w:tcPr>
            <w:tcW w:w="2200" w:type="dxa"/>
            <w:noWrap/>
            <w:hideMark/>
          </w:tcPr>
          <w:p w14:paraId="3AAA2B34" w14:textId="77777777" w:rsidR="00E65DBE" w:rsidRPr="00E9302F" w:rsidRDefault="00E65DBE" w:rsidP="00AF0D4C">
            <w:pPr>
              <w:spacing w:after="0"/>
              <w:jc w:val="center"/>
              <w:rPr>
                <w:ins w:id="5348" w:author="China Telecom" w:date="2020-11-20T19:17:00Z"/>
              </w:rPr>
            </w:pPr>
            <w:ins w:id="5349" w:author="China Telecom" w:date="2020-11-20T19:17:00Z">
              <w:r w:rsidRPr="00E9302F">
                <w:t>3.88</w:t>
              </w:r>
            </w:ins>
          </w:p>
        </w:tc>
        <w:tc>
          <w:tcPr>
            <w:tcW w:w="2620" w:type="dxa"/>
            <w:noWrap/>
            <w:hideMark/>
          </w:tcPr>
          <w:p w14:paraId="2D483C8A" w14:textId="77777777" w:rsidR="00E65DBE" w:rsidRPr="00E9302F" w:rsidRDefault="00E65DBE" w:rsidP="00AF0D4C">
            <w:pPr>
              <w:spacing w:after="0"/>
              <w:jc w:val="center"/>
              <w:rPr>
                <w:ins w:id="5350" w:author="China Telecom" w:date="2020-11-20T19:17:00Z"/>
              </w:rPr>
            </w:pPr>
            <w:ins w:id="5351" w:author="China Telecom" w:date="2020-11-20T19:17:00Z">
              <w:r w:rsidRPr="00E9302F">
                <w:t>16.11</w:t>
              </w:r>
            </w:ins>
          </w:p>
        </w:tc>
      </w:tr>
    </w:tbl>
    <w:p w14:paraId="12B01433" w14:textId="77777777" w:rsidR="00E65DBE" w:rsidRPr="007368F9" w:rsidRDefault="00E65DBE" w:rsidP="00E65DBE">
      <w:pPr>
        <w:pStyle w:val="TH"/>
        <w:rPr>
          <w:ins w:id="5352" w:author="China Telecom" w:date="2020-11-20T19:17:00Z"/>
        </w:rPr>
      </w:pPr>
    </w:p>
    <w:p w14:paraId="080392CA" w14:textId="77777777" w:rsidR="00E65DBE" w:rsidRPr="00DE78FE" w:rsidRDefault="00E65DBE" w:rsidP="00E65DBE">
      <w:pPr>
        <w:rPr>
          <w:ins w:id="5353" w:author="China Telecom" w:date="2020-11-20T19:17:00Z"/>
        </w:rPr>
      </w:pPr>
      <w:ins w:id="5354" w:author="China Telecom" w:date="2020-11-20T19:17:00Z">
        <w:r>
          <w:t xml:space="preserve">From the representative values for </w:t>
        </w:r>
        <w:r w:rsidRPr="00DE78FE">
          <w:t>Rural 2.6GHz TDD NLOS O2I scenario</w:t>
        </w:r>
        <w:r>
          <w:t xml:space="preserve">, the following observation is made: </w:t>
        </w:r>
      </w:ins>
    </w:p>
    <w:p w14:paraId="0C2313F2" w14:textId="77777777" w:rsidR="00E65DBE" w:rsidRDefault="00E65DBE" w:rsidP="00E65DBE">
      <w:pPr>
        <w:pStyle w:val="ad"/>
        <w:numPr>
          <w:ilvl w:val="0"/>
          <w:numId w:val="26"/>
        </w:numPr>
        <w:spacing w:after="0"/>
        <w:ind w:firstLineChars="0"/>
        <w:rPr>
          <w:ins w:id="5355" w:author="China Telecom" w:date="2020-11-20T19:17:00Z"/>
        </w:rPr>
      </w:pPr>
      <w:ins w:id="5356" w:author="China Telecom" w:date="2020-11-20T19:17:00Z">
        <w:r w:rsidRPr="00DE78FE">
          <w:t xml:space="preserve">PUSCH for eMBB with frame structure DDDDDDDSUU is the worst channel in terms of MIL, and can be the coverage bottleneck for the given scenario. </w:t>
        </w:r>
      </w:ins>
    </w:p>
    <w:p w14:paraId="38C0E61C" w14:textId="77777777" w:rsidR="00E65DBE" w:rsidRDefault="00E65DBE" w:rsidP="00E65DBE">
      <w:pPr>
        <w:pStyle w:val="ad"/>
        <w:numPr>
          <w:ilvl w:val="0"/>
          <w:numId w:val="26"/>
        </w:numPr>
        <w:spacing w:after="0"/>
        <w:ind w:firstLineChars="0"/>
        <w:rPr>
          <w:ins w:id="5357" w:author="China Telecom" w:date="2020-11-20T19:17:00Z"/>
        </w:rPr>
      </w:pPr>
      <w:ins w:id="5358" w:author="China Telecom" w:date="2020-11-20T19:17:00Z">
        <w:r w:rsidRPr="00DE78FE">
          <w:t xml:space="preserve">In order to achieve </w:t>
        </w:r>
        <w:r>
          <w:t xml:space="preserve">the target MPL calculated from </w:t>
        </w:r>
        <w:r w:rsidRPr="00DE78FE">
          <w:t xml:space="preserve">1732m ISD, the following channel(s) needs to be enhanced: </w:t>
        </w:r>
      </w:ins>
    </w:p>
    <w:p w14:paraId="5B4886AE" w14:textId="77777777" w:rsidR="00E65DBE" w:rsidRPr="00F9020F" w:rsidRDefault="00E65DBE" w:rsidP="00E65DBE">
      <w:pPr>
        <w:pStyle w:val="ad"/>
        <w:numPr>
          <w:ilvl w:val="1"/>
          <w:numId w:val="26"/>
        </w:numPr>
        <w:spacing w:after="0"/>
        <w:ind w:firstLineChars="0"/>
        <w:rPr>
          <w:ins w:id="5359" w:author="China Telecom" w:date="2020-11-20T19:17:00Z"/>
        </w:rPr>
      </w:pPr>
      <w:ins w:id="5360" w:author="China Telecom" w:date="2020-11-20T19:17:00Z">
        <w:r w:rsidRPr="00DE78FE">
          <w:t>PUSCH for eMBB with frame structure DDDDDDDSUU</w:t>
        </w:r>
      </w:ins>
    </w:p>
    <w:p w14:paraId="08639822" w14:textId="77777777" w:rsidR="00E65DBE" w:rsidRPr="00F9020F" w:rsidRDefault="00E65DBE" w:rsidP="00E65DBE">
      <w:pPr>
        <w:pStyle w:val="ad"/>
        <w:numPr>
          <w:ilvl w:val="1"/>
          <w:numId w:val="26"/>
        </w:numPr>
        <w:spacing w:after="0"/>
        <w:ind w:firstLineChars="0"/>
        <w:rPr>
          <w:ins w:id="5361" w:author="China Telecom" w:date="2020-11-20T19:17:00Z"/>
        </w:rPr>
      </w:pPr>
      <w:ins w:id="5362" w:author="China Telecom" w:date="2020-11-20T19:17:00Z">
        <w:r w:rsidRPr="00DE78FE">
          <w:t>PUCCH format 3 with 11bit payload</w:t>
        </w:r>
      </w:ins>
    </w:p>
    <w:p w14:paraId="6FCFF870" w14:textId="77777777" w:rsidR="00E65DBE" w:rsidRPr="00F9020F" w:rsidRDefault="00E65DBE" w:rsidP="00E65DBE">
      <w:pPr>
        <w:pStyle w:val="ad"/>
        <w:numPr>
          <w:ilvl w:val="1"/>
          <w:numId w:val="26"/>
        </w:numPr>
        <w:spacing w:after="0"/>
        <w:ind w:firstLineChars="0"/>
        <w:rPr>
          <w:ins w:id="5363" w:author="China Telecom" w:date="2020-11-20T19:17:00Z"/>
        </w:rPr>
      </w:pPr>
      <w:ins w:id="5364" w:author="China Telecom" w:date="2020-11-20T19:17:00Z">
        <w:r w:rsidRPr="00DE78FE">
          <w:t>PUCCH format 3 with 22bit payload</w:t>
        </w:r>
      </w:ins>
    </w:p>
    <w:p w14:paraId="187AC159" w14:textId="77777777" w:rsidR="00E65DBE" w:rsidRPr="00DE78FE" w:rsidRDefault="00E65DBE" w:rsidP="00E65DBE">
      <w:pPr>
        <w:pStyle w:val="ad"/>
        <w:numPr>
          <w:ilvl w:val="2"/>
          <w:numId w:val="26"/>
        </w:numPr>
        <w:spacing w:after="0"/>
        <w:ind w:firstLineChars="0"/>
        <w:rPr>
          <w:ins w:id="5365" w:author="China Telecom" w:date="2020-11-20T19:17:00Z"/>
        </w:rPr>
      </w:pPr>
      <w:ins w:id="5366" w:author="China Telecom" w:date="2020-11-20T19:17:00Z">
        <w:r w:rsidRPr="00DE78FE">
          <w:t xml:space="preserve">However, due to the lack of the number of samples, the statistical correctness of this estimation has not been pursued in this study item. </w:t>
        </w:r>
      </w:ins>
    </w:p>
    <w:p w14:paraId="38583319" w14:textId="77777777" w:rsidR="00E65DBE" w:rsidRDefault="00E65DBE" w:rsidP="00E65DBE">
      <w:pPr>
        <w:pStyle w:val="3GPPAgreements"/>
        <w:numPr>
          <w:ilvl w:val="0"/>
          <w:numId w:val="0"/>
        </w:numPr>
        <w:rPr>
          <w:ins w:id="5367" w:author="China Telecom" w:date="2020-11-20T19:17:00Z"/>
        </w:rPr>
      </w:pPr>
    </w:p>
    <w:p w14:paraId="2AAD0FAA" w14:textId="77777777" w:rsidR="00E65DBE" w:rsidRPr="00691270" w:rsidRDefault="00E65DBE" w:rsidP="00E65DBE">
      <w:pPr>
        <w:pStyle w:val="4"/>
        <w:rPr>
          <w:ins w:id="5368" w:author="China Telecom" w:date="2020-11-20T19:17:00Z"/>
          <w:lang w:val="pt-BR"/>
        </w:rPr>
      </w:pPr>
      <w:bookmarkStart w:id="5369" w:name="_Toc56794585"/>
      <w:ins w:id="5370" w:author="China Telecom" w:date="2020-11-20T19:17:00Z">
        <w:r w:rsidRPr="00691270">
          <w:rPr>
            <w:lang w:val="pt-BR"/>
          </w:rPr>
          <w:t>5.</w:t>
        </w:r>
        <w:r>
          <w:rPr>
            <w:lang w:val="pt-BR"/>
          </w:rPr>
          <w:t>1</w:t>
        </w:r>
        <w:r w:rsidRPr="00691270">
          <w:rPr>
            <w:lang w:val="pt-BR"/>
          </w:rPr>
          <w:t>.1.5</w:t>
        </w:r>
        <w:r w:rsidRPr="00691270">
          <w:rPr>
            <w:lang w:val="pt-BR"/>
          </w:rPr>
          <w:tab/>
          <w:t>Rural 2GHz FDD NLOS O2I scenario</w:t>
        </w:r>
        <w:bookmarkEnd w:id="5369"/>
      </w:ins>
    </w:p>
    <w:p w14:paraId="4C3EAE78" w14:textId="77777777" w:rsidR="00E65DBE" w:rsidRPr="00804B30" w:rsidRDefault="00E65DBE" w:rsidP="00E65DBE">
      <w:pPr>
        <w:pStyle w:val="3GPPAgreements"/>
        <w:numPr>
          <w:ilvl w:val="0"/>
          <w:numId w:val="0"/>
        </w:numPr>
        <w:rPr>
          <w:ins w:id="5371" w:author="China Telecom" w:date="2020-11-20T19:17:00Z"/>
        </w:rPr>
      </w:pPr>
      <w:ins w:id="5372" w:author="China Telecom" w:date="2020-11-20T19:17:00Z">
        <w:r>
          <w:t>The representative values for the metrics are summarized in Tables 5.1.1.5-1 to 5.1.1.6-3.</w:t>
        </w:r>
      </w:ins>
    </w:p>
    <w:p w14:paraId="1BB816E6" w14:textId="77777777" w:rsidR="00E65DBE" w:rsidRDefault="00E65DBE" w:rsidP="00E65DBE">
      <w:pPr>
        <w:pStyle w:val="TH"/>
        <w:rPr>
          <w:ins w:id="5373" w:author="China Telecom" w:date="2020-11-20T19:17:00Z"/>
        </w:rPr>
      </w:pPr>
      <w:ins w:id="5374" w:author="China Telecom" w:date="2020-11-20T19:17:00Z">
        <w:r>
          <w:t xml:space="preserve">Table </w:t>
        </w:r>
        <w:r>
          <w:rPr>
            <w:lang w:eastAsia="zh-CN"/>
          </w:rPr>
          <w:t>5.1.1.5</w:t>
        </w:r>
        <w:r w:rsidRPr="007368F9">
          <w:t>-</w:t>
        </w:r>
        <w:r>
          <w:rPr>
            <w:rFonts w:hint="eastAsia"/>
            <w:lang w:eastAsia="ja-JP"/>
          </w:rPr>
          <w:t>1</w:t>
        </w:r>
        <w:r w:rsidRPr="007368F9">
          <w:rPr>
            <w:rFonts w:hint="eastAsia"/>
          </w:rPr>
          <w:t>:</w:t>
        </w:r>
        <w:r>
          <w:rPr>
            <w:rFonts w:hint="eastAsia"/>
          </w:rPr>
          <w:t xml:space="preserve"> Representative values </w:t>
        </w:r>
        <w:r>
          <w:t>of MCL for Rural 2</w:t>
        </w:r>
        <w:r w:rsidRPr="00DE78FE">
          <w:t>GHz</w:t>
        </w:r>
        <w:r>
          <w:t xml:space="preserve"> FDD NLOS O2I scenario </w:t>
        </w:r>
      </w:ins>
    </w:p>
    <w:tbl>
      <w:tblPr>
        <w:tblStyle w:val="a7"/>
        <w:tblW w:w="0" w:type="auto"/>
        <w:tblLook w:val="04A0" w:firstRow="1" w:lastRow="0" w:firstColumn="1" w:lastColumn="0" w:noHBand="0" w:noVBand="1"/>
      </w:tblPr>
      <w:tblGrid>
        <w:gridCol w:w="4814"/>
        <w:gridCol w:w="1681"/>
        <w:gridCol w:w="1681"/>
        <w:gridCol w:w="1681"/>
      </w:tblGrid>
      <w:tr w:rsidR="00E65DBE" w:rsidRPr="00E9302F" w14:paraId="6ADB3AAC" w14:textId="77777777" w:rsidTr="00AF0D4C">
        <w:trPr>
          <w:ins w:id="5375" w:author="China Telecom" w:date="2020-11-20T19:17:00Z"/>
        </w:trPr>
        <w:tc>
          <w:tcPr>
            <w:tcW w:w="6440" w:type="dxa"/>
            <w:shd w:val="clear" w:color="auto" w:fill="E7E6E6" w:themeFill="background2"/>
            <w:noWrap/>
            <w:hideMark/>
          </w:tcPr>
          <w:p w14:paraId="00533F37" w14:textId="77777777" w:rsidR="00E65DBE" w:rsidRPr="009C135A" w:rsidRDefault="00E65DBE" w:rsidP="00AF0D4C">
            <w:pPr>
              <w:spacing w:after="0"/>
              <w:jc w:val="center"/>
              <w:rPr>
                <w:ins w:id="5376" w:author="China Telecom" w:date="2020-11-20T19:17:00Z"/>
              </w:rPr>
            </w:pPr>
            <w:ins w:id="5377" w:author="China Telecom" w:date="2020-11-20T19:17:00Z">
              <w:r w:rsidRPr="00F9020F">
                <w:rPr>
                  <w:b/>
                </w:rPr>
                <w:t>Channels (and Frame format)</w:t>
              </w:r>
            </w:ins>
          </w:p>
        </w:tc>
        <w:tc>
          <w:tcPr>
            <w:tcW w:w="2200" w:type="dxa"/>
            <w:shd w:val="clear" w:color="auto" w:fill="E7E6E6" w:themeFill="background2"/>
            <w:hideMark/>
          </w:tcPr>
          <w:p w14:paraId="14ACC34D" w14:textId="77777777" w:rsidR="00E65DBE" w:rsidRPr="009C135A" w:rsidRDefault="00E65DBE" w:rsidP="00AF0D4C">
            <w:pPr>
              <w:spacing w:after="0"/>
              <w:jc w:val="center"/>
              <w:rPr>
                <w:ins w:id="5378" w:author="China Telecom" w:date="2020-11-20T19:17:00Z"/>
              </w:rPr>
            </w:pPr>
            <w:ins w:id="5379" w:author="China Telecom" w:date="2020-11-20T19:17:00Z">
              <w:r w:rsidRPr="00F9020F">
                <w:rPr>
                  <w:b/>
                </w:rPr>
                <w:t>Number of Samples</w:t>
              </w:r>
            </w:ins>
          </w:p>
        </w:tc>
        <w:tc>
          <w:tcPr>
            <w:tcW w:w="2200" w:type="dxa"/>
            <w:shd w:val="clear" w:color="auto" w:fill="E7E6E6" w:themeFill="background2"/>
            <w:hideMark/>
          </w:tcPr>
          <w:p w14:paraId="42CD1BCB" w14:textId="77777777" w:rsidR="00E65DBE" w:rsidRPr="009C135A" w:rsidRDefault="00E65DBE" w:rsidP="00AF0D4C">
            <w:pPr>
              <w:spacing w:after="0"/>
              <w:jc w:val="center"/>
              <w:rPr>
                <w:ins w:id="5380" w:author="China Telecom" w:date="2020-11-20T19:17:00Z"/>
              </w:rPr>
            </w:pPr>
            <w:ins w:id="5381" w:author="China Telecom" w:date="2020-11-20T19:17:00Z">
              <w:r w:rsidRPr="00F9020F">
                <w:rPr>
                  <w:b/>
                </w:rPr>
                <w:t>Representative value</w:t>
              </w:r>
            </w:ins>
          </w:p>
        </w:tc>
        <w:tc>
          <w:tcPr>
            <w:tcW w:w="2200" w:type="dxa"/>
            <w:shd w:val="clear" w:color="auto" w:fill="E7E6E6" w:themeFill="background2"/>
            <w:hideMark/>
          </w:tcPr>
          <w:p w14:paraId="51B01324" w14:textId="77777777" w:rsidR="00E65DBE" w:rsidRPr="009C135A" w:rsidRDefault="00E65DBE" w:rsidP="00AF0D4C">
            <w:pPr>
              <w:spacing w:after="0"/>
              <w:jc w:val="center"/>
              <w:rPr>
                <w:ins w:id="5382" w:author="China Telecom" w:date="2020-11-20T19:17:00Z"/>
              </w:rPr>
            </w:pPr>
            <w:ins w:id="5383" w:author="China Telecom" w:date="2020-11-20T19:17:00Z">
              <w:r w:rsidRPr="00F9020F">
                <w:rPr>
                  <w:b/>
                </w:rPr>
                <w:t>Standard Deviation (w/o outlier)</w:t>
              </w:r>
            </w:ins>
          </w:p>
        </w:tc>
      </w:tr>
      <w:tr w:rsidR="00E65DBE" w:rsidRPr="00E9302F" w14:paraId="7309C2E3" w14:textId="77777777" w:rsidTr="00AF0D4C">
        <w:trPr>
          <w:ins w:id="5384" w:author="China Telecom" w:date="2020-11-20T19:17:00Z"/>
        </w:trPr>
        <w:tc>
          <w:tcPr>
            <w:tcW w:w="6440" w:type="dxa"/>
            <w:noWrap/>
            <w:hideMark/>
          </w:tcPr>
          <w:p w14:paraId="7766B637" w14:textId="77777777" w:rsidR="00E65DBE" w:rsidRPr="00E9302F" w:rsidRDefault="00E65DBE" w:rsidP="00AF0D4C">
            <w:pPr>
              <w:spacing w:after="0"/>
              <w:rPr>
                <w:ins w:id="5385" w:author="China Telecom" w:date="2020-11-20T19:17:00Z"/>
              </w:rPr>
            </w:pPr>
            <w:ins w:id="5386" w:author="China Telecom" w:date="2020-11-20T19:17:00Z">
              <w:r w:rsidRPr="00E9302F">
                <w:t>PUSCH for eMBB UUUUU</w:t>
              </w:r>
            </w:ins>
          </w:p>
        </w:tc>
        <w:tc>
          <w:tcPr>
            <w:tcW w:w="2200" w:type="dxa"/>
            <w:noWrap/>
            <w:hideMark/>
          </w:tcPr>
          <w:p w14:paraId="3A69652D" w14:textId="77777777" w:rsidR="00E65DBE" w:rsidRPr="00E9302F" w:rsidRDefault="00E65DBE" w:rsidP="00AF0D4C">
            <w:pPr>
              <w:spacing w:after="0"/>
              <w:jc w:val="center"/>
              <w:rPr>
                <w:ins w:id="5387" w:author="China Telecom" w:date="2020-11-20T19:17:00Z"/>
              </w:rPr>
            </w:pPr>
            <w:ins w:id="5388" w:author="China Telecom" w:date="2020-11-20T19:17:00Z">
              <w:r w:rsidRPr="00E9302F">
                <w:t>8</w:t>
              </w:r>
            </w:ins>
          </w:p>
        </w:tc>
        <w:tc>
          <w:tcPr>
            <w:tcW w:w="2200" w:type="dxa"/>
            <w:noWrap/>
            <w:hideMark/>
          </w:tcPr>
          <w:p w14:paraId="785B394C" w14:textId="77777777" w:rsidR="00E65DBE" w:rsidRPr="00E9302F" w:rsidRDefault="00E65DBE" w:rsidP="00AF0D4C">
            <w:pPr>
              <w:spacing w:after="0"/>
              <w:jc w:val="center"/>
              <w:rPr>
                <w:ins w:id="5389" w:author="China Telecom" w:date="2020-11-20T19:17:00Z"/>
              </w:rPr>
            </w:pPr>
            <w:ins w:id="5390" w:author="China Telecom" w:date="2020-11-20T19:17:00Z">
              <w:r w:rsidRPr="00E9302F">
                <w:t>131.28</w:t>
              </w:r>
            </w:ins>
          </w:p>
        </w:tc>
        <w:tc>
          <w:tcPr>
            <w:tcW w:w="2200" w:type="dxa"/>
            <w:noWrap/>
            <w:hideMark/>
          </w:tcPr>
          <w:p w14:paraId="5EB22386" w14:textId="77777777" w:rsidR="00E65DBE" w:rsidRPr="00E9302F" w:rsidRDefault="00E65DBE" w:rsidP="00AF0D4C">
            <w:pPr>
              <w:spacing w:after="0"/>
              <w:jc w:val="center"/>
              <w:rPr>
                <w:ins w:id="5391" w:author="China Telecom" w:date="2020-11-20T19:17:00Z"/>
              </w:rPr>
            </w:pPr>
            <w:ins w:id="5392" w:author="China Telecom" w:date="2020-11-20T19:17:00Z">
              <w:r w:rsidRPr="00E9302F">
                <w:t>1.38</w:t>
              </w:r>
            </w:ins>
          </w:p>
        </w:tc>
      </w:tr>
      <w:tr w:rsidR="00E65DBE" w:rsidRPr="00E9302F" w14:paraId="1B6CF0DE" w14:textId="77777777" w:rsidTr="00AF0D4C">
        <w:trPr>
          <w:ins w:id="5393" w:author="China Telecom" w:date="2020-11-20T19:17:00Z"/>
        </w:trPr>
        <w:tc>
          <w:tcPr>
            <w:tcW w:w="6440" w:type="dxa"/>
            <w:noWrap/>
            <w:hideMark/>
          </w:tcPr>
          <w:p w14:paraId="58867E4B" w14:textId="77777777" w:rsidR="00E65DBE" w:rsidRPr="00E9302F" w:rsidRDefault="00E65DBE" w:rsidP="00AF0D4C">
            <w:pPr>
              <w:spacing w:after="0"/>
              <w:rPr>
                <w:ins w:id="5394" w:author="China Telecom" w:date="2020-11-20T19:17:00Z"/>
              </w:rPr>
            </w:pPr>
            <w:ins w:id="5395" w:author="China Telecom" w:date="2020-11-20T19:17:00Z">
              <w:r w:rsidRPr="00E9302F">
                <w:lastRenderedPageBreak/>
                <w:t>PUSCH for VoIP UUUUU</w:t>
              </w:r>
            </w:ins>
          </w:p>
        </w:tc>
        <w:tc>
          <w:tcPr>
            <w:tcW w:w="2200" w:type="dxa"/>
            <w:noWrap/>
            <w:hideMark/>
          </w:tcPr>
          <w:p w14:paraId="3AA7D897" w14:textId="77777777" w:rsidR="00E65DBE" w:rsidRPr="00E9302F" w:rsidRDefault="00E65DBE" w:rsidP="00AF0D4C">
            <w:pPr>
              <w:spacing w:after="0"/>
              <w:jc w:val="center"/>
              <w:rPr>
                <w:ins w:id="5396" w:author="China Telecom" w:date="2020-11-20T19:17:00Z"/>
              </w:rPr>
            </w:pPr>
            <w:ins w:id="5397" w:author="China Telecom" w:date="2020-11-20T19:17:00Z">
              <w:r w:rsidRPr="00E9302F">
                <w:t>9</w:t>
              </w:r>
            </w:ins>
          </w:p>
        </w:tc>
        <w:tc>
          <w:tcPr>
            <w:tcW w:w="2200" w:type="dxa"/>
            <w:noWrap/>
            <w:hideMark/>
          </w:tcPr>
          <w:p w14:paraId="542CEE6C" w14:textId="77777777" w:rsidR="00E65DBE" w:rsidRPr="00E9302F" w:rsidRDefault="00E65DBE" w:rsidP="00AF0D4C">
            <w:pPr>
              <w:spacing w:after="0"/>
              <w:jc w:val="center"/>
              <w:rPr>
                <w:ins w:id="5398" w:author="China Telecom" w:date="2020-11-20T19:17:00Z"/>
              </w:rPr>
            </w:pPr>
            <w:ins w:id="5399" w:author="China Telecom" w:date="2020-11-20T19:17:00Z">
              <w:r w:rsidRPr="00E9302F">
                <w:t>133.04</w:t>
              </w:r>
            </w:ins>
          </w:p>
        </w:tc>
        <w:tc>
          <w:tcPr>
            <w:tcW w:w="2200" w:type="dxa"/>
            <w:noWrap/>
            <w:hideMark/>
          </w:tcPr>
          <w:p w14:paraId="5AC38FB5" w14:textId="77777777" w:rsidR="00E65DBE" w:rsidRPr="00E9302F" w:rsidRDefault="00E65DBE" w:rsidP="00AF0D4C">
            <w:pPr>
              <w:spacing w:after="0"/>
              <w:jc w:val="center"/>
              <w:rPr>
                <w:ins w:id="5400" w:author="China Telecom" w:date="2020-11-20T19:17:00Z"/>
              </w:rPr>
            </w:pPr>
            <w:ins w:id="5401" w:author="China Telecom" w:date="2020-11-20T19:17:00Z">
              <w:r w:rsidRPr="00E9302F">
                <w:t>1.56</w:t>
              </w:r>
            </w:ins>
          </w:p>
        </w:tc>
      </w:tr>
      <w:tr w:rsidR="00E65DBE" w:rsidRPr="00E9302F" w14:paraId="45078364" w14:textId="77777777" w:rsidTr="00AF0D4C">
        <w:trPr>
          <w:ins w:id="5402" w:author="China Telecom" w:date="2020-11-20T19:17:00Z"/>
        </w:trPr>
        <w:tc>
          <w:tcPr>
            <w:tcW w:w="6440" w:type="dxa"/>
            <w:noWrap/>
            <w:hideMark/>
          </w:tcPr>
          <w:p w14:paraId="3D612D85" w14:textId="77777777" w:rsidR="00E65DBE" w:rsidRPr="00E9302F" w:rsidRDefault="00E65DBE" w:rsidP="00AF0D4C">
            <w:pPr>
              <w:spacing w:after="0"/>
              <w:rPr>
                <w:ins w:id="5403" w:author="China Telecom" w:date="2020-11-20T19:17:00Z"/>
              </w:rPr>
            </w:pPr>
            <w:ins w:id="5404" w:author="China Telecom" w:date="2020-11-20T19:17:00Z">
              <w:r w:rsidRPr="00E9302F">
                <w:t>PUSCH with SIP invite UUUUU</w:t>
              </w:r>
            </w:ins>
          </w:p>
        </w:tc>
        <w:tc>
          <w:tcPr>
            <w:tcW w:w="2200" w:type="dxa"/>
            <w:noWrap/>
            <w:hideMark/>
          </w:tcPr>
          <w:p w14:paraId="541C1BFC" w14:textId="77777777" w:rsidR="00E65DBE" w:rsidRPr="00E9302F" w:rsidRDefault="00E65DBE" w:rsidP="00AF0D4C">
            <w:pPr>
              <w:spacing w:after="0"/>
              <w:jc w:val="center"/>
              <w:rPr>
                <w:ins w:id="5405" w:author="China Telecom" w:date="2020-11-20T19:17:00Z"/>
              </w:rPr>
            </w:pPr>
            <w:ins w:id="5406" w:author="China Telecom" w:date="2020-11-20T19:17:00Z">
              <w:r w:rsidRPr="00E9302F">
                <w:t>1</w:t>
              </w:r>
            </w:ins>
          </w:p>
        </w:tc>
        <w:tc>
          <w:tcPr>
            <w:tcW w:w="2200" w:type="dxa"/>
            <w:noWrap/>
            <w:hideMark/>
          </w:tcPr>
          <w:p w14:paraId="556A7620" w14:textId="77777777" w:rsidR="00E65DBE" w:rsidRPr="00E9302F" w:rsidRDefault="00E65DBE" w:rsidP="00AF0D4C">
            <w:pPr>
              <w:spacing w:after="0"/>
              <w:jc w:val="center"/>
              <w:rPr>
                <w:ins w:id="5407" w:author="China Telecom" w:date="2020-11-20T19:17:00Z"/>
              </w:rPr>
            </w:pPr>
            <w:ins w:id="5408" w:author="China Telecom" w:date="2020-11-20T19:17:00Z">
              <w:r w:rsidRPr="00E9302F">
                <w:t>130.86</w:t>
              </w:r>
            </w:ins>
          </w:p>
        </w:tc>
        <w:tc>
          <w:tcPr>
            <w:tcW w:w="2200" w:type="dxa"/>
            <w:noWrap/>
            <w:hideMark/>
          </w:tcPr>
          <w:p w14:paraId="704292D2" w14:textId="77777777" w:rsidR="00E65DBE" w:rsidRPr="00E9302F" w:rsidRDefault="00E65DBE" w:rsidP="00AF0D4C">
            <w:pPr>
              <w:spacing w:after="0"/>
              <w:jc w:val="center"/>
              <w:rPr>
                <w:ins w:id="5409" w:author="China Telecom" w:date="2020-11-20T19:17:00Z"/>
              </w:rPr>
            </w:pPr>
            <w:ins w:id="5410" w:author="China Telecom" w:date="2020-11-20T19:17:00Z">
              <w:r w:rsidRPr="00E9302F">
                <w:t>0.00</w:t>
              </w:r>
            </w:ins>
          </w:p>
        </w:tc>
      </w:tr>
      <w:tr w:rsidR="00E65DBE" w:rsidRPr="00E9302F" w14:paraId="643445E6" w14:textId="77777777" w:rsidTr="00AF0D4C">
        <w:trPr>
          <w:ins w:id="5411" w:author="China Telecom" w:date="2020-11-20T19:17:00Z"/>
        </w:trPr>
        <w:tc>
          <w:tcPr>
            <w:tcW w:w="6440" w:type="dxa"/>
            <w:noWrap/>
            <w:hideMark/>
          </w:tcPr>
          <w:p w14:paraId="4C486BF8" w14:textId="77777777" w:rsidR="00E65DBE" w:rsidRPr="00E9302F" w:rsidRDefault="00E65DBE" w:rsidP="00AF0D4C">
            <w:pPr>
              <w:spacing w:after="0"/>
              <w:rPr>
                <w:ins w:id="5412" w:author="China Telecom" w:date="2020-11-20T19:17:00Z"/>
              </w:rPr>
            </w:pPr>
            <w:ins w:id="5413" w:author="China Telecom" w:date="2020-11-20T19:17:00Z">
              <w:r w:rsidRPr="00E9302F">
                <w:t>PUSCH for CSI 11bit UUUUU</w:t>
              </w:r>
            </w:ins>
          </w:p>
        </w:tc>
        <w:tc>
          <w:tcPr>
            <w:tcW w:w="2200" w:type="dxa"/>
            <w:noWrap/>
            <w:hideMark/>
          </w:tcPr>
          <w:p w14:paraId="1162DE5E" w14:textId="77777777" w:rsidR="00E65DBE" w:rsidRPr="00E9302F" w:rsidRDefault="00E65DBE" w:rsidP="00AF0D4C">
            <w:pPr>
              <w:spacing w:after="0"/>
              <w:jc w:val="center"/>
              <w:rPr>
                <w:ins w:id="5414" w:author="China Telecom" w:date="2020-11-20T19:17:00Z"/>
              </w:rPr>
            </w:pPr>
            <w:ins w:id="5415" w:author="China Telecom" w:date="2020-11-20T19:17:00Z">
              <w:r w:rsidRPr="00E9302F">
                <w:t>0</w:t>
              </w:r>
            </w:ins>
          </w:p>
        </w:tc>
        <w:tc>
          <w:tcPr>
            <w:tcW w:w="2200" w:type="dxa"/>
            <w:noWrap/>
            <w:hideMark/>
          </w:tcPr>
          <w:p w14:paraId="18F96463" w14:textId="77777777" w:rsidR="00E65DBE" w:rsidRPr="00E9302F" w:rsidRDefault="00E65DBE" w:rsidP="00AF0D4C">
            <w:pPr>
              <w:spacing w:after="0"/>
              <w:jc w:val="center"/>
              <w:rPr>
                <w:ins w:id="5416" w:author="China Telecom" w:date="2020-11-20T19:17:00Z"/>
                <w:noProof/>
              </w:rPr>
            </w:pPr>
          </w:p>
        </w:tc>
        <w:tc>
          <w:tcPr>
            <w:tcW w:w="2200" w:type="dxa"/>
            <w:noWrap/>
            <w:hideMark/>
          </w:tcPr>
          <w:p w14:paraId="328CF232" w14:textId="77777777" w:rsidR="00E65DBE" w:rsidRPr="00E9302F" w:rsidRDefault="00E65DBE" w:rsidP="00AF0D4C">
            <w:pPr>
              <w:spacing w:after="0"/>
              <w:jc w:val="center"/>
              <w:rPr>
                <w:ins w:id="5417" w:author="China Telecom" w:date="2020-11-20T19:17:00Z"/>
                <w:noProof/>
              </w:rPr>
            </w:pPr>
          </w:p>
        </w:tc>
      </w:tr>
      <w:tr w:rsidR="00E65DBE" w:rsidRPr="00E9302F" w14:paraId="54A96310" w14:textId="77777777" w:rsidTr="00AF0D4C">
        <w:trPr>
          <w:ins w:id="5418" w:author="China Telecom" w:date="2020-11-20T19:17:00Z"/>
        </w:trPr>
        <w:tc>
          <w:tcPr>
            <w:tcW w:w="6440" w:type="dxa"/>
            <w:noWrap/>
            <w:hideMark/>
          </w:tcPr>
          <w:p w14:paraId="446A6B4F" w14:textId="77777777" w:rsidR="00E65DBE" w:rsidRPr="00E9302F" w:rsidRDefault="00E65DBE" w:rsidP="00AF0D4C">
            <w:pPr>
              <w:spacing w:after="0"/>
              <w:rPr>
                <w:ins w:id="5419" w:author="China Telecom" w:date="2020-11-20T19:17:00Z"/>
              </w:rPr>
            </w:pPr>
            <w:ins w:id="5420" w:author="China Telecom" w:date="2020-11-20T19:17:00Z">
              <w:r w:rsidRPr="00E9302F">
                <w:t>PUSCH for CSI 22bit UUUUU</w:t>
              </w:r>
            </w:ins>
          </w:p>
        </w:tc>
        <w:tc>
          <w:tcPr>
            <w:tcW w:w="2200" w:type="dxa"/>
            <w:noWrap/>
            <w:hideMark/>
          </w:tcPr>
          <w:p w14:paraId="41A39EF9" w14:textId="77777777" w:rsidR="00E65DBE" w:rsidRPr="00E9302F" w:rsidRDefault="00E65DBE" w:rsidP="00AF0D4C">
            <w:pPr>
              <w:spacing w:after="0"/>
              <w:jc w:val="center"/>
              <w:rPr>
                <w:ins w:id="5421" w:author="China Telecom" w:date="2020-11-20T19:17:00Z"/>
              </w:rPr>
            </w:pPr>
            <w:ins w:id="5422" w:author="China Telecom" w:date="2020-11-20T19:17:00Z">
              <w:r w:rsidRPr="00E9302F">
                <w:t>0</w:t>
              </w:r>
            </w:ins>
          </w:p>
        </w:tc>
        <w:tc>
          <w:tcPr>
            <w:tcW w:w="2200" w:type="dxa"/>
            <w:noWrap/>
            <w:hideMark/>
          </w:tcPr>
          <w:p w14:paraId="3D16982A" w14:textId="77777777" w:rsidR="00E65DBE" w:rsidRPr="00E9302F" w:rsidRDefault="00E65DBE" w:rsidP="00AF0D4C">
            <w:pPr>
              <w:spacing w:after="0"/>
              <w:jc w:val="center"/>
              <w:rPr>
                <w:ins w:id="5423" w:author="China Telecom" w:date="2020-11-20T19:17:00Z"/>
                <w:noProof/>
              </w:rPr>
            </w:pPr>
          </w:p>
        </w:tc>
        <w:tc>
          <w:tcPr>
            <w:tcW w:w="2200" w:type="dxa"/>
            <w:noWrap/>
            <w:hideMark/>
          </w:tcPr>
          <w:p w14:paraId="26D857B4" w14:textId="77777777" w:rsidR="00E65DBE" w:rsidRPr="00E9302F" w:rsidRDefault="00E65DBE" w:rsidP="00AF0D4C">
            <w:pPr>
              <w:spacing w:after="0"/>
              <w:jc w:val="center"/>
              <w:rPr>
                <w:ins w:id="5424" w:author="China Telecom" w:date="2020-11-20T19:17:00Z"/>
                <w:noProof/>
              </w:rPr>
            </w:pPr>
          </w:p>
        </w:tc>
      </w:tr>
      <w:tr w:rsidR="00E65DBE" w:rsidRPr="00E9302F" w14:paraId="7078A0B6" w14:textId="77777777" w:rsidTr="00AF0D4C">
        <w:trPr>
          <w:ins w:id="5425" w:author="China Telecom" w:date="2020-11-20T19:17:00Z"/>
        </w:trPr>
        <w:tc>
          <w:tcPr>
            <w:tcW w:w="6440" w:type="dxa"/>
            <w:noWrap/>
            <w:hideMark/>
          </w:tcPr>
          <w:p w14:paraId="014A5261" w14:textId="77777777" w:rsidR="00E65DBE" w:rsidRPr="00E9302F" w:rsidRDefault="00E65DBE" w:rsidP="00AF0D4C">
            <w:pPr>
              <w:spacing w:after="0"/>
              <w:rPr>
                <w:ins w:id="5426" w:author="China Telecom" w:date="2020-11-20T19:17:00Z"/>
              </w:rPr>
            </w:pPr>
            <w:ins w:id="5427" w:author="China Telecom" w:date="2020-11-20T19:17:00Z">
              <w:r w:rsidRPr="00E9302F">
                <w:t>PUCCH Format 1</w:t>
              </w:r>
            </w:ins>
          </w:p>
        </w:tc>
        <w:tc>
          <w:tcPr>
            <w:tcW w:w="2200" w:type="dxa"/>
            <w:noWrap/>
            <w:hideMark/>
          </w:tcPr>
          <w:p w14:paraId="1B47067E" w14:textId="77777777" w:rsidR="00E65DBE" w:rsidRPr="00E9302F" w:rsidRDefault="00E65DBE" w:rsidP="00AF0D4C">
            <w:pPr>
              <w:spacing w:after="0"/>
              <w:jc w:val="center"/>
              <w:rPr>
                <w:ins w:id="5428" w:author="China Telecom" w:date="2020-11-20T19:17:00Z"/>
              </w:rPr>
            </w:pPr>
            <w:ins w:id="5429" w:author="China Telecom" w:date="2020-11-20T19:17:00Z">
              <w:r w:rsidRPr="00E9302F">
                <w:t>8</w:t>
              </w:r>
            </w:ins>
          </w:p>
        </w:tc>
        <w:tc>
          <w:tcPr>
            <w:tcW w:w="2200" w:type="dxa"/>
            <w:noWrap/>
            <w:hideMark/>
          </w:tcPr>
          <w:p w14:paraId="0ED0CC8B" w14:textId="77777777" w:rsidR="00E65DBE" w:rsidRPr="00E9302F" w:rsidRDefault="00E65DBE" w:rsidP="00AF0D4C">
            <w:pPr>
              <w:spacing w:after="0"/>
              <w:jc w:val="center"/>
              <w:rPr>
                <w:ins w:id="5430" w:author="China Telecom" w:date="2020-11-20T19:17:00Z"/>
              </w:rPr>
            </w:pPr>
            <w:ins w:id="5431" w:author="China Telecom" w:date="2020-11-20T19:17:00Z">
              <w:r w:rsidRPr="00E9302F">
                <w:t>135.77</w:t>
              </w:r>
            </w:ins>
          </w:p>
        </w:tc>
        <w:tc>
          <w:tcPr>
            <w:tcW w:w="2200" w:type="dxa"/>
            <w:noWrap/>
            <w:hideMark/>
          </w:tcPr>
          <w:p w14:paraId="7B43BB62" w14:textId="77777777" w:rsidR="00E65DBE" w:rsidRPr="00E9302F" w:rsidRDefault="00E65DBE" w:rsidP="00AF0D4C">
            <w:pPr>
              <w:spacing w:after="0"/>
              <w:jc w:val="center"/>
              <w:rPr>
                <w:ins w:id="5432" w:author="China Telecom" w:date="2020-11-20T19:17:00Z"/>
              </w:rPr>
            </w:pPr>
            <w:ins w:id="5433" w:author="China Telecom" w:date="2020-11-20T19:17:00Z">
              <w:r w:rsidRPr="00E9302F">
                <w:t>0.44</w:t>
              </w:r>
            </w:ins>
          </w:p>
        </w:tc>
      </w:tr>
      <w:tr w:rsidR="00E65DBE" w:rsidRPr="00E9302F" w14:paraId="13177F17" w14:textId="77777777" w:rsidTr="00AF0D4C">
        <w:trPr>
          <w:ins w:id="5434" w:author="China Telecom" w:date="2020-11-20T19:17:00Z"/>
        </w:trPr>
        <w:tc>
          <w:tcPr>
            <w:tcW w:w="6440" w:type="dxa"/>
            <w:noWrap/>
            <w:hideMark/>
          </w:tcPr>
          <w:p w14:paraId="5EBA6352" w14:textId="77777777" w:rsidR="00E65DBE" w:rsidRPr="00E9302F" w:rsidRDefault="00E65DBE" w:rsidP="00AF0D4C">
            <w:pPr>
              <w:spacing w:after="0"/>
              <w:rPr>
                <w:ins w:id="5435" w:author="China Telecom" w:date="2020-11-20T19:17:00Z"/>
              </w:rPr>
            </w:pPr>
            <w:ins w:id="5436" w:author="China Telecom" w:date="2020-11-20T19:17:00Z">
              <w:r w:rsidRPr="00E9302F">
                <w:t>PUCCH Format 3 11bit</w:t>
              </w:r>
            </w:ins>
          </w:p>
        </w:tc>
        <w:tc>
          <w:tcPr>
            <w:tcW w:w="2200" w:type="dxa"/>
            <w:noWrap/>
            <w:hideMark/>
          </w:tcPr>
          <w:p w14:paraId="2F812EB6" w14:textId="77777777" w:rsidR="00E65DBE" w:rsidRPr="00E9302F" w:rsidRDefault="00E65DBE" w:rsidP="00AF0D4C">
            <w:pPr>
              <w:spacing w:after="0"/>
              <w:jc w:val="center"/>
              <w:rPr>
                <w:ins w:id="5437" w:author="China Telecom" w:date="2020-11-20T19:17:00Z"/>
              </w:rPr>
            </w:pPr>
            <w:ins w:id="5438" w:author="China Telecom" w:date="2020-11-20T19:17:00Z">
              <w:r w:rsidRPr="00E9302F">
                <w:t>6</w:t>
              </w:r>
            </w:ins>
          </w:p>
        </w:tc>
        <w:tc>
          <w:tcPr>
            <w:tcW w:w="2200" w:type="dxa"/>
            <w:noWrap/>
            <w:hideMark/>
          </w:tcPr>
          <w:p w14:paraId="09E9C181" w14:textId="77777777" w:rsidR="00E65DBE" w:rsidRPr="00E9302F" w:rsidRDefault="00E65DBE" w:rsidP="00AF0D4C">
            <w:pPr>
              <w:spacing w:after="0"/>
              <w:jc w:val="center"/>
              <w:rPr>
                <w:ins w:id="5439" w:author="China Telecom" w:date="2020-11-20T19:17:00Z"/>
              </w:rPr>
            </w:pPr>
            <w:ins w:id="5440" w:author="China Telecom" w:date="2020-11-20T19:17:00Z">
              <w:r w:rsidRPr="00E9302F">
                <w:t>133.33</w:t>
              </w:r>
            </w:ins>
          </w:p>
        </w:tc>
        <w:tc>
          <w:tcPr>
            <w:tcW w:w="2200" w:type="dxa"/>
            <w:noWrap/>
            <w:hideMark/>
          </w:tcPr>
          <w:p w14:paraId="67B12CFB" w14:textId="77777777" w:rsidR="00E65DBE" w:rsidRPr="00E9302F" w:rsidRDefault="00E65DBE" w:rsidP="00AF0D4C">
            <w:pPr>
              <w:spacing w:after="0"/>
              <w:jc w:val="center"/>
              <w:rPr>
                <w:ins w:id="5441" w:author="China Telecom" w:date="2020-11-20T19:17:00Z"/>
              </w:rPr>
            </w:pPr>
            <w:ins w:id="5442" w:author="China Telecom" w:date="2020-11-20T19:17:00Z">
              <w:r w:rsidRPr="00E9302F">
                <w:t>0.25</w:t>
              </w:r>
            </w:ins>
          </w:p>
        </w:tc>
      </w:tr>
      <w:tr w:rsidR="00E65DBE" w:rsidRPr="00E9302F" w14:paraId="7EF0CD5D" w14:textId="77777777" w:rsidTr="00AF0D4C">
        <w:trPr>
          <w:ins w:id="5443" w:author="China Telecom" w:date="2020-11-20T19:17:00Z"/>
        </w:trPr>
        <w:tc>
          <w:tcPr>
            <w:tcW w:w="6440" w:type="dxa"/>
            <w:noWrap/>
            <w:hideMark/>
          </w:tcPr>
          <w:p w14:paraId="07734A09" w14:textId="77777777" w:rsidR="00E65DBE" w:rsidRPr="00E9302F" w:rsidRDefault="00E65DBE" w:rsidP="00AF0D4C">
            <w:pPr>
              <w:spacing w:after="0"/>
              <w:rPr>
                <w:ins w:id="5444" w:author="China Telecom" w:date="2020-11-20T19:17:00Z"/>
              </w:rPr>
            </w:pPr>
            <w:ins w:id="5445" w:author="China Telecom" w:date="2020-11-20T19:17:00Z">
              <w:r w:rsidRPr="00E9302F">
                <w:t>PUCCH Format 3 22bit</w:t>
              </w:r>
            </w:ins>
          </w:p>
        </w:tc>
        <w:tc>
          <w:tcPr>
            <w:tcW w:w="2200" w:type="dxa"/>
            <w:noWrap/>
            <w:hideMark/>
          </w:tcPr>
          <w:p w14:paraId="6CEBE2FB" w14:textId="77777777" w:rsidR="00E65DBE" w:rsidRPr="00E9302F" w:rsidRDefault="00E65DBE" w:rsidP="00AF0D4C">
            <w:pPr>
              <w:spacing w:after="0"/>
              <w:jc w:val="center"/>
              <w:rPr>
                <w:ins w:id="5446" w:author="China Telecom" w:date="2020-11-20T19:17:00Z"/>
              </w:rPr>
            </w:pPr>
            <w:ins w:id="5447" w:author="China Telecom" w:date="2020-11-20T19:17:00Z">
              <w:r w:rsidRPr="00E9302F">
                <w:t>5</w:t>
              </w:r>
            </w:ins>
          </w:p>
        </w:tc>
        <w:tc>
          <w:tcPr>
            <w:tcW w:w="2200" w:type="dxa"/>
            <w:noWrap/>
            <w:hideMark/>
          </w:tcPr>
          <w:p w14:paraId="306F9B5D" w14:textId="77777777" w:rsidR="00E65DBE" w:rsidRPr="00E9302F" w:rsidRDefault="00E65DBE" w:rsidP="00AF0D4C">
            <w:pPr>
              <w:spacing w:after="0"/>
              <w:jc w:val="center"/>
              <w:rPr>
                <w:ins w:id="5448" w:author="China Telecom" w:date="2020-11-20T19:17:00Z"/>
              </w:rPr>
            </w:pPr>
            <w:ins w:id="5449" w:author="China Telecom" w:date="2020-11-20T19:17:00Z">
              <w:r w:rsidRPr="00E9302F">
                <w:t>131.45</w:t>
              </w:r>
            </w:ins>
          </w:p>
        </w:tc>
        <w:tc>
          <w:tcPr>
            <w:tcW w:w="2200" w:type="dxa"/>
            <w:noWrap/>
            <w:hideMark/>
          </w:tcPr>
          <w:p w14:paraId="44A81314" w14:textId="77777777" w:rsidR="00E65DBE" w:rsidRPr="00E9302F" w:rsidRDefault="00E65DBE" w:rsidP="00AF0D4C">
            <w:pPr>
              <w:spacing w:after="0"/>
              <w:jc w:val="center"/>
              <w:rPr>
                <w:ins w:id="5450" w:author="China Telecom" w:date="2020-11-20T19:17:00Z"/>
              </w:rPr>
            </w:pPr>
            <w:ins w:id="5451" w:author="China Telecom" w:date="2020-11-20T19:17:00Z">
              <w:r w:rsidRPr="00E9302F">
                <w:t>1.00</w:t>
              </w:r>
            </w:ins>
          </w:p>
        </w:tc>
      </w:tr>
      <w:tr w:rsidR="00E65DBE" w:rsidRPr="00E9302F" w14:paraId="1CF29E89" w14:textId="77777777" w:rsidTr="00AF0D4C">
        <w:trPr>
          <w:ins w:id="5452" w:author="China Telecom" w:date="2020-11-20T19:17:00Z"/>
        </w:trPr>
        <w:tc>
          <w:tcPr>
            <w:tcW w:w="6440" w:type="dxa"/>
            <w:noWrap/>
            <w:hideMark/>
          </w:tcPr>
          <w:p w14:paraId="77036696" w14:textId="77777777" w:rsidR="00E65DBE" w:rsidRPr="00E9302F" w:rsidRDefault="00E65DBE" w:rsidP="00AF0D4C">
            <w:pPr>
              <w:spacing w:after="0"/>
              <w:rPr>
                <w:ins w:id="5453" w:author="China Telecom" w:date="2020-11-20T19:17:00Z"/>
              </w:rPr>
            </w:pPr>
            <w:ins w:id="5454" w:author="China Telecom" w:date="2020-11-20T19:17:00Z">
              <w:r w:rsidRPr="00E9302F">
                <w:t xml:space="preserve">SSB </w:t>
              </w:r>
            </w:ins>
          </w:p>
        </w:tc>
        <w:tc>
          <w:tcPr>
            <w:tcW w:w="2200" w:type="dxa"/>
            <w:noWrap/>
            <w:hideMark/>
          </w:tcPr>
          <w:p w14:paraId="588387CB" w14:textId="77777777" w:rsidR="00E65DBE" w:rsidRPr="00E9302F" w:rsidRDefault="00E65DBE" w:rsidP="00AF0D4C">
            <w:pPr>
              <w:spacing w:after="0"/>
              <w:jc w:val="center"/>
              <w:rPr>
                <w:ins w:id="5455" w:author="China Telecom" w:date="2020-11-20T19:17:00Z"/>
              </w:rPr>
            </w:pPr>
            <w:ins w:id="5456" w:author="China Telecom" w:date="2020-11-20T19:17:00Z">
              <w:r w:rsidRPr="00E9302F">
                <w:t>3</w:t>
              </w:r>
            </w:ins>
          </w:p>
        </w:tc>
        <w:tc>
          <w:tcPr>
            <w:tcW w:w="2200" w:type="dxa"/>
            <w:noWrap/>
            <w:hideMark/>
          </w:tcPr>
          <w:p w14:paraId="48FD67F6" w14:textId="77777777" w:rsidR="00E65DBE" w:rsidRPr="00E9302F" w:rsidRDefault="00E65DBE" w:rsidP="00AF0D4C">
            <w:pPr>
              <w:spacing w:after="0"/>
              <w:jc w:val="center"/>
              <w:rPr>
                <w:ins w:id="5457" w:author="China Telecom" w:date="2020-11-20T19:17:00Z"/>
              </w:rPr>
            </w:pPr>
            <w:ins w:id="5458" w:author="China Telecom" w:date="2020-11-20T19:17:00Z">
              <w:r w:rsidRPr="00E9302F">
                <w:t>149.20</w:t>
              </w:r>
            </w:ins>
          </w:p>
        </w:tc>
        <w:tc>
          <w:tcPr>
            <w:tcW w:w="2200" w:type="dxa"/>
            <w:noWrap/>
            <w:hideMark/>
          </w:tcPr>
          <w:p w14:paraId="3C8A33D1" w14:textId="77777777" w:rsidR="00E65DBE" w:rsidRPr="00E9302F" w:rsidRDefault="00E65DBE" w:rsidP="00AF0D4C">
            <w:pPr>
              <w:spacing w:after="0"/>
              <w:jc w:val="center"/>
              <w:rPr>
                <w:ins w:id="5459" w:author="China Telecom" w:date="2020-11-20T19:17:00Z"/>
              </w:rPr>
            </w:pPr>
            <w:ins w:id="5460" w:author="China Telecom" w:date="2020-11-20T19:17:00Z">
              <w:r w:rsidRPr="00E9302F">
                <w:t>2.14</w:t>
              </w:r>
            </w:ins>
          </w:p>
        </w:tc>
      </w:tr>
      <w:tr w:rsidR="00E65DBE" w:rsidRPr="00E9302F" w14:paraId="4EB0D3B8" w14:textId="77777777" w:rsidTr="00AF0D4C">
        <w:trPr>
          <w:ins w:id="5461" w:author="China Telecom" w:date="2020-11-20T19:17:00Z"/>
        </w:trPr>
        <w:tc>
          <w:tcPr>
            <w:tcW w:w="6440" w:type="dxa"/>
            <w:noWrap/>
            <w:hideMark/>
          </w:tcPr>
          <w:p w14:paraId="22B8BDCC" w14:textId="77777777" w:rsidR="00E65DBE" w:rsidRPr="00E9302F" w:rsidRDefault="00E65DBE" w:rsidP="00AF0D4C">
            <w:pPr>
              <w:spacing w:after="0"/>
              <w:rPr>
                <w:ins w:id="5462" w:author="China Telecom" w:date="2020-11-20T19:17:00Z"/>
              </w:rPr>
            </w:pPr>
            <w:ins w:id="5463" w:author="China Telecom" w:date="2020-11-20T19:17:00Z">
              <w:r w:rsidRPr="00E9302F">
                <w:t>PRACH Format 0</w:t>
              </w:r>
            </w:ins>
          </w:p>
        </w:tc>
        <w:tc>
          <w:tcPr>
            <w:tcW w:w="2200" w:type="dxa"/>
            <w:noWrap/>
            <w:hideMark/>
          </w:tcPr>
          <w:p w14:paraId="2455EE4A" w14:textId="77777777" w:rsidR="00E65DBE" w:rsidRPr="00E9302F" w:rsidRDefault="00E65DBE" w:rsidP="00AF0D4C">
            <w:pPr>
              <w:spacing w:after="0"/>
              <w:jc w:val="center"/>
              <w:rPr>
                <w:ins w:id="5464" w:author="China Telecom" w:date="2020-11-20T19:17:00Z"/>
              </w:rPr>
            </w:pPr>
            <w:ins w:id="5465" w:author="China Telecom" w:date="2020-11-20T19:17:00Z">
              <w:r w:rsidRPr="00E9302F">
                <w:t>2</w:t>
              </w:r>
            </w:ins>
          </w:p>
        </w:tc>
        <w:tc>
          <w:tcPr>
            <w:tcW w:w="2200" w:type="dxa"/>
            <w:noWrap/>
            <w:hideMark/>
          </w:tcPr>
          <w:p w14:paraId="0FA342AF" w14:textId="77777777" w:rsidR="00E65DBE" w:rsidRPr="00E9302F" w:rsidRDefault="00E65DBE" w:rsidP="00AF0D4C">
            <w:pPr>
              <w:spacing w:after="0"/>
              <w:jc w:val="center"/>
              <w:rPr>
                <w:ins w:id="5466" w:author="China Telecom" w:date="2020-11-20T19:17:00Z"/>
              </w:rPr>
            </w:pPr>
            <w:ins w:id="5467" w:author="China Telecom" w:date="2020-11-20T19:17:00Z">
              <w:r w:rsidRPr="00E9302F">
                <w:t>133.33</w:t>
              </w:r>
            </w:ins>
          </w:p>
        </w:tc>
        <w:tc>
          <w:tcPr>
            <w:tcW w:w="2200" w:type="dxa"/>
            <w:noWrap/>
            <w:hideMark/>
          </w:tcPr>
          <w:p w14:paraId="0541F717" w14:textId="77777777" w:rsidR="00E65DBE" w:rsidRPr="00E9302F" w:rsidRDefault="00E65DBE" w:rsidP="00AF0D4C">
            <w:pPr>
              <w:spacing w:after="0"/>
              <w:jc w:val="center"/>
              <w:rPr>
                <w:ins w:id="5468" w:author="China Telecom" w:date="2020-11-20T19:17:00Z"/>
              </w:rPr>
            </w:pPr>
            <w:ins w:id="5469" w:author="China Telecom" w:date="2020-11-20T19:17:00Z">
              <w:r w:rsidRPr="00E9302F">
                <w:t>3.19</w:t>
              </w:r>
            </w:ins>
          </w:p>
        </w:tc>
      </w:tr>
      <w:tr w:rsidR="00E65DBE" w:rsidRPr="00E9302F" w14:paraId="60A39D59" w14:textId="77777777" w:rsidTr="00AF0D4C">
        <w:trPr>
          <w:ins w:id="5470" w:author="China Telecom" w:date="2020-11-20T19:17:00Z"/>
        </w:trPr>
        <w:tc>
          <w:tcPr>
            <w:tcW w:w="6440" w:type="dxa"/>
            <w:noWrap/>
            <w:hideMark/>
          </w:tcPr>
          <w:p w14:paraId="70B713AE" w14:textId="77777777" w:rsidR="00E65DBE" w:rsidRPr="00E9302F" w:rsidRDefault="00E65DBE" w:rsidP="00AF0D4C">
            <w:pPr>
              <w:spacing w:after="0"/>
              <w:rPr>
                <w:ins w:id="5471" w:author="China Telecom" w:date="2020-11-20T19:17:00Z"/>
              </w:rPr>
            </w:pPr>
            <w:ins w:id="5472" w:author="China Telecom" w:date="2020-11-20T19:17:00Z">
              <w:r w:rsidRPr="00E9302F">
                <w:t>PRACH Format B4</w:t>
              </w:r>
            </w:ins>
          </w:p>
        </w:tc>
        <w:tc>
          <w:tcPr>
            <w:tcW w:w="2200" w:type="dxa"/>
            <w:noWrap/>
            <w:hideMark/>
          </w:tcPr>
          <w:p w14:paraId="3A7AF23F" w14:textId="77777777" w:rsidR="00E65DBE" w:rsidRPr="00E9302F" w:rsidRDefault="00E65DBE" w:rsidP="00AF0D4C">
            <w:pPr>
              <w:spacing w:after="0"/>
              <w:jc w:val="center"/>
              <w:rPr>
                <w:ins w:id="5473" w:author="China Telecom" w:date="2020-11-20T19:17:00Z"/>
              </w:rPr>
            </w:pPr>
            <w:ins w:id="5474" w:author="China Telecom" w:date="2020-11-20T19:17:00Z">
              <w:r w:rsidRPr="00E9302F">
                <w:t>4</w:t>
              </w:r>
            </w:ins>
          </w:p>
        </w:tc>
        <w:tc>
          <w:tcPr>
            <w:tcW w:w="2200" w:type="dxa"/>
            <w:noWrap/>
            <w:hideMark/>
          </w:tcPr>
          <w:p w14:paraId="19AC346E" w14:textId="77777777" w:rsidR="00E65DBE" w:rsidRPr="00E9302F" w:rsidRDefault="00E65DBE" w:rsidP="00AF0D4C">
            <w:pPr>
              <w:spacing w:after="0"/>
              <w:jc w:val="center"/>
              <w:rPr>
                <w:ins w:id="5475" w:author="China Telecom" w:date="2020-11-20T19:17:00Z"/>
              </w:rPr>
            </w:pPr>
            <w:ins w:id="5476" w:author="China Telecom" w:date="2020-11-20T19:17:00Z">
              <w:r w:rsidRPr="00E9302F">
                <w:t>132.26</w:t>
              </w:r>
            </w:ins>
          </w:p>
        </w:tc>
        <w:tc>
          <w:tcPr>
            <w:tcW w:w="2200" w:type="dxa"/>
            <w:noWrap/>
            <w:hideMark/>
          </w:tcPr>
          <w:p w14:paraId="7E6415C2" w14:textId="77777777" w:rsidR="00E65DBE" w:rsidRPr="00E9302F" w:rsidRDefault="00E65DBE" w:rsidP="00AF0D4C">
            <w:pPr>
              <w:spacing w:after="0"/>
              <w:jc w:val="center"/>
              <w:rPr>
                <w:ins w:id="5477" w:author="China Telecom" w:date="2020-11-20T19:17:00Z"/>
              </w:rPr>
            </w:pPr>
            <w:ins w:id="5478" w:author="China Telecom" w:date="2020-11-20T19:17:00Z">
              <w:r w:rsidRPr="00E9302F">
                <w:t>2.13</w:t>
              </w:r>
            </w:ins>
          </w:p>
        </w:tc>
      </w:tr>
      <w:tr w:rsidR="00E65DBE" w:rsidRPr="00E9302F" w14:paraId="1AB80A7E" w14:textId="77777777" w:rsidTr="00AF0D4C">
        <w:trPr>
          <w:ins w:id="5479" w:author="China Telecom" w:date="2020-11-20T19:17:00Z"/>
        </w:trPr>
        <w:tc>
          <w:tcPr>
            <w:tcW w:w="6440" w:type="dxa"/>
            <w:noWrap/>
            <w:hideMark/>
          </w:tcPr>
          <w:p w14:paraId="7FD8527E" w14:textId="77777777" w:rsidR="00E65DBE" w:rsidRPr="00E9302F" w:rsidRDefault="00E65DBE" w:rsidP="00AF0D4C">
            <w:pPr>
              <w:spacing w:after="0"/>
              <w:rPr>
                <w:ins w:id="5480" w:author="China Telecom" w:date="2020-11-20T19:17:00Z"/>
              </w:rPr>
            </w:pPr>
            <w:ins w:id="5481" w:author="China Telecom" w:date="2020-11-20T19:17:00Z">
              <w:r w:rsidRPr="00E9302F">
                <w:t>PRACH Format C2</w:t>
              </w:r>
            </w:ins>
          </w:p>
        </w:tc>
        <w:tc>
          <w:tcPr>
            <w:tcW w:w="2200" w:type="dxa"/>
            <w:noWrap/>
            <w:hideMark/>
          </w:tcPr>
          <w:p w14:paraId="28E1B2F2" w14:textId="77777777" w:rsidR="00E65DBE" w:rsidRPr="00E9302F" w:rsidRDefault="00E65DBE" w:rsidP="00AF0D4C">
            <w:pPr>
              <w:spacing w:after="0"/>
              <w:jc w:val="center"/>
              <w:rPr>
                <w:ins w:id="5482" w:author="China Telecom" w:date="2020-11-20T19:17:00Z"/>
              </w:rPr>
            </w:pPr>
            <w:ins w:id="5483" w:author="China Telecom" w:date="2020-11-20T19:17:00Z">
              <w:r w:rsidRPr="00E9302F">
                <w:t>0</w:t>
              </w:r>
            </w:ins>
          </w:p>
        </w:tc>
        <w:tc>
          <w:tcPr>
            <w:tcW w:w="2200" w:type="dxa"/>
            <w:noWrap/>
            <w:hideMark/>
          </w:tcPr>
          <w:p w14:paraId="759ABB76" w14:textId="77777777" w:rsidR="00E65DBE" w:rsidRPr="00E9302F" w:rsidRDefault="00E65DBE" w:rsidP="00AF0D4C">
            <w:pPr>
              <w:spacing w:after="0"/>
              <w:jc w:val="center"/>
              <w:rPr>
                <w:ins w:id="5484" w:author="China Telecom" w:date="2020-11-20T19:17:00Z"/>
              </w:rPr>
            </w:pPr>
          </w:p>
        </w:tc>
        <w:tc>
          <w:tcPr>
            <w:tcW w:w="2200" w:type="dxa"/>
            <w:noWrap/>
            <w:hideMark/>
          </w:tcPr>
          <w:p w14:paraId="4C169DFF" w14:textId="77777777" w:rsidR="00E65DBE" w:rsidRPr="00E9302F" w:rsidRDefault="00E65DBE" w:rsidP="00AF0D4C">
            <w:pPr>
              <w:spacing w:after="0"/>
              <w:jc w:val="center"/>
              <w:rPr>
                <w:ins w:id="5485" w:author="China Telecom" w:date="2020-11-20T19:17:00Z"/>
                <w:noProof/>
              </w:rPr>
            </w:pPr>
          </w:p>
        </w:tc>
      </w:tr>
      <w:tr w:rsidR="00E65DBE" w:rsidRPr="00E9302F" w14:paraId="0788DDAA" w14:textId="77777777" w:rsidTr="00AF0D4C">
        <w:trPr>
          <w:ins w:id="5486" w:author="China Telecom" w:date="2020-11-20T19:17:00Z"/>
        </w:trPr>
        <w:tc>
          <w:tcPr>
            <w:tcW w:w="6440" w:type="dxa"/>
            <w:noWrap/>
            <w:hideMark/>
          </w:tcPr>
          <w:p w14:paraId="217748DC" w14:textId="77777777" w:rsidR="00E65DBE" w:rsidRPr="00E9302F" w:rsidRDefault="00E65DBE" w:rsidP="00AF0D4C">
            <w:pPr>
              <w:spacing w:after="0"/>
              <w:rPr>
                <w:ins w:id="5487" w:author="China Telecom" w:date="2020-11-20T19:17:00Z"/>
              </w:rPr>
            </w:pPr>
            <w:ins w:id="5488" w:author="China Telecom" w:date="2020-11-20T19:17:00Z">
              <w:r w:rsidRPr="00E9302F">
                <w:t xml:space="preserve">Broadcast PDCCH(PDCCH of Msg.2) </w:t>
              </w:r>
            </w:ins>
          </w:p>
        </w:tc>
        <w:tc>
          <w:tcPr>
            <w:tcW w:w="2200" w:type="dxa"/>
            <w:noWrap/>
            <w:hideMark/>
          </w:tcPr>
          <w:p w14:paraId="7832E587" w14:textId="77777777" w:rsidR="00E65DBE" w:rsidRPr="00E9302F" w:rsidRDefault="00E65DBE" w:rsidP="00AF0D4C">
            <w:pPr>
              <w:spacing w:after="0"/>
              <w:jc w:val="center"/>
              <w:rPr>
                <w:ins w:id="5489" w:author="China Telecom" w:date="2020-11-20T19:17:00Z"/>
              </w:rPr>
            </w:pPr>
            <w:ins w:id="5490" w:author="China Telecom" w:date="2020-11-20T19:17:00Z">
              <w:r w:rsidRPr="00E9302F">
                <w:t>2</w:t>
              </w:r>
            </w:ins>
          </w:p>
        </w:tc>
        <w:tc>
          <w:tcPr>
            <w:tcW w:w="2200" w:type="dxa"/>
            <w:noWrap/>
            <w:hideMark/>
          </w:tcPr>
          <w:p w14:paraId="539C626E" w14:textId="77777777" w:rsidR="00E65DBE" w:rsidRPr="00E9302F" w:rsidRDefault="00E65DBE" w:rsidP="00AF0D4C">
            <w:pPr>
              <w:spacing w:after="0"/>
              <w:jc w:val="center"/>
              <w:rPr>
                <w:ins w:id="5491" w:author="China Telecom" w:date="2020-11-20T19:17:00Z"/>
              </w:rPr>
            </w:pPr>
            <w:ins w:id="5492" w:author="China Telecom" w:date="2020-11-20T19:17:00Z">
              <w:r w:rsidRPr="00E9302F">
                <w:t>147.84</w:t>
              </w:r>
            </w:ins>
          </w:p>
        </w:tc>
        <w:tc>
          <w:tcPr>
            <w:tcW w:w="2200" w:type="dxa"/>
            <w:noWrap/>
            <w:hideMark/>
          </w:tcPr>
          <w:p w14:paraId="3178EF80" w14:textId="77777777" w:rsidR="00E65DBE" w:rsidRPr="00E9302F" w:rsidRDefault="00E65DBE" w:rsidP="00AF0D4C">
            <w:pPr>
              <w:spacing w:after="0"/>
              <w:jc w:val="center"/>
              <w:rPr>
                <w:ins w:id="5493" w:author="China Telecom" w:date="2020-11-20T19:17:00Z"/>
              </w:rPr>
            </w:pPr>
            <w:ins w:id="5494" w:author="China Telecom" w:date="2020-11-20T19:17:00Z">
              <w:r w:rsidRPr="00E9302F">
                <w:t>0.42</w:t>
              </w:r>
            </w:ins>
          </w:p>
        </w:tc>
      </w:tr>
      <w:tr w:rsidR="00E65DBE" w:rsidRPr="00E9302F" w14:paraId="48A9E285" w14:textId="77777777" w:rsidTr="00AF0D4C">
        <w:trPr>
          <w:ins w:id="5495" w:author="China Telecom" w:date="2020-11-20T19:17:00Z"/>
        </w:trPr>
        <w:tc>
          <w:tcPr>
            <w:tcW w:w="6440" w:type="dxa"/>
            <w:noWrap/>
            <w:hideMark/>
          </w:tcPr>
          <w:p w14:paraId="28AC8645" w14:textId="77777777" w:rsidR="00E65DBE" w:rsidRPr="00E9302F" w:rsidRDefault="00E65DBE" w:rsidP="00AF0D4C">
            <w:pPr>
              <w:spacing w:after="0"/>
              <w:rPr>
                <w:ins w:id="5496" w:author="China Telecom" w:date="2020-11-20T19:17:00Z"/>
              </w:rPr>
            </w:pPr>
            <w:ins w:id="5497" w:author="China Telecom" w:date="2020-11-20T19:17:00Z">
              <w:r w:rsidRPr="00E9302F">
                <w:t xml:space="preserve">PDSCH for Msg.2 </w:t>
              </w:r>
            </w:ins>
          </w:p>
        </w:tc>
        <w:tc>
          <w:tcPr>
            <w:tcW w:w="2200" w:type="dxa"/>
            <w:noWrap/>
            <w:hideMark/>
          </w:tcPr>
          <w:p w14:paraId="7DA7D1CA" w14:textId="77777777" w:rsidR="00E65DBE" w:rsidRPr="00E9302F" w:rsidRDefault="00E65DBE" w:rsidP="00AF0D4C">
            <w:pPr>
              <w:spacing w:after="0"/>
              <w:jc w:val="center"/>
              <w:rPr>
                <w:ins w:id="5498" w:author="China Telecom" w:date="2020-11-20T19:17:00Z"/>
              </w:rPr>
            </w:pPr>
            <w:ins w:id="5499" w:author="China Telecom" w:date="2020-11-20T19:17:00Z">
              <w:r w:rsidRPr="00E9302F">
                <w:t>1</w:t>
              </w:r>
            </w:ins>
          </w:p>
        </w:tc>
        <w:tc>
          <w:tcPr>
            <w:tcW w:w="2200" w:type="dxa"/>
            <w:noWrap/>
            <w:hideMark/>
          </w:tcPr>
          <w:p w14:paraId="2A283296" w14:textId="77777777" w:rsidR="00E65DBE" w:rsidRPr="00E9302F" w:rsidRDefault="00E65DBE" w:rsidP="00AF0D4C">
            <w:pPr>
              <w:spacing w:after="0"/>
              <w:jc w:val="center"/>
              <w:rPr>
                <w:ins w:id="5500" w:author="China Telecom" w:date="2020-11-20T19:17:00Z"/>
              </w:rPr>
            </w:pPr>
            <w:ins w:id="5501" w:author="China Telecom" w:date="2020-11-20T19:17:00Z">
              <w:r w:rsidRPr="00E9302F">
                <w:t>147.17</w:t>
              </w:r>
            </w:ins>
          </w:p>
        </w:tc>
        <w:tc>
          <w:tcPr>
            <w:tcW w:w="2200" w:type="dxa"/>
            <w:noWrap/>
            <w:hideMark/>
          </w:tcPr>
          <w:p w14:paraId="6329763D" w14:textId="77777777" w:rsidR="00E65DBE" w:rsidRPr="00E9302F" w:rsidRDefault="00E65DBE" w:rsidP="00AF0D4C">
            <w:pPr>
              <w:spacing w:after="0"/>
              <w:jc w:val="center"/>
              <w:rPr>
                <w:ins w:id="5502" w:author="China Telecom" w:date="2020-11-20T19:17:00Z"/>
              </w:rPr>
            </w:pPr>
            <w:ins w:id="5503" w:author="China Telecom" w:date="2020-11-20T19:17:00Z">
              <w:r w:rsidRPr="00E9302F">
                <w:t>0.00</w:t>
              </w:r>
            </w:ins>
          </w:p>
        </w:tc>
      </w:tr>
      <w:tr w:rsidR="00E65DBE" w:rsidRPr="00E9302F" w14:paraId="02ED5DDE" w14:textId="77777777" w:rsidTr="00AF0D4C">
        <w:trPr>
          <w:ins w:id="5504" w:author="China Telecom" w:date="2020-11-20T19:17:00Z"/>
        </w:trPr>
        <w:tc>
          <w:tcPr>
            <w:tcW w:w="6440" w:type="dxa"/>
            <w:noWrap/>
            <w:hideMark/>
          </w:tcPr>
          <w:p w14:paraId="3863D26C" w14:textId="77777777" w:rsidR="00E65DBE" w:rsidRPr="00E9302F" w:rsidRDefault="00E65DBE" w:rsidP="00AF0D4C">
            <w:pPr>
              <w:spacing w:after="0"/>
              <w:rPr>
                <w:ins w:id="5505" w:author="China Telecom" w:date="2020-11-20T19:17:00Z"/>
              </w:rPr>
            </w:pPr>
            <w:ins w:id="5506" w:author="China Telecom" w:date="2020-11-20T19:17:00Z">
              <w:r w:rsidRPr="00E9302F">
                <w:t xml:space="preserve">PUSCH of Msg.3 </w:t>
              </w:r>
            </w:ins>
          </w:p>
        </w:tc>
        <w:tc>
          <w:tcPr>
            <w:tcW w:w="2200" w:type="dxa"/>
            <w:noWrap/>
            <w:hideMark/>
          </w:tcPr>
          <w:p w14:paraId="688C455C" w14:textId="77777777" w:rsidR="00E65DBE" w:rsidRPr="00E9302F" w:rsidRDefault="00E65DBE" w:rsidP="00AF0D4C">
            <w:pPr>
              <w:spacing w:after="0"/>
              <w:jc w:val="center"/>
              <w:rPr>
                <w:ins w:id="5507" w:author="China Telecom" w:date="2020-11-20T19:17:00Z"/>
              </w:rPr>
            </w:pPr>
            <w:ins w:id="5508" w:author="China Telecom" w:date="2020-11-20T19:17:00Z">
              <w:r w:rsidRPr="00E9302F">
                <w:t>5</w:t>
              </w:r>
            </w:ins>
          </w:p>
        </w:tc>
        <w:tc>
          <w:tcPr>
            <w:tcW w:w="2200" w:type="dxa"/>
            <w:noWrap/>
            <w:hideMark/>
          </w:tcPr>
          <w:p w14:paraId="684DC93D" w14:textId="77777777" w:rsidR="00E65DBE" w:rsidRPr="00E9302F" w:rsidRDefault="00E65DBE" w:rsidP="00AF0D4C">
            <w:pPr>
              <w:spacing w:after="0"/>
              <w:jc w:val="center"/>
              <w:rPr>
                <w:ins w:id="5509" w:author="China Telecom" w:date="2020-11-20T19:17:00Z"/>
              </w:rPr>
            </w:pPr>
            <w:ins w:id="5510" w:author="China Telecom" w:date="2020-11-20T19:17:00Z">
              <w:r w:rsidRPr="00E9302F">
                <w:t>133.13</w:t>
              </w:r>
            </w:ins>
          </w:p>
        </w:tc>
        <w:tc>
          <w:tcPr>
            <w:tcW w:w="2200" w:type="dxa"/>
            <w:noWrap/>
            <w:hideMark/>
          </w:tcPr>
          <w:p w14:paraId="0B2E1BCE" w14:textId="77777777" w:rsidR="00E65DBE" w:rsidRPr="00E9302F" w:rsidRDefault="00E65DBE" w:rsidP="00AF0D4C">
            <w:pPr>
              <w:spacing w:after="0"/>
              <w:jc w:val="center"/>
              <w:rPr>
                <w:ins w:id="5511" w:author="China Telecom" w:date="2020-11-20T19:17:00Z"/>
              </w:rPr>
            </w:pPr>
            <w:ins w:id="5512" w:author="China Telecom" w:date="2020-11-20T19:17:00Z">
              <w:r w:rsidRPr="00E9302F">
                <w:t>0.60</w:t>
              </w:r>
            </w:ins>
          </w:p>
        </w:tc>
      </w:tr>
      <w:tr w:rsidR="00E65DBE" w:rsidRPr="00E9302F" w14:paraId="1706C2CF" w14:textId="77777777" w:rsidTr="00AF0D4C">
        <w:trPr>
          <w:ins w:id="5513" w:author="China Telecom" w:date="2020-11-20T19:17:00Z"/>
        </w:trPr>
        <w:tc>
          <w:tcPr>
            <w:tcW w:w="6440" w:type="dxa"/>
            <w:noWrap/>
            <w:hideMark/>
          </w:tcPr>
          <w:p w14:paraId="6736D1AE" w14:textId="77777777" w:rsidR="00E65DBE" w:rsidRPr="00E9302F" w:rsidRDefault="00E65DBE" w:rsidP="00AF0D4C">
            <w:pPr>
              <w:spacing w:after="0"/>
              <w:rPr>
                <w:ins w:id="5514" w:author="China Telecom" w:date="2020-11-20T19:17:00Z"/>
              </w:rPr>
            </w:pPr>
            <w:ins w:id="5515" w:author="China Telecom" w:date="2020-11-20T19:17:00Z">
              <w:r w:rsidRPr="00E9302F">
                <w:t xml:space="preserve">PDSCH of Msg.4 </w:t>
              </w:r>
            </w:ins>
          </w:p>
        </w:tc>
        <w:tc>
          <w:tcPr>
            <w:tcW w:w="2200" w:type="dxa"/>
            <w:noWrap/>
            <w:hideMark/>
          </w:tcPr>
          <w:p w14:paraId="3D16FDB8" w14:textId="77777777" w:rsidR="00E65DBE" w:rsidRPr="00E9302F" w:rsidRDefault="00E65DBE" w:rsidP="00AF0D4C">
            <w:pPr>
              <w:spacing w:after="0"/>
              <w:jc w:val="center"/>
              <w:rPr>
                <w:ins w:id="5516" w:author="China Telecom" w:date="2020-11-20T19:17:00Z"/>
              </w:rPr>
            </w:pPr>
            <w:ins w:id="5517" w:author="China Telecom" w:date="2020-11-20T19:17:00Z">
              <w:r w:rsidRPr="00E9302F">
                <w:t>2</w:t>
              </w:r>
            </w:ins>
          </w:p>
        </w:tc>
        <w:tc>
          <w:tcPr>
            <w:tcW w:w="2200" w:type="dxa"/>
            <w:noWrap/>
            <w:hideMark/>
          </w:tcPr>
          <w:p w14:paraId="36104FD7" w14:textId="77777777" w:rsidR="00E65DBE" w:rsidRPr="00E9302F" w:rsidRDefault="00E65DBE" w:rsidP="00AF0D4C">
            <w:pPr>
              <w:spacing w:after="0"/>
              <w:jc w:val="center"/>
              <w:rPr>
                <w:ins w:id="5518" w:author="China Telecom" w:date="2020-11-20T19:17:00Z"/>
              </w:rPr>
            </w:pPr>
            <w:ins w:id="5519" w:author="China Telecom" w:date="2020-11-20T19:17:00Z">
              <w:r w:rsidRPr="00E9302F">
                <w:t>147.73</w:t>
              </w:r>
            </w:ins>
          </w:p>
        </w:tc>
        <w:tc>
          <w:tcPr>
            <w:tcW w:w="2200" w:type="dxa"/>
            <w:noWrap/>
            <w:hideMark/>
          </w:tcPr>
          <w:p w14:paraId="2AD3B656" w14:textId="77777777" w:rsidR="00E65DBE" w:rsidRPr="00E9302F" w:rsidRDefault="00E65DBE" w:rsidP="00AF0D4C">
            <w:pPr>
              <w:spacing w:after="0"/>
              <w:jc w:val="center"/>
              <w:rPr>
                <w:ins w:id="5520" w:author="China Telecom" w:date="2020-11-20T19:17:00Z"/>
              </w:rPr>
            </w:pPr>
            <w:ins w:id="5521" w:author="China Telecom" w:date="2020-11-20T19:17:00Z">
              <w:r w:rsidRPr="00E9302F">
                <w:t>0.18</w:t>
              </w:r>
            </w:ins>
          </w:p>
        </w:tc>
      </w:tr>
      <w:tr w:rsidR="00E65DBE" w:rsidRPr="00E9302F" w14:paraId="41B7EFA6" w14:textId="77777777" w:rsidTr="00AF0D4C">
        <w:trPr>
          <w:ins w:id="5522" w:author="China Telecom" w:date="2020-11-20T19:17:00Z"/>
        </w:trPr>
        <w:tc>
          <w:tcPr>
            <w:tcW w:w="6440" w:type="dxa"/>
            <w:noWrap/>
            <w:hideMark/>
          </w:tcPr>
          <w:p w14:paraId="796C3033" w14:textId="77777777" w:rsidR="00E65DBE" w:rsidRPr="00E9302F" w:rsidRDefault="00E65DBE" w:rsidP="00AF0D4C">
            <w:pPr>
              <w:spacing w:after="0"/>
              <w:rPr>
                <w:ins w:id="5523" w:author="China Telecom" w:date="2020-11-20T19:17:00Z"/>
              </w:rPr>
            </w:pPr>
            <w:ins w:id="5524" w:author="China Telecom" w:date="2020-11-20T19:17:00Z">
              <w:r w:rsidRPr="00E9302F">
                <w:t xml:space="preserve">PUCCH w/ HARQ-ACK for Msg.4 </w:t>
              </w:r>
            </w:ins>
          </w:p>
        </w:tc>
        <w:tc>
          <w:tcPr>
            <w:tcW w:w="2200" w:type="dxa"/>
            <w:noWrap/>
            <w:hideMark/>
          </w:tcPr>
          <w:p w14:paraId="46820CCA" w14:textId="77777777" w:rsidR="00E65DBE" w:rsidRPr="00E9302F" w:rsidRDefault="00E65DBE" w:rsidP="00AF0D4C">
            <w:pPr>
              <w:spacing w:after="0"/>
              <w:jc w:val="center"/>
              <w:rPr>
                <w:ins w:id="5525" w:author="China Telecom" w:date="2020-11-20T19:17:00Z"/>
              </w:rPr>
            </w:pPr>
            <w:ins w:id="5526" w:author="China Telecom" w:date="2020-11-20T19:17:00Z">
              <w:r w:rsidRPr="00E9302F">
                <w:t>2</w:t>
              </w:r>
            </w:ins>
          </w:p>
        </w:tc>
        <w:tc>
          <w:tcPr>
            <w:tcW w:w="2200" w:type="dxa"/>
            <w:noWrap/>
            <w:hideMark/>
          </w:tcPr>
          <w:p w14:paraId="06316965" w14:textId="77777777" w:rsidR="00E65DBE" w:rsidRPr="00E9302F" w:rsidRDefault="00E65DBE" w:rsidP="00AF0D4C">
            <w:pPr>
              <w:spacing w:after="0"/>
              <w:jc w:val="center"/>
              <w:rPr>
                <w:ins w:id="5527" w:author="China Telecom" w:date="2020-11-20T19:17:00Z"/>
              </w:rPr>
            </w:pPr>
            <w:ins w:id="5528" w:author="China Telecom" w:date="2020-11-20T19:17:00Z">
              <w:r w:rsidRPr="00E9302F">
                <w:t>144.85</w:t>
              </w:r>
            </w:ins>
          </w:p>
        </w:tc>
        <w:tc>
          <w:tcPr>
            <w:tcW w:w="2200" w:type="dxa"/>
            <w:noWrap/>
            <w:hideMark/>
          </w:tcPr>
          <w:p w14:paraId="30A4EA29" w14:textId="77777777" w:rsidR="00E65DBE" w:rsidRPr="00E9302F" w:rsidRDefault="00E65DBE" w:rsidP="00AF0D4C">
            <w:pPr>
              <w:spacing w:after="0"/>
              <w:jc w:val="center"/>
              <w:rPr>
                <w:ins w:id="5529" w:author="China Telecom" w:date="2020-11-20T19:17:00Z"/>
              </w:rPr>
            </w:pPr>
            <w:ins w:id="5530" w:author="China Telecom" w:date="2020-11-20T19:17:00Z">
              <w:r w:rsidRPr="00E9302F">
                <w:t>7.91</w:t>
              </w:r>
            </w:ins>
          </w:p>
        </w:tc>
      </w:tr>
      <w:tr w:rsidR="00E65DBE" w:rsidRPr="00E9302F" w14:paraId="15F31C63" w14:textId="77777777" w:rsidTr="00AF0D4C">
        <w:trPr>
          <w:ins w:id="5531" w:author="China Telecom" w:date="2020-11-20T19:17:00Z"/>
        </w:trPr>
        <w:tc>
          <w:tcPr>
            <w:tcW w:w="6440" w:type="dxa"/>
            <w:noWrap/>
            <w:hideMark/>
          </w:tcPr>
          <w:p w14:paraId="48719B74" w14:textId="77777777" w:rsidR="00E65DBE" w:rsidRPr="00E9302F" w:rsidRDefault="00E65DBE" w:rsidP="00AF0D4C">
            <w:pPr>
              <w:spacing w:after="0"/>
              <w:rPr>
                <w:ins w:id="5532" w:author="China Telecom" w:date="2020-11-20T19:17:00Z"/>
              </w:rPr>
            </w:pPr>
            <w:ins w:id="5533" w:author="China Telecom" w:date="2020-11-20T19:17:00Z">
              <w:r w:rsidRPr="00E9302F">
                <w:t xml:space="preserve">Unicast PDCCH </w:t>
              </w:r>
            </w:ins>
          </w:p>
        </w:tc>
        <w:tc>
          <w:tcPr>
            <w:tcW w:w="2200" w:type="dxa"/>
            <w:noWrap/>
            <w:hideMark/>
          </w:tcPr>
          <w:p w14:paraId="49659D69" w14:textId="77777777" w:rsidR="00E65DBE" w:rsidRPr="00E9302F" w:rsidRDefault="00E65DBE" w:rsidP="00AF0D4C">
            <w:pPr>
              <w:spacing w:after="0"/>
              <w:jc w:val="center"/>
              <w:rPr>
                <w:ins w:id="5534" w:author="China Telecom" w:date="2020-11-20T19:17:00Z"/>
              </w:rPr>
            </w:pPr>
            <w:ins w:id="5535" w:author="China Telecom" w:date="2020-11-20T19:17:00Z">
              <w:r w:rsidRPr="00E9302F">
                <w:t>7</w:t>
              </w:r>
            </w:ins>
          </w:p>
        </w:tc>
        <w:tc>
          <w:tcPr>
            <w:tcW w:w="2200" w:type="dxa"/>
            <w:noWrap/>
            <w:hideMark/>
          </w:tcPr>
          <w:p w14:paraId="5A54B10A" w14:textId="77777777" w:rsidR="00E65DBE" w:rsidRPr="00E9302F" w:rsidRDefault="00E65DBE" w:rsidP="00AF0D4C">
            <w:pPr>
              <w:spacing w:after="0"/>
              <w:jc w:val="center"/>
              <w:rPr>
                <w:ins w:id="5536" w:author="China Telecom" w:date="2020-11-20T19:17:00Z"/>
              </w:rPr>
            </w:pPr>
            <w:ins w:id="5537" w:author="China Telecom" w:date="2020-11-20T19:17:00Z">
              <w:r w:rsidRPr="00E9302F">
                <w:t>148.63</w:t>
              </w:r>
            </w:ins>
          </w:p>
        </w:tc>
        <w:tc>
          <w:tcPr>
            <w:tcW w:w="2200" w:type="dxa"/>
            <w:noWrap/>
            <w:hideMark/>
          </w:tcPr>
          <w:p w14:paraId="7E18BC0C" w14:textId="77777777" w:rsidR="00E65DBE" w:rsidRPr="00E9302F" w:rsidRDefault="00E65DBE" w:rsidP="00AF0D4C">
            <w:pPr>
              <w:spacing w:after="0"/>
              <w:jc w:val="center"/>
              <w:rPr>
                <w:ins w:id="5538" w:author="China Telecom" w:date="2020-11-20T19:17:00Z"/>
              </w:rPr>
            </w:pPr>
            <w:ins w:id="5539" w:author="China Telecom" w:date="2020-11-20T19:17:00Z">
              <w:r w:rsidRPr="00E9302F">
                <w:t>1.59</w:t>
              </w:r>
            </w:ins>
          </w:p>
        </w:tc>
      </w:tr>
      <w:tr w:rsidR="00E65DBE" w:rsidRPr="00E9302F" w14:paraId="70F47548" w14:textId="77777777" w:rsidTr="00AF0D4C">
        <w:trPr>
          <w:ins w:id="5540" w:author="China Telecom" w:date="2020-11-20T19:17:00Z"/>
        </w:trPr>
        <w:tc>
          <w:tcPr>
            <w:tcW w:w="6440" w:type="dxa"/>
            <w:noWrap/>
            <w:hideMark/>
          </w:tcPr>
          <w:p w14:paraId="2A94B78A" w14:textId="77777777" w:rsidR="00E65DBE" w:rsidRPr="00E9302F" w:rsidRDefault="00E65DBE" w:rsidP="00AF0D4C">
            <w:pPr>
              <w:spacing w:after="0"/>
              <w:rPr>
                <w:ins w:id="5541" w:author="China Telecom" w:date="2020-11-20T19:17:00Z"/>
              </w:rPr>
            </w:pPr>
            <w:ins w:id="5542" w:author="China Telecom" w:date="2020-11-20T19:17:00Z">
              <w:r w:rsidRPr="00E9302F">
                <w:t>PDSCH for eMBB UUUUU</w:t>
              </w:r>
            </w:ins>
          </w:p>
        </w:tc>
        <w:tc>
          <w:tcPr>
            <w:tcW w:w="2200" w:type="dxa"/>
            <w:noWrap/>
            <w:hideMark/>
          </w:tcPr>
          <w:p w14:paraId="2651FE1A" w14:textId="77777777" w:rsidR="00E65DBE" w:rsidRPr="00E9302F" w:rsidRDefault="00E65DBE" w:rsidP="00AF0D4C">
            <w:pPr>
              <w:spacing w:after="0"/>
              <w:jc w:val="center"/>
              <w:rPr>
                <w:ins w:id="5543" w:author="China Telecom" w:date="2020-11-20T19:17:00Z"/>
              </w:rPr>
            </w:pPr>
            <w:ins w:id="5544" w:author="China Telecom" w:date="2020-11-20T19:17:00Z">
              <w:r w:rsidRPr="00E9302F">
                <w:t>7</w:t>
              </w:r>
            </w:ins>
          </w:p>
        </w:tc>
        <w:tc>
          <w:tcPr>
            <w:tcW w:w="2200" w:type="dxa"/>
            <w:noWrap/>
            <w:hideMark/>
          </w:tcPr>
          <w:p w14:paraId="328E0489" w14:textId="77777777" w:rsidR="00E65DBE" w:rsidRPr="00E9302F" w:rsidRDefault="00E65DBE" w:rsidP="00AF0D4C">
            <w:pPr>
              <w:spacing w:after="0"/>
              <w:jc w:val="center"/>
              <w:rPr>
                <w:ins w:id="5545" w:author="China Telecom" w:date="2020-11-20T19:17:00Z"/>
              </w:rPr>
            </w:pPr>
            <w:ins w:id="5546" w:author="China Telecom" w:date="2020-11-20T19:17:00Z">
              <w:r w:rsidRPr="00E9302F">
                <w:t>145.18</w:t>
              </w:r>
            </w:ins>
          </w:p>
        </w:tc>
        <w:tc>
          <w:tcPr>
            <w:tcW w:w="2200" w:type="dxa"/>
            <w:noWrap/>
            <w:hideMark/>
          </w:tcPr>
          <w:p w14:paraId="0D50D47D" w14:textId="77777777" w:rsidR="00E65DBE" w:rsidRPr="00E9302F" w:rsidRDefault="00E65DBE" w:rsidP="00AF0D4C">
            <w:pPr>
              <w:spacing w:after="0"/>
              <w:jc w:val="center"/>
              <w:rPr>
                <w:ins w:id="5547" w:author="China Telecom" w:date="2020-11-20T19:17:00Z"/>
              </w:rPr>
            </w:pPr>
            <w:ins w:id="5548" w:author="China Telecom" w:date="2020-11-20T19:17:00Z">
              <w:r w:rsidRPr="00E9302F">
                <w:t>2.25</w:t>
              </w:r>
            </w:ins>
          </w:p>
        </w:tc>
      </w:tr>
    </w:tbl>
    <w:p w14:paraId="6D443BFF" w14:textId="77777777" w:rsidR="00E65DBE" w:rsidRDefault="00E65DBE" w:rsidP="00E65DBE">
      <w:pPr>
        <w:rPr>
          <w:ins w:id="5549" w:author="China Telecom" w:date="2020-11-20T19:17:00Z"/>
        </w:rPr>
      </w:pPr>
    </w:p>
    <w:p w14:paraId="6DBE94C1" w14:textId="77777777" w:rsidR="00E65DBE" w:rsidRDefault="00E65DBE" w:rsidP="00E65DBE">
      <w:pPr>
        <w:pStyle w:val="TH"/>
        <w:rPr>
          <w:ins w:id="5550" w:author="China Telecom" w:date="2020-11-20T19:17:00Z"/>
        </w:rPr>
      </w:pPr>
      <w:ins w:id="5551" w:author="China Telecom" w:date="2020-11-20T19:17:00Z">
        <w:r>
          <w:t xml:space="preserve">Table </w:t>
        </w:r>
        <w:r>
          <w:rPr>
            <w:lang w:eastAsia="zh-CN"/>
          </w:rPr>
          <w:t>5.1.1.5</w:t>
        </w:r>
        <w:r w:rsidRPr="007368F9">
          <w:t>-</w:t>
        </w:r>
        <w:r>
          <w:rPr>
            <w:lang w:eastAsia="ja-JP"/>
          </w:rPr>
          <w:t>2</w:t>
        </w:r>
        <w:r w:rsidRPr="007368F9">
          <w:rPr>
            <w:rFonts w:hint="eastAsia"/>
          </w:rPr>
          <w:t>:</w:t>
        </w:r>
        <w:r>
          <w:rPr>
            <w:rFonts w:hint="eastAsia"/>
          </w:rPr>
          <w:t xml:space="preserve"> Representative values </w:t>
        </w:r>
        <w:r>
          <w:t>of MIL for Rural 2</w:t>
        </w:r>
        <w:r w:rsidRPr="00DE78FE">
          <w:t>GHz</w:t>
        </w:r>
        <w:r>
          <w:t xml:space="preserve"> FDD NLOS O2I scenario </w:t>
        </w:r>
      </w:ins>
    </w:p>
    <w:tbl>
      <w:tblPr>
        <w:tblStyle w:val="a7"/>
        <w:tblW w:w="0" w:type="auto"/>
        <w:tblLook w:val="04A0" w:firstRow="1" w:lastRow="0" w:firstColumn="1" w:lastColumn="0" w:noHBand="0" w:noVBand="1"/>
      </w:tblPr>
      <w:tblGrid>
        <w:gridCol w:w="4053"/>
        <w:gridCol w:w="1439"/>
        <w:gridCol w:w="1487"/>
        <w:gridCol w:w="1439"/>
        <w:gridCol w:w="1439"/>
      </w:tblGrid>
      <w:tr w:rsidR="00E65DBE" w:rsidRPr="00E9302F" w14:paraId="53FBB515" w14:textId="77777777" w:rsidTr="00AF0D4C">
        <w:trPr>
          <w:ins w:id="5552" w:author="China Telecom" w:date="2020-11-20T19:17:00Z"/>
        </w:trPr>
        <w:tc>
          <w:tcPr>
            <w:tcW w:w="4073" w:type="dxa"/>
            <w:shd w:val="clear" w:color="auto" w:fill="E7E6E6" w:themeFill="background2"/>
            <w:noWrap/>
            <w:hideMark/>
          </w:tcPr>
          <w:p w14:paraId="435D9857" w14:textId="77777777" w:rsidR="00E65DBE" w:rsidRPr="009C135A" w:rsidRDefault="00E65DBE" w:rsidP="00AF0D4C">
            <w:pPr>
              <w:spacing w:after="0"/>
              <w:jc w:val="center"/>
              <w:rPr>
                <w:ins w:id="5553" w:author="China Telecom" w:date="2020-11-20T19:17:00Z"/>
              </w:rPr>
            </w:pPr>
            <w:ins w:id="5554" w:author="China Telecom" w:date="2020-11-20T19:17:00Z">
              <w:r w:rsidRPr="00F9020F">
                <w:rPr>
                  <w:b/>
                </w:rPr>
                <w:t>Channels (and Frame format)</w:t>
              </w:r>
            </w:ins>
          </w:p>
        </w:tc>
        <w:tc>
          <w:tcPr>
            <w:tcW w:w="1446" w:type="dxa"/>
            <w:shd w:val="clear" w:color="auto" w:fill="E7E6E6" w:themeFill="background2"/>
            <w:hideMark/>
          </w:tcPr>
          <w:p w14:paraId="78AA0E8E" w14:textId="77777777" w:rsidR="00E65DBE" w:rsidRPr="009C135A" w:rsidRDefault="00E65DBE" w:rsidP="00AF0D4C">
            <w:pPr>
              <w:spacing w:after="0"/>
              <w:jc w:val="center"/>
              <w:rPr>
                <w:ins w:id="5555" w:author="China Telecom" w:date="2020-11-20T19:17:00Z"/>
              </w:rPr>
            </w:pPr>
            <w:ins w:id="5556" w:author="China Telecom" w:date="2020-11-20T19:17:00Z">
              <w:r w:rsidRPr="00F9020F">
                <w:rPr>
                  <w:b/>
                </w:rPr>
                <w:t>Number of Samples</w:t>
              </w:r>
            </w:ins>
          </w:p>
        </w:tc>
        <w:tc>
          <w:tcPr>
            <w:tcW w:w="1446" w:type="dxa"/>
            <w:shd w:val="clear" w:color="auto" w:fill="E7E6E6" w:themeFill="background2"/>
            <w:hideMark/>
          </w:tcPr>
          <w:p w14:paraId="2EFD4C55" w14:textId="77777777" w:rsidR="00E65DBE" w:rsidRPr="009C135A" w:rsidRDefault="00E65DBE" w:rsidP="00AF0D4C">
            <w:pPr>
              <w:spacing w:after="0"/>
              <w:jc w:val="center"/>
              <w:rPr>
                <w:ins w:id="5557" w:author="China Telecom" w:date="2020-11-20T19:17:00Z"/>
              </w:rPr>
            </w:pPr>
            <w:ins w:id="5558" w:author="China Telecom" w:date="2020-11-20T19:17:00Z">
              <w:r w:rsidRPr="00F9020F">
                <w:rPr>
                  <w:b/>
                </w:rPr>
                <w:t>Representative value</w:t>
              </w:r>
            </w:ins>
          </w:p>
        </w:tc>
        <w:tc>
          <w:tcPr>
            <w:tcW w:w="1446" w:type="dxa"/>
            <w:shd w:val="clear" w:color="auto" w:fill="E7E6E6" w:themeFill="background2"/>
            <w:hideMark/>
          </w:tcPr>
          <w:p w14:paraId="46661E56" w14:textId="77777777" w:rsidR="00E65DBE" w:rsidRPr="009C135A" w:rsidRDefault="00E65DBE" w:rsidP="00AF0D4C">
            <w:pPr>
              <w:spacing w:after="0"/>
              <w:jc w:val="center"/>
              <w:rPr>
                <w:ins w:id="5559" w:author="China Telecom" w:date="2020-11-20T19:17:00Z"/>
              </w:rPr>
            </w:pPr>
            <w:ins w:id="5560" w:author="China Telecom" w:date="2020-11-20T19:17:00Z">
              <w:r w:rsidRPr="00F9020F">
                <w:rPr>
                  <w:b/>
                </w:rPr>
                <w:t>Standard Deviation (w/o outlier)</w:t>
              </w:r>
            </w:ins>
          </w:p>
        </w:tc>
        <w:tc>
          <w:tcPr>
            <w:tcW w:w="1446" w:type="dxa"/>
            <w:shd w:val="clear" w:color="auto" w:fill="E7E6E6" w:themeFill="background2"/>
            <w:hideMark/>
          </w:tcPr>
          <w:p w14:paraId="56A6B1B1" w14:textId="77777777" w:rsidR="00E65DBE" w:rsidRPr="009C135A" w:rsidRDefault="00E65DBE" w:rsidP="00AF0D4C">
            <w:pPr>
              <w:spacing w:after="0"/>
              <w:jc w:val="center"/>
              <w:rPr>
                <w:ins w:id="5561" w:author="China Telecom" w:date="2020-11-20T19:17:00Z"/>
              </w:rPr>
            </w:pPr>
            <w:ins w:id="5562" w:author="China Telecom" w:date="2020-11-20T19:17:00Z">
              <w:r w:rsidRPr="00F9020F">
                <w:rPr>
                  <w:b/>
                </w:rPr>
                <w:t>Relative difference between channels</w:t>
              </w:r>
            </w:ins>
          </w:p>
        </w:tc>
      </w:tr>
      <w:tr w:rsidR="00E65DBE" w:rsidRPr="00E9302F" w14:paraId="79AC1155" w14:textId="77777777" w:rsidTr="00AF0D4C">
        <w:trPr>
          <w:ins w:id="5563" w:author="China Telecom" w:date="2020-11-20T19:17:00Z"/>
        </w:trPr>
        <w:tc>
          <w:tcPr>
            <w:tcW w:w="4073" w:type="dxa"/>
            <w:noWrap/>
            <w:hideMark/>
          </w:tcPr>
          <w:p w14:paraId="7A5EC20A" w14:textId="77777777" w:rsidR="00E65DBE" w:rsidRPr="00E9302F" w:rsidRDefault="00E65DBE" w:rsidP="00AF0D4C">
            <w:pPr>
              <w:spacing w:after="0"/>
              <w:rPr>
                <w:ins w:id="5564" w:author="China Telecom" w:date="2020-11-20T19:17:00Z"/>
                <w:noProof/>
                <w:sz w:val="22"/>
              </w:rPr>
            </w:pPr>
            <w:ins w:id="5565" w:author="China Telecom" w:date="2020-11-20T19:17:00Z">
              <w:r w:rsidRPr="00E9302F">
                <w:t>PUSCH for eMBB UUUUU</w:t>
              </w:r>
            </w:ins>
          </w:p>
        </w:tc>
        <w:tc>
          <w:tcPr>
            <w:tcW w:w="1446" w:type="dxa"/>
            <w:noWrap/>
            <w:hideMark/>
          </w:tcPr>
          <w:p w14:paraId="2046EA8D" w14:textId="77777777" w:rsidR="00E65DBE" w:rsidRPr="00E9302F" w:rsidRDefault="00E65DBE" w:rsidP="00AF0D4C">
            <w:pPr>
              <w:spacing w:after="0"/>
              <w:jc w:val="center"/>
              <w:rPr>
                <w:ins w:id="5566" w:author="China Telecom" w:date="2020-11-20T19:17:00Z"/>
                <w:noProof/>
                <w:sz w:val="22"/>
              </w:rPr>
            </w:pPr>
            <w:ins w:id="5567" w:author="China Telecom" w:date="2020-11-20T19:17:00Z">
              <w:r w:rsidRPr="00E9302F">
                <w:t>8</w:t>
              </w:r>
            </w:ins>
          </w:p>
        </w:tc>
        <w:tc>
          <w:tcPr>
            <w:tcW w:w="1446" w:type="dxa"/>
            <w:noWrap/>
            <w:hideMark/>
          </w:tcPr>
          <w:p w14:paraId="5BA0F2DF" w14:textId="77777777" w:rsidR="00E65DBE" w:rsidRPr="00E9302F" w:rsidRDefault="00E65DBE" w:rsidP="00AF0D4C">
            <w:pPr>
              <w:spacing w:after="0"/>
              <w:jc w:val="center"/>
              <w:rPr>
                <w:ins w:id="5568" w:author="China Telecom" w:date="2020-11-20T19:17:00Z"/>
              </w:rPr>
            </w:pPr>
            <w:ins w:id="5569" w:author="China Telecom" w:date="2020-11-20T19:17:00Z">
              <w:r w:rsidRPr="00E9302F">
                <w:t>145.20</w:t>
              </w:r>
            </w:ins>
          </w:p>
        </w:tc>
        <w:tc>
          <w:tcPr>
            <w:tcW w:w="1446" w:type="dxa"/>
            <w:noWrap/>
            <w:hideMark/>
          </w:tcPr>
          <w:p w14:paraId="48923213" w14:textId="77777777" w:rsidR="00E65DBE" w:rsidRPr="00E9302F" w:rsidRDefault="00E65DBE" w:rsidP="00AF0D4C">
            <w:pPr>
              <w:spacing w:after="0"/>
              <w:jc w:val="center"/>
              <w:rPr>
                <w:ins w:id="5570" w:author="China Telecom" w:date="2020-11-20T19:17:00Z"/>
              </w:rPr>
            </w:pPr>
            <w:ins w:id="5571" w:author="China Telecom" w:date="2020-11-20T19:17:00Z">
              <w:r w:rsidRPr="00E9302F">
                <w:t>1.86</w:t>
              </w:r>
            </w:ins>
          </w:p>
        </w:tc>
        <w:tc>
          <w:tcPr>
            <w:tcW w:w="1446" w:type="dxa"/>
            <w:noWrap/>
            <w:hideMark/>
          </w:tcPr>
          <w:p w14:paraId="2B97CD4F" w14:textId="77777777" w:rsidR="00E65DBE" w:rsidRPr="00E9302F" w:rsidRDefault="00E65DBE" w:rsidP="00AF0D4C">
            <w:pPr>
              <w:spacing w:after="0"/>
              <w:jc w:val="center"/>
              <w:rPr>
                <w:ins w:id="5572" w:author="China Telecom" w:date="2020-11-20T19:17:00Z"/>
              </w:rPr>
            </w:pPr>
            <w:ins w:id="5573" w:author="China Telecom" w:date="2020-11-20T19:17:00Z">
              <w:r w:rsidRPr="00E9302F">
                <w:t>2.85</w:t>
              </w:r>
            </w:ins>
          </w:p>
        </w:tc>
      </w:tr>
      <w:tr w:rsidR="00E65DBE" w:rsidRPr="00E9302F" w14:paraId="37879C34" w14:textId="77777777" w:rsidTr="00AF0D4C">
        <w:trPr>
          <w:ins w:id="5574" w:author="China Telecom" w:date="2020-11-20T19:17:00Z"/>
        </w:trPr>
        <w:tc>
          <w:tcPr>
            <w:tcW w:w="4073" w:type="dxa"/>
            <w:noWrap/>
            <w:hideMark/>
          </w:tcPr>
          <w:p w14:paraId="5921EE93" w14:textId="77777777" w:rsidR="00E65DBE" w:rsidRPr="00E9302F" w:rsidRDefault="00E65DBE" w:rsidP="00AF0D4C">
            <w:pPr>
              <w:spacing w:after="0"/>
              <w:rPr>
                <w:ins w:id="5575" w:author="China Telecom" w:date="2020-11-20T19:17:00Z"/>
              </w:rPr>
            </w:pPr>
            <w:ins w:id="5576" w:author="China Telecom" w:date="2020-11-20T19:17:00Z">
              <w:r w:rsidRPr="00E9302F">
                <w:t>PUSCH for VoIP UUUUU</w:t>
              </w:r>
            </w:ins>
          </w:p>
        </w:tc>
        <w:tc>
          <w:tcPr>
            <w:tcW w:w="1446" w:type="dxa"/>
            <w:noWrap/>
            <w:hideMark/>
          </w:tcPr>
          <w:p w14:paraId="05CA719F" w14:textId="77777777" w:rsidR="00E65DBE" w:rsidRPr="00E9302F" w:rsidRDefault="00E65DBE" w:rsidP="00AF0D4C">
            <w:pPr>
              <w:spacing w:after="0"/>
              <w:jc w:val="center"/>
              <w:rPr>
                <w:ins w:id="5577" w:author="China Telecom" w:date="2020-11-20T19:17:00Z"/>
              </w:rPr>
            </w:pPr>
            <w:ins w:id="5578" w:author="China Telecom" w:date="2020-11-20T19:17:00Z">
              <w:r w:rsidRPr="00E9302F">
                <w:t>12</w:t>
              </w:r>
            </w:ins>
          </w:p>
        </w:tc>
        <w:tc>
          <w:tcPr>
            <w:tcW w:w="1446" w:type="dxa"/>
            <w:noWrap/>
            <w:hideMark/>
          </w:tcPr>
          <w:p w14:paraId="427589AC" w14:textId="77777777" w:rsidR="00E65DBE" w:rsidRPr="00E9302F" w:rsidRDefault="00E65DBE" w:rsidP="00AF0D4C">
            <w:pPr>
              <w:spacing w:after="0"/>
              <w:jc w:val="center"/>
              <w:rPr>
                <w:ins w:id="5579" w:author="China Telecom" w:date="2020-11-20T19:17:00Z"/>
              </w:rPr>
            </w:pPr>
            <w:ins w:id="5580" w:author="China Telecom" w:date="2020-11-20T19:17:00Z">
              <w:r w:rsidRPr="00E9302F">
                <w:t>147.34</w:t>
              </w:r>
            </w:ins>
          </w:p>
        </w:tc>
        <w:tc>
          <w:tcPr>
            <w:tcW w:w="1446" w:type="dxa"/>
            <w:noWrap/>
            <w:hideMark/>
          </w:tcPr>
          <w:p w14:paraId="322F6C11" w14:textId="77777777" w:rsidR="00E65DBE" w:rsidRPr="00E9302F" w:rsidRDefault="00E65DBE" w:rsidP="00AF0D4C">
            <w:pPr>
              <w:spacing w:after="0"/>
              <w:jc w:val="center"/>
              <w:rPr>
                <w:ins w:id="5581" w:author="China Telecom" w:date="2020-11-20T19:17:00Z"/>
              </w:rPr>
            </w:pPr>
            <w:ins w:id="5582" w:author="China Telecom" w:date="2020-11-20T19:17:00Z">
              <w:r w:rsidRPr="00E9302F">
                <w:t>1.66</w:t>
              </w:r>
            </w:ins>
          </w:p>
        </w:tc>
        <w:tc>
          <w:tcPr>
            <w:tcW w:w="1446" w:type="dxa"/>
            <w:noWrap/>
            <w:hideMark/>
          </w:tcPr>
          <w:p w14:paraId="6051A72F" w14:textId="77777777" w:rsidR="00E65DBE" w:rsidRPr="00E9302F" w:rsidRDefault="00E65DBE" w:rsidP="00AF0D4C">
            <w:pPr>
              <w:spacing w:after="0"/>
              <w:jc w:val="center"/>
              <w:rPr>
                <w:ins w:id="5583" w:author="China Telecom" w:date="2020-11-20T19:17:00Z"/>
              </w:rPr>
            </w:pPr>
            <w:ins w:id="5584" w:author="China Telecom" w:date="2020-11-20T19:17:00Z">
              <w:r w:rsidRPr="00E9302F">
                <w:t>4.99</w:t>
              </w:r>
            </w:ins>
          </w:p>
        </w:tc>
      </w:tr>
      <w:tr w:rsidR="00E65DBE" w:rsidRPr="00E9302F" w14:paraId="52DB4F6D" w14:textId="77777777" w:rsidTr="00AF0D4C">
        <w:trPr>
          <w:ins w:id="5585" w:author="China Telecom" w:date="2020-11-20T19:17:00Z"/>
        </w:trPr>
        <w:tc>
          <w:tcPr>
            <w:tcW w:w="4073" w:type="dxa"/>
            <w:noWrap/>
            <w:hideMark/>
          </w:tcPr>
          <w:p w14:paraId="68804078" w14:textId="77777777" w:rsidR="00E65DBE" w:rsidRPr="00E9302F" w:rsidRDefault="00E65DBE" w:rsidP="00AF0D4C">
            <w:pPr>
              <w:spacing w:after="0"/>
              <w:rPr>
                <w:ins w:id="5586" w:author="China Telecom" w:date="2020-11-20T19:17:00Z"/>
              </w:rPr>
            </w:pPr>
            <w:ins w:id="5587" w:author="China Telecom" w:date="2020-11-20T19:17:00Z">
              <w:r w:rsidRPr="00E9302F">
                <w:t>PUSCH with SIP invite UUUUU</w:t>
              </w:r>
            </w:ins>
          </w:p>
        </w:tc>
        <w:tc>
          <w:tcPr>
            <w:tcW w:w="1446" w:type="dxa"/>
            <w:noWrap/>
            <w:hideMark/>
          </w:tcPr>
          <w:p w14:paraId="1B3623AC" w14:textId="77777777" w:rsidR="00E65DBE" w:rsidRPr="00E9302F" w:rsidRDefault="00E65DBE" w:rsidP="00AF0D4C">
            <w:pPr>
              <w:spacing w:after="0"/>
              <w:jc w:val="center"/>
              <w:rPr>
                <w:ins w:id="5588" w:author="China Telecom" w:date="2020-11-20T19:17:00Z"/>
              </w:rPr>
            </w:pPr>
            <w:ins w:id="5589" w:author="China Telecom" w:date="2020-11-20T19:17:00Z">
              <w:r w:rsidRPr="00E9302F">
                <w:t>1</w:t>
              </w:r>
            </w:ins>
          </w:p>
        </w:tc>
        <w:tc>
          <w:tcPr>
            <w:tcW w:w="1446" w:type="dxa"/>
            <w:noWrap/>
            <w:hideMark/>
          </w:tcPr>
          <w:p w14:paraId="07033C6E" w14:textId="77777777" w:rsidR="00E65DBE" w:rsidRPr="00E9302F" w:rsidRDefault="00E65DBE" w:rsidP="00AF0D4C">
            <w:pPr>
              <w:spacing w:after="0"/>
              <w:jc w:val="center"/>
              <w:rPr>
                <w:ins w:id="5590" w:author="China Telecom" w:date="2020-11-20T19:17:00Z"/>
              </w:rPr>
            </w:pPr>
            <w:ins w:id="5591" w:author="China Telecom" w:date="2020-11-20T19:17:00Z">
              <w:r w:rsidRPr="00E9302F">
                <w:t>142.92</w:t>
              </w:r>
            </w:ins>
          </w:p>
        </w:tc>
        <w:tc>
          <w:tcPr>
            <w:tcW w:w="1446" w:type="dxa"/>
            <w:noWrap/>
            <w:hideMark/>
          </w:tcPr>
          <w:p w14:paraId="2231EB41" w14:textId="77777777" w:rsidR="00E65DBE" w:rsidRPr="00E9302F" w:rsidRDefault="00E65DBE" w:rsidP="00AF0D4C">
            <w:pPr>
              <w:spacing w:after="0"/>
              <w:jc w:val="center"/>
              <w:rPr>
                <w:ins w:id="5592" w:author="China Telecom" w:date="2020-11-20T19:17:00Z"/>
              </w:rPr>
            </w:pPr>
            <w:ins w:id="5593" w:author="China Telecom" w:date="2020-11-20T19:17:00Z">
              <w:r w:rsidRPr="00E9302F">
                <w:t>0.00</w:t>
              </w:r>
            </w:ins>
          </w:p>
        </w:tc>
        <w:tc>
          <w:tcPr>
            <w:tcW w:w="1446" w:type="dxa"/>
            <w:noWrap/>
            <w:hideMark/>
          </w:tcPr>
          <w:p w14:paraId="701AE54B" w14:textId="77777777" w:rsidR="00E65DBE" w:rsidRPr="00E9302F" w:rsidRDefault="00E65DBE" w:rsidP="00AF0D4C">
            <w:pPr>
              <w:spacing w:after="0"/>
              <w:jc w:val="center"/>
              <w:rPr>
                <w:ins w:id="5594" w:author="China Telecom" w:date="2020-11-20T19:17:00Z"/>
              </w:rPr>
            </w:pPr>
            <w:ins w:id="5595" w:author="China Telecom" w:date="2020-11-20T19:17:00Z">
              <w:r w:rsidRPr="00E9302F">
                <w:t>0.57</w:t>
              </w:r>
            </w:ins>
          </w:p>
        </w:tc>
      </w:tr>
      <w:tr w:rsidR="00E65DBE" w:rsidRPr="00E9302F" w14:paraId="4F94C470" w14:textId="77777777" w:rsidTr="00AF0D4C">
        <w:trPr>
          <w:ins w:id="5596" w:author="China Telecom" w:date="2020-11-20T19:17:00Z"/>
        </w:trPr>
        <w:tc>
          <w:tcPr>
            <w:tcW w:w="4073" w:type="dxa"/>
            <w:noWrap/>
            <w:hideMark/>
          </w:tcPr>
          <w:p w14:paraId="4282F911" w14:textId="77777777" w:rsidR="00E65DBE" w:rsidRPr="00E9302F" w:rsidRDefault="00E65DBE" w:rsidP="00AF0D4C">
            <w:pPr>
              <w:spacing w:after="0"/>
              <w:rPr>
                <w:ins w:id="5597" w:author="China Telecom" w:date="2020-11-20T19:17:00Z"/>
              </w:rPr>
            </w:pPr>
            <w:ins w:id="5598" w:author="China Telecom" w:date="2020-11-20T19:17:00Z">
              <w:r w:rsidRPr="00E9302F">
                <w:t xml:space="preserve">PUSCH for CSI </w:t>
              </w:r>
              <w:r>
                <w:t xml:space="preserve">11bit </w:t>
              </w:r>
              <w:r w:rsidRPr="00E9302F">
                <w:t xml:space="preserve">UUUUU </w:t>
              </w:r>
            </w:ins>
          </w:p>
        </w:tc>
        <w:tc>
          <w:tcPr>
            <w:tcW w:w="1446" w:type="dxa"/>
            <w:noWrap/>
            <w:hideMark/>
          </w:tcPr>
          <w:p w14:paraId="3599CD4E" w14:textId="77777777" w:rsidR="00E65DBE" w:rsidRPr="00E9302F" w:rsidRDefault="00E65DBE" w:rsidP="00AF0D4C">
            <w:pPr>
              <w:spacing w:after="0"/>
              <w:jc w:val="center"/>
              <w:rPr>
                <w:ins w:id="5599" w:author="China Telecom" w:date="2020-11-20T19:17:00Z"/>
              </w:rPr>
            </w:pPr>
            <w:ins w:id="5600" w:author="China Telecom" w:date="2020-11-20T19:17:00Z">
              <w:r w:rsidRPr="00E9302F">
                <w:t>0</w:t>
              </w:r>
            </w:ins>
          </w:p>
        </w:tc>
        <w:tc>
          <w:tcPr>
            <w:tcW w:w="1446" w:type="dxa"/>
            <w:noWrap/>
            <w:hideMark/>
          </w:tcPr>
          <w:p w14:paraId="6865F1CA" w14:textId="77777777" w:rsidR="00E65DBE" w:rsidRPr="00E9302F" w:rsidRDefault="00E65DBE" w:rsidP="00AF0D4C">
            <w:pPr>
              <w:spacing w:after="0"/>
              <w:jc w:val="center"/>
              <w:rPr>
                <w:ins w:id="5601" w:author="China Telecom" w:date="2020-11-20T19:17:00Z"/>
                <w:noProof/>
              </w:rPr>
            </w:pPr>
          </w:p>
        </w:tc>
        <w:tc>
          <w:tcPr>
            <w:tcW w:w="1446" w:type="dxa"/>
            <w:noWrap/>
            <w:hideMark/>
          </w:tcPr>
          <w:p w14:paraId="29F9C506" w14:textId="77777777" w:rsidR="00E65DBE" w:rsidRPr="00E9302F" w:rsidRDefault="00E65DBE" w:rsidP="00AF0D4C">
            <w:pPr>
              <w:spacing w:after="0"/>
              <w:jc w:val="center"/>
              <w:rPr>
                <w:ins w:id="5602" w:author="China Telecom" w:date="2020-11-20T19:17:00Z"/>
                <w:noProof/>
              </w:rPr>
            </w:pPr>
          </w:p>
        </w:tc>
        <w:tc>
          <w:tcPr>
            <w:tcW w:w="1446" w:type="dxa"/>
            <w:noWrap/>
            <w:hideMark/>
          </w:tcPr>
          <w:p w14:paraId="6E084D92" w14:textId="77777777" w:rsidR="00E65DBE" w:rsidRPr="00E9302F" w:rsidRDefault="00E65DBE" w:rsidP="00AF0D4C">
            <w:pPr>
              <w:spacing w:after="0"/>
              <w:jc w:val="center"/>
              <w:rPr>
                <w:ins w:id="5603" w:author="China Telecom" w:date="2020-11-20T19:17:00Z"/>
                <w:noProof/>
              </w:rPr>
            </w:pPr>
          </w:p>
        </w:tc>
      </w:tr>
      <w:tr w:rsidR="00E65DBE" w:rsidRPr="00E9302F" w14:paraId="444E4B5A" w14:textId="77777777" w:rsidTr="00AF0D4C">
        <w:trPr>
          <w:ins w:id="5604" w:author="China Telecom" w:date="2020-11-20T19:17:00Z"/>
        </w:trPr>
        <w:tc>
          <w:tcPr>
            <w:tcW w:w="4073" w:type="dxa"/>
            <w:noWrap/>
            <w:hideMark/>
          </w:tcPr>
          <w:p w14:paraId="1940D3D5" w14:textId="77777777" w:rsidR="00E65DBE" w:rsidRPr="00E9302F" w:rsidRDefault="00E65DBE" w:rsidP="00AF0D4C">
            <w:pPr>
              <w:spacing w:after="0"/>
              <w:rPr>
                <w:ins w:id="5605" w:author="China Telecom" w:date="2020-11-20T19:17:00Z"/>
              </w:rPr>
            </w:pPr>
            <w:ins w:id="5606" w:author="China Telecom" w:date="2020-11-20T19:17:00Z">
              <w:r w:rsidRPr="00E9302F">
                <w:t xml:space="preserve">PUSCH for CSI </w:t>
              </w:r>
              <w:r>
                <w:t xml:space="preserve">22bit </w:t>
              </w:r>
              <w:r w:rsidRPr="00E9302F">
                <w:t xml:space="preserve">UUUUU </w:t>
              </w:r>
            </w:ins>
          </w:p>
        </w:tc>
        <w:tc>
          <w:tcPr>
            <w:tcW w:w="1446" w:type="dxa"/>
            <w:noWrap/>
            <w:hideMark/>
          </w:tcPr>
          <w:p w14:paraId="670B4F5E" w14:textId="77777777" w:rsidR="00E65DBE" w:rsidRPr="00E9302F" w:rsidRDefault="00E65DBE" w:rsidP="00AF0D4C">
            <w:pPr>
              <w:spacing w:after="0"/>
              <w:jc w:val="center"/>
              <w:rPr>
                <w:ins w:id="5607" w:author="China Telecom" w:date="2020-11-20T19:17:00Z"/>
              </w:rPr>
            </w:pPr>
            <w:ins w:id="5608" w:author="China Telecom" w:date="2020-11-20T19:17:00Z">
              <w:r w:rsidRPr="00E9302F">
                <w:t>0</w:t>
              </w:r>
            </w:ins>
          </w:p>
        </w:tc>
        <w:tc>
          <w:tcPr>
            <w:tcW w:w="1446" w:type="dxa"/>
            <w:noWrap/>
            <w:hideMark/>
          </w:tcPr>
          <w:p w14:paraId="37F0C3CF" w14:textId="77777777" w:rsidR="00E65DBE" w:rsidRPr="00E9302F" w:rsidRDefault="00E65DBE" w:rsidP="00AF0D4C">
            <w:pPr>
              <w:spacing w:after="0"/>
              <w:jc w:val="center"/>
              <w:rPr>
                <w:ins w:id="5609" w:author="China Telecom" w:date="2020-11-20T19:17:00Z"/>
                <w:noProof/>
              </w:rPr>
            </w:pPr>
          </w:p>
        </w:tc>
        <w:tc>
          <w:tcPr>
            <w:tcW w:w="1446" w:type="dxa"/>
            <w:noWrap/>
            <w:hideMark/>
          </w:tcPr>
          <w:p w14:paraId="2A949CF0" w14:textId="77777777" w:rsidR="00E65DBE" w:rsidRPr="00E9302F" w:rsidRDefault="00E65DBE" w:rsidP="00AF0D4C">
            <w:pPr>
              <w:spacing w:after="0"/>
              <w:jc w:val="center"/>
              <w:rPr>
                <w:ins w:id="5610" w:author="China Telecom" w:date="2020-11-20T19:17:00Z"/>
                <w:noProof/>
              </w:rPr>
            </w:pPr>
          </w:p>
        </w:tc>
        <w:tc>
          <w:tcPr>
            <w:tcW w:w="1446" w:type="dxa"/>
            <w:noWrap/>
            <w:hideMark/>
          </w:tcPr>
          <w:p w14:paraId="22557AA2" w14:textId="77777777" w:rsidR="00E65DBE" w:rsidRPr="00E9302F" w:rsidRDefault="00E65DBE" w:rsidP="00AF0D4C">
            <w:pPr>
              <w:spacing w:after="0"/>
              <w:jc w:val="center"/>
              <w:rPr>
                <w:ins w:id="5611" w:author="China Telecom" w:date="2020-11-20T19:17:00Z"/>
                <w:noProof/>
              </w:rPr>
            </w:pPr>
          </w:p>
        </w:tc>
      </w:tr>
      <w:tr w:rsidR="00E65DBE" w:rsidRPr="00E9302F" w14:paraId="4D12FA71" w14:textId="77777777" w:rsidTr="00AF0D4C">
        <w:trPr>
          <w:ins w:id="5612" w:author="China Telecom" w:date="2020-11-20T19:17:00Z"/>
        </w:trPr>
        <w:tc>
          <w:tcPr>
            <w:tcW w:w="4073" w:type="dxa"/>
            <w:noWrap/>
            <w:hideMark/>
          </w:tcPr>
          <w:p w14:paraId="0AADA5DF" w14:textId="77777777" w:rsidR="00E65DBE" w:rsidRPr="00E9302F" w:rsidRDefault="00E65DBE" w:rsidP="00AF0D4C">
            <w:pPr>
              <w:spacing w:after="0"/>
              <w:rPr>
                <w:ins w:id="5613" w:author="China Telecom" w:date="2020-11-20T19:17:00Z"/>
              </w:rPr>
            </w:pPr>
            <w:ins w:id="5614" w:author="China Telecom" w:date="2020-11-20T19:17:00Z">
              <w:r w:rsidRPr="00E9302F">
                <w:t>PUCCH Format 1</w:t>
              </w:r>
            </w:ins>
          </w:p>
        </w:tc>
        <w:tc>
          <w:tcPr>
            <w:tcW w:w="1446" w:type="dxa"/>
            <w:noWrap/>
            <w:hideMark/>
          </w:tcPr>
          <w:p w14:paraId="42C11E40" w14:textId="77777777" w:rsidR="00E65DBE" w:rsidRPr="00E9302F" w:rsidRDefault="00E65DBE" w:rsidP="00AF0D4C">
            <w:pPr>
              <w:spacing w:after="0"/>
              <w:jc w:val="center"/>
              <w:rPr>
                <w:ins w:id="5615" w:author="China Telecom" w:date="2020-11-20T19:17:00Z"/>
              </w:rPr>
            </w:pPr>
            <w:ins w:id="5616" w:author="China Telecom" w:date="2020-11-20T19:17:00Z">
              <w:r w:rsidRPr="00E9302F">
                <w:t>9</w:t>
              </w:r>
            </w:ins>
          </w:p>
        </w:tc>
        <w:tc>
          <w:tcPr>
            <w:tcW w:w="1446" w:type="dxa"/>
            <w:noWrap/>
            <w:hideMark/>
          </w:tcPr>
          <w:p w14:paraId="05B2469C" w14:textId="77777777" w:rsidR="00E65DBE" w:rsidRPr="00E9302F" w:rsidRDefault="00E65DBE" w:rsidP="00AF0D4C">
            <w:pPr>
              <w:spacing w:after="0"/>
              <w:jc w:val="center"/>
              <w:rPr>
                <w:ins w:id="5617" w:author="China Telecom" w:date="2020-11-20T19:17:00Z"/>
              </w:rPr>
            </w:pPr>
            <w:ins w:id="5618" w:author="China Telecom" w:date="2020-11-20T19:17:00Z">
              <w:r w:rsidRPr="00E9302F">
                <w:t>151.38</w:t>
              </w:r>
            </w:ins>
          </w:p>
        </w:tc>
        <w:tc>
          <w:tcPr>
            <w:tcW w:w="1446" w:type="dxa"/>
            <w:noWrap/>
            <w:hideMark/>
          </w:tcPr>
          <w:p w14:paraId="234B7B7B" w14:textId="77777777" w:rsidR="00E65DBE" w:rsidRPr="00E9302F" w:rsidRDefault="00E65DBE" w:rsidP="00AF0D4C">
            <w:pPr>
              <w:spacing w:after="0"/>
              <w:jc w:val="center"/>
              <w:rPr>
                <w:ins w:id="5619" w:author="China Telecom" w:date="2020-11-20T19:17:00Z"/>
              </w:rPr>
            </w:pPr>
            <w:ins w:id="5620" w:author="China Telecom" w:date="2020-11-20T19:17:00Z">
              <w:r w:rsidRPr="00E9302F">
                <w:t>1.63</w:t>
              </w:r>
            </w:ins>
          </w:p>
        </w:tc>
        <w:tc>
          <w:tcPr>
            <w:tcW w:w="1446" w:type="dxa"/>
            <w:noWrap/>
            <w:hideMark/>
          </w:tcPr>
          <w:p w14:paraId="21CCE8FD" w14:textId="77777777" w:rsidR="00E65DBE" w:rsidRPr="00E9302F" w:rsidRDefault="00E65DBE" w:rsidP="00AF0D4C">
            <w:pPr>
              <w:spacing w:after="0"/>
              <w:jc w:val="center"/>
              <w:rPr>
                <w:ins w:id="5621" w:author="China Telecom" w:date="2020-11-20T19:17:00Z"/>
              </w:rPr>
            </w:pPr>
            <w:ins w:id="5622" w:author="China Telecom" w:date="2020-11-20T19:17:00Z">
              <w:r w:rsidRPr="00E9302F">
                <w:t>9.03</w:t>
              </w:r>
            </w:ins>
          </w:p>
        </w:tc>
      </w:tr>
      <w:tr w:rsidR="00E65DBE" w:rsidRPr="00E9302F" w14:paraId="2C23B47C" w14:textId="77777777" w:rsidTr="00AF0D4C">
        <w:trPr>
          <w:ins w:id="5623" w:author="China Telecom" w:date="2020-11-20T19:17:00Z"/>
        </w:trPr>
        <w:tc>
          <w:tcPr>
            <w:tcW w:w="4073" w:type="dxa"/>
            <w:noWrap/>
            <w:hideMark/>
          </w:tcPr>
          <w:p w14:paraId="6C1E944B" w14:textId="77777777" w:rsidR="00E65DBE" w:rsidRPr="00E9302F" w:rsidRDefault="00E65DBE" w:rsidP="00AF0D4C">
            <w:pPr>
              <w:spacing w:after="0"/>
              <w:rPr>
                <w:ins w:id="5624" w:author="China Telecom" w:date="2020-11-20T19:17:00Z"/>
              </w:rPr>
            </w:pPr>
            <w:ins w:id="5625" w:author="China Telecom" w:date="2020-11-20T19:17:00Z">
              <w:r w:rsidRPr="00E9302F">
                <w:t>PUCCH Format 3 11bit</w:t>
              </w:r>
            </w:ins>
          </w:p>
        </w:tc>
        <w:tc>
          <w:tcPr>
            <w:tcW w:w="1446" w:type="dxa"/>
            <w:noWrap/>
            <w:hideMark/>
          </w:tcPr>
          <w:p w14:paraId="6C2BF9E1" w14:textId="77777777" w:rsidR="00E65DBE" w:rsidRPr="00E9302F" w:rsidRDefault="00E65DBE" w:rsidP="00AF0D4C">
            <w:pPr>
              <w:spacing w:after="0"/>
              <w:jc w:val="center"/>
              <w:rPr>
                <w:ins w:id="5626" w:author="China Telecom" w:date="2020-11-20T19:17:00Z"/>
              </w:rPr>
            </w:pPr>
            <w:ins w:id="5627" w:author="China Telecom" w:date="2020-11-20T19:17:00Z">
              <w:r w:rsidRPr="00E9302F">
                <w:t>7</w:t>
              </w:r>
            </w:ins>
          </w:p>
        </w:tc>
        <w:tc>
          <w:tcPr>
            <w:tcW w:w="1446" w:type="dxa"/>
            <w:noWrap/>
            <w:hideMark/>
          </w:tcPr>
          <w:p w14:paraId="6E1E17A9" w14:textId="77777777" w:rsidR="00E65DBE" w:rsidRPr="00E9302F" w:rsidRDefault="00E65DBE" w:rsidP="00AF0D4C">
            <w:pPr>
              <w:spacing w:after="0"/>
              <w:jc w:val="center"/>
              <w:rPr>
                <w:ins w:id="5628" w:author="China Telecom" w:date="2020-11-20T19:17:00Z"/>
              </w:rPr>
            </w:pPr>
            <w:ins w:id="5629" w:author="China Telecom" w:date="2020-11-20T19:17:00Z">
              <w:r w:rsidRPr="00E9302F">
                <w:t>148.72</w:t>
              </w:r>
            </w:ins>
          </w:p>
        </w:tc>
        <w:tc>
          <w:tcPr>
            <w:tcW w:w="1446" w:type="dxa"/>
            <w:noWrap/>
            <w:hideMark/>
          </w:tcPr>
          <w:p w14:paraId="137E9007" w14:textId="77777777" w:rsidR="00E65DBE" w:rsidRPr="00E9302F" w:rsidRDefault="00E65DBE" w:rsidP="00AF0D4C">
            <w:pPr>
              <w:spacing w:after="0"/>
              <w:jc w:val="center"/>
              <w:rPr>
                <w:ins w:id="5630" w:author="China Telecom" w:date="2020-11-20T19:17:00Z"/>
              </w:rPr>
            </w:pPr>
            <w:ins w:id="5631" w:author="China Telecom" w:date="2020-11-20T19:17:00Z">
              <w:r w:rsidRPr="00E9302F">
                <w:t>1.62</w:t>
              </w:r>
            </w:ins>
          </w:p>
        </w:tc>
        <w:tc>
          <w:tcPr>
            <w:tcW w:w="1446" w:type="dxa"/>
            <w:noWrap/>
            <w:hideMark/>
          </w:tcPr>
          <w:p w14:paraId="79682A17" w14:textId="77777777" w:rsidR="00E65DBE" w:rsidRPr="00E9302F" w:rsidRDefault="00E65DBE" w:rsidP="00AF0D4C">
            <w:pPr>
              <w:spacing w:after="0"/>
              <w:jc w:val="center"/>
              <w:rPr>
                <w:ins w:id="5632" w:author="China Telecom" w:date="2020-11-20T19:17:00Z"/>
              </w:rPr>
            </w:pPr>
            <w:ins w:id="5633" w:author="China Telecom" w:date="2020-11-20T19:17:00Z">
              <w:r w:rsidRPr="00E9302F">
                <w:t>6.38</w:t>
              </w:r>
            </w:ins>
          </w:p>
        </w:tc>
      </w:tr>
      <w:tr w:rsidR="00E65DBE" w:rsidRPr="00E9302F" w14:paraId="4AE88A09" w14:textId="77777777" w:rsidTr="00AF0D4C">
        <w:trPr>
          <w:ins w:id="5634" w:author="China Telecom" w:date="2020-11-20T19:17:00Z"/>
        </w:trPr>
        <w:tc>
          <w:tcPr>
            <w:tcW w:w="4073" w:type="dxa"/>
            <w:noWrap/>
            <w:hideMark/>
          </w:tcPr>
          <w:p w14:paraId="70CFC3E6" w14:textId="77777777" w:rsidR="00E65DBE" w:rsidRPr="00E9302F" w:rsidRDefault="00E65DBE" w:rsidP="00AF0D4C">
            <w:pPr>
              <w:spacing w:after="0"/>
              <w:rPr>
                <w:ins w:id="5635" w:author="China Telecom" w:date="2020-11-20T19:17:00Z"/>
              </w:rPr>
            </w:pPr>
            <w:ins w:id="5636" w:author="China Telecom" w:date="2020-11-20T19:17:00Z">
              <w:r w:rsidRPr="00E9302F">
                <w:t>PUCCH Format 3 22bit</w:t>
              </w:r>
            </w:ins>
          </w:p>
        </w:tc>
        <w:tc>
          <w:tcPr>
            <w:tcW w:w="1446" w:type="dxa"/>
            <w:noWrap/>
            <w:hideMark/>
          </w:tcPr>
          <w:p w14:paraId="6D9B3A00" w14:textId="77777777" w:rsidR="00E65DBE" w:rsidRPr="00E9302F" w:rsidRDefault="00E65DBE" w:rsidP="00AF0D4C">
            <w:pPr>
              <w:spacing w:after="0"/>
              <w:jc w:val="center"/>
              <w:rPr>
                <w:ins w:id="5637" w:author="China Telecom" w:date="2020-11-20T19:17:00Z"/>
              </w:rPr>
            </w:pPr>
            <w:ins w:id="5638" w:author="China Telecom" w:date="2020-11-20T19:17:00Z">
              <w:r w:rsidRPr="00E9302F">
                <w:t>6</w:t>
              </w:r>
            </w:ins>
          </w:p>
        </w:tc>
        <w:tc>
          <w:tcPr>
            <w:tcW w:w="1446" w:type="dxa"/>
            <w:noWrap/>
            <w:hideMark/>
          </w:tcPr>
          <w:p w14:paraId="770CFE1E" w14:textId="77777777" w:rsidR="00E65DBE" w:rsidRPr="00E9302F" w:rsidRDefault="00E65DBE" w:rsidP="00AF0D4C">
            <w:pPr>
              <w:spacing w:after="0"/>
              <w:jc w:val="center"/>
              <w:rPr>
                <w:ins w:id="5639" w:author="China Telecom" w:date="2020-11-20T19:17:00Z"/>
              </w:rPr>
            </w:pPr>
            <w:ins w:id="5640" w:author="China Telecom" w:date="2020-11-20T19:17:00Z">
              <w:r w:rsidRPr="00E9302F">
                <w:t>146.96</w:t>
              </w:r>
            </w:ins>
          </w:p>
        </w:tc>
        <w:tc>
          <w:tcPr>
            <w:tcW w:w="1446" w:type="dxa"/>
            <w:noWrap/>
            <w:hideMark/>
          </w:tcPr>
          <w:p w14:paraId="487DC94C" w14:textId="77777777" w:rsidR="00E65DBE" w:rsidRPr="00E9302F" w:rsidRDefault="00E65DBE" w:rsidP="00AF0D4C">
            <w:pPr>
              <w:spacing w:after="0"/>
              <w:jc w:val="center"/>
              <w:rPr>
                <w:ins w:id="5641" w:author="China Telecom" w:date="2020-11-20T19:17:00Z"/>
              </w:rPr>
            </w:pPr>
            <w:ins w:id="5642" w:author="China Telecom" w:date="2020-11-20T19:17:00Z">
              <w:r w:rsidRPr="00E9302F">
                <w:t>1.18</w:t>
              </w:r>
            </w:ins>
          </w:p>
        </w:tc>
        <w:tc>
          <w:tcPr>
            <w:tcW w:w="1446" w:type="dxa"/>
            <w:noWrap/>
            <w:hideMark/>
          </w:tcPr>
          <w:p w14:paraId="1CA040F4" w14:textId="77777777" w:rsidR="00E65DBE" w:rsidRPr="00E9302F" w:rsidRDefault="00E65DBE" w:rsidP="00AF0D4C">
            <w:pPr>
              <w:spacing w:after="0"/>
              <w:jc w:val="center"/>
              <w:rPr>
                <w:ins w:id="5643" w:author="China Telecom" w:date="2020-11-20T19:17:00Z"/>
              </w:rPr>
            </w:pPr>
            <w:ins w:id="5644" w:author="China Telecom" w:date="2020-11-20T19:17:00Z">
              <w:r w:rsidRPr="00E9302F">
                <w:t>4.61</w:t>
              </w:r>
            </w:ins>
          </w:p>
        </w:tc>
      </w:tr>
      <w:tr w:rsidR="00E65DBE" w:rsidRPr="00E9302F" w14:paraId="70E8C3D6" w14:textId="77777777" w:rsidTr="00AF0D4C">
        <w:trPr>
          <w:ins w:id="5645" w:author="China Telecom" w:date="2020-11-20T19:17:00Z"/>
        </w:trPr>
        <w:tc>
          <w:tcPr>
            <w:tcW w:w="4073" w:type="dxa"/>
            <w:noWrap/>
            <w:hideMark/>
          </w:tcPr>
          <w:p w14:paraId="56045A5A" w14:textId="77777777" w:rsidR="00E65DBE" w:rsidRPr="00E9302F" w:rsidRDefault="00E65DBE" w:rsidP="00AF0D4C">
            <w:pPr>
              <w:spacing w:after="0"/>
              <w:rPr>
                <w:ins w:id="5646" w:author="China Telecom" w:date="2020-11-20T19:17:00Z"/>
              </w:rPr>
            </w:pPr>
            <w:ins w:id="5647" w:author="China Telecom" w:date="2020-11-20T19:17:00Z">
              <w:r w:rsidRPr="00E9302F">
                <w:t xml:space="preserve">SSB </w:t>
              </w:r>
            </w:ins>
          </w:p>
        </w:tc>
        <w:tc>
          <w:tcPr>
            <w:tcW w:w="1446" w:type="dxa"/>
            <w:noWrap/>
            <w:hideMark/>
          </w:tcPr>
          <w:p w14:paraId="000B1BCC" w14:textId="77777777" w:rsidR="00E65DBE" w:rsidRPr="00E9302F" w:rsidRDefault="00E65DBE" w:rsidP="00AF0D4C">
            <w:pPr>
              <w:spacing w:after="0"/>
              <w:jc w:val="center"/>
              <w:rPr>
                <w:ins w:id="5648" w:author="China Telecom" w:date="2020-11-20T19:17:00Z"/>
              </w:rPr>
            </w:pPr>
            <w:ins w:id="5649" w:author="China Telecom" w:date="2020-11-20T19:17:00Z">
              <w:r w:rsidRPr="00E9302F">
                <w:t>3</w:t>
              </w:r>
            </w:ins>
          </w:p>
        </w:tc>
        <w:tc>
          <w:tcPr>
            <w:tcW w:w="1446" w:type="dxa"/>
            <w:noWrap/>
            <w:hideMark/>
          </w:tcPr>
          <w:p w14:paraId="45360034" w14:textId="77777777" w:rsidR="00E65DBE" w:rsidRPr="00E9302F" w:rsidRDefault="00E65DBE" w:rsidP="00AF0D4C">
            <w:pPr>
              <w:spacing w:after="0"/>
              <w:jc w:val="center"/>
              <w:rPr>
                <w:ins w:id="5650" w:author="China Telecom" w:date="2020-11-20T19:17:00Z"/>
              </w:rPr>
            </w:pPr>
            <w:ins w:id="5651" w:author="China Telecom" w:date="2020-11-20T19:17:00Z">
              <w:r w:rsidRPr="00E9302F">
                <w:t>157.42</w:t>
              </w:r>
            </w:ins>
          </w:p>
        </w:tc>
        <w:tc>
          <w:tcPr>
            <w:tcW w:w="1446" w:type="dxa"/>
            <w:noWrap/>
            <w:hideMark/>
          </w:tcPr>
          <w:p w14:paraId="43B2B358" w14:textId="77777777" w:rsidR="00E65DBE" w:rsidRPr="00E9302F" w:rsidRDefault="00E65DBE" w:rsidP="00AF0D4C">
            <w:pPr>
              <w:spacing w:after="0"/>
              <w:jc w:val="center"/>
              <w:rPr>
                <w:ins w:id="5652" w:author="China Telecom" w:date="2020-11-20T19:17:00Z"/>
              </w:rPr>
            </w:pPr>
            <w:ins w:id="5653" w:author="China Telecom" w:date="2020-11-20T19:17:00Z">
              <w:r w:rsidRPr="00E9302F">
                <w:t>4.00</w:t>
              </w:r>
            </w:ins>
          </w:p>
        </w:tc>
        <w:tc>
          <w:tcPr>
            <w:tcW w:w="1446" w:type="dxa"/>
            <w:noWrap/>
            <w:hideMark/>
          </w:tcPr>
          <w:p w14:paraId="39970006" w14:textId="77777777" w:rsidR="00E65DBE" w:rsidRPr="00E9302F" w:rsidRDefault="00E65DBE" w:rsidP="00AF0D4C">
            <w:pPr>
              <w:spacing w:after="0"/>
              <w:jc w:val="center"/>
              <w:rPr>
                <w:ins w:id="5654" w:author="China Telecom" w:date="2020-11-20T19:17:00Z"/>
              </w:rPr>
            </w:pPr>
            <w:ins w:id="5655" w:author="China Telecom" w:date="2020-11-20T19:17:00Z">
              <w:r w:rsidRPr="00E9302F">
                <w:t>15.08</w:t>
              </w:r>
            </w:ins>
          </w:p>
        </w:tc>
      </w:tr>
      <w:tr w:rsidR="00E65DBE" w:rsidRPr="00E9302F" w14:paraId="18EDF7FC" w14:textId="77777777" w:rsidTr="00AF0D4C">
        <w:trPr>
          <w:ins w:id="5656" w:author="China Telecom" w:date="2020-11-20T19:17:00Z"/>
        </w:trPr>
        <w:tc>
          <w:tcPr>
            <w:tcW w:w="4073" w:type="dxa"/>
            <w:noWrap/>
            <w:hideMark/>
          </w:tcPr>
          <w:p w14:paraId="2CADEAE5" w14:textId="77777777" w:rsidR="00E65DBE" w:rsidRPr="00E9302F" w:rsidRDefault="00E65DBE" w:rsidP="00AF0D4C">
            <w:pPr>
              <w:spacing w:after="0"/>
              <w:rPr>
                <w:ins w:id="5657" w:author="China Telecom" w:date="2020-11-20T19:17:00Z"/>
              </w:rPr>
            </w:pPr>
            <w:ins w:id="5658" w:author="China Telecom" w:date="2020-11-20T19:17:00Z">
              <w:r w:rsidRPr="00E9302F">
                <w:t>PRACH Format 0</w:t>
              </w:r>
            </w:ins>
          </w:p>
        </w:tc>
        <w:tc>
          <w:tcPr>
            <w:tcW w:w="1446" w:type="dxa"/>
            <w:noWrap/>
            <w:hideMark/>
          </w:tcPr>
          <w:p w14:paraId="27191A4D" w14:textId="77777777" w:rsidR="00E65DBE" w:rsidRPr="00E9302F" w:rsidRDefault="00E65DBE" w:rsidP="00AF0D4C">
            <w:pPr>
              <w:spacing w:after="0"/>
              <w:jc w:val="center"/>
              <w:rPr>
                <w:ins w:id="5659" w:author="China Telecom" w:date="2020-11-20T19:17:00Z"/>
              </w:rPr>
            </w:pPr>
            <w:ins w:id="5660" w:author="China Telecom" w:date="2020-11-20T19:17:00Z">
              <w:r w:rsidRPr="00E9302F">
                <w:t>2</w:t>
              </w:r>
            </w:ins>
          </w:p>
        </w:tc>
        <w:tc>
          <w:tcPr>
            <w:tcW w:w="1446" w:type="dxa"/>
            <w:noWrap/>
            <w:hideMark/>
          </w:tcPr>
          <w:p w14:paraId="0912BDEA" w14:textId="77777777" w:rsidR="00E65DBE" w:rsidRPr="00E9302F" w:rsidRDefault="00E65DBE" w:rsidP="00AF0D4C">
            <w:pPr>
              <w:spacing w:after="0"/>
              <w:jc w:val="center"/>
              <w:rPr>
                <w:ins w:id="5661" w:author="China Telecom" w:date="2020-11-20T19:17:00Z"/>
              </w:rPr>
            </w:pPr>
            <w:ins w:id="5662" w:author="China Telecom" w:date="2020-11-20T19:17:00Z">
              <w:r w:rsidRPr="00E9302F">
                <w:t>149.37</w:t>
              </w:r>
            </w:ins>
          </w:p>
        </w:tc>
        <w:tc>
          <w:tcPr>
            <w:tcW w:w="1446" w:type="dxa"/>
            <w:noWrap/>
            <w:hideMark/>
          </w:tcPr>
          <w:p w14:paraId="2F0C677E" w14:textId="77777777" w:rsidR="00E65DBE" w:rsidRPr="00E9302F" w:rsidRDefault="00E65DBE" w:rsidP="00AF0D4C">
            <w:pPr>
              <w:spacing w:after="0"/>
              <w:jc w:val="center"/>
              <w:rPr>
                <w:ins w:id="5663" w:author="China Telecom" w:date="2020-11-20T19:17:00Z"/>
              </w:rPr>
            </w:pPr>
            <w:ins w:id="5664" w:author="China Telecom" w:date="2020-11-20T19:17:00Z">
              <w:r w:rsidRPr="00E9302F">
                <w:t>3.18</w:t>
              </w:r>
            </w:ins>
          </w:p>
        </w:tc>
        <w:tc>
          <w:tcPr>
            <w:tcW w:w="1446" w:type="dxa"/>
            <w:noWrap/>
            <w:hideMark/>
          </w:tcPr>
          <w:p w14:paraId="09EB0A12" w14:textId="77777777" w:rsidR="00E65DBE" w:rsidRPr="00E9302F" w:rsidRDefault="00E65DBE" w:rsidP="00AF0D4C">
            <w:pPr>
              <w:spacing w:after="0"/>
              <w:jc w:val="center"/>
              <w:rPr>
                <w:ins w:id="5665" w:author="China Telecom" w:date="2020-11-20T19:17:00Z"/>
              </w:rPr>
            </w:pPr>
            <w:ins w:id="5666" w:author="China Telecom" w:date="2020-11-20T19:17:00Z">
              <w:r w:rsidRPr="00E9302F">
                <w:t>7.02</w:t>
              </w:r>
            </w:ins>
          </w:p>
        </w:tc>
      </w:tr>
      <w:tr w:rsidR="00E65DBE" w:rsidRPr="00E9302F" w14:paraId="7B9CBFC8" w14:textId="77777777" w:rsidTr="00AF0D4C">
        <w:trPr>
          <w:ins w:id="5667" w:author="China Telecom" w:date="2020-11-20T19:17:00Z"/>
        </w:trPr>
        <w:tc>
          <w:tcPr>
            <w:tcW w:w="4073" w:type="dxa"/>
            <w:noWrap/>
            <w:hideMark/>
          </w:tcPr>
          <w:p w14:paraId="7C4F2ECC" w14:textId="77777777" w:rsidR="00E65DBE" w:rsidRPr="00E9302F" w:rsidRDefault="00E65DBE" w:rsidP="00AF0D4C">
            <w:pPr>
              <w:spacing w:after="0"/>
              <w:rPr>
                <w:ins w:id="5668" w:author="China Telecom" w:date="2020-11-20T19:17:00Z"/>
              </w:rPr>
            </w:pPr>
            <w:ins w:id="5669" w:author="China Telecom" w:date="2020-11-20T19:17:00Z">
              <w:r w:rsidRPr="00E9302F">
                <w:t>PRACH Format B4</w:t>
              </w:r>
            </w:ins>
          </w:p>
        </w:tc>
        <w:tc>
          <w:tcPr>
            <w:tcW w:w="1446" w:type="dxa"/>
            <w:noWrap/>
            <w:hideMark/>
          </w:tcPr>
          <w:p w14:paraId="04C3476B" w14:textId="77777777" w:rsidR="00E65DBE" w:rsidRPr="00E9302F" w:rsidRDefault="00E65DBE" w:rsidP="00AF0D4C">
            <w:pPr>
              <w:spacing w:after="0"/>
              <w:jc w:val="center"/>
              <w:rPr>
                <w:ins w:id="5670" w:author="China Telecom" w:date="2020-11-20T19:17:00Z"/>
              </w:rPr>
            </w:pPr>
            <w:ins w:id="5671" w:author="China Telecom" w:date="2020-11-20T19:17:00Z">
              <w:r w:rsidRPr="00E9302F">
                <w:t>4</w:t>
              </w:r>
            </w:ins>
          </w:p>
        </w:tc>
        <w:tc>
          <w:tcPr>
            <w:tcW w:w="1446" w:type="dxa"/>
            <w:noWrap/>
            <w:hideMark/>
          </w:tcPr>
          <w:p w14:paraId="5297785C" w14:textId="77777777" w:rsidR="00E65DBE" w:rsidRPr="00E9302F" w:rsidRDefault="00E65DBE" w:rsidP="00AF0D4C">
            <w:pPr>
              <w:spacing w:after="0"/>
              <w:jc w:val="center"/>
              <w:rPr>
                <w:ins w:id="5672" w:author="China Telecom" w:date="2020-11-20T19:17:00Z"/>
              </w:rPr>
            </w:pPr>
            <w:ins w:id="5673" w:author="China Telecom" w:date="2020-11-20T19:17:00Z">
              <w:r w:rsidRPr="00E9302F">
                <w:t>142.35</w:t>
              </w:r>
            </w:ins>
          </w:p>
        </w:tc>
        <w:tc>
          <w:tcPr>
            <w:tcW w:w="1446" w:type="dxa"/>
            <w:noWrap/>
            <w:hideMark/>
          </w:tcPr>
          <w:p w14:paraId="17F14CDF" w14:textId="77777777" w:rsidR="00E65DBE" w:rsidRPr="00E9302F" w:rsidRDefault="00E65DBE" w:rsidP="00AF0D4C">
            <w:pPr>
              <w:spacing w:after="0"/>
              <w:jc w:val="center"/>
              <w:rPr>
                <w:ins w:id="5674" w:author="China Telecom" w:date="2020-11-20T19:17:00Z"/>
              </w:rPr>
            </w:pPr>
            <w:ins w:id="5675" w:author="China Telecom" w:date="2020-11-20T19:17:00Z">
              <w:r w:rsidRPr="00E9302F">
                <w:t>2.02</w:t>
              </w:r>
            </w:ins>
          </w:p>
        </w:tc>
        <w:tc>
          <w:tcPr>
            <w:tcW w:w="1446" w:type="dxa"/>
            <w:noWrap/>
            <w:hideMark/>
          </w:tcPr>
          <w:p w14:paraId="1F1ECC9F" w14:textId="77777777" w:rsidR="00E65DBE" w:rsidRPr="00E9302F" w:rsidRDefault="00E65DBE" w:rsidP="00AF0D4C">
            <w:pPr>
              <w:spacing w:after="0"/>
              <w:jc w:val="center"/>
              <w:rPr>
                <w:ins w:id="5676" w:author="China Telecom" w:date="2020-11-20T19:17:00Z"/>
              </w:rPr>
            </w:pPr>
            <w:ins w:id="5677" w:author="China Telecom" w:date="2020-11-20T19:17:00Z">
              <w:r w:rsidRPr="00E9302F">
                <w:t>0.00</w:t>
              </w:r>
            </w:ins>
          </w:p>
        </w:tc>
      </w:tr>
      <w:tr w:rsidR="00E65DBE" w:rsidRPr="00E9302F" w14:paraId="21F73B4B" w14:textId="77777777" w:rsidTr="00AF0D4C">
        <w:trPr>
          <w:ins w:id="5678" w:author="China Telecom" w:date="2020-11-20T19:17:00Z"/>
        </w:trPr>
        <w:tc>
          <w:tcPr>
            <w:tcW w:w="4073" w:type="dxa"/>
            <w:noWrap/>
            <w:hideMark/>
          </w:tcPr>
          <w:p w14:paraId="47765B8F" w14:textId="77777777" w:rsidR="00E65DBE" w:rsidRPr="00E9302F" w:rsidRDefault="00E65DBE" w:rsidP="00AF0D4C">
            <w:pPr>
              <w:spacing w:after="0"/>
              <w:rPr>
                <w:ins w:id="5679" w:author="China Telecom" w:date="2020-11-20T19:17:00Z"/>
              </w:rPr>
            </w:pPr>
            <w:ins w:id="5680" w:author="China Telecom" w:date="2020-11-20T19:17:00Z">
              <w:r w:rsidRPr="00E9302F">
                <w:t>PRACH Format C2</w:t>
              </w:r>
            </w:ins>
          </w:p>
        </w:tc>
        <w:tc>
          <w:tcPr>
            <w:tcW w:w="1446" w:type="dxa"/>
            <w:noWrap/>
            <w:hideMark/>
          </w:tcPr>
          <w:p w14:paraId="22A35930" w14:textId="77777777" w:rsidR="00E65DBE" w:rsidRPr="00E9302F" w:rsidRDefault="00E65DBE" w:rsidP="00AF0D4C">
            <w:pPr>
              <w:spacing w:after="0"/>
              <w:jc w:val="center"/>
              <w:rPr>
                <w:ins w:id="5681" w:author="China Telecom" w:date="2020-11-20T19:17:00Z"/>
              </w:rPr>
            </w:pPr>
            <w:ins w:id="5682" w:author="China Telecom" w:date="2020-11-20T19:17:00Z">
              <w:r w:rsidRPr="00E9302F">
                <w:t>0</w:t>
              </w:r>
            </w:ins>
          </w:p>
        </w:tc>
        <w:tc>
          <w:tcPr>
            <w:tcW w:w="1446" w:type="dxa"/>
            <w:noWrap/>
            <w:hideMark/>
          </w:tcPr>
          <w:p w14:paraId="6FA150EA" w14:textId="77777777" w:rsidR="00E65DBE" w:rsidRPr="00E9302F" w:rsidRDefault="00E65DBE" w:rsidP="00AF0D4C">
            <w:pPr>
              <w:spacing w:after="0"/>
              <w:jc w:val="center"/>
              <w:rPr>
                <w:ins w:id="5683" w:author="China Telecom" w:date="2020-11-20T19:17:00Z"/>
                <w:noProof/>
              </w:rPr>
            </w:pPr>
          </w:p>
        </w:tc>
        <w:tc>
          <w:tcPr>
            <w:tcW w:w="1446" w:type="dxa"/>
            <w:noWrap/>
            <w:hideMark/>
          </w:tcPr>
          <w:p w14:paraId="1AAA0FFB" w14:textId="77777777" w:rsidR="00E65DBE" w:rsidRPr="00E9302F" w:rsidRDefault="00E65DBE" w:rsidP="00AF0D4C">
            <w:pPr>
              <w:spacing w:after="0"/>
              <w:jc w:val="center"/>
              <w:rPr>
                <w:ins w:id="5684" w:author="China Telecom" w:date="2020-11-20T19:17:00Z"/>
                <w:noProof/>
              </w:rPr>
            </w:pPr>
          </w:p>
        </w:tc>
        <w:tc>
          <w:tcPr>
            <w:tcW w:w="1446" w:type="dxa"/>
            <w:noWrap/>
            <w:hideMark/>
          </w:tcPr>
          <w:p w14:paraId="0933C41D" w14:textId="77777777" w:rsidR="00E65DBE" w:rsidRPr="00E9302F" w:rsidRDefault="00E65DBE" w:rsidP="00AF0D4C">
            <w:pPr>
              <w:spacing w:after="0"/>
              <w:jc w:val="center"/>
              <w:rPr>
                <w:ins w:id="5685" w:author="China Telecom" w:date="2020-11-20T19:17:00Z"/>
                <w:noProof/>
              </w:rPr>
            </w:pPr>
          </w:p>
        </w:tc>
      </w:tr>
      <w:tr w:rsidR="00E65DBE" w:rsidRPr="00E9302F" w14:paraId="3C6E6EE2" w14:textId="77777777" w:rsidTr="00AF0D4C">
        <w:trPr>
          <w:ins w:id="5686" w:author="China Telecom" w:date="2020-11-20T19:17:00Z"/>
        </w:trPr>
        <w:tc>
          <w:tcPr>
            <w:tcW w:w="4073" w:type="dxa"/>
            <w:noWrap/>
            <w:hideMark/>
          </w:tcPr>
          <w:p w14:paraId="24AA6CE9" w14:textId="77777777" w:rsidR="00E65DBE" w:rsidRPr="00E9302F" w:rsidRDefault="00E65DBE" w:rsidP="00AF0D4C">
            <w:pPr>
              <w:spacing w:after="0"/>
              <w:rPr>
                <w:ins w:id="5687" w:author="China Telecom" w:date="2020-11-20T19:17:00Z"/>
              </w:rPr>
            </w:pPr>
            <w:ins w:id="5688" w:author="China Telecom" w:date="2020-11-20T19:17:00Z">
              <w:r w:rsidRPr="00E9302F">
                <w:t xml:space="preserve">Broadcast PDCCH(PDCCH of Msg.2) </w:t>
              </w:r>
            </w:ins>
          </w:p>
        </w:tc>
        <w:tc>
          <w:tcPr>
            <w:tcW w:w="1446" w:type="dxa"/>
            <w:noWrap/>
            <w:hideMark/>
          </w:tcPr>
          <w:p w14:paraId="3920F71E" w14:textId="77777777" w:rsidR="00E65DBE" w:rsidRPr="00E9302F" w:rsidRDefault="00E65DBE" w:rsidP="00AF0D4C">
            <w:pPr>
              <w:spacing w:after="0"/>
              <w:jc w:val="center"/>
              <w:rPr>
                <w:ins w:id="5689" w:author="China Telecom" w:date="2020-11-20T19:17:00Z"/>
              </w:rPr>
            </w:pPr>
            <w:ins w:id="5690" w:author="China Telecom" w:date="2020-11-20T19:17:00Z">
              <w:r w:rsidRPr="00E9302F">
                <w:t>2</w:t>
              </w:r>
            </w:ins>
          </w:p>
        </w:tc>
        <w:tc>
          <w:tcPr>
            <w:tcW w:w="1446" w:type="dxa"/>
            <w:noWrap/>
            <w:hideMark/>
          </w:tcPr>
          <w:p w14:paraId="40B516E2" w14:textId="77777777" w:rsidR="00E65DBE" w:rsidRPr="00E9302F" w:rsidRDefault="00E65DBE" w:rsidP="00AF0D4C">
            <w:pPr>
              <w:spacing w:after="0"/>
              <w:jc w:val="center"/>
              <w:rPr>
                <w:ins w:id="5691" w:author="China Telecom" w:date="2020-11-20T19:17:00Z"/>
              </w:rPr>
            </w:pPr>
            <w:ins w:id="5692" w:author="China Telecom" w:date="2020-11-20T19:17:00Z">
              <w:r w:rsidRPr="00E9302F">
                <w:t>153.66</w:t>
              </w:r>
            </w:ins>
          </w:p>
        </w:tc>
        <w:tc>
          <w:tcPr>
            <w:tcW w:w="1446" w:type="dxa"/>
            <w:noWrap/>
            <w:hideMark/>
          </w:tcPr>
          <w:p w14:paraId="7E3BC5E6" w14:textId="77777777" w:rsidR="00E65DBE" w:rsidRPr="00E9302F" w:rsidRDefault="00E65DBE" w:rsidP="00AF0D4C">
            <w:pPr>
              <w:spacing w:after="0"/>
              <w:jc w:val="center"/>
              <w:rPr>
                <w:ins w:id="5693" w:author="China Telecom" w:date="2020-11-20T19:17:00Z"/>
              </w:rPr>
            </w:pPr>
            <w:ins w:id="5694" w:author="China Telecom" w:date="2020-11-20T19:17:00Z">
              <w:r w:rsidRPr="00E9302F">
                <w:t>0.01</w:t>
              </w:r>
            </w:ins>
          </w:p>
        </w:tc>
        <w:tc>
          <w:tcPr>
            <w:tcW w:w="1446" w:type="dxa"/>
            <w:noWrap/>
            <w:hideMark/>
          </w:tcPr>
          <w:p w14:paraId="5623F4AD" w14:textId="77777777" w:rsidR="00E65DBE" w:rsidRPr="00E9302F" w:rsidRDefault="00E65DBE" w:rsidP="00AF0D4C">
            <w:pPr>
              <w:spacing w:after="0"/>
              <w:jc w:val="center"/>
              <w:rPr>
                <w:ins w:id="5695" w:author="China Telecom" w:date="2020-11-20T19:17:00Z"/>
              </w:rPr>
            </w:pPr>
            <w:ins w:id="5696" w:author="China Telecom" w:date="2020-11-20T19:17:00Z">
              <w:r w:rsidRPr="00E9302F">
                <w:t>11.32</w:t>
              </w:r>
            </w:ins>
          </w:p>
        </w:tc>
      </w:tr>
      <w:tr w:rsidR="00E65DBE" w:rsidRPr="00E9302F" w14:paraId="54D7362D" w14:textId="77777777" w:rsidTr="00AF0D4C">
        <w:trPr>
          <w:ins w:id="5697" w:author="China Telecom" w:date="2020-11-20T19:17:00Z"/>
        </w:trPr>
        <w:tc>
          <w:tcPr>
            <w:tcW w:w="4073" w:type="dxa"/>
            <w:noWrap/>
            <w:hideMark/>
          </w:tcPr>
          <w:p w14:paraId="73A0AC5D" w14:textId="77777777" w:rsidR="00E65DBE" w:rsidRPr="00E9302F" w:rsidRDefault="00E65DBE" w:rsidP="00AF0D4C">
            <w:pPr>
              <w:spacing w:after="0"/>
              <w:rPr>
                <w:ins w:id="5698" w:author="China Telecom" w:date="2020-11-20T19:17:00Z"/>
              </w:rPr>
            </w:pPr>
            <w:ins w:id="5699" w:author="China Telecom" w:date="2020-11-20T19:17:00Z">
              <w:r w:rsidRPr="00E9302F">
                <w:t xml:space="preserve">PDSCH for Msg.2 </w:t>
              </w:r>
            </w:ins>
          </w:p>
        </w:tc>
        <w:tc>
          <w:tcPr>
            <w:tcW w:w="1446" w:type="dxa"/>
            <w:noWrap/>
            <w:hideMark/>
          </w:tcPr>
          <w:p w14:paraId="76016AEF" w14:textId="77777777" w:rsidR="00E65DBE" w:rsidRPr="00E9302F" w:rsidRDefault="00E65DBE" w:rsidP="00AF0D4C">
            <w:pPr>
              <w:spacing w:after="0"/>
              <w:jc w:val="center"/>
              <w:rPr>
                <w:ins w:id="5700" w:author="China Telecom" w:date="2020-11-20T19:17:00Z"/>
              </w:rPr>
            </w:pPr>
            <w:ins w:id="5701" w:author="China Telecom" w:date="2020-11-20T19:17:00Z">
              <w:r w:rsidRPr="00E9302F">
                <w:t>1</w:t>
              </w:r>
            </w:ins>
          </w:p>
        </w:tc>
        <w:tc>
          <w:tcPr>
            <w:tcW w:w="1446" w:type="dxa"/>
            <w:noWrap/>
            <w:hideMark/>
          </w:tcPr>
          <w:p w14:paraId="2F705C78" w14:textId="77777777" w:rsidR="00E65DBE" w:rsidRPr="00E9302F" w:rsidRDefault="00E65DBE" w:rsidP="00AF0D4C">
            <w:pPr>
              <w:spacing w:after="0"/>
              <w:jc w:val="center"/>
              <w:rPr>
                <w:ins w:id="5702" w:author="China Telecom" w:date="2020-11-20T19:17:00Z"/>
              </w:rPr>
            </w:pPr>
            <w:ins w:id="5703" w:author="China Telecom" w:date="2020-11-20T19:17:00Z">
              <w:r w:rsidRPr="00E9302F">
                <w:t>152.56</w:t>
              </w:r>
            </w:ins>
          </w:p>
        </w:tc>
        <w:tc>
          <w:tcPr>
            <w:tcW w:w="1446" w:type="dxa"/>
            <w:noWrap/>
            <w:hideMark/>
          </w:tcPr>
          <w:p w14:paraId="04983500" w14:textId="77777777" w:rsidR="00E65DBE" w:rsidRPr="00E9302F" w:rsidRDefault="00E65DBE" w:rsidP="00AF0D4C">
            <w:pPr>
              <w:spacing w:after="0"/>
              <w:jc w:val="center"/>
              <w:rPr>
                <w:ins w:id="5704" w:author="China Telecom" w:date="2020-11-20T19:17:00Z"/>
              </w:rPr>
            </w:pPr>
            <w:ins w:id="5705" w:author="China Telecom" w:date="2020-11-20T19:17:00Z">
              <w:r w:rsidRPr="00E9302F">
                <w:t>0.00</w:t>
              </w:r>
            </w:ins>
          </w:p>
        </w:tc>
        <w:tc>
          <w:tcPr>
            <w:tcW w:w="1446" w:type="dxa"/>
            <w:noWrap/>
            <w:hideMark/>
          </w:tcPr>
          <w:p w14:paraId="5E35E676" w14:textId="77777777" w:rsidR="00E65DBE" w:rsidRPr="00E9302F" w:rsidRDefault="00E65DBE" w:rsidP="00AF0D4C">
            <w:pPr>
              <w:spacing w:after="0"/>
              <w:jc w:val="center"/>
              <w:rPr>
                <w:ins w:id="5706" w:author="China Telecom" w:date="2020-11-20T19:17:00Z"/>
              </w:rPr>
            </w:pPr>
            <w:ins w:id="5707" w:author="China Telecom" w:date="2020-11-20T19:17:00Z">
              <w:r w:rsidRPr="00E9302F">
                <w:t>10.22</w:t>
              </w:r>
            </w:ins>
          </w:p>
        </w:tc>
      </w:tr>
      <w:tr w:rsidR="00E65DBE" w:rsidRPr="00E9302F" w14:paraId="2D5B90F2" w14:textId="77777777" w:rsidTr="00AF0D4C">
        <w:trPr>
          <w:ins w:id="5708" w:author="China Telecom" w:date="2020-11-20T19:17:00Z"/>
        </w:trPr>
        <w:tc>
          <w:tcPr>
            <w:tcW w:w="4073" w:type="dxa"/>
            <w:noWrap/>
            <w:hideMark/>
          </w:tcPr>
          <w:p w14:paraId="5F46391B" w14:textId="77777777" w:rsidR="00E65DBE" w:rsidRPr="00E9302F" w:rsidRDefault="00E65DBE" w:rsidP="00AF0D4C">
            <w:pPr>
              <w:spacing w:after="0"/>
              <w:rPr>
                <w:ins w:id="5709" w:author="China Telecom" w:date="2020-11-20T19:17:00Z"/>
              </w:rPr>
            </w:pPr>
            <w:ins w:id="5710" w:author="China Telecom" w:date="2020-11-20T19:17:00Z">
              <w:r w:rsidRPr="00E9302F">
                <w:t xml:space="preserve">PUSCH of Msg.3 </w:t>
              </w:r>
            </w:ins>
          </w:p>
        </w:tc>
        <w:tc>
          <w:tcPr>
            <w:tcW w:w="1446" w:type="dxa"/>
            <w:noWrap/>
            <w:hideMark/>
          </w:tcPr>
          <w:p w14:paraId="2409BC11" w14:textId="77777777" w:rsidR="00E65DBE" w:rsidRPr="00E9302F" w:rsidRDefault="00E65DBE" w:rsidP="00AF0D4C">
            <w:pPr>
              <w:spacing w:after="0"/>
              <w:jc w:val="center"/>
              <w:rPr>
                <w:ins w:id="5711" w:author="China Telecom" w:date="2020-11-20T19:17:00Z"/>
              </w:rPr>
            </w:pPr>
            <w:ins w:id="5712" w:author="China Telecom" w:date="2020-11-20T19:17:00Z">
              <w:r w:rsidRPr="00E9302F">
                <w:t>7</w:t>
              </w:r>
            </w:ins>
          </w:p>
        </w:tc>
        <w:tc>
          <w:tcPr>
            <w:tcW w:w="1446" w:type="dxa"/>
            <w:noWrap/>
            <w:hideMark/>
          </w:tcPr>
          <w:p w14:paraId="2480AA4D" w14:textId="77777777" w:rsidR="00E65DBE" w:rsidRPr="00E9302F" w:rsidRDefault="00E65DBE" w:rsidP="00AF0D4C">
            <w:pPr>
              <w:spacing w:after="0"/>
              <w:jc w:val="center"/>
              <w:rPr>
                <w:ins w:id="5713" w:author="China Telecom" w:date="2020-11-20T19:17:00Z"/>
              </w:rPr>
            </w:pPr>
            <w:ins w:id="5714" w:author="China Telecom" w:date="2020-11-20T19:17:00Z">
              <w:r w:rsidRPr="00E9302F">
                <w:t>147.14</w:t>
              </w:r>
            </w:ins>
          </w:p>
        </w:tc>
        <w:tc>
          <w:tcPr>
            <w:tcW w:w="1446" w:type="dxa"/>
            <w:noWrap/>
            <w:hideMark/>
          </w:tcPr>
          <w:p w14:paraId="77120271" w14:textId="77777777" w:rsidR="00E65DBE" w:rsidRPr="00E9302F" w:rsidRDefault="00E65DBE" w:rsidP="00AF0D4C">
            <w:pPr>
              <w:spacing w:after="0"/>
              <w:jc w:val="center"/>
              <w:rPr>
                <w:ins w:id="5715" w:author="China Telecom" w:date="2020-11-20T19:17:00Z"/>
              </w:rPr>
            </w:pPr>
            <w:ins w:id="5716" w:author="China Telecom" w:date="2020-11-20T19:17:00Z">
              <w:r w:rsidRPr="00E9302F">
                <w:t>3.66</w:t>
              </w:r>
            </w:ins>
          </w:p>
        </w:tc>
        <w:tc>
          <w:tcPr>
            <w:tcW w:w="1446" w:type="dxa"/>
            <w:noWrap/>
            <w:hideMark/>
          </w:tcPr>
          <w:p w14:paraId="08F4AB48" w14:textId="77777777" w:rsidR="00E65DBE" w:rsidRPr="00E9302F" w:rsidRDefault="00E65DBE" w:rsidP="00AF0D4C">
            <w:pPr>
              <w:spacing w:after="0"/>
              <w:jc w:val="center"/>
              <w:rPr>
                <w:ins w:id="5717" w:author="China Telecom" w:date="2020-11-20T19:17:00Z"/>
              </w:rPr>
            </w:pPr>
            <w:ins w:id="5718" w:author="China Telecom" w:date="2020-11-20T19:17:00Z">
              <w:r w:rsidRPr="00E9302F">
                <w:t>4.79</w:t>
              </w:r>
            </w:ins>
          </w:p>
        </w:tc>
      </w:tr>
      <w:tr w:rsidR="00E65DBE" w:rsidRPr="00E9302F" w14:paraId="0090BBD8" w14:textId="77777777" w:rsidTr="00AF0D4C">
        <w:trPr>
          <w:ins w:id="5719" w:author="China Telecom" w:date="2020-11-20T19:17:00Z"/>
        </w:trPr>
        <w:tc>
          <w:tcPr>
            <w:tcW w:w="4073" w:type="dxa"/>
            <w:noWrap/>
            <w:hideMark/>
          </w:tcPr>
          <w:p w14:paraId="2CD458B3" w14:textId="77777777" w:rsidR="00E65DBE" w:rsidRPr="00E9302F" w:rsidRDefault="00E65DBE" w:rsidP="00AF0D4C">
            <w:pPr>
              <w:spacing w:after="0"/>
              <w:rPr>
                <w:ins w:id="5720" w:author="China Telecom" w:date="2020-11-20T19:17:00Z"/>
              </w:rPr>
            </w:pPr>
            <w:ins w:id="5721" w:author="China Telecom" w:date="2020-11-20T19:17:00Z">
              <w:r w:rsidRPr="00E9302F">
                <w:t xml:space="preserve">PDSCH of Msg.4 </w:t>
              </w:r>
            </w:ins>
          </w:p>
        </w:tc>
        <w:tc>
          <w:tcPr>
            <w:tcW w:w="1446" w:type="dxa"/>
            <w:noWrap/>
            <w:hideMark/>
          </w:tcPr>
          <w:p w14:paraId="695B9B20" w14:textId="77777777" w:rsidR="00E65DBE" w:rsidRPr="00E9302F" w:rsidRDefault="00E65DBE" w:rsidP="00AF0D4C">
            <w:pPr>
              <w:spacing w:after="0"/>
              <w:jc w:val="center"/>
              <w:rPr>
                <w:ins w:id="5722" w:author="China Telecom" w:date="2020-11-20T19:17:00Z"/>
              </w:rPr>
            </w:pPr>
            <w:ins w:id="5723" w:author="China Telecom" w:date="2020-11-20T19:17:00Z">
              <w:r w:rsidRPr="00E9302F">
                <w:t>2</w:t>
              </w:r>
            </w:ins>
          </w:p>
        </w:tc>
        <w:tc>
          <w:tcPr>
            <w:tcW w:w="1446" w:type="dxa"/>
            <w:noWrap/>
            <w:hideMark/>
          </w:tcPr>
          <w:p w14:paraId="7A5AFB21" w14:textId="77777777" w:rsidR="00E65DBE" w:rsidRPr="00E9302F" w:rsidRDefault="00E65DBE" w:rsidP="00AF0D4C">
            <w:pPr>
              <w:spacing w:after="0"/>
              <w:jc w:val="center"/>
              <w:rPr>
                <w:ins w:id="5724" w:author="China Telecom" w:date="2020-11-20T19:17:00Z"/>
              </w:rPr>
            </w:pPr>
            <w:ins w:id="5725" w:author="China Telecom" w:date="2020-11-20T19:17:00Z">
              <w:r w:rsidRPr="00E9302F">
                <w:t>153.55</w:t>
              </w:r>
            </w:ins>
          </w:p>
        </w:tc>
        <w:tc>
          <w:tcPr>
            <w:tcW w:w="1446" w:type="dxa"/>
            <w:noWrap/>
            <w:hideMark/>
          </w:tcPr>
          <w:p w14:paraId="0F611F65" w14:textId="77777777" w:rsidR="00E65DBE" w:rsidRPr="00E9302F" w:rsidRDefault="00E65DBE" w:rsidP="00AF0D4C">
            <w:pPr>
              <w:spacing w:after="0"/>
              <w:jc w:val="center"/>
              <w:rPr>
                <w:ins w:id="5726" w:author="China Telecom" w:date="2020-11-20T19:17:00Z"/>
              </w:rPr>
            </w:pPr>
            <w:ins w:id="5727" w:author="China Telecom" w:date="2020-11-20T19:17:00Z">
              <w:r w:rsidRPr="00E9302F">
                <w:t>0.25</w:t>
              </w:r>
            </w:ins>
          </w:p>
        </w:tc>
        <w:tc>
          <w:tcPr>
            <w:tcW w:w="1446" w:type="dxa"/>
            <w:noWrap/>
            <w:hideMark/>
          </w:tcPr>
          <w:p w14:paraId="1BFE29A7" w14:textId="77777777" w:rsidR="00E65DBE" w:rsidRPr="00E9302F" w:rsidRDefault="00E65DBE" w:rsidP="00AF0D4C">
            <w:pPr>
              <w:spacing w:after="0"/>
              <w:jc w:val="center"/>
              <w:rPr>
                <w:ins w:id="5728" w:author="China Telecom" w:date="2020-11-20T19:17:00Z"/>
              </w:rPr>
            </w:pPr>
            <w:ins w:id="5729" w:author="China Telecom" w:date="2020-11-20T19:17:00Z">
              <w:r w:rsidRPr="00E9302F">
                <w:t>11.21</w:t>
              </w:r>
            </w:ins>
          </w:p>
        </w:tc>
      </w:tr>
      <w:tr w:rsidR="00E65DBE" w:rsidRPr="00E9302F" w14:paraId="02210D0B" w14:textId="77777777" w:rsidTr="00AF0D4C">
        <w:trPr>
          <w:ins w:id="5730" w:author="China Telecom" w:date="2020-11-20T19:17:00Z"/>
        </w:trPr>
        <w:tc>
          <w:tcPr>
            <w:tcW w:w="4073" w:type="dxa"/>
            <w:noWrap/>
            <w:hideMark/>
          </w:tcPr>
          <w:p w14:paraId="4B830E95" w14:textId="77777777" w:rsidR="00E65DBE" w:rsidRPr="00E9302F" w:rsidRDefault="00E65DBE" w:rsidP="00AF0D4C">
            <w:pPr>
              <w:spacing w:after="0"/>
              <w:rPr>
                <w:ins w:id="5731" w:author="China Telecom" w:date="2020-11-20T19:17:00Z"/>
              </w:rPr>
            </w:pPr>
            <w:ins w:id="5732" w:author="China Telecom" w:date="2020-11-20T19:17:00Z">
              <w:r w:rsidRPr="00E9302F">
                <w:t xml:space="preserve">PUCCH w/ HARQ-ACK for Msg.4 </w:t>
              </w:r>
            </w:ins>
          </w:p>
        </w:tc>
        <w:tc>
          <w:tcPr>
            <w:tcW w:w="1446" w:type="dxa"/>
            <w:noWrap/>
            <w:hideMark/>
          </w:tcPr>
          <w:p w14:paraId="7DD33E0C" w14:textId="77777777" w:rsidR="00E65DBE" w:rsidRPr="00E9302F" w:rsidRDefault="00E65DBE" w:rsidP="00AF0D4C">
            <w:pPr>
              <w:spacing w:after="0"/>
              <w:jc w:val="center"/>
              <w:rPr>
                <w:ins w:id="5733" w:author="China Telecom" w:date="2020-11-20T19:17:00Z"/>
              </w:rPr>
            </w:pPr>
            <w:ins w:id="5734" w:author="China Telecom" w:date="2020-11-20T19:17:00Z">
              <w:r w:rsidRPr="00E9302F">
                <w:t>2</w:t>
              </w:r>
            </w:ins>
          </w:p>
        </w:tc>
        <w:tc>
          <w:tcPr>
            <w:tcW w:w="1446" w:type="dxa"/>
            <w:noWrap/>
            <w:hideMark/>
          </w:tcPr>
          <w:p w14:paraId="2C004873" w14:textId="77777777" w:rsidR="00E65DBE" w:rsidRPr="00E9302F" w:rsidRDefault="00E65DBE" w:rsidP="00AF0D4C">
            <w:pPr>
              <w:spacing w:after="0"/>
              <w:jc w:val="center"/>
              <w:rPr>
                <w:ins w:id="5735" w:author="China Telecom" w:date="2020-11-20T19:17:00Z"/>
              </w:rPr>
            </w:pPr>
            <w:ins w:id="5736" w:author="China Telecom" w:date="2020-11-20T19:17:00Z">
              <w:r w:rsidRPr="00E9302F">
                <w:t>139.95</w:t>
              </w:r>
            </w:ins>
          </w:p>
        </w:tc>
        <w:tc>
          <w:tcPr>
            <w:tcW w:w="1446" w:type="dxa"/>
            <w:noWrap/>
            <w:hideMark/>
          </w:tcPr>
          <w:p w14:paraId="21E82172" w14:textId="77777777" w:rsidR="00E65DBE" w:rsidRPr="00E9302F" w:rsidRDefault="00E65DBE" w:rsidP="00AF0D4C">
            <w:pPr>
              <w:spacing w:after="0"/>
              <w:jc w:val="center"/>
              <w:rPr>
                <w:ins w:id="5737" w:author="China Telecom" w:date="2020-11-20T19:17:00Z"/>
              </w:rPr>
            </w:pPr>
            <w:ins w:id="5738" w:author="China Telecom" w:date="2020-11-20T19:17:00Z">
              <w:r w:rsidRPr="00E9302F">
                <w:t>3.24</w:t>
              </w:r>
            </w:ins>
          </w:p>
        </w:tc>
        <w:tc>
          <w:tcPr>
            <w:tcW w:w="1446" w:type="dxa"/>
            <w:noWrap/>
            <w:hideMark/>
          </w:tcPr>
          <w:p w14:paraId="6157D8B2" w14:textId="77777777" w:rsidR="00E65DBE" w:rsidRPr="00E9302F" w:rsidRDefault="00E65DBE" w:rsidP="00AF0D4C">
            <w:pPr>
              <w:spacing w:after="0"/>
              <w:jc w:val="center"/>
              <w:rPr>
                <w:ins w:id="5739" w:author="China Telecom" w:date="2020-11-20T19:17:00Z"/>
              </w:rPr>
            </w:pPr>
            <w:ins w:id="5740" w:author="China Telecom" w:date="2020-11-20T19:17:00Z">
              <w:r w:rsidRPr="00E9302F">
                <w:t>-2.40</w:t>
              </w:r>
            </w:ins>
          </w:p>
        </w:tc>
      </w:tr>
      <w:tr w:rsidR="00E65DBE" w:rsidRPr="00E9302F" w14:paraId="6F177F0E" w14:textId="77777777" w:rsidTr="00AF0D4C">
        <w:trPr>
          <w:ins w:id="5741" w:author="China Telecom" w:date="2020-11-20T19:17:00Z"/>
        </w:trPr>
        <w:tc>
          <w:tcPr>
            <w:tcW w:w="4073" w:type="dxa"/>
            <w:noWrap/>
            <w:hideMark/>
          </w:tcPr>
          <w:p w14:paraId="48FE1372" w14:textId="77777777" w:rsidR="00E65DBE" w:rsidRPr="00E9302F" w:rsidRDefault="00E65DBE" w:rsidP="00AF0D4C">
            <w:pPr>
              <w:spacing w:after="0"/>
              <w:rPr>
                <w:ins w:id="5742" w:author="China Telecom" w:date="2020-11-20T19:17:00Z"/>
              </w:rPr>
            </w:pPr>
            <w:ins w:id="5743" w:author="China Telecom" w:date="2020-11-20T19:17:00Z">
              <w:r w:rsidRPr="00E9302F">
                <w:t xml:space="preserve">Unicast PDCCH </w:t>
              </w:r>
            </w:ins>
          </w:p>
        </w:tc>
        <w:tc>
          <w:tcPr>
            <w:tcW w:w="1446" w:type="dxa"/>
            <w:noWrap/>
            <w:hideMark/>
          </w:tcPr>
          <w:p w14:paraId="563CDBF3" w14:textId="77777777" w:rsidR="00E65DBE" w:rsidRPr="00E9302F" w:rsidRDefault="00E65DBE" w:rsidP="00AF0D4C">
            <w:pPr>
              <w:spacing w:after="0"/>
              <w:jc w:val="center"/>
              <w:rPr>
                <w:ins w:id="5744" w:author="China Telecom" w:date="2020-11-20T19:17:00Z"/>
              </w:rPr>
            </w:pPr>
            <w:ins w:id="5745" w:author="China Telecom" w:date="2020-11-20T19:17:00Z">
              <w:r w:rsidRPr="00E9302F">
                <w:t>8</w:t>
              </w:r>
            </w:ins>
          </w:p>
        </w:tc>
        <w:tc>
          <w:tcPr>
            <w:tcW w:w="1446" w:type="dxa"/>
            <w:noWrap/>
            <w:hideMark/>
          </w:tcPr>
          <w:p w14:paraId="77CEDA75" w14:textId="77777777" w:rsidR="00E65DBE" w:rsidRPr="00E9302F" w:rsidRDefault="00E65DBE" w:rsidP="00AF0D4C">
            <w:pPr>
              <w:spacing w:after="0"/>
              <w:jc w:val="center"/>
              <w:rPr>
                <w:ins w:id="5746" w:author="China Telecom" w:date="2020-11-20T19:17:00Z"/>
              </w:rPr>
            </w:pPr>
            <w:ins w:id="5747" w:author="China Telecom" w:date="2020-11-20T19:17:00Z">
              <w:r w:rsidRPr="00E9302F">
                <w:t>161.79</w:t>
              </w:r>
            </w:ins>
          </w:p>
        </w:tc>
        <w:tc>
          <w:tcPr>
            <w:tcW w:w="1446" w:type="dxa"/>
            <w:noWrap/>
            <w:hideMark/>
          </w:tcPr>
          <w:p w14:paraId="559FAAE5" w14:textId="77777777" w:rsidR="00E65DBE" w:rsidRPr="00E9302F" w:rsidRDefault="00E65DBE" w:rsidP="00AF0D4C">
            <w:pPr>
              <w:spacing w:after="0"/>
              <w:jc w:val="center"/>
              <w:rPr>
                <w:ins w:id="5748" w:author="China Telecom" w:date="2020-11-20T19:17:00Z"/>
              </w:rPr>
            </w:pPr>
            <w:ins w:id="5749" w:author="China Telecom" w:date="2020-11-20T19:17:00Z">
              <w:r w:rsidRPr="00E9302F">
                <w:t>1.12</w:t>
              </w:r>
            </w:ins>
          </w:p>
        </w:tc>
        <w:tc>
          <w:tcPr>
            <w:tcW w:w="1446" w:type="dxa"/>
            <w:noWrap/>
            <w:hideMark/>
          </w:tcPr>
          <w:p w14:paraId="696BFEB6" w14:textId="77777777" w:rsidR="00E65DBE" w:rsidRPr="00E9302F" w:rsidRDefault="00E65DBE" w:rsidP="00AF0D4C">
            <w:pPr>
              <w:spacing w:after="0"/>
              <w:jc w:val="center"/>
              <w:rPr>
                <w:ins w:id="5750" w:author="China Telecom" w:date="2020-11-20T19:17:00Z"/>
              </w:rPr>
            </w:pPr>
            <w:ins w:id="5751" w:author="China Telecom" w:date="2020-11-20T19:17:00Z">
              <w:r w:rsidRPr="00E9302F">
                <w:t>19.44</w:t>
              </w:r>
            </w:ins>
          </w:p>
        </w:tc>
      </w:tr>
      <w:tr w:rsidR="00E65DBE" w:rsidRPr="00E9302F" w14:paraId="44971260" w14:textId="77777777" w:rsidTr="00AF0D4C">
        <w:trPr>
          <w:ins w:id="5752" w:author="China Telecom" w:date="2020-11-20T19:17:00Z"/>
        </w:trPr>
        <w:tc>
          <w:tcPr>
            <w:tcW w:w="4073" w:type="dxa"/>
            <w:noWrap/>
            <w:hideMark/>
          </w:tcPr>
          <w:p w14:paraId="73722E59" w14:textId="77777777" w:rsidR="00E65DBE" w:rsidRPr="00E9302F" w:rsidRDefault="00E65DBE" w:rsidP="00AF0D4C">
            <w:pPr>
              <w:spacing w:after="0"/>
              <w:rPr>
                <w:ins w:id="5753" w:author="China Telecom" w:date="2020-11-20T19:17:00Z"/>
              </w:rPr>
            </w:pPr>
            <w:ins w:id="5754" w:author="China Telecom" w:date="2020-11-20T19:17:00Z">
              <w:r w:rsidRPr="00E9302F">
                <w:t>PDSCH for eMBB UUUUU</w:t>
              </w:r>
            </w:ins>
          </w:p>
        </w:tc>
        <w:tc>
          <w:tcPr>
            <w:tcW w:w="1446" w:type="dxa"/>
            <w:noWrap/>
            <w:hideMark/>
          </w:tcPr>
          <w:p w14:paraId="7E690CAE" w14:textId="77777777" w:rsidR="00E65DBE" w:rsidRPr="00E9302F" w:rsidRDefault="00E65DBE" w:rsidP="00AF0D4C">
            <w:pPr>
              <w:spacing w:after="0"/>
              <w:jc w:val="center"/>
              <w:rPr>
                <w:ins w:id="5755" w:author="China Telecom" w:date="2020-11-20T19:17:00Z"/>
              </w:rPr>
            </w:pPr>
            <w:ins w:id="5756" w:author="China Telecom" w:date="2020-11-20T19:17:00Z">
              <w:r w:rsidRPr="00E9302F">
                <w:t>8</w:t>
              </w:r>
            </w:ins>
          </w:p>
        </w:tc>
        <w:tc>
          <w:tcPr>
            <w:tcW w:w="1446" w:type="dxa"/>
            <w:noWrap/>
            <w:hideMark/>
          </w:tcPr>
          <w:p w14:paraId="1F187543" w14:textId="77777777" w:rsidR="00E65DBE" w:rsidRPr="00E9302F" w:rsidRDefault="00E65DBE" w:rsidP="00AF0D4C">
            <w:pPr>
              <w:spacing w:after="0"/>
              <w:jc w:val="center"/>
              <w:rPr>
                <w:ins w:id="5757" w:author="China Telecom" w:date="2020-11-20T19:17:00Z"/>
              </w:rPr>
            </w:pPr>
            <w:ins w:id="5758" w:author="China Telecom" w:date="2020-11-20T19:17:00Z">
              <w:r w:rsidRPr="00E9302F">
                <w:t>158.80</w:t>
              </w:r>
            </w:ins>
          </w:p>
        </w:tc>
        <w:tc>
          <w:tcPr>
            <w:tcW w:w="1446" w:type="dxa"/>
            <w:noWrap/>
            <w:hideMark/>
          </w:tcPr>
          <w:p w14:paraId="08573D2C" w14:textId="77777777" w:rsidR="00E65DBE" w:rsidRPr="00E9302F" w:rsidRDefault="00E65DBE" w:rsidP="00AF0D4C">
            <w:pPr>
              <w:spacing w:after="0"/>
              <w:jc w:val="center"/>
              <w:rPr>
                <w:ins w:id="5759" w:author="China Telecom" w:date="2020-11-20T19:17:00Z"/>
              </w:rPr>
            </w:pPr>
            <w:ins w:id="5760" w:author="China Telecom" w:date="2020-11-20T19:17:00Z">
              <w:r w:rsidRPr="00E9302F">
                <w:t>1.84</w:t>
              </w:r>
            </w:ins>
          </w:p>
        </w:tc>
        <w:tc>
          <w:tcPr>
            <w:tcW w:w="1446" w:type="dxa"/>
            <w:noWrap/>
            <w:hideMark/>
          </w:tcPr>
          <w:p w14:paraId="15D26C72" w14:textId="77777777" w:rsidR="00E65DBE" w:rsidRPr="00E9302F" w:rsidRDefault="00E65DBE" w:rsidP="00AF0D4C">
            <w:pPr>
              <w:spacing w:after="0"/>
              <w:jc w:val="center"/>
              <w:rPr>
                <w:ins w:id="5761" w:author="China Telecom" w:date="2020-11-20T19:17:00Z"/>
              </w:rPr>
            </w:pPr>
            <w:ins w:id="5762" w:author="China Telecom" w:date="2020-11-20T19:17:00Z">
              <w:r w:rsidRPr="00E9302F">
                <w:t>16.46</w:t>
              </w:r>
            </w:ins>
          </w:p>
        </w:tc>
      </w:tr>
    </w:tbl>
    <w:p w14:paraId="72A8D938" w14:textId="77777777" w:rsidR="00E65DBE" w:rsidRDefault="00E65DBE" w:rsidP="00E65DBE">
      <w:pPr>
        <w:rPr>
          <w:ins w:id="5763" w:author="China Telecom" w:date="2020-11-20T19:17:00Z"/>
        </w:rPr>
      </w:pPr>
    </w:p>
    <w:p w14:paraId="52A22C35" w14:textId="77777777" w:rsidR="00E65DBE" w:rsidRDefault="00E65DBE" w:rsidP="00E65DBE">
      <w:pPr>
        <w:pStyle w:val="TH"/>
        <w:rPr>
          <w:ins w:id="5764" w:author="China Telecom" w:date="2020-11-20T19:17:00Z"/>
        </w:rPr>
      </w:pPr>
      <w:ins w:id="5765" w:author="China Telecom" w:date="2020-11-20T19:17:00Z">
        <w:r>
          <w:t xml:space="preserve">Table </w:t>
        </w:r>
        <w:r>
          <w:rPr>
            <w:lang w:eastAsia="zh-CN"/>
          </w:rPr>
          <w:t>5.1.1.5</w:t>
        </w:r>
        <w:r w:rsidRPr="007368F9">
          <w:t>-</w:t>
        </w:r>
        <w:r>
          <w:rPr>
            <w:lang w:eastAsia="ja-JP"/>
          </w:rPr>
          <w:t>3</w:t>
        </w:r>
        <w:r w:rsidRPr="007368F9">
          <w:rPr>
            <w:rFonts w:hint="eastAsia"/>
          </w:rPr>
          <w:t>:</w:t>
        </w:r>
        <w:r>
          <w:rPr>
            <w:rFonts w:hint="eastAsia"/>
          </w:rPr>
          <w:t xml:space="preserve"> Representative values </w:t>
        </w:r>
        <w:r>
          <w:t>of MPL for Rural 2</w:t>
        </w:r>
        <w:r w:rsidRPr="00DE78FE">
          <w:t>GHz</w:t>
        </w:r>
        <w:r>
          <w:t xml:space="preserve"> FDD NLOS O2I scenario</w:t>
        </w:r>
      </w:ins>
    </w:p>
    <w:tbl>
      <w:tblPr>
        <w:tblStyle w:val="a7"/>
        <w:tblW w:w="0" w:type="auto"/>
        <w:tblLook w:val="04A0" w:firstRow="1" w:lastRow="0" w:firstColumn="1" w:lastColumn="0" w:noHBand="0" w:noVBand="1"/>
      </w:tblPr>
      <w:tblGrid>
        <w:gridCol w:w="3964"/>
        <w:gridCol w:w="1410"/>
        <w:gridCol w:w="1410"/>
        <w:gridCol w:w="1410"/>
        <w:gridCol w:w="1663"/>
      </w:tblGrid>
      <w:tr w:rsidR="00E65DBE" w:rsidRPr="00E9302F" w14:paraId="24677839" w14:textId="77777777" w:rsidTr="00AF0D4C">
        <w:trPr>
          <w:ins w:id="5766" w:author="China Telecom" w:date="2020-11-20T19:17:00Z"/>
        </w:trPr>
        <w:tc>
          <w:tcPr>
            <w:tcW w:w="6440" w:type="dxa"/>
            <w:shd w:val="clear" w:color="auto" w:fill="E7E6E6" w:themeFill="background2"/>
            <w:noWrap/>
            <w:hideMark/>
          </w:tcPr>
          <w:p w14:paraId="3286D8A1" w14:textId="77777777" w:rsidR="00E65DBE" w:rsidRPr="009C135A" w:rsidRDefault="00E65DBE" w:rsidP="00AF0D4C">
            <w:pPr>
              <w:spacing w:after="0"/>
              <w:jc w:val="center"/>
              <w:rPr>
                <w:ins w:id="5767" w:author="China Telecom" w:date="2020-11-20T19:17:00Z"/>
              </w:rPr>
            </w:pPr>
            <w:ins w:id="5768" w:author="China Telecom" w:date="2020-11-20T19:17:00Z">
              <w:r w:rsidRPr="00F9020F">
                <w:rPr>
                  <w:b/>
                </w:rPr>
                <w:t>Channels (and Frame format)</w:t>
              </w:r>
            </w:ins>
          </w:p>
        </w:tc>
        <w:tc>
          <w:tcPr>
            <w:tcW w:w="2200" w:type="dxa"/>
            <w:shd w:val="clear" w:color="auto" w:fill="E7E6E6" w:themeFill="background2"/>
            <w:hideMark/>
          </w:tcPr>
          <w:p w14:paraId="7A315720" w14:textId="77777777" w:rsidR="00E65DBE" w:rsidRPr="009C135A" w:rsidRDefault="00E65DBE" w:rsidP="00AF0D4C">
            <w:pPr>
              <w:spacing w:after="0"/>
              <w:jc w:val="center"/>
              <w:rPr>
                <w:ins w:id="5769" w:author="China Telecom" w:date="2020-11-20T19:17:00Z"/>
              </w:rPr>
            </w:pPr>
            <w:ins w:id="5770" w:author="China Telecom" w:date="2020-11-20T19:17:00Z">
              <w:r w:rsidRPr="00F9020F">
                <w:rPr>
                  <w:b/>
                </w:rPr>
                <w:t>Number of Samples</w:t>
              </w:r>
            </w:ins>
          </w:p>
        </w:tc>
        <w:tc>
          <w:tcPr>
            <w:tcW w:w="2200" w:type="dxa"/>
            <w:shd w:val="clear" w:color="auto" w:fill="E7E6E6" w:themeFill="background2"/>
            <w:hideMark/>
          </w:tcPr>
          <w:p w14:paraId="51E86122" w14:textId="77777777" w:rsidR="00E65DBE" w:rsidRPr="009C135A" w:rsidRDefault="00E65DBE" w:rsidP="00AF0D4C">
            <w:pPr>
              <w:spacing w:after="0"/>
              <w:jc w:val="center"/>
              <w:rPr>
                <w:ins w:id="5771" w:author="China Telecom" w:date="2020-11-20T19:17:00Z"/>
              </w:rPr>
            </w:pPr>
            <w:ins w:id="5772" w:author="China Telecom" w:date="2020-11-20T19:17:00Z">
              <w:r w:rsidRPr="00F9020F">
                <w:rPr>
                  <w:b/>
                </w:rPr>
                <w:t>Representative value</w:t>
              </w:r>
            </w:ins>
          </w:p>
        </w:tc>
        <w:tc>
          <w:tcPr>
            <w:tcW w:w="2200" w:type="dxa"/>
            <w:shd w:val="clear" w:color="auto" w:fill="E7E6E6" w:themeFill="background2"/>
            <w:hideMark/>
          </w:tcPr>
          <w:p w14:paraId="5AE32E97" w14:textId="77777777" w:rsidR="00E65DBE" w:rsidRPr="009C135A" w:rsidRDefault="00E65DBE" w:rsidP="00AF0D4C">
            <w:pPr>
              <w:spacing w:after="0"/>
              <w:jc w:val="center"/>
              <w:rPr>
                <w:ins w:id="5773" w:author="China Telecom" w:date="2020-11-20T19:17:00Z"/>
              </w:rPr>
            </w:pPr>
            <w:ins w:id="5774" w:author="China Telecom" w:date="2020-11-20T19:17:00Z">
              <w:r w:rsidRPr="00F9020F">
                <w:rPr>
                  <w:b/>
                </w:rPr>
                <w:t>Standard Deviation (w/o outlier)</w:t>
              </w:r>
            </w:ins>
          </w:p>
        </w:tc>
        <w:tc>
          <w:tcPr>
            <w:tcW w:w="2620" w:type="dxa"/>
            <w:shd w:val="clear" w:color="auto" w:fill="E7E6E6" w:themeFill="background2"/>
            <w:hideMark/>
          </w:tcPr>
          <w:p w14:paraId="587F3D82" w14:textId="77777777" w:rsidR="00E65DBE" w:rsidRPr="009C135A" w:rsidRDefault="00E65DBE" w:rsidP="00AF0D4C">
            <w:pPr>
              <w:spacing w:after="0"/>
              <w:jc w:val="center"/>
              <w:rPr>
                <w:ins w:id="5775" w:author="China Telecom" w:date="2020-11-20T19:17:00Z"/>
              </w:rPr>
            </w:pPr>
            <w:ins w:id="5776" w:author="China Telecom" w:date="2020-11-20T19:17:00Z">
              <w:r w:rsidRPr="00F9020F">
                <w:rPr>
                  <w:b/>
                </w:rPr>
                <w:t>Gap from Deployment dependent target</w:t>
              </w:r>
              <w:r w:rsidRPr="00F9020F">
                <w:rPr>
                  <w:b/>
                </w:rPr>
                <w:br/>
                <w:t>1732m ISD=125.6dB</w:t>
              </w:r>
            </w:ins>
          </w:p>
        </w:tc>
      </w:tr>
      <w:tr w:rsidR="00E65DBE" w:rsidRPr="00E9302F" w14:paraId="5ADE9BDB" w14:textId="77777777" w:rsidTr="00AF0D4C">
        <w:trPr>
          <w:ins w:id="5777" w:author="China Telecom" w:date="2020-11-20T19:17:00Z"/>
        </w:trPr>
        <w:tc>
          <w:tcPr>
            <w:tcW w:w="6440" w:type="dxa"/>
            <w:noWrap/>
            <w:hideMark/>
          </w:tcPr>
          <w:p w14:paraId="307BEDF0" w14:textId="77777777" w:rsidR="00E65DBE" w:rsidRPr="00E9302F" w:rsidRDefault="00E65DBE" w:rsidP="00AF0D4C">
            <w:pPr>
              <w:spacing w:after="0"/>
              <w:rPr>
                <w:ins w:id="5778" w:author="China Telecom" w:date="2020-11-20T19:17:00Z"/>
                <w:noProof/>
                <w:sz w:val="22"/>
              </w:rPr>
            </w:pPr>
            <w:ins w:id="5779" w:author="China Telecom" w:date="2020-11-20T19:17:00Z">
              <w:r w:rsidRPr="00E9302F">
                <w:t>PUSCH for eMBB UUUUU</w:t>
              </w:r>
            </w:ins>
          </w:p>
        </w:tc>
        <w:tc>
          <w:tcPr>
            <w:tcW w:w="2200" w:type="dxa"/>
            <w:noWrap/>
            <w:hideMark/>
          </w:tcPr>
          <w:p w14:paraId="1D63D1C1" w14:textId="77777777" w:rsidR="00E65DBE" w:rsidRPr="00E9302F" w:rsidRDefault="00E65DBE" w:rsidP="00AF0D4C">
            <w:pPr>
              <w:spacing w:after="0"/>
              <w:jc w:val="center"/>
              <w:rPr>
                <w:ins w:id="5780" w:author="China Telecom" w:date="2020-11-20T19:17:00Z"/>
                <w:noProof/>
                <w:sz w:val="22"/>
              </w:rPr>
            </w:pPr>
            <w:ins w:id="5781" w:author="China Telecom" w:date="2020-11-20T19:17:00Z">
              <w:r w:rsidRPr="00E9302F">
                <w:t>9</w:t>
              </w:r>
            </w:ins>
          </w:p>
        </w:tc>
        <w:tc>
          <w:tcPr>
            <w:tcW w:w="2200" w:type="dxa"/>
            <w:noWrap/>
            <w:hideMark/>
          </w:tcPr>
          <w:p w14:paraId="19728A1E" w14:textId="77777777" w:rsidR="00E65DBE" w:rsidRPr="00E9302F" w:rsidRDefault="00E65DBE" w:rsidP="00AF0D4C">
            <w:pPr>
              <w:spacing w:after="0"/>
              <w:jc w:val="center"/>
              <w:rPr>
                <w:ins w:id="5782" w:author="China Telecom" w:date="2020-11-20T19:17:00Z"/>
                <w:noProof/>
                <w:sz w:val="22"/>
              </w:rPr>
            </w:pPr>
            <w:ins w:id="5783" w:author="China Telecom" w:date="2020-11-20T19:17:00Z">
              <w:r w:rsidRPr="00E9302F">
                <w:t>127.16</w:t>
              </w:r>
            </w:ins>
          </w:p>
        </w:tc>
        <w:tc>
          <w:tcPr>
            <w:tcW w:w="2200" w:type="dxa"/>
            <w:noWrap/>
            <w:hideMark/>
          </w:tcPr>
          <w:p w14:paraId="5A2972CB" w14:textId="77777777" w:rsidR="00E65DBE" w:rsidRPr="00E9302F" w:rsidRDefault="00E65DBE" w:rsidP="00AF0D4C">
            <w:pPr>
              <w:spacing w:after="0"/>
              <w:jc w:val="center"/>
              <w:rPr>
                <w:ins w:id="5784" w:author="China Telecom" w:date="2020-11-20T19:17:00Z"/>
              </w:rPr>
            </w:pPr>
            <w:ins w:id="5785" w:author="China Telecom" w:date="2020-11-20T19:17:00Z">
              <w:r w:rsidRPr="00E9302F">
                <w:t>2.40</w:t>
              </w:r>
            </w:ins>
          </w:p>
        </w:tc>
        <w:tc>
          <w:tcPr>
            <w:tcW w:w="2620" w:type="dxa"/>
            <w:noWrap/>
            <w:hideMark/>
          </w:tcPr>
          <w:p w14:paraId="0325C40B" w14:textId="77777777" w:rsidR="00E65DBE" w:rsidRPr="00E9302F" w:rsidRDefault="00E65DBE" w:rsidP="00AF0D4C">
            <w:pPr>
              <w:spacing w:after="0"/>
              <w:jc w:val="center"/>
              <w:rPr>
                <w:ins w:id="5786" w:author="China Telecom" w:date="2020-11-20T19:17:00Z"/>
              </w:rPr>
            </w:pPr>
            <w:ins w:id="5787" w:author="China Telecom" w:date="2020-11-20T19:17:00Z">
              <w:r w:rsidRPr="00E9302F">
                <w:t>1.61</w:t>
              </w:r>
            </w:ins>
          </w:p>
        </w:tc>
      </w:tr>
      <w:tr w:rsidR="00E65DBE" w:rsidRPr="00E9302F" w14:paraId="0CD08D01" w14:textId="77777777" w:rsidTr="00AF0D4C">
        <w:trPr>
          <w:ins w:id="5788" w:author="China Telecom" w:date="2020-11-20T19:17:00Z"/>
        </w:trPr>
        <w:tc>
          <w:tcPr>
            <w:tcW w:w="6440" w:type="dxa"/>
            <w:noWrap/>
            <w:hideMark/>
          </w:tcPr>
          <w:p w14:paraId="290E13CD" w14:textId="77777777" w:rsidR="00E65DBE" w:rsidRPr="00E9302F" w:rsidRDefault="00E65DBE" w:rsidP="00AF0D4C">
            <w:pPr>
              <w:spacing w:after="0"/>
              <w:rPr>
                <w:ins w:id="5789" w:author="China Telecom" w:date="2020-11-20T19:17:00Z"/>
              </w:rPr>
            </w:pPr>
            <w:ins w:id="5790" w:author="China Telecom" w:date="2020-11-20T19:17:00Z">
              <w:r w:rsidRPr="00E9302F">
                <w:t>PUSCH for VoIP UUUUU</w:t>
              </w:r>
            </w:ins>
          </w:p>
        </w:tc>
        <w:tc>
          <w:tcPr>
            <w:tcW w:w="2200" w:type="dxa"/>
            <w:noWrap/>
            <w:hideMark/>
          </w:tcPr>
          <w:p w14:paraId="1C1A77E4" w14:textId="77777777" w:rsidR="00E65DBE" w:rsidRPr="00E9302F" w:rsidRDefault="00E65DBE" w:rsidP="00AF0D4C">
            <w:pPr>
              <w:spacing w:after="0"/>
              <w:jc w:val="center"/>
              <w:rPr>
                <w:ins w:id="5791" w:author="China Telecom" w:date="2020-11-20T19:17:00Z"/>
              </w:rPr>
            </w:pPr>
            <w:ins w:id="5792" w:author="China Telecom" w:date="2020-11-20T19:17:00Z">
              <w:r w:rsidRPr="00E9302F">
                <w:t>12</w:t>
              </w:r>
            </w:ins>
          </w:p>
        </w:tc>
        <w:tc>
          <w:tcPr>
            <w:tcW w:w="2200" w:type="dxa"/>
            <w:noWrap/>
            <w:hideMark/>
          </w:tcPr>
          <w:p w14:paraId="3E762631" w14:textId="77777777" w:rsidR="00E65DBE" w:rsidRPr="00E9302F" w:rsidRDefault="00E65DBE" w:rsidP="00AF0D4C">
            <w:pPr>
              <w:spacing w:after="0"/>
              <w:jc w:val="center"/>
              <w:rPr>
                <w:ins w:id="5793" w:author="China Telecom" w:date="2020-11-20T19:17:00Z"/>
              </w:rPr>
            </w:pPr>
            <w:ins w:id="5794" w:author="China Telecom" w:date="2020-11-20T19:17:00Z">
              <w:r w:rsidRPr="00E9302F">
                <w:t>129.20</w:t>
              </w:r>
            </w:ins>
          </w:p>
        </w:tc>
        <w:tc>
          <w:tcPr>
            <w:tcW w:w="2200" w:type="dxa"/>
            <w:noWrap/>
            <w:hideMark/>
          </w:tcPr>
          <w:p w14:paraId="55A400C3" w14:textId="77777777" w:rsidR="00E65DBE" w:rsidRPr="00E9302F" w:rsidRDefault="00E65DBE" w:rsidP="00AF0D4C">
            <w:pPr>
              <w:spacing w:after="0"/>
              <w:jc w:val="center"/>
              <w:rPr>
                <w:ins w:id="5795" w:author="China Telecom" w:date="2020-11-20T19:17:00Z"/>
              </w:rPr>
            </w:pPr>
            <w:ins w:id="5796" w:author="China Telecom" w:date="2020-11-20T19:17:00Z">
              <w:r w:rsidRPr="00E9302F">
                <w:t>1.97</w:t>
              </w:r>
            </w:ins>
          </w:p>
        </w:tc>
        <w:tc>
          <w:tcPr>
            <w:tcW w:w="2620" w:type="dxa"/>
            <w:noWrap/>
            <w:hideMark/>
          </w:tcPr>
          <w:p w14:paraId="0FBE2650" w14:textId="77777777" w:rsidR="00E65DBE" w:rsidRPr="00E9302F" w:rsidRDefault="00E65DBE" w:rsidP="00AF0D4C">
            <w:pPr>
              <w:spacing w:after="0"/>
              <w:jc w:val="center"/>
              <w:rPr>
                <w:ins w:id="5797" w:author="China Telecom" w:date="2020-11-20T19:17:00Z"/>
              </w:rPr>
            </w:pPr>
            <w:ins w:id="5798" w:author="China Telecom" w:date="2020-11-20T19:17:00Z">
              <w:r w:rsidRPr="00E9302F">
                <w:t>3.65</w:t>
              </w:r>
            </w:ins>
          </w:p>
        </w:tc>
      </w:tr>
      <w:tr w:rsidR="00E65DBE" w:rsidRPr="00E9302F" w14:paraId="5356619B" w14:textId="77777777" w:rsidTr="00AF0D4C">
        <w:trPr>
          <w:ins w:id="5799" w:author="China Telecom" w:date="2020-11-20T19:17:00Z"/>
        </w:trPr>
        <w:tc>
          <w:tcPr>
            <w:tcW w:w="6440" w:type="dxa"/>
            <w:noWrap/>
            <w:hideMark/>
          </w:tcPr>
          <w:p w14:paraId="37BE0CD8" w14:textId="77777777" w:rsidR="00E65DBE" w:rsidRPr="00E9302F" w:rsidRDefault="00E65DBE" w:rsidP="00AF0D4C">
            <w:pPr>
              <w:spacing w:after="0"/>
              <w:rPr>
                <w:ins w:id="5800" w:author="China Telecom" w:date="2020-11-20T19:17:00Z"/>
              </w:rPr>
            </w:pPr>
            <w:ins w:id="5801" w:author="China Telecom" w:date="2020-11-20T19:17:00Z">
              <w:r w:rsidRPr="00E9302F">
                <w:t>PUSCH with SIP invite UUUUU</w:t>
              </w:r>
            </w:ins>
          </w:p>
        </w:tc>
        <w:tc>
          <w:tcPr>
            <w:tcW w:w="2200" w:type="dxa"/>
            <w:noWrap/>
            <w:hideMark/>
          </w:tcPr>
          <w:p w14:paraId="10FF9E20" w14:textId="77777777" w:rsidR="00E65DBE" w:rsidRPr="00E9302F" w:rsidRDefault="00E65DBE" w:rsidP="00AF0D4C">
            <w:pPr>
              <w:spacing w:after="0"/>
              <w:jc w:val="center"/>
              <w:rPr>
                <w:ins w:id="5802" w:author="China Telecom" w:date="2020-11-20T19:17:00Z"/>
              </w:rPr>
            </w:pPr>
            <w:ins w:id="5803" w:author="China Telecom" w:date="2020-11-20T19:17:00Z">
              <w:r w:rsidRPr="00E9302F">
                <w:t>1</w:t>
              </w:r>
            </w:ins>
          </w:p>
        </w:tc>
        <w:tc>
          <w:tcPr>
            <w:tcW w:w="2200" w:type="dxa"/>
            <w:noWrap/>
            <w:hideMark/>
          </w:tcPr>
          <w:p w14:paraId="3961FB6E" w14:textId="77777777" w:rsidR="00E65DBE" w:rsidRPr="00E9302F" w:rsidRDefault="00E65DBE" w:rsidP="00AF0D4C">
            <w:pPr>
              <w:spacing w:after="0"/>
              <w:jc w:val="center"/>
              <w:rPr>
                <w:ins w:id="5804" w:author="China Telecom" w:date="2020-11-20T19:17:00Z"/>
              </w:rPr>
            </w:pPr>
            <w:ins w:id="5805" w:author="China Telecom" w:date="2020-11-20T19:17:00Z">
              <w:r w:rsidRPr="00E9302F">
                <w:t>123.46</w:t>
              </w:r>
            </w:ins>
          </w:p>
        </w:tc>
        <w:tc>
          <w:tcPr>
            <w:tcW w:w="2200" w:type="dxa"/>
            <w:noWrap/>
            <w:hideMark/>
          </w:tcPr>
          <w:p w14:paraId="7EF78193" w14:textId="77777777" w:rsidR="00E65DBE" w:rsidRPr="00E9302F" w:rsidRDefault="00E65DBE" w:rsidP="00AF0D4C">
            <w:pPr>
              <w:spacing w:after="0"/>
              <w:jc w:val="center"/>
              <w:rPr>
                <w:ins w:id="5806" w:author="China Telecom" w:date="2020-11-20T19:17:00Z"/>
              </w:rPr>
            </w:pPr>
            <w:ins w:id="5807" w:author="China Telecom" w:date="2020-11-20T19:17:00Z">
              <w:r w:rsidRPr="00E9302F">
                <w:t>0.00</w:t>
              </w:r>
            </w:ins>
          </w:p>
        </w:tc>
        <w:tc>
          <w:tcPr>
            <w:tcW w:w="2620" w:type="dxa"/>
            <w:noWrap/>
            <w:hideMark/>
          </w:tcPr>
          <w:p w14:paraId="7832E3B4" w14:textId="77777777" w:rsidR="00E65DBE" w:rsidRPr="00E9302F" w:rsidRDefault="00E65DBE" w:rsidP="00AF0D4C">
            <w:pPr>
              <w:spacing w:after="0"/>
              <w:jc w:val="center"/>
              <w:rPr>
                <w:ins w:id="5808" w:author="China Telecom" w:date="2020-11-20T19:17:00Z"/>
              </w:rPr>
            </w:pPr>
            <w:ins w:id="5809" w:author="China Telecom" w:date="2020-11-20T19:17:00Z">
              <w:r w:rsidRPr="00E9302F">
                <w:t>-2.09</w:t>
              </w:r>
            </w:ins>
          </w:p>
        </w:tc>
      </w:tr>
      <w:tr w:rsidR="00E65DBE" w:rsidRPr="00E9302F" w14:paraId="49E7AB1B" w14:textId="77777777" w:rsidTr="00AF0D4C">
        <w:trPr>
          <w:ins w:id="5810" w:author="China Telecom" w:date="2020-11-20T19:17:00Z"/>
        </w:trPr>
        <w:tc>
          <w:tcPr>
            <w:tcW w:w="6440" w:type="dxa"/>
            <w:noWrap/>
            <w:hideMark/>
          </w:tcPr>
          <w:p w14:paraId="33EB62D5" w14:textId="77777777" w:rsidR="00E65DBE" w:rsidRPr="00E9302F" w:rsidRDefault="00E65DBE" w:rsidP="00AF0D4C">
            <w:pPr>
              <w:spacing w:after="0"/>
              <w:rPr>
                <w:ins w:id="5811" w:author="China Telecom" w:date="2020-11-20T19:17:00Z"/>
              </w:rPr>
            </w:pPr>
            <w:ins w:id="5812" w:author="China Telecom" w:date="2020-11-20T19:17:00Z">
              <w:r w:rsidRPr="00E9302F">
                <w:t xml:space="preserve">PUSCH for CSI </w:t>
              </w:r>
              <w:r>
                <w:t xml:space="preserve">11bit </w:t>
              </w:r>
              <w:r w:rsidRPr="00E9302F">
                <w:t xml:space="preserve">UUUUU </w:t>
              </w:r>
            </w:ins>
          </w:p>
        </w:tc>
        <w:tc>
          <w:tcPr>
            <w:tcW w:w="2200" w:type="dxa"/>
            <w:noWrap/>
            <w:hideMark/>
          </w:tcPr>
          <w:p w14:paraId="683B51F4" w14:textId="77777777" w:rsidR="00E65DBE" w:rsidRPr="00E9302F" w:rsidRDefault="00E65DBE" w:rsidP="00AF0D4C">
            <w:pPr>
              <w:spacing w:after="0"/>
              <w:jc w:val="center"/>
              <w:rPr>
                <w:ins w:id="5813" w:author="China Telecom" w:date="2020-11-20T19:17:00Z"/>
              </w:rPr>
            </w:pPr>
            <w:ins w:id="5814" w:author="China Telecom" w:date="2020-11-20T19:17:00Z">
              <w:r w:rsidRPr="00E9302F">
                <w:t>0</w:t>
              </w:r>
            </w:ins>
          </w:p>
        </w:tc>
        <w:tc>
          <w:tcPr>
            <w:tcW w:w="2200" w:type="dxa"/>
            <w:noWrap/>
            <w:hideMark/>
          </w:tcPr>
          <w:p w14:paraId="46C3EFE8" w14:textId="77777777" w:rsidR="00E65DBE" w:rsidRPr="00E9302F" w:rsidRDefault="00E65DBE" w:rsidP="00AF0D4C">
            <w:pPr>
              <w:spacing w:after="0"/>
              <w:jc w:val="center"/>
              <w:rPr>
                <w:ins w:id="5815" w:author="China Telecom" w:date="2020-11-20T19:17:00Z"/>
                <w:noProof/>
              </w:rPr>
            </w:pPr>
          </w:p>
        </w:tc>
        <w:tc>
          <w:tcPr>
            <w:tcW w:w="2200" w:type="dxa"/>
            <w:noWrap/>
            <w:hideMark/>
          </w:tcPr>
          <w:p w14:paraId="65D77131" w14:textId="77777777" w:rsidR="00E65DBE" w:rsidRPr="00E9302F" w:rsidRDefault="00E65DBE" w:rsidP="00AF0D4C">
            <w:pPr>
              <w:spacing w:after="0"/>
              <w:jc w:val="center"/>
              <w:rPr>
                <w:ins w:id="5816" w:author="China Telecom" w:date="2020-11-20T19:17:00Z"/>
                <w:noProof/>
              </w:rPr>
            </w:pPr>
          </w:p>
        </w:tc>
        <w:tc>
          <w:tcPr>
            <w:tcW w:w="2620" w:type="dxa"/>
            <w:noWrap/>
            <w:hideMark/>
          </w:tcPr>
          <w:p w14:paraId="151E63CF" w14:textId="77777777" w:rsidR="00E65DBE" w:rsidRPr="00E9302F" w:rsidRDefault="00E65DBE" w:rsidP="00AF0D4C">
            <w:pPr>
              <w:spacing w:after="0"/>
              <w:jc w:val="center"/>
              <w:rPr>
                <w:ins w:id="5817" w:author="China Telecom" w:date="2020-11-20T19:17:00Z"/>
                <w:noProof/>
              </w:rPr>
            </w:pPr>
          </w:p>
        </w:tc>
      </w:tr>
      <w:tr w:rsidR="00E65DBE" w:rsidRPr="00E9302F" w14:paraId="6F1EF6B7" w14:textId="77777777" w:rsidTr="00AF0D4C">
        <w:trPr>
          <w:ins w:id="5818" w:author="China Telecom" w:date="2020-11-20T19:17:00Z"/>
        </w:trPr>
        <w:tc>
          <w:tcPr>
            <w:tcW w:w="6440" w:type="dxa"/>
            <w:noWrap/>
            <w:hideMark/>
          </w:tcPr>
          <w:p w14:paraId="579BF968" w14:textId="77777777" w:rsidR="00E65DBE" w:rsidRPr="00E9302F" w:rsidRDefault="00E65DBE" w:rsidP="00AF0D4C">
            <w:pPr>
              <w:spacing w:after="0"/>
              <w:rPr>
                <w:ins w:id="5819" w:author="China Telecom" w:date="2020-11-20T19:17:00Z"/>
              </w:rPr>
            </w:pPr>
            <w:ins w:id="5820" w:author="China Telecom" w:date="2020-11-20T19:17:00Z">
              <w:r w:rsidRPr="00E9302F">
                <w:t xml:space="preserve">PUSCH for CSI </w:t>
              </w:r>
              <w:r>
                <w:t xml:space="preserve">22bit </w:t>
              </w:r>
              <w:r w:rsidRPr="00E9302F">
                <w:t xml:space="preserve">UUUUU </w:t>
              </w:r>
            </w:ins>
          </w:p>
        </w:tc>
        <w:tc>
          <w:tcPr>
            <w:tcW w:w="2200" w:type="dxa"/>
            <w:noWrap/>
            <w:hideMark/>
          </w:tcPr>
          <w:p w14:paraId="15BBF961" w14:textId="77777777" w:rsidR="00E65DBE" w:rsidRPr="00E9302F" w:rsidRDefault="00E65DBE" w:rsidP="00AF0D4C">
            <w:pPr>
              <w:spacing w:after="0"/>
              <w:jc w:val="center"/>
              <w:rPr>
                <w:ins w:id="5821" w:author="China Telecom" w:date="2020-11-20T19:17:00Z"/>
              </w:rPr>
            </w:pPr>
            <w:ins w:id="5822" w:author="China Telecom" w:date="2020-11-20T19:17:00Z">
              <w:r w:rsidRPr="00E9302F">
                <w:t>0</w:t>
              </w:r>
            </w:ins>
          </w:p>
        </w:tc>
        <w:tc>
          <w:tcPr>
            <w:tcW w:w="2200" w:type="dxa"/>
            <w:noWrap/>
            <w:hideMark/>
          </w:tcPr>
          <w:p w14:paraId="675AB59C" w14:textId="77777777" w:rsidR="00E65DBE" w:rsidRPr="00E9302F" w:rsidRDefault="00E65DBE" w:rsidP="00AF0D4C">
            <w:pPr>
              <w:spacing w:after="0"/>
              <w:jc w:val="center"/>
              <w:rPr>
                <w:ins w:id="5823" w:author="China Telecom" w:date="2020-11-20T19:17:00Z"/>
                <w:noProof/>
              </w:rPr>
            </w:pPr>
          </w:p>
        </w:tc>
        <w:tc>
          <w:tcPr>
            <w:tcW w:w="2200" w:type="dxa"/>
            <w:noWrap/>
            <w:hideMark/>
          </w:tcPr>
          <w:p w14:paraId="1DF6046E" w14:textId="77777777" w:rsidR="00E65DBE" w:rsidRPr="00E9302F" w:rsidRDefault="00E65DBE" w:rsidP="00AF0D4C">
            <w:pPr>
              <w:spacing w:after="0"/>
              <w:jc w:val="center"/>
              <w:rPr>
                <w:ins w:id="5824" w:author="China Telecom" w:date="2020-11-20T19:17:00Z"/>
                <w:noProof/>
              </w:rPr>
            </w:pPr>
          </w:p>
        </w:tc>
        <w:tc>
          <w:tcPr>
            <w:tcW w:w="2620" w:type="dxa"/>
            <w:noWrap/>
            <w:hideMark/>
          </w:tcPr>
          <w:p w14:paraId="0214B2E0" w14:textId="77777777" w:rsidR="00E65DBE" w:rsidRPr="00E9302F" w:rsidRDefault="00E65DBE" w:rsidP="00AF0D4C">
            <w:pPr>
              <w:spacing w:after="0"/>
              <w:jc w:val="center"/>
              <w:rPr>
                <w:ins w:id="5825" w:author="China Telecom" w:date="2020-11-20T19:17:00Z"/>
                <w:noProof/>
              </w:rPr>
            </w:pPr>
          </w:p>
        </w:tc>
      </w:tr>
      <w:tr w:rsidR="00E65DBE" w:rsidRPr="00E9302F" w14:paraId="6590922F" w14:textId="77777777" w:rsidTr="00AF0D4C">
        <w:trPr>
          <w:ins w:id="5826" w:author="China Telecom" w:date="2020-11-20T19:17:00Z"/>
        </w:trPr>
        <w:tc>
          <w:tcPr>
            <w:tcW w:w="6440" w:type="dxa"/>
            <w:noWrap/>
            <w:hideMark/>
          </w:tcPr>
          <w:p w14:paraId="11EBC54B" w14:textId="77777777" w:rsidR="00E65DBE" w:rsidRPr="00E9302F" w:rsidRDefault="00E65DBE" w:rsidP="00AF0D4C">
            <w:pPr>
              <w:spacing w:after="0"/>
              <w:rPr>
                <w:ins w:id="5827" w:author="China Telecom" w:date="2020-11-20T19:17:00Z"/>
              </w:rPr>
            </w:pPr>
            <w:ins w:id="5828" w:author="China Telecom" w:date="2020-11-20T19:17:00Z">
              <w:r w:rsidRPr="00E9302F">
                <w:lastRenderedPageBreak/>
                <w:t>PUCCH Format 1</w:t>
              </w:r>
            </w:ins>
          </w:p>
        </w:tc>
        <w:tc>
          <w:tcPr>
            <w:tcW w:w="2200" w:type="dxa"/>
            <w:noWrap/>
            <w:hideMark/>
          </w:tcPr>
          <w:p w14:paraId="1CFC8D90" w14:textId="77777777" w:rsidR="00E65DBE" w:rsidRPr="00E9302F" w:rsidRDefault="00E65DBE" w:rsidP="00AF0D4C">
            <w:pPr>
              <w:spacing w:after="0"/>
              <w:jc w:val="center"/>
              <w:rPr>
                <w:ins w:id="5829" w:author="China Telecom" w:date="2020-11-20T19:17:00Z"/>
              </w:rPr>
            </w:pPr>
            <w:ins w:id="5830" w:author="China Telecom" w:date="2020-11-20T19:17:00Z">
              <w:r w:rsidRPr="00E9302F">
                <w:t>9</w:t>
              </w:r>
            </w:ins>
          </w:p>
        </w:tc>
        <w:tc>
          <w:tcPr>
            <w:tcW w:w="2200" w:type="dxa"/>
            <w:noWrap/>
            <w:hideMark/>
          </w:tcPr>
          <w:p w14:paraId="1FCF9373" w14:textId="77777777" w:rsidR="00E65DBE" w:rsidRPr="00E9302F" w:rsidRDefault="00E65DBE" w:rsidP="00AF0D4C">
            <w:pPr>
              <w:spacing w:after="0"/>
              <w:jc w:val="center"/>
              <w:rPr>
                <w:ins w:id="5831" w:author="China Telecom" w:date="2020-11-20T19:17:00Z"/>
              </w:rPr>
            </w:pPr>
            <w:ins w:id="5832" w:author="China Telecom" w:date="2020-11-20T19:17:00Z">
              <w:r w:rsidRPr="00E9302F">
                <w:t>130.02</w:t>
              </w:r>
            </w:ins>
          </w:p>
        </w:tc>
        <w:tc>
          <w:tcPr>
            <w:tcW w:w="2200" w:type="dxa"/>
            <w:noWrap/>
            <w:hideMark/>
          </w:tcPr>
          <w:p w14:paraId="795856D9" w14:textId="77777777" w:rsidR="00E65DBE" w:rsidRPr="00E9302F" w:rsidRDefault="00E65DBE" w:rsidP="00AF0D4C">
            <w:pPr>
              <w:spacing w:after="0"/>
              <w:jc w:val="center"/>
              <w:rPr>
                <w:ins w:id="5833" w:author="China Telecom" w:date="2020-11-20T19:17:00Z"/>
              </w:rPr>
            </w:pPr>
            <w:ins w:id="5834" w:author="China Telecom" w:date="2020-11-20T19:17:00Z">
              <w:r w:rsidRPr="00E9302F">
                <w:t>2.17</w:t>
              </w:r>
            </w:ins>
          </w:p>
        </w:tc>
        <w:tc>
          <w:tcPr>
            <w:tcW w:w="2620" w:type="dxa"/>
            <w:noWrap/>
            <w:hideMark/>
          </w:tcPr>
          <w:p w14:paraId="4D08CC40" w14:textId="77777777" w:rsidR="00E65DBE" w:rsidRPr="00E9302F" w:rsidRDefault="00E65DBE" w:rsidP="00AF0D4C">
            <w:pPr>
              <w:spacing w:after="0"/>
              <w:jc w:val="center"/>
              <w:rPr>
                <w:ins w:id="5835" w:author="China Telecom" w:date="2020-11-20T19:17:00Z"/>
              </w:rPr>
            </w:pPr>
            <w:ins w:id="5836" w:author="China Telecom" w:date="2020-11-20T19:17:00Z">
              <w:r w:rsidRPr="00E9302F">
                <w:t>4.47</w:t>
              </w:r>
            </w:ins>
          </w:p>
        </w:tc>
      </w:tr>
      <w:tr w:rsidR="00E65DBE" w:rsidRPr="00E9302F" w14:paraId="5F55DA32" w14:textId="77777777" w:rsidTr="00AF0D4C">
        <w:trPr>
          <w:ins w:id="5837" w:author="China Telecom" w:date="2020-11-20T19:17:00Z"/>
        </w:trPr>
        <w:tc>
          <w:tcPr>
            <w:tcW w:w="6440" w:type="dxa"/>
            <w:noWrap/>
            <w:hideMark/>
          </w:tcPr>
          <w:p w14:paraId="7644F43B" w14:textId="77777777" w:rsidR="00E65DBE" w:rsidRPr="00E9302F" w:rsidRDefault="00E65DBE" w:rsidP="00AF0D4C">
            <w:pPr>
              <w:spacing w:after="0"/>
              <w:rPr>
                <w:ins w:id="5838" w:author="China Telecom" w:date="2020-11-20T19:17:00Z"/>
              </w:rPr>
            </w:pPr>
            <w:ins w:id="5839" w:author="China Telecom" w:date="2020-11-20T19:17:00Z">
              <w:r w:rsidRPr="00E9302F">
                <w:t>PUCCH Format 3 11bit</w:t>
              </w:r>
            </w:ins>
          </w:p>
        </w:tc>
        <w:tc>
          <w:tcPr>
            <w:tcW w:w="2200" w:type="dxa"/>
            <w:noWrap/>
            <w:hideMark/>
          </w:tcPr>
          <w:p w14:paraId="4E5A6F7F" w14:textId="77777777" w:rsidR="00E65DBE" w:rsidRPr="00E9302F" w:rsidRDefault="00E65DBE" w:rsidP="00AF0D4C">
            <w:pPr>
              <w:spacing w:after="0"/>
              <w:jc w:val="center"/>
              <w:rPr>
                <w:ins w:id="5840" w:author="China Telecom" w:date="2020-11-20T19:17:00Z"/>
              </w:rPr>
            </w:pPr>
            <w:ins w:id="5841" w:author="China Telecom" w:date="2020-11-20T19:17:00Z">
              <w:r w:rsidRPr="00E9302F">
                <w:t>7</w:t>
              </w:r>
            </w:ins>
          </w:p>
        </w:tc>
        <w:tc>
          <w:tcPr>
            <w:tcW w:w="2200" w:type="dxa"/>
            <w:noWrap/>
            <w:hideMark/>
          </w:tcPr>
          <w:p w14:paraId="7E7442E9" w14:textId="77777777" w:rsidR="00E65DBE" w:rsidRPr="00E9302F" w:rsidRDefault="00E65DBE" w:rsidP="00AF0D4C">
            <w:pPr>
              <w:spacing w:after="0"/>
              <w:jc w:val="center"/>
              <w:rPr>
                <w:ins w:id="5842" w:author="China Telecom" w:date="2020-11-20T19:17:00Z"/>
              </w:rPr>
            </w:pPr>
            <w:ins w:id="5843" w:author="China Telecom" w:date="2020-11-20T19:17:00Z">
              <w:r w:rsidRPr="00E9302F">
                <w:t>127.24</w:t>
              </w:r>
            </w:ins>
          </w:p>
        </w:tc>
        <w:tc>
          <w:tcPr>
            <w:tcW w:w="2200" w:type="dxa"/>
            <w:noWrap/>
            <w:hideMark/>
          </w:tcPr>
          <w:p w14:paraId="4D37D470" w14:textId="77777777" w:rsidR="00E65DBE" w:rsidRPr="00E9302F" w:rsidRDefault="00E65DBE" w:rsidP="00AF0D4C">
            <w:pPr>
              <w:spacing w:after="0"/>
              <w:jc w:val="center"/>
              <w:rPr>
                <w:ins w:id="5844" w:author="China Telecom" w:date="2020-11-20T19:17:00Z"/>
              </w:rPr>
            </w:pPr>
            <w:ins w:id="5845" w:author="China Telecom" w:date="2020-11-20T19:17:00Z">
              <w:r w:rsidRPr="00E9302F">
                <w:t>2.24</w:t>
              </w:r>
            </w:ins>
          </w:p>
        </w:tc>
        <w:tc>
          <w:tcPr>
            <w:tcW w:w="2620" w:type="dxa"/>
            <w:noWrap/>
            <w:hideMark/>
          </w:tcPr>
          <w:p w14:paraId="71DDA6D3" w14:textId="77777777" w:rsidR="00E65DBE" w:rsidRPr="00E9302F" w:rsidRDefault="00E65DBE" w:rsidP="00AF0D4C">
            <w:pPr>
              <w:spacing w:after="0"/>
              <w:jc w:val="center"/>
              <w:rPr>
                <w:ins w:id="5846" w:author="China Telecom" w:date="2020-11-20T19:17:00Z"/>
              </w:rPr>
            </w:pPr>
            <w:ins w:id="5847" w:author="China Telecom" w:date="2020-11-20T19:17:00Z">
              <w:r w:rsidRPr="00E9302F">
                <w:t>1.69</w:t>
              </w:r>
            </w:ins>
          </w:p>
        </w:tc>
      </w:tr>
      <w:tr w:rsidR="00E65DBE" w:rsidRPr="00E9302F" w14:paraId="3DAC1922" w14:textId="77777777" w:rsidTr="00AF0D4C">
        <w:trPr>
          <w:ins w:id="5848" w:author="China Telecom" w:date="2020-11-20T19:17:00Z"/>
        </w:trPr>
        <w:tc>
          <w:tcPr>
            <w:tcW w:w="6440" w:type="dxa"/>
            <w:noWrap/>
            <w:hideMark/>
          </w:tcPr>
          <w:p w14:paraId="7BA09F94" w14:textId="77777777" w:rsidR="00E65DBE" w:rsidRPr="00E9302F" w:rsidRDefault="00E65DBE" w:rsidP="00AF0D4C">
            <w:pPr>
              <w:spacing w:after="0"/>
              <w:rPr>
                <w:ins w:id="5849" w:author="China Telecom" w:date="2020-11-20T19:17:00Z"/>
              </w:rPr>
            </w:pPr>
            <w:ins w:id="5850" w:author="China Telecom" w:date="2020-11-20T19:17:00Z">
              <w:r w:rsidRPr="00E9302F">
                <w:t>PUCCH Format 3 22bit</w:t>
              </w:r>
            </w:ins>
          </w:p>
        </w:tc>
        <w:tc>
          <w:tcPr>
            <w:tcW w:w="2200" w:type="dxa"/>
            <w:noWrap/>
            <w:hideMark/>
          </w:tcPr>
          <w:p w14:paraId="5C16F4CA" w14:textId="77777777" w:rsidR="00E65DBE" w:rsidRPr="00E9302F" w:rsidRDefault="00E65DBE" w:rsidP="00AF0D4C">
            <w:pPr>
              <w:spacing w:after="0"/>
              <w:jc w:val="center"/>
              <w:rPr>
                <w:ins w:id="5851" w:author="China Telecom" w:date="2020-11-20T19:17:00Z"/>
              </w:rPr>
            </w:pPr>
            <w:ins w:id="5852" w:author="China Telecom" w:date="2020-11-20T19:17:00Z">
              <w:r w:rsidRPr="00E9302F">
                <w:t>6</w:t>
              </w:r>
            </w:ins>
          </w:p>
        </w:tc>
        <w:tc>
          <w:tcPr>
            <w:tcW w:w="2200" w:type="dxa"/>
            <w:noWrap/>
            <w:hideMark/>
          </w:tcPr>
          <w:p w14:paraId="77B9C551" w14:textId="77777777" w:rsidR="00E65DBE" w:rsidRPr="00E9302F" w:rsidRDefault="00E65DBE" w:rsidP="00AF0D4C">
            <w:pPr>
              <w:spacing w:after="0"/>
              <w:jc w:val="center"/>
              <w:rPr>
                <w:ins w:id="5853" w:author="China Telecom" w:date="2020-11-20T19:17:00Z"/>
              </w:rPr>
            </w:pPr>
            <w:ins w:id="5854" w:author="China Telecom" w:date="2020-11-20T19:17:00Z">
              <w:r w:rsidRPr="00E9302F">
                <w:t>125.76</w:t>
              </w:r>
            </w:ins>
          </w:p>
        </w:tc>
        <w:tc>
          <w:tcPr>
            <w:tcW w:w="2200" w:type="dxa"/>
            <w:noWrap/>
            <w:hideMark/>
          </w:tcPr>
          <w:p w14:paraId="2CD3AFC2" w14:textId="77777777" w:rsidR="00E65DBE" w:rsidRPr="00E9302F" w:rsidRDefault="00E65DBE" w:rsidP="00AF0D4C">
            <w:pPr>
              <w:spacing w:after="0"/>
              <w:jc w:val="center"/>
              <w:rPr>
                <w:ins w:id="5855" w:author="China Telecom" w:date="2020-11-20T19:17:00Z"/>
              </w:rPr>
            </w:pPr>
            <w:ins w:id="5856" w:author="China Telecom" w:date="2020-11-20T19:17:00Z">
              <w:r w:rsidRPr="00E9302F">
                <w:t>0.91</w:t>
              </w:r>
            </w:ins>
          </w:p>
        </w:tc>
        <w:tc>
          <w:tcPr>
            <w:tcW w:w="2620" w:type="dxa"/>
            <w:noWrap/>
            <w:hideMark/>
          </w:tcPr>
          <w:p w14:paraId="500A7EB7" w14:textId="77777777" w:rsidR="00E65DBE" w:rsidRPr="00E9302F" w:rsidRDefault="00E65DBE" w:rsidP="00AF0D4C">
            <w:pPr>
              <w:spacing w:after="0"/>
              <w:jc w:val="center"/>
              <w:rPr>
                <w:ins w:id="5857" w:author="China Telecom" w:date="2020-11-20T19:17:00Z"/>
              </w:rPr>
            </w:pPr>
            <w:ins w:id="5858" w:author="China Telecom" w:date="2020-11-20T19:17:00Z">
              <w:r w:rsidRPr="00E9302F">
                <w:t>0.21</w:t>
              </w:r>
            </w:ins>
          </w:p>
        </w:tc>
      </w:tr>
      <w:tr w:rsidR="00E65DBE" w:rsidRPr="00E9302F" w14:paraId="711936AA" w14:textId="77777777" w:rsidTr="00AF0D4C">
        <w:trPr>
          <w:ins w:id="5859" w:author="China Telecom" w:date="2020-11-20T19:17:00Z"/>
        </w:trPr>
        <w:tc>
          <w:tcPr>
            <w:tcW w:w="6440" w:type="dxa"/>
            <w:noWrap/>
            <w:hideMark/>
          </w:tcPr>
          <w:p w14:paraId="0E4D0159" w14:textId="77777777" w:rsidR="00E65DBE" w:rsidRPr="00E9302F" w:rsidRDefault="00E65DBE" w:rsidP="00AF0D4C">
            <w:pPr>
              <w:spacing w:after="0"/>
              <w:rPr>
                <w:ins w:id="5860" w:author="China Telecom" w:date="2020-11-20T19:17:00Z"/>
              </w:rPr>
            </w:pPr>
            <w:ins w:id="5861" w:author="China Telecom" w:date="2020-11-20T19:17:00Z">
              <w:r w:rsidRPr="00E9302F">
                <w:t xml:space="preserve">SSB </w:t>
              </w:r>
            </w:ins>
          </w:p>
        </w:tc>
        <w:tc>
          <w:tcPr>
            <w:tcW w:w="2200" w:type="dxa"/>
            <w:noWrap/>
            <w:hideMark/>
          </w:tcPr>
          <w:p w14:paraId="3B397E90" w14:textId="77777777" w:rsidR="00E65DBE" w:rsidRPr="00E9302F" w:rsidRDefault="00E65DBE" w:rsidP="00AF0D4C">
            <w:pPr>
              <w:spacing w:after="0"/>
              <w:jc w:val="center"/>
              <w:rPr>
                <w:ins w:id="5862" w:author="China Telecom" w:date="2020-11-20T19:17:00Z"/>
              </w:rPr>
            </w:pPr>
            <w:ins w:id="5863" w:author="China Telecom" w:date="2020-11-20T19:17:00Z">
              <w:r w:rsidRPr="00E9302F">
                <w:t>3</w:t>
              </w:r>
            </w:ins>
          </w:p>
        </w:tc>
        <w:tc>
          <w:tcPr>
            <w:tcW w:w="2200" w:type="dxa"/>
            <w:noWrap/>
            <w:hideMark/>
          </w:tcPr>
          <w:p w14:paraId="27B91BE0" w14:textId="77777777" w:rsidR="00E65DBE" w:rsidRPr="00E9302F" w:rsidRDefault="00E65DBE" w:rsidP="00AF0D4C">
            <w:pPr>
              <w:spacing w:after="0"/>
              <w:jc w:val="center"/>
              <w:rPr>
                <w:ins w:id="5864" w:author="China Telecom" w:date="2020-11-20T19:17:00Z"/>
              </w:rPr>
            </w:pPr>
            <w:ins w:id="5865" w:author="China Telecom" w:date="2020-11-20T19:17:00Z">
              <w:r w:rsidRPr="00E9302F">
                <w:t>136.97</w:t>
              </w:r>
            </w:ins>
          </w:p>
        </w:tc>
        <w:tc>
          <w:tcPr>
            <w:tcW w:w="2200" w:type="dxa"/>
            <w:noWrap/>
            <w:hideMark/>
          </w:tcPr>
          <w:p w14:paraId="036F37BF" w14:textId="77777777" w:rsidR="00E65DBE" w:rsidRPr="00E9302F" w:rsidRDefault="00E65DBE" w:rsidP="00AF0D4C">
            <w:pPr>
              <w:spacing w:after="0"/>
              <w:jc w:val="center"/>
              <w:rPr>
                <w:ins w:id="5866" w:author="China Telecom" w:date="2020-11-20T19:17:00Z"/>
              </w:rPr>
            </w:pPr>
            <w:ins w:id="5867" w:author="China Telecom" w:date="2020-11-20T19:17:00Z">
              <w:r w:rsidRPr="00E9302F">
                <w:t>6.12</w:t>
              </w:r>
            </w:ins>
          </w:p>
        </w:tc>
        <w:tc>
          <w:tcPr>
            <w:tcW w:w="2620" w:type="dxa"/>
            <w:noWrap/>
            <w:hideMark/>
          </w:tcPr>
          <w:p w14:paraId="5CBA45EB" w14:textId="77777777" w:rsidR="00E65DBE" w:rsidRPr="00E9302F" w:rsidRDefault="00E65DBE" w:rsidP="00AF0D4C">
            <w:pPr>
              <w:spacing w:after="0"/>
              <w:jc w:val="center"/>
              <w:rPr>
                <w:ins w:id="5868" w:author="China Telecom" w:date="2020-11-20T19:17:00Z"/>
              </w:rPr>
            </w:pPr>
            <w:ins w:id="5869" w:author="China Telecom" w:date="2020-11-20T19:17:00Z">
              <w:r w:rsidRPr="00E9302F">
                <w:t>11.42</w:t>
              </w:r>
            </w:ins>
          </w:p>
        </w:tc>
      </w:tr>
      <w:tr w:rsidR="00E65DBE" w:rsidRPr="00E9302F" w14:paraId="3C351100" w14:textId="77777777" w:rsidTr="00AF0D4C">
        <w:trPr>
          <w:ins w:id="5870" w:author="China Telecom" w:date="2020-11-20T19:17:00Z"/>
        </w:trPr>
        <w:tc>
          <w:tcPr>
            <w:tcW w:w="6440" w:type="dxa"/>
            <w:noWrap/>
            <w:hideMark/>
          </w:tcPr>
          <w:p w14:paraId="6F52FFFB" w14:textId="77777777" w:rsidR="00E65DBE" w:rsidRPr="00E9302F" w:rsidRDefault="00E65DBE" w:rsidP="00AF0D4C">
            <w:pPr>
              <w:spacing w:after="0"/>
              <w:rPr>
                <w:ins w:id="5871" w:author="China Telecom" w:date="2020-11-20T19:17:00Z"/>
              </w:rPr>
            </w:pPr>
            <w:ins w:id="5872" w:author="China Telecom" w:date="2020-11-20T19:17:00Z">
              <w:r w:rsidRPr="00E9302F">
                <w:t>PRACH Format 0</w:t>
              </w:r>
            </w:ins>
          </w:p>
        </w:tc>
        <w:tc>
          <w:tcPr>
            <w:tcW w:w="2200" w:type="dxa"/>
            <w:noWrap/>
            <w:hideMark/>
          </w:tcPr>
          <w:p w14:paraId="5E33337F" w14:textId="77777777" w:rsidR="00E65DBE" w:rsidRPr="00E9302F" w:rsidRDefault="00E65DBE" w:rsidP="00AF0D4C">
            <w:pPr>
              <w:spacing w:after="0"/>
              <w:jc w:val="center"/>
              <w:rPr>
                <w:ins w:id="5873" w:author="China Telecom" w:date="2020-11-20T19:17:00Z"/>
              </w:rPr>
            </w:pPr>
            <w:ins w:id="5874" w:author="China Telecom" w:date="2020-11-20T19:17:00Z">
              <w:r w:rsidRPr="00E9302F">
                <w:t>2</w:t>
              </w:r>
            </w:ins>
          </w:p>
        </w:tc>
        <w:tc>
          <w:tcPr>
            <w:tcW w:w="2200" w:type="dxa"/>
            <w:noWrap/>
            <w:hideMark/>
          </w:tcPr>
          <w:p w14:paraId="6D4B7DF4" w14:textId="77777777" w:rsidR="00E65DBE" w:rsidRPr="00E9302F" w:rsidRDefault="00E65DBE" w:rsidP="00AF0D4C">
            <w:pPr>
              <w:spacing w:after="0"/>
              <w:jc w:val="center"/>
              <w:rPr>
                <w:ins w:id="5875" w:author="China Telecom" w:date="2020-11-20T19:17:00Z"/>
              </w:rPr>
            </w:pPr>
            <w:ins w:id="5876" w:author="China Telecom" w:date="2020-11-20T19:17:00Z">
              <w:r w:rsidRPr="00E9302F">
                <w:t>128.42</w:t>
              </w:r>
            </w:ins>
          </w:p>
        </w:tc>
        <w:tc>
          <w:tcPr>
            <w:tcW w:w="2200" w:type="dxa"/>
            <w:noWrap/>
            <w:hideMark/>
          </w:tcPr>
          <w:p w14:paraId="042BEC49" w14:textId="77777777" w:rsidR="00E65DBE" w:rsidRPr="00E9302F" w:rsidRDefault="00E65DBE" w:rsidP="00AF0D4C">
            <w:pPr>
              <w:spacing w:after="0"/>
              <w:jc w:val="center"/>
              <w:rPr>
                <w:ins w:id="5877" w:author="China Telecom" w:date="2020-11-20T19:17:00Z"/>
              </w:rPr>
            </w:pPr>
            <w:ins w:id="5878" w:author="China Telecom" w:date="2020-11-20T19:17:00Z">
              <w:r w:rsidRPr="00E9302F">
                <w:t>3.18</w:t>
              </w:r>
            </w:ins>
          </w:p>
        </w:tc>
        <w:tc>
          <w:tcPr>
            <w:tcW w:w="2620" w:type="dxa"/>
            <w:noWrap/>
            <w:hideMark/>
          </w:tcPr>
          <w:p w14:paraId="24145CB3" w14:textId="77777777" w:rsidR="00E65DBE" w:rsidRPr="00E9302F" w:rsidRDefault="00E65DBE" w:rsidP="00AF0D4C">
            <w:pPr>
              <w:spacing w:after="0"/>
              <w:jc w:val="center"/>
              <w:rPr>
                <w:ins w:id="5879" w:author="China Telecom" w:date="2020-11-20T19:17:00Z"/>
              </w:rPr>
            </w:pPr>
            <w:ins w:id="5880" w:author="China Telecom" w:date="2020-11-20T19:17:00Z">
              <w:r w:rsidRPr="00E9302F">
                <w:t>2.87</w:t>
              </w:r>
            </w:ins>
          </w:p>
        </w:tc>
      </w:tr>
      <w:tr w:rsidR="00E65DBE" w:rsidRPr="00E9302F" w14:paraId="77506F98" w14:textId="77777777" w:rsidTr="00AF0D4C">
        <w:trPr>
          <w:ins w:id="5881" w:author="China Telecom" w:date="2020-11-20T19:17:00Z"/>
        </w:trPr>
        <w:tc>
          <w:tcPr>
            <w:tcW w:w="6440" w:type="dxa"/>
            <w:noWrap/>
            <w:hideMark/>
          </w:tcPr>
          <w:p w14:paraId="5AD9FBE6" w14:textId="77777777" w:rsidR="00E65DBE" w:rsidRPr="00E9302F" w:rsidRDefault="00E65DBE" w:rsidP="00AF0D4C">
            <w:pPr>
              <w:spacing w:after="0"/>
              <w:rPr>
                <w:ins w:id="5882" w:author="China Telecom" w:date="2020-11-20T19:17:00Z"/>
              </w:rPr>
            </w:pPr>
            <w:ins w:id="5883" w:author="China Telecom" w:date="2020-11-20T19:17:00Z">
              <w:r w:rsidRPr="00E9302F">
                <w:t>PRACH Format B4</w:t>
              </w:r>
            </w:ins>
          </w:p>
        </w:tc>
        <w:tc>
          <w:tcPr>
            <w:tcW w:w="2200" w:type="dxa"/>
            <w:noWrap/>
            <w:hideMark/>
          </w:tcPr>
          <w:p w14:paraId="77A18AA8" w14:textId="77777777" w:rsidR="00E65DBE" w:rsidRPr="00E9302F" w:rsidRDefault="00E65DBE" w:rsidP="00AF0D4C">
            <w:pPr>
              <w:spacing w:after="0"/>
              <w:jc w:val="center"/>
              <w:rPr>
                <w:ins w:id="5884" w:author="China Telecom" w:date="2020-11-20T19:17:00Z"/>
              </w:rPr>
            </w:pPr>
            <w:ins w:id="5885" w:author="China Telecom" w:date="2020-11-20T19:17:00Z">
              <w:r w:rsidRPr="00E9302F">
                <w:t>4</w:t>
              </w:r>
            </w:ins>
          </w:p>
        </w:tc>
        <w:tc>
          <w:tcPr>
            <w:tcW w:w="2200" w:type="dxa"/>
            <w:noWrap/>
            <w:hideMark/>
          </w:tcPr>
          <w:p w14:paraId="0B5142A6" w14:textId="77777777" w:rsidR="00E65DBE" w:rsidRPr="00E9302F" w:rsidRDefault="00E65DBE" w:rsidP="00AF0D4C">
            <w:pPr>
              <w:spacing w:after="0"/>
              <w:jc w:val="center"/>
              <w:rPr>
                <w:ins w:id="5886" w:author="China Telecom" w:date="2020-11-20T19:17:00Z"/>
              </w:rPr>
            </w:pPr>
            <w:ins w:id="5887" w:author="China Telecom" w:date="2020-11-20T19:17:00Z">
              <w:r w:rsidRPr="00E9302F">
                <w:t>122.45</w:t>
              </w:r>
            </w:ins>
          </w:p>
        </w:tc>
        <w:tc>
          <w:tcPr>
            <w:tcW w:w="2200" w:type="dxa"/>
            <w:noWrap/>
            <w:hideMark/>
          </w:tcPr>
          <w:p w14:paraId="47769845" w14:textId="77777777" w:rsidR="00E65DBE" w:rsidRPr="00E9302F" w:rsidRDefault="00E65DBE" w:rsidP="00AF0D4C">
            <w:pPr>
              <w:spacing w:after="0"/>
              <w:jc w:val="center"/>
              <w:rPr>
                <w:ins w:id="5888" w:author="China Telecom" w:date="2020-11-20T19:17:00Z"/>
              </w:rPr>
            </w:pPr>
            <w:ins w:id="5889" w:author="China Telecom" w:date="2020-11-20T19:17:00Z">
              <w:r w:rsidRPr="00E9302F">
                <w:t>0.96</w:t>
              </w:r>
            </w:ins>
          </w:p>
        </w:tc>
        <w:tc>
          <w:tcPr>
            <w:tcW w:w="2620" w:type="dxa"/>
            <w:noWrap/>
            <w:hideMark/>
          </w:tcPr>
          <w:p w14:paraId="2BBC7139" w14:textId="77777777" w:rsidR="00E65DBE" w:rsidRPr="00E9302F" w:rsidRDefault="00E65DBE" w:rsidP="00AF0D4C">
            <w:pPr>
              <w:spacing w:after="0"/>
              <w:jc w:val="center"/>
              <w:rPr>
                <w:ins w:id="5890" w:author="China Telecom" w:date="2020-11-20T19:17:00Z"/>
              </w:rPr>
            </w:pPr>
            <w:ins w:id="5891" w:author="China Telecom" w:date="2020-11-20T19:17:00Z">
              <w:r w:rsidRPr="00E9302F">
                <w:t>-3.10</w:t>
              </w:r>
            </w:ins>
          </w:p>
        </w:tc>
      </w:tr>
      <w:tr w:rsidR="00E65DBE" w:rsidRPr="00E9302F" w14:paraId="3C905AE7" w14:textId="77777777" w:rsidTr="00AF0D4C">
        <w:trPr>
          <w:ins w:id="5892" w:author="China Telecom" w:date="2020-11-20T19:17:00Z"/>
        </w:trPr>
        <w:tc>
          <w:tcPr>
            <w:tcW w:w="6440" w:type="dxa"/>
            <w:noWrap/>
            <w:hideMark/>
          </w:tcPr>
          <w:p w14:paraId="63D61CE4" w14:textId="77777777" w:rsidR="00E65DBE" w:rsidRPr="00E9302F" w:rsidRDefault="00E65DBE" w:rsidP="00AF0D4C">
            <w:pPr>
              <w:spacing w:after="0"/>
              <w:rPr>
                <w:ins w:id="5893" w:author="China Telecom" w:date="2020-11-20T19:17:00Z"/>
              </w:rPr>
            </w:pPr>
            <w:ins w:id="5894" w:author="China Telecom" w:date="2020-11-20T19:17:00Z">
              <w:r w:rsidRPr="00E9302F">
                <w:t>PRACH Format C2</w:t>
              </w:r>
            </w:ins>
          </w:p>
        </w:tc>
        <w:tc>
          <w:tcPr>
            <w:tcW w:w="2200" w:type="dxa"/>
            <w:noWrap/>
            <w:hideMark/>
          </w:tcPr>
          <w:p w14:paraId="281F4EA4" w14:textId="77777777" w:rsidR="00E65DBE" w:rsidRPr="00E9302F" w:rsidRDefault="00E65DBE" w:rsidP="00AF0D4C">
            <w:pPr>
              <w:spacing w:after="0"/>
              <w:jc w:val="center"/>
              <w:rPr>
                <w:ins w:id="5895" w:author="China Telecom" w:date="2020-11-20T19:17:00Z"/>
              </w:rPr>
            </w:pPr>
            <w:ins w:id="5896" w:author="China Telecom" w:date="2020-11-20T19:17:00Z">
              <w:r w:rsidRPr="00E9302F">
                <w:t>0</w:t>
              </w:r>
            </w:ins>
          </w:p>
        </w:tc>
        <w:tc>
          <w:tcPr>
            <w:tcW w:w="2200" w:type="dxa"/>
            <w:noWrap/>
            <w:hideMark/>
          </w:tcPr>
          <w:p w14:paraId="5418AE10" w14:textId="77777777" w:rsidR="00E65DBE" w:rsidRPr="00E9302F" w:rsidRDefault="00E65DBE" w:rsidP="00AF0D4C">
            <w:pPr>
              <w:spacing w:after="0"/>
              <w:jc w:val="center"/>
              <w:rPr>
                <w:ins w:id="5897" w:author="China Telecom" w:date="2020-11-20T19:17:00Z"/>
              </w:rPr>
            </w:pPr>
            <w:ins w:id="5898" w:author="China Telecom" w:date="2020-11-20T19:17:00Z">
              <w:r w:rsidRPr="00E9302F">
                <w:t>0.00</w:t>
              </w:r>
            </w:ins>
          </w:p>
        </w:tc>
        <w:tc>
          <w:tcPr>
            <w:tcW w:w="2200" w:type="dxa"/>
            <w:noWrap/>
            <w:hideMark/>
          </w:tcPr>
          <w:p w14:paraId="51DA7666" w14:textId="77777777" w:rsidR="00E65DBE" w:rsidRPr="00E9302F" w:rsidRDefault="00E65DBE" w:rsidP="00AF0D4C">
            <w:pPr>
              <w:spacing w:after="0"/>
              <w:jc w:val="center"/>
              <w:rPr>
                <w:ins w:id="5899" w:author="China Telecom" w:date="2020-11-20T19:17:00Z"/>
              </w:rPr>
            </w:pPr>
            <w:ins w:id="5900" w:author="China Telecom" w:date="2020-11-20T19:17:00Z">
              <w:r w:rsidRPr="00E9302F">
                <w:t>0.00</w:t>
              </w:r>
            </w:ins>
          </w:p>
        </w:tc>
        <w:tc>
          <w:tcPr>
            <w:tcW w:w="2620" w:type="dxa"/>
            <w:noWrap/>
            <w:hideMark/>
          </w:tcPr>
          <w:p w14:paraId="44FD180C" w14:textId="77777777" w:rsidR="00E65DBE" w:rsidRPr="00E9302F" w:rsidRDefault="00E65DBE" w:rsidP="00AF0D4C">
            <w:pPr>
              <w:spacing w:after="0"/>
              <w:jc w:val="center"/>
              <w:rPr>
                <w:ins w:id="5901" w:author="China Telecom" w:date="2020-11-20T19:17:00Z"/>
                <w:noProof/>
              </w:rPr>
            </w:pPr>
          </w:p>
        </w:tc>
      </w:tr>
      <w:tr w:rsidR="00E65DBE" w:rsidRPr="00E9302F" w14:paraId="4F63A46E" w14:textId="77777777" w:rsidTr="00AF0D4C">
        <w:trPr>
          <w:ins w:id="5902" w:author="China Telecom" w:date="2020-11-20T19:17:00Z"/>
        </w:trPr>
        <w:tc>
          <w:tcPr>
            <w:tcW w:w="6440" w:type="dxa"/>
            <w:noWrap/>
            <w:hideMark/>
          </w:tcPr>
          <w:p w14:paraId="08FC21E5" w14:textId="77777777" w:rsidR="00E65DBE" w:rsidRPr="00E9302F" w:rsidRDefault="00E65DBE" w:rsidP="00AF0D4C">
            <w:pPr>
              <w:spacing w:after="0"/>
              <w:rPr>
                <w:ins w:id="5903" w:author="China Telecom" w:date="2020-11-20T19:17:00Z"/>
              </w:rPr>
            </w:pPr>
            <w:ins w:id="5904" w:author="China Telecom" w:date="2020-11-20T19:17:00Z">
              <w:r w:rsidRPr="00E9302F">
                <w:t xml:space="preserve">Broadcast PDCCH(PDCCH of Msg.2) </w:t>
              </w:r>
            </w:ins>
          </w:p>
        </w:tc>
        <w:tc>
          <w:tcPr>
            <w:tcW w:w="2200" w:type="dxa"/>
            <w:noWrap/>
            <w:hideMark/>
          </w:tcPr>
          <w:p w14:paraId="4BACF6BA" w14:textId="77777777" w:rsidR="00E65DBE" w:rsidRPr="00E9302F" w:rsidRDefault="00E65DBE" w:rsidP="00AF0D4C">
            <w:pPr>
              <w:spacing w:after="0"/>
              <w:jc w:val="center"/>
              <w:rPr>
                <w:ins w:id="5905" w:author="China Telecom" w:date="2020-11-20T19:17:00Z"/>
              </w:rPr>
            </w:pPr>
            <w:ins w:id="5906" w:author="China Telecom" w:date="2020-11-20T19:17:00Z">
              <w:r w:rsidRPr="00E9302F">
                <w:t>2</w:t>
              </w:r>
            </w:ins>
          </w:p>
        </w:tc>
        <w:tc>
          <w:tcPr>
            <w:tcW w:w="2200" w:type="dxa"/>
            <w:noWrap/>
            <w:hideMark/>
          </w:tcPr>
          <w:p w14:paraId="458221AD" w14:textId="77777777" w:rsidR="00E65DBE" w:rsidRPr="00E9302F" w:rsidRDefault="00E65DBE" w:rsidP="00AF0D4C">
            <w:pPr>
              <w:spacing w:after="0"/>
              <w:jc w:val="center"/>
              <w:rPr>
                <w:ins w:id="5907" w:author="China Telecom" w:date="2020-11-20T19:17:00Z"/>
              </w:rPr>
            </w:pPr>
            <w:ins w:id="5908" w:author="China Telecom" w:date="2020-11-20T19:17:00Z">
              <w:r w:rsidRPr="00E9302F">
                <w:t>131.80</w:t>
              </w:r>
            </w:ins>
          </w:p>
        </w:tc>
        <w:tc>
          <w:tcPr>
            <w:tcW w:w="2200" w:type="dxa"/>
            <w:noWrap/>
            <w:hideMark/>
          </w:tcPr>
          <w:p w14:paraId="2C52B71A" w14:textId="77777777" w:rsidR="00E65DBE" w:rsidRPr="00E9302F" w:rsidRDefault="00E65DBE" w:rsidP="00AF0D4C">
            <w:pPr>
              <w:spacing w:after="0"/>
              <w:jc w:val="center"/>
              <w:rPr>
                <w:ins w:id="5909" w:author="China Telecom" w:date="2020-11-20T19:17:00Z"/>
              </w:rPr>
            </w:pPr>
            <w:ins w:id="5910" w:author="China Telecom" w:date="2020-11-20T19:17:00Z">
              <w:r w:rsidRPr="00E9302F">
                <w:t>0.91</w:t>
              </w:r>
            </w:ins>
          </w:p>
        </w:tc>
        <w:tc>
          <w:tcPr>
            <w:tcW w:w="2620" w:type="dxa"/>
            <w:noWrap/>
            <w:hideMark/>
          </w:tcPr>
          <w:p w14:paraId="7C471E55" w14:textId="77777777" w:rsidR="00E65DBE" w:rsidRPr="00E9302F" w:rsidRDefault="00E65DBE" w:rsidP="00AF0D4C">
            <w:pPr>
              <w:spacing w:after="0"/>
              <w:jc w:val="center"/>
              <w:rPr>
                <w:ins w:id="5911" w:author="China Telecom" w:date="2020-11-20T19:17:00Z"/>
              </w:rPr>
            </w:pPr>
            <w:ins w:id="5912" w:author="China Telecom" w:date="2020-11-20T19:17:00Z">
              <w:r w:rsidRPr="00E9302F">
                <w:t>6.24</w:t>
              </w:r>
            </w:ins>
          </w:p>
        </w:tc>
      </w:tr>
      <w:tr w:rsidR="00E65DBE" w:rsidRPr="00E9302F" w14:paraId="46D3CAFC" w14:textId="77777777" w:rsidTr="00AF0D4C">
        <w:trPr>
          <w:ins w:id="5913" w:author="China Telecom" w:date="2020-11-20T19:17:00Z"/>
        </w:trPr>
        <w:tc>
          <w:tcPr>
            <w:tcW w:w="6440" w:type="dxa"/>
            <w:noWrap/>
            <w:hideMark/>
          </w:tcPr>
          <w:p w14:paraId="3CA7EC0C" w14:textId="77777777" w:rsidR="00E65DBE" w:rsidRPr="00E9302F" w:rsidRDefault="00E65DBE" w:rsidP="00AF0D4C">
            <w:pPr>
              <w:spacing w:after="0"/>
              <w:rPr>
                <w:ins w:id="5914" w:author="China Telecom" w:date="2020-11-20T19:17:00Z"/>
              </w:rPr>
            </w:pPr>
            <w:ins w:id="5915" w:author="China Telecom" w:date="2020-11-20T19:17:00Z">
              <w:r w:rsidRPr="00E9302F">
                <w:t xml:space="preserve">PDSCH for Msg.2 </w:t>
              </w:r>
            </w:ins>
          </w:p>
        </w:tc>
        <w:tc>
          <w:tcPr>
            <w:tcW w:w="2200" w:type="dxa"/>
            <w:noWrap/>
            <w:hideMark/>
          </w:tcPr>
          <w:p w14:paraId="11176B45" w14:textId="77777777" w:rsidR="00E65DBE" w:rsidRPr="00E9302F" w:rsidRDefault="00E65DBE" w:rsidP="00AF0D4C">
            <w:pPr>
              <w:spacing w:after="0"/>
              <w:jc w:val="center"/>
              <w:rPr>
                <w:ins w:id="5916" w:author="China Telecom" w:date="2020-11-20T19:17:00Z"/>
              </w:rPr>
            </w:pPr>
            <w:ins w:id="5917" w:author="China Telecom" w:date="2020-11-20T19:17:00Z">
              <w:r w:rsidRPr="00E9302F">
                <w:t>1</w:t>
              </w:r>
            </w:ins>
          </w:p>
        </w:tc>
        <w:tc>
          <w:tcPr>
            <w:tcW w:w="2200" w:type="dxa"/>
            <w:noWrap/>
            <w:hideMark/>
          </w:tcPr>
          <w:p w14:paraId="4A7AE08D" w14:textId="77777777" w:rsidR="00E65DBE" w:rsidRPr="00E9302F" w:rsidRDefault="00E65DBE" w:rsidP="00AF0D4C">
            <w:pPr>
              <w:spacing w:after="0"/>
              <w:jc w:val="center"/>
              <w:rPr>
                <w:ins w:id="5918" w:author="China Telecom" w:date="2020-11-20T19:17:00Z"/>
              </w:rPr>
            </w:pPr>
            <w:ins w:id="5919" w:author="China Telecom" w:date="2020-11-20T19:17:00Z">
              <w:r w:rsidRPr="00E9302F">
                <w:t>134.93</w:t>
              </w:r>
            </w:ins>
          </w:p>
        </w:tc>
        <w:tc>
          <w:tcPr>
            <w:tcW w:w="2200" w:type="dxa"/>
            <w:noWrap/>
            <w:hideMark/>
          </w:tcPr>
          <w:p w14:paraId="67055AAF" w14:textId="77777777" w:rsidR="00E65DBE" w:rsidRPr="00E9302F" w:rsidRDefault="00E65DBE" w:rsidP="00AF0D4C">
            <w:pPr>
              <w:spacing w:after="0"/>
              <w:jc w:val="center"/>
              <w:rPr>
                <w:ins w:id="5920" w:author="China Telecom" w:date="2020-11-20T19:17:00Z"/>
              </w:rPr>
            </w:pPr>
            <w:ins w:id="5921" w:author="China Telecom" w:date="2020-11-20T19:17:00Z">
              <w:r w:rsidRPr="00E9302F">
                <w:t>0.00</w:t>
              </w:r>
            </w:ins>
          </w:p>
        </w:tc>
        <w:tc>
          <w:tcPr>
            <w:tcW w:w="2620" w:type="dxa"/>
            <w:noWrap/>
            <w:hideMark/>
          </w:tcPr>
          <w:p w14:paraId="5374E721" w14:textId="77777777" w:rsidR="00E65DBE" w:rsidRPr="00E9302F" w:rsidRDefault="00E65DBE" w:rsidP="00AF0D4C">
            <w:pPr>
              <w:spacing w:after="0"/>
              <w:jc w:val="center"/>
              <w:rPr>
                <w:ins w:id="5922" w:author="China Telecom" w:date="2020-11-20T19:17:00Z"/>
              </w:rPr>
            </w:pPr>
            <w:ins w:id="5923" w:author="China Telecom" w:date="2020-11-20T19:17:00Z">
              <w:r w:rsidRPr="00E9302F">
                <w:t>9.38</w:t>
              </w:r>
            </w:ins>
          </w:p>
        </w:tc>
      </w:tr>
      <w:tr w:rsidR="00E65DBE" w:rsidRPr="00E9302F" w14:paraId="5BFE0C7F" w14:textId="77777777" w:rsidTr="00AF0D4C">
        <w:trPr>
          <w:ins w:id="5924" w:author="China Telecom" w:date="2020-11-20T19:17:00Z"/>
        </w:trPr>
        <w:tc>
          <w:tcPr>
            <w:tcW w:w="6440" w:type="dxa"/>
            <w:noWrap/>
            <w:hideMark/>
          </w:tcPr>
          <w:p w14:paraId="461EF1E6" w14:textId="77777777" w:rsidR="00E65DBE" w:rsidRPr="00E9302F" w:rsidRDefault="00E65DBE" w:rsidP="00AF0D4C">
            <w:pPr>
              <w:spacing w:after="0"/>
              <w:rPr>
                <w:ins w:id="5925" w:author="China Telecom" w:date="2020-11-20T19:17:00Z"/>
              </w:rPr>
            </w:pPr>
            <w:ins w:id="5926" w:author="China Telecom" w:date="2020-11-20T19:17:00Z">
              <w:r w:rsidRPr="00E9302F">
                <w:t xml:space="preserve">PUSCH of Msg.3 </w:t>
              </w:r>
            </w:ins>
          </w:p>
        </w:tc>
        <w:tc>
          <w:tcPr>
            <w:tcW w:w="2200" w:type="dxa"/>
            <w:noWrap/>
            <w:hideMark/>
          </w:tcPr>
          <w:p w14:paraId="2C32E1EB" w14:textId="77777777" w:rsidR="00E65DBE" w:rsidRPr="00E9302F" w:rsidRDefault="00E65DBE" w:rsidP="00AF0D4C">
            <w:pPr>
              <w:spacing w:after="0"/>
              <w:jc w:val="center"/>
              <w:rPr>
                <w:ins w:id="5927" w:author="China Telecom" w:date="2020-11-20T19:17:00Z"/>
              </w:rPr>
            </w:pPr>
            <w:ins w:id="5928" w:author="China Telecom" w:date="2020-11-20T19:17:00Z">
              <w:r w:rsidRPr="00E9302F">
                <w:t>7</w:t>
              </w:r>
            </w:ins>
          </w:p>
        </w:tc>
        <w:tc>
          <w:tcPr>
            <w:tcW w:w="2200" w:type="dxa"/>
            <w:noWrap/>
            <w:hideMark/>
          </w:tcPr>
          <w:p w14:paraId="3711B449" w14:textId="77777777" w:rsidR="00E65DBE" w:rsidRPr="00E9302F" w:rsidRDefault="00E65DBE" w:rsidP="00AF0D4C">
            <w:pPr>
              <w:spacing w:after="0"/>
              <w:jc w:val="center"/>
              <w:rPr>
                <w:ins w:id="5929" w:author="China Telecom" w:date="2020-11-20T19:17:00Z"/>
              </w:rPr>
            </w:pPr>
            <w:ins w:id="5930" w:author="China Telecom" w:date="2020-11-20T19:17:00Z">
              <w:r w:rsidRPr="00E9302F">
                <w:t>128.86</w:t>
              </w:r>
            </w:ins>
          </w:p>
        </w:tc>
        <w:tc>
          <w:tcPr>
            <w:tcW w:w="2200" w:type="dxa"/>
            <w:noWrap/>
            <w:hideMark/>
          </w:tcPr>
          <w:p w14:paraId="3D3E2C09" w14:textId="77777777" w:rsidR="00E65DBE" w:rsidRPr="00E9302F" w:rsidRDefault="00E65DBE" w:rsidP="00AF0D4C">
            <w:pPr>
              <w:spacing w:after="0"/>
              <w:jc w:val="center"/>
              <w:rPr>
                <w:ins w:id="5931" w:author="China Telecom" w:date="2020-11-20T19:17:00Z"/>
              </w:rPr>
            </w:pPr>
            <w:ins w:id="5932" w:author="China Telecom" w:date="2020-11-20T19:17:00Z">
              <w:r w:rsidRPr="00E9302F">
                <w:t>3.92</w:t>
              </w:r>
            </w:ins>
          </w:p>
        </w:tc>
        <w:tc>
          <w:tcPr>
            <w:tcW w:w="2620" w:type="dxa"/>
            <w:noWrap/>
            <w:hideMark/>
          </w:tcPr>
          <w:p w14:paraId="152C351B" w14:textId="77777777" w:rsidR="00E65DBE" w:rsidRPr="00E9302F" w:rsidRDefault="00E65DBE" w:rsidP="00AF0D4C">
            <w:pPr>
              <w:spacing w:after="0"/>
              <w:jc w:val="center"/>
              <w:rPr>
                <w:ins w:id="5933" w:author="China Telecom" w:date="2020-11-20T19:17:00Z"/>
              </w:rPr>
            </w:pPr>
            <w:ins w:id="5934" w:author="China Telecom" w:date="2020-11-20T19:17:00Z">
              <w:r w:rsidRPr="00E9302F">
                <w:t>3.31</w:t>
              </w:r>
            </w:ins>
          </w:p>
        </w:tc>
      </w:tr>
      <w:tr w:rsidR="00E65DBE" w:rsidRPr="00E9302F" w14:paraId="26462272" w14:textId="77777777" w:rsidTr="00AF0D4C">
        <w:trPr>
          <w:ins w:id="5935" w:author="China Telecom" w:date="2020-11-20T19:17:00Z"/>
        </w:trPr>
        <w:tc>
          <w:tcPr>
            <w:tcW w:w="6440" w:type="dxa"/>
            <w:noWrap/>
            <w:hideMark/>
          </w:tcPr>
          <w:p w14:paraId="3C324D1D" w14:textId="77777777" w:rsidR="00E65DBE" w:rsidRPr="00E9302F" w:rsidRDefault="00E65DBE" w:rsidP="00AF0D4C">
            <w:pPr>
              <w:spacing w:after="0"/>
              <w:rPr>
                <w:ins w:id="5936" w:author="China Telecom" w:date="2020-11-20T19:17:00Z"/>
              </w:rPr>
            </w:pPr>
            <w:ins w:id="5937" w:author="China Telecom" w:date="2020-11-20T19:17:00Z">
              <w:r w:rsidRPr="00E9302F">
                <w:t xml:space="preserve">PDSCH of Msg.4 </w:t>
              </w:r>
            </w:ins>
          </w:p>
        </w:tc>
        <w:tc>
          <w:tcPr>
            <w:tcW w:w="2200" w:type="dxa"/>
            <w:noWrap/>
            <w:hideMark/>
          </w:tcPr>
          <w:p w14:paraId="70C5175E" w14:textId="77777777" w:rsidR="00E65DBE" w:rsidRPr="00E9302F" w:rsidRDefault="00E65DBE" w:rsidP="00AF0D4C">
            <w:pPr>
              <w:spacing w:after="0"/>
              <w:jc w:val="center"/>
              <w:rPr>
                <w:ins w:id="5938" w:author="China Telecom" w:date="2020-11-20T19:17:00Z"/>
              </w:rPr>
            </w:pPr>
            <w:ins w:id="5939" w:author="China Telecom" w:date="2020-11-20T19:17:00Z">
              <w:r w:rsidRPr="00E9302F">
                <w:t>2</w:t>
              </w:r>
            </w:ins>
          </w:p>
        </w:tc>
        <w:tc>
          <w:tcPr>
            <w:tcW w:w="2200" w:type="dxa"/>
            <w:noWrap/>
            <w:hideMark/>
          </w:tcPr>
          <w:p w14:paraId="541E5613" w14:textId="77777777" w:rsidR="00E65DBE" w:rsidRPr="00E9302F" w:rsidRDefault="00E65DBE" w:rsidP="00AF0D4C">
            <w:pPr>
              <w:spacing w:after="0"/>
              <w:jc w:val="center"/>
              <w:rPr>
                <w:ins w:id="5940" w:author="China Telecom" w:date="2020-11-20T19:17:00Z"/>
              </w:rPr>
            </w:pPr>
            <w:ins w:id="5941" w:author="China Telecom" w:date="2020-11-20T19:17:00Z">
              <w:r w:rsidRPr="00E9302F">
                <w:t>135.01</w:t>
              </w:r>
            </w:ins>
          </w:p>
        </w:tc>
        <w:tc>
          <w:tcPr>
            <w:tcW w:w="2200" w:type="dxa"/>
            <w:noWrap/>
            <w:hideMark/>
          </w:tcPr>
          <w:p w14:paraId="2AD90A85" w14:textId="77777777" w:rsidR="00E65DBE" w:rsidRPr="00E9302F" w:rsidRDefault="00E65DBE" w:rsidP="00AF0D4C">
            <w:pPr>
              <w:spacing w:after="0"/>
              <w:jc w:val="center"/>
              <w:rPr>
                <w:ins w:id="5942" w:author="China Telecom" w:date="2020-11-20T19:17:00Z"/>
              </w:rPr>
            </w:pPr>
            <w:ins w:id="5943" w:author="China Telecom" w:date="2020-11-20T19:17:00Z">
              <w:r w:rsidRPr="00E9302F">
                <w:t>0.66</w:t>
              </w:r>
            </w:ins>
          </w:p>
        </w:tc>
        <w:tc>
          <w:tcPr>
            <w:tcW w:w="2620" w:type="dxa"/>
            <w:noWrap/>
            <w:hideMark/>
          </w:tcPr>
          <w:p w14:paraId="63754E35" w14:textId="77777777" w:rsidR="00E65DBE" w:rsidRPr="00E9302F" w:rsidRDefault="00E65DBE" w:rsidP="00AF0D4C">
            <w:pPr>
              <w:spacing w:after="0"/>
              <w:jc w:val="center"/>
              <w:rPr>
                <w:ins w:id="5944" w:author="China Telecom" w:date="2020-11-20T19:17:00Z"/>
              </w:rPr>
            </w:pPr>
            <w:ins w:id="5945" w:author="China Telecom" w:date="2020-11-20T19:17:00Z">
              <w:r w:rsidRPr="00E9302F">
                <w:t>9.45</w:t>
              </w:r>
            </w:ins>
          </w:p>
        </w:tc>
      </w:tr>
      <w:tr w:rsidR="00E65DBE" w:rsidRPr="00E9302F" w14:paraId="5FC9A22F" w14:textId="77777777" w:rsidTr="00AF0D4C">
        <w:trPr>
          <w:ins w:id="5946" w:author="China Telecom" w:date="2020-11-20T19:17:00Z"/>
        </w:trPr>
        <w:tc>
          <w:tcPr>
            <w:tcW w:w="6440" w:type="dxa"/>
            <w:noWrap/>
            <w:hideMark/>
          </w:tcPr>
          <w:p w14:paraId="6BA4250F" w14:textId="77777777" w:rsidR="00E65DBE" w:rsidRPr="00E9302F" w:rsidRDefault="00E65DBE" w:rsidP="00AF0D4C">
            <w:pPr>
              <w:spacing w:after="0"/>
              <w:rPr>
                <w:ins w:id="5947" w:author="China Telecom" w:date="2020-11-20T19:17:00Z"/>
              </w:rPr>
            </w:pPr>
            <w:ins w:id="5948" w:author="China Telecom" w:date="2020-11-20T19:17:00Z">
              <w:r w:rsidRPr="00E9302F">
                <w:t xml:space="preserve">PUCCH w/ HARQ-ACK for Msg.4 </w:t>
              </w:r>
            </w:ins>
          </w:p>
        </w:tc>
        <w:tc>
          <w:tcPr>
            <w:tcW w:w="2200" w:type="dxa"/>
            <w:noWrap/>
            <w:hideMark/>
          </w:tcPr>
          <w:p w14:paraId="132EB2C1" w14:textId="77777777" w:rsidR="00E65DBE" w:rsidRPr="00E9302F" w:rsidRDefault="00E65DBE" w:rsidP="00AF0D4C">
            <w:pPr>
              <w:spacing w:after="0"/>
              <w:jc w:val="center"/>
              <w:rPr>
                <w:ins w:id="5949" w:author="China Telecom" w:date="2020-11-20T19:17:00Z"/>
              </w:rPr>
            </w:pPr>
            <w:ins w:id="5950" w:author="China Telecom" w:date="2020-11-20T19:17:00Z">
              <w:r w:rsidRPr="00E9302F">
                <w:t>2</w:t>
              </w:r>
            </w:ins>
          </w:p>
        </w:tc>
        <w:tc>
          <w:tcPr>
            <w:tcW w:w="2200" w:type="dxa"/>
            <w:noWrap/>
            <w:hideMark/>
          </w:tcPr>
          <w:p w14:paraId="018C44CC" w14:textId="77777777" w:rsidR="00E65DBE" w:rsidRPr="00E9302F" w:rsidRDefault="00E65DBE" w:rsidP="00AF0D4C">
            <w:pPr>
              <w:spacing w:after="0"/>
              <w:jc w:val="center"/>
              <w:rPr>
                <w:ins w:id="5951" w:author="China Telecom" w:date="2020-11-20T19:17:00Z"/>
              </w:rPr>
            </w:pPr>
            <w:ins w:id="5952" w:author="China Telecom" w:date="2020-11-20T19:17:00Z">
              <w:r w:rsidRPr="00E9302F">
                <w:t>126.11</w:t>
              </w:r>
            </w:ins>
          </w:p>
        </w:tc>
        <w:tc>
          <w:tcPr>
            <w:tcW w:w="2200" w:type="dxa"/>
            <w:noWrap/>
            <w:hideMark/>
          </w:tcPr>
          <w:p w14:paraId="7D37FFCD" w14:textId="77777777" w:rsidR="00E65DBE" w:rsidRPr="00E9302F" w:rsidRDefault="00E65DBE" w:rsidP="00AF0D4C">
            <w:pPr>
              <w:spacing w:after="0"/>
              <w:jc w:val="center"/>
              <w:rPr>
                <w:ins w:id="5953" w:author="China Telecom" w:date="2020-11-20T19:17:00Z"/>
              </w:rPr>
            </w:pPr>
            <w:ins w:id="5954" w:author="China Telecom" w:date="2020-11-20T19:17:00Z">
              <w:r w:rsidRPr="00E9302F">
                <w:t>5.70</w:t>
              </w:r>
            </w:ins>
          </w:p>
        </w:tc>
        <w:tc>
          <w:tcPr>
            <w:tcW w:w="2620" w:type="dxa"/>
            <w:noWrap/>
            <w:hideMark/>
          </w:tcPr>
          <w:p w14:paraId="685D566E" w14:textId="77777777" w:rsidR="00E65DBE" w:rsidRPr="00E9302F" w:rsidRDefault="00E65DBE" w:rsidP="00AF0D4C">
            <w:pPr>
              <w:spacing w:after="0"/>
              <w:jc w:val="center"/>
              <w:rPr>
                <w:ins w:id="5955" w:author="China Telecom" w:date="2020-11-20T19:17:00Z"/>
              </w:rPr>
            </w:pPr>
            <w:ins w:id="5956" w:author="China Telecom" w:date="2020-11-20T19:17:00Z">
              <w:r w:rsidRPr="00E9302F">
                <w:t>0.55</w:t>
              </w:r>
            </w:ins>
          </w:p>
        </w:tc>
      </w:tr>
      <w:tr w:rsidR="00E65DBE" w:rsidRPr="00E9302F" w14:paraId="43AA2512" w14:textId="77777777" w:rsidTr="00AF0D4C">
        <w:trPr>
          <w:ins w:id="5957" w:author="China Telecom" w:date="2020-11-20T19:17:00Z"/>
        </w:trPr>
        <w:tc>
          <w:tcPr>
            <w:tcW w:w="6440" w:type="dxa"/>
            <w:noWrap/>
            <w:hideMark/>
          </w:tcPr>
          <w:p w14:paraId="555FD850" w14:textId="77777777" w:rsidR="00E65DBE" w:rsidRPr="00E9302F" w:rsidRDefault="00E65DBE" w:rsidP="00AF0D4C">
            <w:pPr>
              <w:spacing w:after="0"/>
              <w:rPr>
                <w:ins w:id="5958" w:author="China Telecom" w:date="2020-11-20T19:17:00Z"/>
              </w:rPr>
            </w:pPr>
            <w:ins w:id="5959" w:author="China Telecom" w:date="2020-11-20T19:17:00Z">
              <w:r w:rsidRPr="00E9302F">
                <w:t xml:space="preserve">Unicast PDCCH </w:t>
              </w:r>
            </w:ins>
          </w:p>
        </w:tc>
        <w:tc>
          <w:tcPr>
            <w:tcW w:w="2200" w:type="dxa"/>
            <w:noWrap/>
            <w:hideMark/>
          </w:tcPr>
          <w:p w14:paraId="58FA5CD6" w14:textId="77777777" w:rsidR="00E65DBE" w:rsidRPr="00E9302F" w:rsidRDefault="00E65DBE" w:rsidP="00AF0D4C">
            <w:pPr>
              <w:spacing w:after="0"/>
              <w:jc w:val="center"/>
              <w:rPr>
                <w:ins w:id="5960" w:author="China Telecom" w:date="2020-11-20T19:17:00Z"/>
              </w:rPr>
            </w:pPr>
            <w:ins w:id="5961" w:author="China Telecom" w:date="2020-11-20T19:17:00Z">
              <w:r w:rsidRPr="00E9302F">
                <w:t>8</w:t>
              </w:r>
            </w:ins>
          </w:p>
        </w:tc>
        <w:tc>
          <w:tcPr>
            <w:tcW w:w="2200" w:type="dxa"/>
            <w:noWrap/>
            <w:hideMark/>
          </w:tcPr>
          <w:p w14:paraId="17C86D8A" w14:textId="77777777" w:rsidR="00E65DBE" w:rsidRPr="00E9302F" w:rsidRDefault="00E65DBE" w:rsidP="00AF0D4C">
            <w:pPr>
              <w:spacing w:after="0"/>
              <w:jc w:val="center"/>
              <w:rPr>
                <w:ins w:id="5962" w:author="China Telecom" w:date="2020-11-20T19:17:00Z"/>
              </w:rPr>
            </w:pPr>
            <w:ins w:id="5963" w:author="China Telecom" w:date="2020-11-20T19:17:00Z">
              <w:r w:rsidRPr="00E9302F">
                <w:t>140.37</w:t>
              </w:r>
            </w:ins>
          </w:p>
        </w:tc>
        <w:tc>
          <w:tcPr>
            <w:tcW w:w="2200" w:type="dxa"/>
            <w:noWrap/>
            <w:hideMark/>
          </w:tcPr>
          <w:p w14:paraId="7F1EFAE8" w14:textId="77777777" w:rsidR="00E65DBE" w:rsidRPr="00E9302F" w:rsidRDefault="00E65DBE" w:rsidP="00AF0D4C">
            <w:pPr>
              <w:spacing w:after="0"/>
              <w:jc w:val="center"/>
              <w:rPr>
                <w:ins w:id="5964" w:author="China Telecom" w:date="2020-11-20T19:17:00Z"/>
              </w:rPr>
            </w:pPr>
            <w:ins w:id="5965" w:author="China Telecom" w:date="2020-11-20T19:17:00Z">
              <w:r w:rsidRPr="00E9302F">
                <w:t>1.76</w:t>
              </w:r>
            </w:ins>
          </w:p>
        </w:tc>
        <w:tc>
          <w:tcPr>
            <w:tcW w:w="2620" w:type="dxa"/>
            <w:noWrap/>
            <w:hideMark/>
          </w:tcPr>
          <w:p w14:paraId="628C83D3" w14:textId="77777777" w:rsidR="00E65DBE" w:rsidRPr="00E9302F" w:rsidRDefault="00E65DBE" w:rsidP="00AF0D4C">
            <w:pPr>
              <w:spacing w:after="0"/>
              <w:jc w:val="center"/>
              <w:rPr>
                <w:ins w:id="5966" w:author="China Telecom" w:date="2020-11-20T19:17:00Z"/>
              </w:rPr>
            </w:pPr>
            <w:ins w:id="5967" w:author="China Telecom" w:date="2020-11-20T19:17:00Z">
              <w:r w:rsidRPr="00E9302F">
                <w:t>14.81</w:t>
              </w:r>
            </w:ins>
          </w:p>
        </w:tc>
      </w:tr>
      <w:tr w:rsidR="00E65DBE" w:rsidRPr="00E9302F" w14:paraId="631F683C" w14:textId="77777777" w:rsidTr="00AF0D4C">
        <w:trPr>
          <w:ins w:id="5968" w:author="China Telecom" w:date="2020-11-20T19:17:00Z"/>
        </w:trPr>
        <w:tc>
          <w:tcPr>
            <w:tcW w:w="6440" w:type="dxa"/>
            <w:noWrap/>
            <w:hideMark/>
          </w:tcPr>
          <w:p w14:paraId="715D0132" w14:textId="77777777" w:rsidR="00E65DBE" w:rsidRPr="00E9302F" w:rsidRDefault="00E65DBE" w:rsidP="00AF0D4C">
            <w:pPr>
              <w:spacing w:after="0"/>
              <w:rPr>
                <w:ins w:id="5969" w:author="China Telecom" w:date="2020-11-20T19:17:00Z"/>
              </w:rPr>
            </w:pPr>
            <w:ins w:id="5970" w:author="China Telecom" w:date="2020-11-20T19:17:00Z">
              <w:r w:rsidRPr="00E9302F">
                <w:t>PDSCH for eMBB UUUUU</w:t>
              </w:r>
            </w:ins>
          </w:p>
        </w:tc>
        <w:tc>
          <w:tcPr>
            <w:tcW w:w="2200" w:type="dxa"/>
            <w:noWrap/>
            <w:hideMark/>
          </w:tcPr>
          <w:p w14:paraId="1803DD51" w14:textId="77777777" w:rsidR="00E65DBE" w:rsidRPr="00E9302F" w:rsidRDefault="00E65DBE" w:rsidP="00AF0D4C">
            <w:pPr>
              <w:spacing w:after="0"/>
              <w:jc w:val="center"/>
              <w:rPr>
                <w:ins w:id="5971" w:author="China Telecom" w:date="2020-11-20T19:17:00Z"/>
              </w:rPr>
            </w:pPr>
            <w:ins w:id="5972" w:author="China Telecom" w:date="2020-11-20T19:17:00Z">
              <w:r w:rsidRPr="00E9302F">
                <w:t>8</w:t>
              </w:r>
            </w:ins>
          </w:p>
        </w:tc>
        <w:tc>
          <w:tcPr>
            <w:tcW w:w="2200" w:type="dxa"/>
            <w:noWrap/>
            <w:hideMark/>
          </w:tcPr>
          <w:p w14:paraId="674E3388" w14:textId="77777777" w:rsidR="00E65DBE" w:rsidRPr="00E9302F" w:rsidRDefault="00E65DBE" w:rsidP="00AF0D4C">
            <w:pPr>
              <w:spacing w:after="0"/>
              <w:jc w:val="center"/>
              <w:rPr>
                <w:ins w:id="5973" w:author="China Telecom" w:date="2020-11-20T19:17:00Z"/>
              </w:rPr>
            </w:pPr>
            <w:ins w:id="5974" w:author="China Telecom" w:date="2020-11-20T19:17:00Z">
              <w:r w:rsidRPr="00E9302F">
                <w:t>140.58</w:t>
              </w:r>
            </w:ins>
          </w:p>
        </w:tc>
        <w:tc>
          <w:tcPr>
            <w:tcW w:w="2200" w:type="dxa"/>
            <w:noWrap/>
            <w:hideMark/>
          </w:tcPr>
          <w:p w14:paraId="3E1BD0B5" w14:textId="77777777" w:rsidR="00E65DBE" w:rsidRPr="00E9302F" w:rsidRDefault="00E65DBE" w:rsidP="00AF0D4C">
            <w:pPr>
              <w:spacing w:after="0"/>
              <w:jc w:val="center"/>
              <w:rPr>
                <w:ins w:id="5975" w:author="China Telecom" w:date="2020-11-20T19:17:00Z"/>
              </w:rPr>
            </w:pPr>
            <w:ins w:id="5976" w:author="China Telecom" w:date="2020-11-20T19:17:00Z">
              <w:r w:rsidRPr="00E9302F">
                <w:t>1.86</w:t>
              </w:r>
            </w:ins>
          </w:p>
        </w:tc>
        <w:tc>
          <w:tcPr>
            <w:tcW w:w="2620" w:type="dxa"/>
            <w:noWrap/>
            <w:hideMark/>
          </w:tcPr>
          <w:p w14:paraId="4C228399" w14:textId="77777777" w:rsidR="00E65DBE" w:rsidRPr="00E9302F" w:rsidRDefault="00E65DBE" w:rsidP="00AF0D4C">
            <w:pPr>
              <w:spacing w:after="0"/>
              <w:jc w:val="center"/>
              <w:rPr>
                <w:ins w:id="5977" w:author="China Telecom" w:date="2020-11-20T19:17:00Z"/>
              </w:rPr>
            </w:pPr>
            <w:ins w:id="5978" w:author="China Telecom" w:date="2020-11-20T19:17:00Z">
              <w:r w:rsidRPr="00E9302F">
                <w:t>15.02</w:t>
              </w:r>
            </w:ins>
          </w:p>
        </w:tc>
      </w:tr>
    </w:tbl>
    <w:p w14:paraId="46EEB5F7" w14:textId="77777777" w:rsidR="00E65DBE" w:rsidRPr="007368F9" w:rsidRDefault="00E65DBE" w:rsidP="00E65DBE">
      <w:pPr>
        <w:pStyle w:val="TH"/>
        <w:rPr>
          <w:ins w:id="5979" w:author="China Telecom" w:date="2020-11-20T19:17:00Z"/>
        </w:rPr>
      </w:pPr>
    </w:p>
    <w:p w14:paraId="4EC79B59" w14:textId="77777777" w:rsidR="00E65DBE" w:rsidRPr="00DE78FE" w:rsidRDefault="00E65DBE" w:rsidP="00E65DBE">
      <w:pPr>
        <w:rPr>
          <w:ins w:id="5980" w:author="China Telecom" w:date="2020-11-20T19:17:00Z"/>
        </w:rPr>
      </w:pPr>
      <w:ins w:id="5981" w:author="China Telecom" w:date="2020-11-20T19:17:00Z">
        <w:r>
          <w:t xml:space="preserve">From the representative values for </w:t>
        </w:r>
        <w:r w:rsidRPr="00DE78FE">
          <w:t>Rural 2GHz FDD NLOS O2I scenario</w:t>
        </w:r>
        <w:r>
          <w:t xml:space="preserve">, the following observation is made: </w:t>
        </w:r>
      </w:ins>
    </w:p>
    <w:p w14:paraId="5A9F7E45" w14:textId="77777777" w:rsidR="00E65DBE" w:rsidRDefault="00E65DBE" w:rsidP="00E65DBE">
      <w:pPr>
        <w:pStyle w:val="ad"/>
        <w:numPr>
          <w:ilvl w:val="0"/>
          <w:numId w:val="26"/>
        </w:numPr>
        <w:spacing w:after="0"/>
        <w:ind w:firstLineChars="0"/>
        <w:rPr>
          <w:ins w:id="5982" w:author="China Telecom" w:date="2020-11-20T19:17:00Z"/>
        </w:rPr>
      </w:pPr>
      <w:ins w:id="5983" w:author="China Telecom" w:date="2020-11-20T19:17:00Z">
        <w:r w:rsidRPr="00DE78FE">
          <w:t xml:space="preserve">PRACH format B4 is the worst channel in terms of MIL, and can be the coverage bottleneck for the given scenario. </w:t>
        </w:r>
      </w:ins>
    </w:p>
    <w:p w14:paraId="33BC0E36" w14:textId="77777777" w:rsidR="00E65DBE" w:rsidRPr="00F9020F" w:rsidRDefault="00E65DBE" w:rsidP="00E65DBE">
      <w:pPr>
        <w:pStyle w:val="ad"/>
        <w:numPr>
          <w:ilvl w:val="1"/>
          <w:numId w:val="26"/>
        </w:numPr>
        <w:spacing w:after="0"/>
        <w:ind w:firstLineChars="0"/>
        <w:rPr>
          <w:ins w:id="5984" w:author="China Telecom" w:date="2020-11-20T19:17:00Z"/>
        </w:rPr>
      </w:pPr>
      <w:ins w:id="5985" w:author="China Telecom" w:date="2020-11-20T19:17:00Z">
        <w:r w:rsidRPr="00594A66">
          <w:t>Since the number of samples to derive the representative value is 4, further analysis is advisable for more accurate MIL estimation on this ch</w:t>
        </w:r>
        <w:r w:rsidRPr="00804B30">
          <w:t>annel as necessity. It has not been pursued in this study item.</w:t>
        </w:r>
      </w:ins>
    </w:p>
    <w:p w14:paraId="5079EBBB" w14:textId="77777777" w:rsidR="00E65DBE" w:rsidRDefault="00E65DBE" w:rsidP="00E65DBE">
      <w:pPr>
        <w:pStyle w:val="ad"/>
        <w:numPr>
          <w:ilvl w:val="0"/>
          <w:numId w:val="26"/>
        </w:numPr>
        <w:spacing w:after="0"/>
        <w:ind w:firstLineChars="0"/>
        <w:rPr>
          <w:ins w:id="5986" w:author="China Telecom" w:date="2020-11-20T19:17:00Z"/>
        </w:rPr>
      </w:pPr>
      <w:ins w:id="5987" w:author="China Telecom" w:date="2020-11-20T19:17:00Z">
        <w:r w:rsidRPr="00DE78FE">
          <w:t xml:space="preserve">In order to achieve </w:t>
        </w:r>
        <w:r>
          <w:t xml:space="preserve">the target MPL calculated from </w:t>
        </w:r>
        <w:r w:rsidRPr="00DE78FE">
          <w:t xml:space="preserve">1732m ISD, the following channel(s) needs to be enhanced: </w:t>
        </w:r>
      </w:ins>
    </w:p>
    <w:p w14:paraId="70555506" w14:textId="77777777" w:rsidR="00E65DBE" w:rsidRPr="00F9020F" w:rsidRDefault="00E65DBE" w:rsidP="00E65DBE">
      <w:pPr>
        <w:pStyle w:val="ad"/>
        <w:numPr>
          <w:ilvl w:val="1"/>
          <w:numId w:val="26"/>
        </w:numPr>
        <w:spacing w:after="0"/>
        <w:ind w:firstLineChars="0"/>
        <w:rPr>
          <w:ins w:id="5988" w:author="China Telecom" w:date="2020-11-20T19:17:00Z"/>
        </w:rPr>
      </w:pPr>
      <w:ins w:id="5989" w:author="China Telecom" w:date="2020-11-20T19:17:00Z">
        <w:r w:rsidRPr="00DE78FE">
          <w:t>PUSCH with SIP invite</w:t>
        </w:r>
      </w:ins>
    </w:p>
    <w:p w14:paraId="14ABBD32" w14:textId="77777777" w:rsidR="00E65DBE" w:rsidRDefault="00E65DBE" w:rsidP="00E65DBE">
      <w:pPr>
        <w:pStyle w:val="ad"/>
        <w:numPr>
          <w:ilvl w:val="2"/>
          <w:numId w:val="26"/>
        </w:numPr>
        <w:spacing w:after="0"/>
        <w:ind w:firstLineChars="0"/>
        <w:rPr>
          <w:ins w:id="5990" w:author="China Telecom" w:date="2020-11-20T19:17:00Z"/>
        </w:rPr>
      </w:pPr>
      <w:ins w:id="5991" w:author="China Telecom" w:date="2020-11-20T19:17:00Z">
        <w:r w:rsidRPr="00DE78FE">
          <w:t xml:space="preserve">However, due to the lack of the number of samples, the statistical correctness of this estimation has not been pursued in this study item. </w:t>
        </w:r>
      </w:ins>
    </w:p>
    <w:p w14:paraId="1B85DDF0" w14:textId="77777777" w:rsidR="00E65DBE" w:rsidRPr="00DE78FE" w:rsidRDefault="00E65DBE" w:rsidP="00E65DBE">
      <w:pPr>
        <w:pStyle w:val="ad"/>
        <w:numPr>
          <w:ilvl w:val="1"/>
          <w:numId w:val="26"/>
        </w:numPr>
        <w:spacing w:after="0"/>
        <w:ind w:firstLineChars="0"/>
        <w:rPr>
          <w:ins w:id="5992" w:author="China Telecom" w:date="2020-11-20T19:17:00Z"/>
        </w:rPr>
      </w:pPr>
      <w:ins w:id="5993" w:author="China Telecom" w:date="2020-11-20T19:17:00Z">
        <w:r w:rsidRPr="00DE78FE">
          <w:t>PRACH format B4</w:t>
        </w:r>
      </w:ins>
    </w:p>
    <w:p w14:paraId="79A0118E" w14:textId="77777777" w:rsidR="00E65DBE" w:rsidRDefault="00E65DBE" w:rsidP="00E65DBE">
      <w:pPr>
        <w:pStyle w:val="3GPPAgreements"/>
        <w:numPr>
          <w:ilvl w:val="0"/>
          <w:numId w:val="0"/>
        </w:numPr>
        <w:rPr>
          <w:ins w:id="5994" w:author="China Telecom" w:date="2020-11-20T19:17:00Z"/>
        </w:rPr>
      </w:pPr>
    </w:p>
    <w:p w14:paraId="0CCE7ED5" w14:textId="77777777" w:rsidR="00E65DBE" w:rsidRPr="00691270" w:rsidRDefault="00E65DBE" w:rsidP="00E65DBE">
      <w:pPr>
        <w:pStyle w:val="4"/>
        <w:rPr>
          <w:ins w:id="5995" w:author="China Telecom" w:date="2020-11-20T19:17:00Z"/>
          <w:lang w:val="pt-BR"/>
        </w:rPr>
      </w:pPr>
      <w:bookmarkStart w:id="5996" w:name="_Toc56794586"/>
      <w:ins w:id="5997" w:author="China Telecom" w:date="2020-11-20T19:17:00Z">
        <w:r w:rsidRPr="00691270">
          <w:rPr>
            <w:lang w:val="pt-BR"/>
          </w:rPr>
          <w:t>5.</w:t>
        </w:r>
        <w:r>
          <w:rPr>
            <w:lang w:val="pt-BR"/>
          </w:rPr>
          <w:t>1</w:t>
        </w:r>
        <w:r w:rsidRPr="00691270">
          <w:rPr>
            <w:lang w:val="pt-BR"/>
          </w:rPr>
          <w:t>.1.6</w:t>
        </w:r>
        <w:r w:rsidRPr="00691270">
          <w:rPr>
            <w:lang w:val="pt-BR"/>
          </w:rPr>
          <w:tab/>
          <w:t>Rural 700MHz FDD NLOS O2I scenario</w:t>
        </w:r>
        <w:bookmarkEnd w:id="5996"/>
      </w:ins>
    </w:p>
    <w:p w14:paraId="68E469CC" w14:textId="77777777" w:rsidR="00E65DBE" w:rsidRPr="00FF7775" w:rsidRDefault="00E65DBE" w:rsidP="00E65DBE">
      <w:pPr>
        <w:pStyle w:val="3GPPAgreements"/>
        <w:numPr>
          <w:ilvl w:val="0"/>
          <w:numId w:val="0"/>
        </w:numPr>
        <w:rPr>
          <w:ins w:id="5998" w:author="China Telecom" w:date="2020-11-20T19:17:00Z"/>
        </w:rPr>
      </w:pPr>
      <w:ins w:id="5999" w:author="China Telecom" w:date="2020-11-20T19:17:00Z">
        <w:r>
          <w:t>The representative values for the metrics are summarized in Tables 5.1.1.6-1 to 5.1.1.6-3.</w:t>
        </w:r>
      </w:ins>
    </w:p>
    <w:p w14:paraId="1DBBAEB3" w14:textId="77777777" w:rsidR="00E65DBE" w:rsidRPr="00804B30" w:rsidRDefault="00E65DBE" w:rsidP="00E65DBE">
      <w:pPr>
        <w:rPr>
          <w:ins w:id="6000" w:author="China Telecom" w:date="2020-11-20T19:17:00Z"/>
        </w:rPr>
      </w:pPr>
    </w:p>
    <w:p w14:paraId="4429B89B" w14:textId="77777777" w:rsidR="00E65DBE" w:rsidRDefault="00E65DBE" w:rsidP="00E65DBE">
      <w:pPr>
        <w:pStyle w:val="TH"/>
        <w:rPr>
          <w:ins w:id="6001" w:author="China Telecom" w:date="2020-11-20T19:17:00Z"/>
        </w:rPr>
      </w:pPr>
      <w:ins w:id="6002" w:author="China Telecom" w:date="2020-11-20T19:17:00Z">
        <w:r>
          <w:t xml:space="preserve">Table </w:t>
        </w:r>
        <w:r>
          <w:rPr>
            <w:lang w:eastAsia="zh-CN"/>
          </w:rPr>
          <w:t>5.1.1.6</w:t>
        </w:r>
        <w:r w:rsidRPr="007368F9">
          <w:t>-</w:t>
        </w:r>
        <w:r>
          <w:rPr>
            <w:rFonts w:hint="eastAsia"/>
            <w:lang w:eastAsia="ja-JP"/>
          </w:rPr>
          <w:t>1</w:t>
        </w:r>
        <w:r w:rsidRPr="007368F9">
          <w:rPr>
            <w:rFonts w:hint="eastAsia"/>
          </w:rPr>
          <w:t>:</w:t>
        </w:r>
        <w:r>
          <w:rPr>
            <w:rFonts w:hint="eastAsia"/>
          </w:rPr>
          <w:t xml:space="preserve"> Representative values</w:t>
        </w:r>
        <w:r>
          <w:t xml:space="preserve"> of MCL</w:t>
        </w:r>
        <w:r>
          <w:rPr>
            <w:rFonts w:hint="eastAsia"/>
          </w:rPr>
          <w:t xml:space="preserve"> </w:t>
        </w:r>
        <w:r>
          <w:t>for Rural 700M</w:t>
        </w:r>
        <w:r w:rsidRPr="00DE78FE">
          <w:t>Hz</w:t>
        </w:r>
        <w:r>
          <w:t xml:space="preserve"> FDD NLOS O2I scenario </w:t>
        </w:r>
      </w:ins>
    </w:p>
    <w:tbl>
      <w:tblPr>
        <w:tblStyle w:val="a7"/>
        <w:tblW w:w="0" w:type="auto"/>
        <w:tblLook w:val="04A0" w:firstRow="1" w:lastRow="0" w:firstColumn="1" w:lastColumn="0" w:noHBand="0" w:noVBand="1"/>
      </w:tblPr>
      <w:tblGrid>
        <w:gridCol w:w="4033"/>
        <w:gridCol w:w="1433"/>
        <w:gridCol w:w="1480"/>
        <w:gridCol w:w="1433"/>
        <w:gridCol w:w="1478"/>
      </w:tblGrid>
      <w:tr w:rsidR="00E65DBE" w:rsidRPr="00E9302F" w14:paraId="77DD38CF" w14:textId="77777777" w:rsidTr="00AF0D4C">
        <w:trPr>
          <w:ins w:id="6003" w:author="China Telecom" w:date="2020-11-20T19:17:00Z"/>
        </w:trPr>
        <w:tc>
          <w:tcPr>
            <w:tcW w:w="4073" w:type="dxa"/>
            <w:shd w:val="clear" w:color="auto" w:fill="E7E6E6" w:themeFill="background2"/>
            <w:noWrap/>
            <w:hideMark/>
          </w:tcPr>
          <w:p w14:paraId="0F9BF943" w14:textId="77777777" w:rsidR="00E65DBE" w:rsidRPr="00F9020F" w:rsidRDefault="00E65DBE" w:rsidP="00AF0D4C">
            <w:pPr>
              <w:spacing w:after="0"/>
              <w:jc w:val="center"/>
              <w:rPr>
                <w:ins w:id="6004" w:author="China Telecom" w:date="2020-11-20T19:17:00Z"/>
                <w:bCs/>
              </w:rPr>
            </w:pPr>
            <w:ins w:id="6005" w:author="China Telecom" w:date="2020-11-20T19:17:00Z">
              <w:r w:rsidRPr="00F9020F">
                <w:rPr>
                  <w:b/>
                  <w:bCs/>
                </w:rPr>
                <w:t>Channels (and Frame format)</w:t>
              </w:r>
            </w:ins>
          </w:p>
        </w:tc>
        <w:tc>
          <w:tcPr>
            <w:tcW w:w="1446" w:type="dxa"/>
            <w:shd w:val="clear" w:color="auto" w:fill="E7E6E6" w:themeFill="background2"/>
            <w:hideMark/>
          </w:tcPr>
          <w:p w14:paraId="6DB648D8" w14:textId="77777777" w:rsidR="00E65DBE" w:rsidRPr="00F9020F" w:rsidRDefault="00E65DBE" w:rsidP="00AF0D4C">
            <w:pPr>
              <w:spacing w:after="0"/>
              <w:jc w:val="center"/>
              <w:rPr>
                <w:ins w:id="6006" w:author="China Telecom" w:date="2020-11-20T19:17:00Z"/>
                <w:bCs/>
              </w:rPr>
            </w:pPr>
            <w:ins w:id="6007" w:author="China Telecom" w:date="2020-11-20T19:17:00Z">
              <w:r w:rsidRPr="00F9020F">
                <w:rPr>
                  <w:b/>
                  <w:bCs/>
                </w:rPr>
                <w:t>Number of Samples</w:t>
              </w:r>
            </w:ins>
          </w:p>
        </w:tc>
        <w:tc>
          <w:tcPr>
            <w:tcW w:w="1446" w:type="dxa"/>
            <w:shd w:val="clear" w:color="auto" w:fill="E7E6E6" w:themeFill="background2"/>
            <w:hideMark/>
          </w:tcPr>
          <w:p w14:paraId="05156794" w14:textId="77777777" w:rsidR="00E65DBE" w:rsidRPr="00F9020F" w:rsidRDefault="00E65DBE" w:rsidP="00AF0D4C">
            <w:pPr>
              <w:spacing w:after="0"/>
              <w:jc w:val="center"/>
              <w:rPr>
                <w:ins w:id="6008" w:author="China Telecom" w:date="2020-11-20T19:17:00Z"/>
                <w:bCs/>
              </w:rPr>
            </w:pPr>
            <w:ins w:id="6009" w:author="China Telecom" w:date="2020-11-20T19:17:00Z">
              <w:r w:rsidRPr="00F9020F">
                <w:rPr>
                  <w:b/>
                  <w:bCs/>
                </w:rPr>
                <w:t>Representative value</w:t>
              </w:r>
            </w:ins>
          </w:p>
        </w:tc>
        <w:tc>
          <w:tcPr>
            <w:tcW w:w="1446" w:type="dxa"/>
            <w:shd w:val="clear" w:color="auto" w:fill="E7E6E6" w:themeFill="background2"/>
            <w:hideMark/>
          </w:tcPr>
          <w:p w14:paraId="21335BD4" w14:textId="77777777" w:rsidR="00E65DBE" w:rsidRPr="00F9020F" w:rsidRDefault="00E65DBE" w:rsidP="00AF0D4C">
            <w:pPr>
              <w:spacing w:after="0"/>
              <w:jc w:val="center"/>
              <w:rPr>
                <w:ins w:id="6010" w:author="China Telecom" w:date="2020-11-20T19:17:00Z"/>
                <w:bCs/>
              </w:rPr>
            </w:pPr>
            <w:ins w:id="6011" w:author="China Telecom" w:date="2020-11-20T19:17:00Z">
              <w:r w:rsidRPr="00F9020F">
                <w:rPr>
                  <w:b/>
                  <w:bCs/>
                </w:rPr>
                <w:t>Standard Deviation (w/o outlier)</w:t>
              </w:r>
            </w:ins>
          </w:p>
        </w:tc>
        <w:tc>
          <w:tcPr>
            <w:tcW w:w="1446" w:type="dxa"/>
            <w:shd w:val="clear" w:color="auto" w:fill="E7E6E6" w:themeFill="background2"/>
            <w:hideMark/>
          </w:tcPr>
          <w:p w14:paraId="4A569D4C" w14:textId="77777777" w:rsidR="00E65DBE" w:rsidRPr="00F9020F" w:rsidRDefault="00E65DBE" w:rsidP="00AF0D4C">
            <w:pPr>
              <w:spacing w:after="0"/>
              <w:jc w:val="center"/>
              <w:rPr>
                <w:ins w:id="6012" w:author="China Telecom" w:date="2020-11-20T19:17:00Z"/>
                <w:bCs/>
              </w:rPr>
            </w:pPr>
            <w:ins w:id="6013" w:author="China Telecom" w:date="2020-11-20T19:17:00Z">
              <w:r w:rsidRPr="00F9020F">
                <w:rPr>
                  <w:b/>
                  <w:bCs/>
                </w:rPr>
                <w:t>Gap from Service dependent target</w:t>
              </w:r>
              <w:r w:rsidRPr="00F9020F">
                <w:rPr>
                  <w:b/>
                  <w:bCs/>
                </w:rPr>
                <w:br/>
                <w:t>MCL=139.2dB</w:t>
              </w:r>
            </w:ins>
          </w:p>
        </w:tc>
      </w:tr>
      <w:tr w:rsidR="00E65DBE" w:rsidRPr="00E9302F" w14:paraId="69F70D91" w14:textId="77777777" w:rsidTr="00AF0D4C">
        <w:trPr>
          <w:ins w:id="6014" w:author="China Telecom" w:date="2020-11-20T19:17:00Z"/>
        </w:trPr>
        <w:tc>
          <w:tcPr>
            <w:tcW w:w="4073" w:type="dxa"/>
            <w:noWrap/>
            <w:hideMark/>
          </w:tcPr>
          <w:p w14:paraId="7CD952FC" w14:textId="77777777" w:rsidR="00E65DBE" w:rsidRPr="00E9302F" w:rsidRDefault="00E65DBE" w:rsidP="00AF0D4C">
            <w:pPr>
              <w:spacing w:after="0"/>
              <w:rPr>
                <w:ins w:id="6015" w:author="China Telecom" w:date="2020-11-20T19:17:00Z"/>
              </w:rPr>
            </w:pPr>
            <w:ins w:id="6016" w:author="China Telecom" w:date="2020-11-20T19:17:00Z">
              <w:r w:rsidRPr="00E9302F">
                <w:t>PUSCH for eMBB UUUUU</w:t>
              </w:r>
            </w:ins>
          </w:p>
        </w:tc>
        <w:tc>
          <w:tcPr>
            <w:tcW w:w="1446" w:type="dxa"/>
            <w:noWrap/>
            <w:hideMark/>
          </w:tcPr>
          <w:p w14:paraId="38517C11" w14:textId="77777777" w:rsidR="00E65DBE" w:rsidRPr="00E9302F" w:rsidRDefault="00E65DBE" w:rsidP="00AF0D4C">
            <w:pPr>
              <w:spacing w:after="0"/>
              <w:jc w:val="center"/>
              <w:rPr>
                <w:ins w:id="6017" w:author="China Telecom" w:date="2020-11-20T19:17:00Z"/>
              </w:rPr>
            </w:pPr>
            <w:ins w:id="6018" w:author="China Telecom" w:date="2020-11-20T19:17:00Z">
              <w:r w:rsidRPr="00E9302F">
                <w:t>11</w:t>
              </w:r>
            </w:ins>
          </w:p>
        </w:tc>
        <w:tc>
          <w:tcPr>
            <w:tcW w:w="1446" w:type="dxa"/>
            <w:noWrap/>
            <w:hideMark/>
          </w:tcPr>
          <w:p w14:paraId="29116F05" w14:textId="77777777" w:rsidR="00E65DBE" w:rsidRPr="00E9302F" w:rsidRDefault="00E65DBE" w:rsidP="00AF0D4C">
            <w:pPr>
              <w:spacing w:after="0"/>
              <w:jc w:val="center"/>
              <w:rPr>
                <w:ins w:id="6019" w:author="China Telecom" w:date="2020-11-20T19:17:00Z"/>
              </w:rPr>
            </w:pPr>
            <w:ins w:id="6020" w:author="China Telecom" w:date="2020-11-20T19:17:00Z">
              <w:r w:rsidRPr="00E9302F">
                <w:t>132.45</w:t>
              </w:r>
            </w:ins>
          </w:p>
        </w:tc>
        <w:tc>
          <w:tcPr>
            <w:tcW w:w="1446" w:type="dxa"/>
            <w:noWrap/>
            <w:hideMark/>
          </w:tcPr>
          <w:p w14:paraId="1CDCDA4D" w14:textId="77777777" w:rsidR="00E65DBE" w:rsidRPr="00E9302F" w:rsidRDefault="00E65DBE" w:rsidP="00AF0D4C">
            <w:pPr>
              <w:spacing w:after="0"/>
              <w:jc w:val="center"/>
              <w:rPr>
                <w:ins w:id="6021" w:author="China Telecom" w:date="2020-11-20T19:17:00Z"/>
              </w:rPr>
            </w:pPr>
            <w:ins w:id="6022" w:author="China Telecom" w:date="2020-11-20T19:17:00Z">
              <w:r w:rsidRPr="00E9302F">
                <w:t>2.19</w:t>
              </w:r>
            </w:ins>
          </w:p>
        </w:tc>
        <w:tc>
          <w:tcPr>
            <w:tcW w:w="1446" w:type="dxa"/>
            <w:noWrap/>
            <w:hideMark/>
          </w:tcPr>
          <w:p w14:paraId="5FAF7A63" w14:textId="77777777" w:rsidR="00E65DBE" w:rsidRPr="00E9302F" w:rsidRDefault="00E65DBE" w:rsidP="00AF0D4C">
            <w:pPr>
              <w:spacing w:after="0"/>
              <w:jc w:val="center"/>
              <w:rPr>
                <w:ins w:id="6023" w:author="China Telecom" w:date="2020-11-20T19:17:00Z"/>
              </w:rPr>
            </w:pPr>
            <w:ins w:id="6024" w:author="China Telecom" w:date="2020-11-20T19:17:00Z">
              <w:r w:rsidRPr="00E9302F">
                <w:t>N/A</w:t>
              </w:r>
            </w:ins>
          </w:p>
        </w:tc>
      </w:tr>
      <w:tr w:rsidR="00E65DBE" w:rsidRPr="00E9302F" w14:paraId="4A296D9D" w14:textId="77777777" w:rsidTr="00AF0D4C">
        <w:trPr>
          <w:ins w:id="6025" w:author="China Telecom" w:date="2020-11-20T19:17:00Z"/>
        </w:trPr>
        <w:tc>
          <w:tcPr>
            <w:tcW w:w="4073" w:type="dxa"/>
            <w:noWrap/>
            <w:hideMark/>
          </w:tcPr>
          <w:p w14:paraId="45D05934" w14:textId="77777777" w:rsidR="00E65DBE" w:rsidRPr="00E9302F" w:rsidRDefault="00E65DBE" w:rsidP="00AF0D4C">
            <w:pPr>
              <w:spacing w:after="0"/>
              <w:rPr>
                <w:ins w:id="6026" w:author="China Telecom" w:date="2020-11-20T19:17:00Z"/>
              </w:rPr>
            </w:pPr>
            <w:ins w:id="6027" w:author="China Telecom" w:date="2020-11-20T19:17:00Z">
              <w:r w:rsidRPr="00E9302F">
                <w:t>PUSCH for VoIP UUUUU</w:t>
              </w:r>
            </w:ins>
          </w:p>
        </w:tc>
        <w:tc>
          <w:tcPr>
            <w:tcW w:w="1446" w:type="dxa"/>
            <w:noWrap/>
            <w:hideMark/>
          </w:tcPr>
          <w:p w14:paraId="64FAFE73" w14:textId="77777777" w:rsidR="00E65DBE" w:rsidRPr="00E9302F" w:rsidRDefault="00E65DBE" w:rsidP="00AF0D4C">
            <w:pPr>
              <w:spacing w:after="0"/>
              <w:jc w:val="center"/>
              <w:rPr>
                <w:ins w:id="6028" w:author="China Telecom" w:date="2020-11-20T19:17:00Z"/>
              </w:rPr>
            </w:pPr>
            <w:ins w:id="6029" w:author="China Telecom" w:date="2020-11-20T19:17:00Z">
              <w:r w:rsidRPr="00E9302F">
                <w:t>10</w:t>
              </w:r>
            </w:ins>
          </w:p>
        </w:tc>
        <w:tc>
          <w:tcPr>
            <w:tcW w:w="1446" w:type="dxa"/>
            <w:noWrap/>
            <w:hideMark/>
          </w:tcPr>
          <w:p w14:paraId="0C006476" w14:textId="77777777" w:rsidR="00E65DBE" w:rsidRPr="00E9302F" w:rsidRDefault="00E65DBE" w:rsidP="00AF0D4C">
            <w:pPr>
              <w:spacing w:after="0"/>
              <w:jc w:val="center"/>
              <w:rPr>
                <w:ins w:id="6030" w:author="China Telecom" w:date="2020-11-20T19:17:00Z"/>
              </w:rPr>
            </w:pPr>
            <w:ins w:id="6031" w:author="China Telecom" w:date="2020-11-20T19:17:00Z">
              <w:r w:rsidRPr="00E9302F">
                <w:t>134.19</w:t>
              </w:r>
            </w:ins>
          </w:p>
        </w:tc>
        <w:tc>
          <w:tcPr>
            <w:tcW w:w="1446" w:type="dxa"/>
            <w:noWrap/>
            <w:hideMark/>
          </w:tcPr>
          <w:p w14:paraId="061ABED0" w14:textId="77777777" w:rsidR="00E65DBE" w:rsidRPr="00E9302F" w:rsidRDefault="00E65DBE" w:rsidP="00AF0D4C">
            <w:pPr>
              <w:spacing w:after="0"/>
              <w:jc w:val="center"/>
              <w:rPr>
                <w:ins w:id="6032" w:author="China Telecom" w:date="2020-11-20T19:17:00Z"/>
              </w:rPr>
            </w:pPr>
            <w:ins w:id="6033" w:author="China Telecom" w:date="2020-11-20T19:17:00Z">
              <w:r w:rsidRPr="00E9302F">
                <w:t>1.55</w:t>
              </w:r>
            </w:ins>
          </w:p>
        </w:tc>
        <w:tc>
          <w:tcPr>
            <w:tcW w:w="1446" w:type="dxa"/>
            <w:noWrap/>
            <w:hideMark/>
          </w:tcPr>
          <w:p w14:paraId="4B16F107" w14:textId="77777777" w:rsidR="00E65DBE" w:rsidRPr="00E9302F" w:rsidRDefault="00E65DBE" w:rsidP="00AF0D4C">
            <w:pPr>
              <w:spacing w:after="0"/>
              <w:jc w:val="center"/>
              <w:rPr>
                <w:ins w:id="6034" w:author="China Telecom" w:date="2020-11-20T19:17:00Z"/>
              </w:rPr>
            </w:pPr>
            <w:ins w:id="6035" w:author="China Telecom" w:date="2020-11-20T19:17:00Z">
              <w:r w:rsidRPr="00E9302F">
                <w:t>-5.01</w:t>
              </w:r>
            </w:ins>
          </w:p>
        </w:tc>
      </w:tr>
      <w:tr w:rsidR="00E65DBE" w:rsidRPr="00E9302F" w14:paraId="0A918AD1" w14:textId="77777777" w:rsidTr="00AF0D4C">
        <w:trPr>
          <w:ins w:id="6036" w:author="China Telecom" w:date="2020-11-20T19:17:00Z"/>
        </w:trPr>
        <w:tc>
          <w:tcPr>
            <w:tcW w:w="4073" w:type="dxa"/>
            <w:noWrap/>
            <w:hideMark/>
          </w:tcPr>
          <w:p w14:paraId="325EF23C" w14:textId="77777777" w:rsidR="00E65DBE" w:rsidRPr="00E9302F" w:rsidRDefault="00E65DBE" w:rsidP="00AF0D4C">
            <w:pPr>
              <w:spacing w:after="0"/>
              <w:rPr>
                <w:ins w:id="6037" w:author="China Telecom" w:date="2020-11-20T19:17:00Z"/>
              </w:rPr>
            </w:pPr>
            <w:ins w:id="6038" w:author="China Telecom" w:date="2020-11-20T19:17:00Z">
              <w:r w:rsidRPr="00E9302F">
                <w:t>PUSCH with SIP invite UUUUU</w:t>
              </w:r>
            </w:ins>
          </w:p>
        </w:tc>
        <w:tc>
          <w:tcPr>
            <w:tcW w:w="1446" w:type="dxa"/>
            <w:noWrap/>
            <w:hideMark/>
          </w:tcPr>
          <w:p w14:paraId="7F7FA53C" w14:textId="77777777" w:rsidR="00E65DBE" w:rsidRPr="00E9302F" w:rsidRDefault="00E65DBE" w:rsidP="00AF0D4C">
            <w:pPr>
              <w:spacing w:after="0"/>
              <w:jc w:val="center"/>
              <w:rPr>
                <w:ins w:id="6039" w:author="China Telecom" w:date="2020-11-20T19:17:00Z"/>
              </w:rPr>
            </w:pPr>
            <w:ins w:id="6040" w:author="China Telecom" w:date="2020-11-20T19:17:00Z">
              <w:r w:rsidRPr="00E9302F">
                <w:t>1</w:t>
              </w:r>
            </w:ins>
          </w:p>
        </w:tc>
        <w:tc>
          <w:tcPr>
            <w:tcW w:w="1446" w:type="dxa"/>
            <w:noWrap/>
            <w:hideMark/>
          </w:tcPr>
          <w:p w14:paraId="5EF2ECE6" w14:textId="77777777" w:rsidR="00E65DBE" w:rsidRPr="00E9302F" w:rsidRDefault="00E65DBE" w:rsidP="00AF0D4C">
            <w:pPr>
              <w:spacing w:after="0"/>
              <w:jc w:val="center"/>
              <w:rPr>
                <w:ins w:id="6041" w:author="China Telecom" w:date="2020-11-20T19:17:00Z"/>
              </w:rPr>
            </w:pPr>
            <w:ins w:id="6042" w:author="China Telecom" w:date="2020-11-20T19:17:00Z">
              <w:r w:rsidRPr="00E9302F">
                <w:t>135.00</w:t>
              </w:r>
            </w:ins>
          </w:p>
        </w:tc>
        <w:tc>
          <w:tcPr>
            <w:tcW w:w="1446" w:type="dxa"/>
            <w:noWrap/>
            <w:hideMark/>
          </w:tcPr>
          <w:p w14:paraId="2877285F" w14:textId="77777777" w:rsidR="00E65DBE" w:rsidRPr="00E9302F" w:rsidRDefault="00E65DBE" w:rsidP="00AF0D4C">
            <w:pPr>
              <w:spacing w:after="0"/>
              <w:jc w:val="center"/>
              <w:rPr>
                <w:ins w:id="6043" w:author="China Telecom" w:date="2020-11-20T19:17:00Z"/>
              </w:rPr>
            </w:pPr>
            <w:ins w:id="6044" w:author="China Telecom" w:date="2020-11-20T19:17:00Z">
              <w:r w:rsidRPr="00E9302F">
                <w:t>0.00</w:t>
              </w:r>
            </w:ins>
          </w:p>
        </w:tc>
        <w:tc>
          <w:tcPr>
            <w:tcW w:w="1446" w:type="dxa"/>
            <w:noWrap/>
            <w:hideMark/>
          </w:tcPr>
          <w:p w14:paraId="7E547ECD" w14:textId="77777777" w:rsidR="00E65DBE" w:rsidRPr="00E9302F" w:rsidRDefault="00E65DBE" w:rsidP="00AF0D4C">
            <w:pPr>
              <w:spacing w:after="0"/>
              <w:jc w:val="center"/>
              <w:rPr>
                <w:ins w:id="6045" w:author="China Telecom" w:date="2020-11-20T19:17:00Z"/>
              </w:rPr>
            </w:pPr>
            <w:ins w:id="6046" w:author="China Telecom" w:date="2020-11-20T19:17:00Z">
              <w:r w:rsidRPr="00E9302F">
                <w:t>-4.20</w:t>
              </w:r>
            </w:ins>
          </w:p>
        </w:tc>
      </w:tr>
      <w:tr w:rsidR="00E65DBE" w:rsidRPr="00E9302F" w14:paraId="425DD312" w14:textId="77777777" w:rsidTr="00AF0D4C">
        <w:trPr>
          <w:ins w:id="6047" w:author="China Telecom" w:date="2020-11-20T19:17:00Z"/>
        </w:trPr>
        <w:tc>
          <w:tcPr>
            <w:tcW w:w="4073" w:type="dxa"/>
            <w:noWrap/>
            <w:hideMark/>
          </w:tcPr>
          <w:p w14:paraId="0C872FA6" w14:textId="77777777" w:rsidR="00E65DBE" w:rsidRPr="00E9302F" w:rsidRDefault="00E65DBE" w:rsidP="00AF0D4C">
            <w:pPr>
              <w:spacing w:after="0"/>
              <w:rPr>
                <w:ins w:id="6048" w:author="China Telecom" w:date="2020-11-20T19:17:00Z"/>
              </w:rPr>
            </w:pPr>
            <w:ins w:id="6049" w:author="China Telecom" w:date="2020-11-20T19:17:00Z">
              <w:r w:rsidRPr="00E9302F">
                <w:t xml:space="preserve">PUSCH for CSI </w:t>
              </w:r>
              <w:r>
                <w:t xml:space="preserve">11bit </w:t>
              </w:r>
              <w:r w:rsidRPr="00E9302F">
                <w:t xml:space="preserve">UUUUU </w:t>
              </w:r>
            </w:ins>
          </w:p>
        </w:tc>
        <w:tc>
          <w:tcPr>
            <w:tcW w:w="1446" w:type="dxa"/>
            <w:noWrap/>
            <w:hideMark/>
          </w:tcPr>
          <w:p w14:paraId="393B9DDD" w14:textId="77777777" w:rsidR="00E65DBE" w:rsidRPr="00E9302F" w:rsidRDefault="00E65DBE" w:rsidP="00AF0D4C">
            <w:pPr>
              <w:spacing w:after="0"/>
              <w:jc w:val="center"/>
              <w:rPr>
                <w:ins w:id="6050" w:author="China Telecom" w:date="2020-11-20T19:17:00Z"/>
              </w:rPr>
            </w:pPr>
            <w:ins w:id="6051" w:author="China Telecom" w:date="2020-11-20T19:17:00Z">
              <w:r w:rsidRPr="00E9302F">
                <w:t>2</w:t>
              </w:r>
            </w:ins>
          </w:p>
        </w:tc>
        <w:tc>
          <w:tcPr>
            <w:tcW w:w="1446" w:type="dxa"/>
            <w:noWrap/>
            <w:hideMark/>
          </w:tcPr>
          <w:p w14:paraId="3F2407B8" w14:textId="77777777" w:rsidR="00E65DBE" w:rsidRPr="00E9302F" w:rsidRDefault="00E65DBE" w:rsidP="00AF0D4C">
            <w:pPr>
              <w:spacing w:after="0"/>
              <w:jc w:val="center"/>
              <w:rPr>
                <w:ins w:id="6052" w:author="China Telecom" w:date="2020-11-20T19:17:00Z"/>
              </w:rPr>
            </w:pPr>
            <w:ins w:id="6053" w:author="China Telecom" w:date="2020-11-20T19:17:00Z">
              <w:r w:rsidRPr="00E9302F">
                <w:t>137.75</w:t>
              </w:r>
            </w:ins>
          </w:p>
        </w:tc>
        <w:tc>
          <w:tcPr>
            <w:tcW w:w="1446" w:type="dxa"/>
            <w:noWrap/>
            <w:hideMark/>
          </w:tcPr>
          <w:p w14:paraId="6448EEEA" w14:textId="77777777" w:rsidR="00E65DBE" w:rsidRPr="00E9302F" w:rsidRDefault="00E65DBE" w:rsidP="00AF0D4C">
            <w:pPr>
              <w:spacing w:after="0"/>
              <w:jc w:val="center"/>
              <w:rPr>
                <w:ins w:id="6054" w:author="China Telecom" w:date="2020-11-20T19:17:00Z"/>
              </w:rPr>
            </w:pPr>
            <w:ins w:id="6055" w:author="China Telecom" w:date="2020-11-20T19:17:00Z">
              <w:r w:rsidRPr="00E9302F">
                <w:t>3.05</w:t>
              </w:r>
            </w:ins>
          </w:p>
        </w:tc>
        <w:tc>
          <w:tcPr>
            <w:tcW w:w="1446" w:type="dxa"/>
            <w:noWrap/>
            <w:hideMark/>
          </w:tcPr>
          <w:p w14:paraId="5D027560" w14:textId="77777777" w:rsidR="00E65DBE" w:rsidRPr="00E9302F" w:rsidRDefault="00E65DBE" w:rsidP="00AF0D4C">
            <w:pPr>
              <w:spacing w:after="0"/>
              <w:jc w:val="center"/>
              <w:rPr>
                <w:ins w:id="6056" w:author="China Telecom" w:date="2020-11-20T19:17:00Z"/>
              </w:rPr>
            </w:pPr>
            <w:ins w:id="6057" w:author="China Telecom" w:date="2020-11-20T19:17:00Z">
              <w:r w:rsidRPr="00E9302F">
                <w:t>-1.45</w:t>
              </w:r>
            </w:ins>
          </w:p>
        </w:tc>
      </w:tr>
      <w:tr w:rsidR="00E65DBE" w:rsidRPr="00E9302F" w14:paraId="3B4C2B23" w14:textId="77777777" w:rsidTr="00AF0D4C">
        <w:trPr>
          <w:ins w:id="6058" w:author="China Telecom" w:date="2020-11-20T19:17:00Z"/>
        </w:trPr>
        <w:tc>
          <w:tcPr>
            <w:tcW w:w="4073" w:type="dxa"/>
            <w:noWrap/>
            <w:hideMark/>
          </w:tcPr>
          <w:p w14:paraId="2477224C" w14:textId="77777777" w:rsidR="00E65DBE" w:rsidRPr="00E9302F" w:rsidRDefault="00E65DBE" w:rsidP="00AF0D4C">
            <w:pPr>
              <w:spacing w:after="0"/>
              <w:rPr>
                <w:ins w:id="6059" w:author="China Telecom" w:date="2020-11-20T19:17:00Z"/>
              </w:rPr>
            </w:pPr>
            <w:ins w:id="6060" w:author="China Telecom" w:date="2020-11-20T19:17:00Z">
              <w:r w:rsidRPr="00E9302F">
                <w:t xml:space="preserve">PUSCH for CSI </w:t>
              </w:r>
              <w:r>
                <w:t xml:space="preserve">22bit </w:t>
              </w:r>
              <w:r w:rsidRPr="00E9302F">
                <w:t xml:space="preserve">UUUUU </w:t>
              </w:r>
            </w:ins>
          </w:p>
        </w:tc>
        <w:tc>
          <w:tcPr>
            <w:tcW w:w="1446" w:type="dxa"/>
            <w:noWrap/>
            <w:hideMark/>
          </w:tcPr>
          <w:p w14:paraId="096B7F66" w14:textId="77777777" w:rsidR="00E65DBE" w:rsidRPr="00E9302F" w:rsidRDefault="00E65DBE" w:rsidP="00AF0D4C">
            <w:pPr>
              <w:spacing w:after="0"/>
              <w:jc w:val="center"/>
              <w:rPr>
                <w:ins w:id="6061" w:author="China Telecom" w:date="2020-11-20T19:17:00Z"/>
              </w:rPr>
            </w:pPr>
            <w:ins w:id="6062" w:author="China Telecom" w:date="2020-11-20T19:17:00Z">
              <w:r w:rsidRPr="00E9302F">
                <w:t>2</w:t>
              </w:r>
            </w:ins>
          </w:p>
        </w:tc>
        <w:tc>
          <w:tcPr>
            <w:tcW w:w="1446" w:type="dxa"/>
            <w:noWrap/>
            <w:hideMark/>
          </w:tcPr>
          <w:p w14:paraId="7C0331F6" w14:textId="77777777" w:rsidR="00E65DBE" w:rsidRPr="00E9302F" w:rsidRDefault="00E65DBE" w:rsidP="00AF0D4C">
            <w:pPr>
              <w:spacing w:after="0"/>
              <w:jc w:val="center"/>
              <w:rPr>
                <w:ins w:id="6063" w:author="China Telecom" w:date="2020-11-20T19:17:00Z"/>
              </w:rPr>
            </w:pPr>
            <w:ins w:id="6064" w:author="China Telecom" w:date="2020-11-20T19:17:00Z">
              <w:r w:rsidRPr="00E9302F">
                <w:t>136.25</w:t>
              </w:r>
            </w:ins>
          </w:p>
        </w:tc>
        <w:tc>
          <w:tcPr>
            <w:tcW w:w="1446" w:type="dxa"/>
            <w:noWrap/>
            <w:hideMark/>
          </w:tcPr>
          <w:p w14:paraId="21A09644" w14:textId="77777777" w:rsidR="00E65DBE" w:rsidRPr="00E9302F" w:rsidRDefault="00E65DBE" w:rsidP="00AF0D4C">
            <w:pPr>
              <w:spacing w:after="0"/>
              <w:jc w:val="center"/>
              <w:rPr>
                <w:ins w:id="6065" w:author="China Telecom" w:date="2020-11-20T19:17:00Z"/>
              </w:rPr>
            </w:pPr>
            <w:ins w:id="6066" w:author="China Telecom" w:date="2020-11-20T19:17:00Z">
              <w:r w:rsidRPr="00E9302F">
                <w:t>3.05</w:t>
              </w:r>
            </w:ins>
          </w:p>
        </w:tc>
        <w:tc>
          <w:tcPr>
            <w:tcW w:w="1446" w:type="dxa"/>
            <w:noWrap/>
            <w:hideMark/>
          </w:tcPr>
          <w:p w14:paraId="28B177C3" w14:textId="77777777" w:rsidR="00E65DBE" w:rsidRPr="00E9302F" w:rsidRDefault="00E65DBE" w:rsidP="00AF0D4C">
            <w:pPr>
              <w:spacing w:after="0"/>
              <w:jc w:val="center"/>
              <w:rPr>
                <w:ins w:id="6067" w:author="China Telecom" w:date="2020-11-20T19:17:00Z"/>
              </w:rPr>
            </w:pPr>
            <w:ins w:id="6068" w:author="China Telecom" w:date="2020-11-20T19:17:00Z">
              <w:r w:rsidRPr="00E9302F">
                <w:t>-2.95</w:t>
              </w:r>
            </w:ins>
          </w:p>
        </w:tc>
      </w:tr>
      <w:tr w:rsidR="00E65DBE" w:rsidRPr="00E9302F" w14:paraId="5693DE34" w14:textId="77777777" w:rsidTr="00AF0D4C">
        <w:trPr>
          <w:ins w:id="6069" w:author="China Telecom" w:date="2020-11-20T19:17:00Z"/>
        </w:trPr>
        <w:tc>
          <w:tcPr>
            <w:tcW w:w="4073" w:type="dxa"/>
            <w:noWrap/>
            <w:hideMark/>
          </w:tcPr>
          <w:p w14:paraId="741FB980" w14:textId="77777777" w:rsidR="00E65DBE" w:rsidRPr="00E9302F" w:rsidRDefault="00E65DBE" w:rsidP="00AF0D4C">
            <w:pPr>
              <w:spacing w:after="0"/>
              <w:rPr>
                <w:ins w:id="6070" w:author="China Telecom" w:date="2020-11-20T19:17:00Z"/>
              </w:rPr>
            </w:pPr>
            <w:ins w:id="6071" w:author="China Telecom" w:date="2020-11-20T19:17:00Z">
              <w:r w:rsidRPr="00E9302F">
                <w:t>PUCCH Format 1</w:t>
              </w:r>
            </w:ins>
          </w:p>
        </w:tc>
        <w:tc>
          <w:tcPr>
            <w:tcW w:w="1446" w:type="dxa"/>
            <w:noWrap/>
            <w:hideMark/>
          </w:tcPr>
          <w:p w14:paraId="001C50E6" w14:textId="77777777" w:rsidR="00E65DBE" w:rsidRPr="00E9302F" w:rsidRDefault="00E65DBE" w:rsidP="00AF0D4C">
            <w:pPr>
              <w:spacing w:after="0"/>
              <w:jc w:val="center"/>
              <w:rPr>
                <w:ins w:id="6072" w:author="China Telecom" w:date="2020-11-20T19:17:00Z"/>
              </w:rPr>
            </w:pPr>
            <w:ins w:id="6073" w:author="China Telecom" w:date="2020-11-20T19:17:00Z">
              <w:r w:rsidRPr="00E9302F">
                <w:t>8</w:t>
              </w:r>
            </w:ins>
          </w:p>
        </w:tc>
        <w:tc>
          <w:tcPr>
            <w:tcW w:w="1446" w:type="dxa"/>
            <w:noWrap/>
            <w:hideMark/>
          </w:tcPr>
          <w:p w14:paraId="59584286" w14:textId="77777777" w:rsidR="00E65DBE" w:rsidRPr="00E9302F" w:rsidRDefault="00E65DBE" w:rsidP="00AF0D4C">
            <w:pPr>
              <w:spacing w:after="0"/>
              <w:jc w:val="center"/>
              <w:rPr>
                <w:ins w:id="6074" w:author="China Telecom" w:date="2020-11-20T19:17:00Z"/>
              </w:rPr>
            </w:pPr>
            <w:ins w:id="6075" w:author="China Telecom" w:date="2020-11-20T19:17:00Z">
              <w:r w:rsidRPr="00E9302F">
                <w:t>137.52</w:t>
              </w:r>
            </w:ins>
          </w:p>
        </w:tc>
        <w:tc>
          <w:tcPr>
            <w:tcW w:w="1446" w:type="dxa"/>
            <w:noWrap/>
            <w:hideMark/>
          </w:tcPr>
          <w:p w14:paraId="29FCE6A6" w14:textId="77777777" w:rsidR="00E65DBE" w:rsidRPr="00E9302F" w:rsidRDefault="00E65DBE" w:rsidP="00AF0D4C">
            <w:pPr>
              <w:spacing w:after="0"/>
              <w:jc w:val="center"/>
              <w:rPr>
                <w:ins w:id="6076" w:author="China Telecom" w:date="2020-11-20T19:17:00Z"/>
              </w:rPr>
            </w:pPr>
            <w:ins w:id="6077" w:author="China Telecom" w:date="2020-11-20T19:17:00Z">
              <w:r w:rsidRPr="00E9302F">
                <w:t>2.97</w:t>
              </w:r>
            </w:ins>
          </w:p>
        </w:tc>
        <w:tc>
          <w:tcPr>
            <w:tcW w:w="1446" w:type="dxa"/>
            <w:noWrap/>
            <w:hideMark/>
          </w:tcPr>
          <w:p w14:paraId="6629399B" w14:textId="77777777" w:rsidR="00E65DBE" w:rsidRPr="00E9302F" w:rsidRDefault="00E65DBE" w:rsidP="00AF0D4C">
            <w:pPr>
              <w:spacing w:after="0"/>
              <w:jc w:val="center"/>
              <w:rPr>
                <w:ins w:id="6078" w:author="China Telecom" w:date="2020-11-20T19:17:00Z"/>
              </w:rPr>
            </w:pPr>
            <w:ins w:id="6079" w:author="China Telecom" w:date="2020-11-20T19:17:00Z">
              <w:r w:rsidRPr="00E9302F">
                <w:t>-1.68</w:t>
              </w:r>
            </w:ins>
          </w:p>
        </w:tc>
      </w:tr>
      <w:tr w:rsidR="00E65DBE" w:rsidRPr="00E9302F" w14:paraId="54A674CB" w14:textId="77777777" w:rsidTr="00AF0D4C">
        <w:trPr>
          <w:ins w:id="6080" w:author="China Telecom" w:date="2020-11-20T19:17:00Z"/>
        </w:trPr>
        <w:tc>
          <w:tcPr>
            <w:tcW w:w="4073" w:type="dxa"/>
            <w:noWrap/>
            <w:hideMark/>
          </w:tcPr>
          <w:p w14:paraId="01C04424" w14:textId="77777777" w:rsidR="00E65DBE" w:rsidRPr="00E9302F" w:rsidRDefault="00E65DBE" w:rsidP="00AF0D4C">
            <w:pPr>
              <w:spacing w:after="0"/>
              <w:rPr>
                <w:ins w:id="6081" w:author="China Telecom" w:date="2020-11-20T19:17:00Z"/>
              </w:rPr>
            </w:pPr>
            <w:ins w:id="6082" w:author="China Telecom" w:date="2020-11-20T19:17:00Z">
              <w:r w:rsidRPr="00E9302F">
                <w:t>PUCCH Format 3 11bit</w:t>
              </w:r>
            </w:ins>
          </w:p>
        </w:tc>
        <w:tc>
          <w:tcPr>
            <w:tcW w:w="1446" w:type="dxa"/>
            <w:noWrap/>
            <w:hideMark/>
          </w:tcPr>
          <w:p w14:paraId="4802C4FC" w14:textId="77777777" w:rsidR="00E65DBE" w:rsidRPr="00E9302F" w:rsidRDefault="00E65DBE" w:rsidP="00AF0D4C">
            <w:pPr>
              <w:spacing w:after="0"/>
              <w:jc w:val="center"/>
              <w:rPr>
                <w:ins w:id="6083" w:author="China Telecom" w:date="2020-11-20T19:17:00Z"/>
              </w:rPr>
            </w:pPr>
            <w:ins w:id="6084" w:author="China Telecom" w:date="2020-11-20T19:17:00Z">
              <w:r w:rsidRPr="00E9302F">
                <w:t>5</w:t>
              </w:r>
            </w:ins>
          </w:p>
        </w:tc>
        <w:tc>
          <w:tcPr>
            <w:tcW w:w="1446" w:type="dxa"/>
            <w:noWrap/>
            <w:hideMark/>
          </w:tcPr>
          <w:p w14:paraId="2D4BE253" w14:textId="77777777" w:rsidR="00E65DBE" w:rsidRPr="00E9302F" w:rsidRDefault="00E65DBE" w:rsidP="00AF0D4C">
            <w:pPr>
              <w:spacing w:after="0"/>
              <w:jc w:val="center"/>
              <w:rPr>
                <w:ins w:id="6085" w:author="China Telecom" w:date="2020-11-20T19:17:00Z"/>
              </w:rPr>
            </w:pPr>
            <w:ins w:id="6086" w:author="China Telecom" w:date="2020-11-20T19:17:00Z">
              <w:r w:rsidRPr="00E9302F">
                <w:t>135.85</w:t>
              </w:r>
            </w:ins>
          </w:p>
        </w:tc>
        <w:tc>
          <w:tcPr>
            <w:tcW w:w="1446" w:type="dxa"/>
            <w:noWrap/>
            <w:hideMark/>
          </w:tcPr>
          <w:p w14:paraId="53364E69" w14:textId="77777777" w:rsidR="00E65DBE" w:rsidRPr="00E9302F" w:rsidRDefault="00E65DBE" w:rsidP="00AF0D4C">
            <w:pPr>
              <w:spacing w:after="0"/>
              <w:jc w:val="center"/>
              <w:rPr>
                <w:ins w:id="6087" w:author="China Telecom" w:date="2020-11-20T19:17:00Z"/>
              </w:rPr>
            </w:pPr>
            <w:ins w:id="6088" w:author="China Telecom" w:date="2020-11-20T19:17:00Z">
              <w:r w:rsidRPr="00E9302F">
                <w:t>1.63</w:t>
              </w:r>
            </w:ins>
          </w:p>
        </w:tc>
        <w:tc>
          <w:tcPr>
            <w:tcW w:w="1446" w:type="dxa"/>
            <w:noWrap/>
            <w:hideMark/>
          </w:tcPr>
          <w:p w14:paraId="656AFE30" w14:textId="77777777" w:rsidR="00E65DBE" w:rsidRPr="00E9302F" w:rsidRDefault="00E65DBE" w:rsidP="00AF0D4C">
            <w:pPr>
              <w:spacing w:after="0"/>
              <w:jc w:val="center"/>
              <w:rPr>
                <w:ins w:id="6089" w:author="China Telecom" w:date="2020-11-20T19:17:00Z"/>
              </w:rPr>
            </w:pPr>
            <w:ins w:id="6090" w:author="China Telecom" w:date="2020-11-20T19:17:00Z">
              <w:r w:rsidRPr="00E9302F">
                <w:t>-3.35</w:t>
              </w:r>
            </w:ins>
          </w:p>
        </w:tc>
      </w:tr>
      <w:tr w:rsidR="00E65DBE" w:rsidRPr="00E9302F" w14:paraId="44697164" w14:textId="77777777" w:rsidTr="00AF0D4C">
        <w:trPr>
          <w:ins w:id="6091" w:author="China Telecom" w:date="2020-11-20T19:17:00Z"/>
        </w:trPr>
        <w:tc>
          <w:tcPr>
            <w:tcW w:w="4073" w:type="dxa"/>
            <w:noWrap/>
            <w:hideMark/>
          </w:tcPr>
          <w:p w14:paraId="10DB652B" w14:textId="77777777" w:rsidR="00E65DBE" w:rsidRPr="00E9302F" w:rsidRDefault="00E65DBE" w:rsidP="00AF0D4C">
            <w:pPr>
              <w:spacing w:after="0"/>
              <w:rPr>
                <w:ins w:id="6092" w:author="China Telecom" w:date="2020-11-20T19:17:00Z"/>
              </w:rPr>
            </w:pPr>
            <w:ins w:id="6093" w:author="China Telecom" w:date="2020-11-20T19:17:00Z">
              <w:r w:rsidRPr="00E9302F">
                <w:t>PUCCH Format 3 22bit</w:t>
              </w:r>
            </w:ins>
          </w:p>
        </w:tc>
        <w:tc>
          <w:tcPr>
            <w:tcW w:w="1446" w:type="dxa"/>
            <w:noWrap/>
            <w:hideMark/>
          </w:tcPr>
          <w:p w14:paraId="4BC4D8CB" w14:textId="77777777" w:rsidR="00E65DBE" w:rsidRPr="00E9302F" w:rsidRDefault="00E65DBE" w:rsidP="00AF0D4C">
            <w:pPr>
              <w:spacing w:after="0"/>
              <w:jc w:val="center"/>
              <w:rPr>
                <w:ins w:id="6094" w:author="China Telecom" w:date="2020-11-20T19:17:00Z"/>
              </w:rPr>
            </w:pPr>
            <w:ins w:id="6095" w:author="China Telecom" w:date="2020-11-20T19:17:00Z">
              <w:r w:rsidRPr="00E9302F">
                <w:t>5</w:t>
              </w:r>
            </w:ins>
          </w:p>
        </w:tc>
        <w:tc>
          <w:tcPr>
            <w:tcW w:w="1446" w:type="dxa"/>
            <w:noWrap/>
            <w:hideMark/>
          </w:tcPr>
          <w:p w14:paraId="59BDCA19" w14:textId="77777777" w:rsidR="00E65DBE" w:rsidRPr="00E9302F" w:rsidRDefault="00E65DBE" w:rsidP="00AF0D4C">
            <w:pPr>
              <w:spacing w:after="0"/>
              <w:jc w:val="center"/>
              <w:rPr>
                <w:ins w:id="6096" w:author="China Telecom" w:date="2020-11-20T19:17:00Z"/>
              </w:rPr>
            </w:pPr>
            <w:ins w:id="6097" w:author="China Telecom" w:date="2020-11-20T19:17:00Z">
              <w:r w:rsidRPr="00E9302F">
                <w:t>130.99</w:t>
              </w:r>
            </w:ins>
          </w:p>
        </w:tc>
        <w:tc>
          <w:tcPr>
            <w:tcW w:w="1446" w:type="dxa"/>
            <w:noWrap/>
            <w:hideMark/>
          </w:tcPr>
          <w:p w14:paraId="60FEFF91" w14:textId="77777777" w:rsidR="00E65DBE" w:rsidRPr="00E9302F" w:rsidRDefault="00E65DBE" w:rsidP="00AF0D4C">
            <w:pPr>
              <w:spacing w:after="0"/>
              <w:jc w:val="center"/>
              <w:rPr>
                <w:ins w:id="6098" w:author="China Telecom" w:date="2020-11-20T19:17:00Z"/>
              </w:rPr>
            </w:pPr>
            <w:ins w:id="6099" w:author="China Telecom" w:date="2020-11-20T19:17:00Z">
              <w:r w:rsidRPr="00E9302F">
                <w:t>0.31</w:t>
              </w:r>
            </w:ins>
          </w:p>
        </w:tc>
        <w:tc>
          <w:tcPr>
            <w:tcW w:w="1446" w:type="dxa"/>
            <w:noWrap/>
            <w:hideMark/>
          </w:tcPr>
          <w:p w14:paraId="319F3964" w14:textId="77777777" w:rsidR="00E65DBE" w:rsidRPr="00E9302F" w:rsidRDefault="00E65DBE" w:rsidP="00AF0D4C">
            <w:pPr>
              <w:spacing w:after="0"/>
              <w:jc w:val="center"/>
              <w:rPr>
                <w:ins w:id="6100" w:author="China Telecom" w:date="2020-11-20T19:17:00Z"/>
              </w:rPr>
            </w:pPr>
            <w:ins w:id="6101" w:author="China Telecom" w:date="2020-11-20T19:17:00Z">
              <w:r w:rsidRPr="00E9302F">
                <w:t>N/A</w:t>
              </w:r>
            </w:ins>
          </w:p>
        </w:tc>
      </w:tr>
      <w:tr w:rsidR="00E65DBE" w:rsidRPr="00E9302F" w14:paraId="48AC3A2F" w14:textId="77777777" w:rsidTr="00AF0D4C">
        <w:trPr>
          <w:ins w:id="6102" w:author="China Telecom" w:date="2020-11-20T19:17:00Z"/>
        </w:trPr>
        <w:tc>
          <w:tcPr>
            <w:tcW w:w="4073" w:type="dxa"/>
            <w:noWrap/>
            <w:hideMark/>
          </w:tcPr>
          <w:p w14:paraId="1C2FEEC9" w14:textId="77777777" w:rsidR="00E65DBE" w:rsidRPr="00E9302F" w:rsidRDefault="00E65DBE" w:rsidP="00AF0D4C">
            <w:pPr>
              <w:spacing w:after="0"/>
              <w:rPr>
                <w:ins w:id="6103" w:author="China Telecom" w:date="2020-11-20T19:17:00Z"/>
              </w:rPr>
            </w:pPr>
            <w:ins w:id="6104" w:author="China Telecom" w:date="2020-11-20T19:17:00Z">
              <w:r w:rsidRPr="00E9302F">
                <w:t xml:space="preserve">SSB </w:t>
              </w:r>
            </w:ins>
          </w:p>
        </w:tc>
        <w:tc>
          <w:tcPr>
            <w:tcW w:w="1446" w:type="dxa"/>
            <w:noWrap/>
            <w:hideMark/>
          </w:tcPr>
          <w:p w14:paraId="75E8463F" w14:textId="77777777" w:rsidR="00E65DBE" w:rsidRPr="00E9302F" w:rsidRDefault="00E65DBE" w:rsidP="00AF0D4C">
            <w:pPr>
              <w:spacing w:after="0"/>
              <w:jc w:val="center"/>
              <w:rPr>
                <w:ins w:id="6105" w:author="China Telecom" w:date="2020-11-20T19:17:00Z"/>
              </w:rPr>
            </w:pPr>
            <w:ins w:id="6106" w:author="China Telecom" w:date="2020-11-20T19:17:00Z">
              <w:r w:rsidRPr="00E9302F">
                <w:t>5</w:t>
              </w:r>
            </w:ins>
          </w:p>
        </w:tc>
        <w:tc>
          <w:tcPr>
            <w:tcW w:w="1446" w:type="dxa"/>
            <w:noWrap/>
            <w:hideMark/>
          </w:tcPr>
          <w:p w14:paraId="6ADBC5B0" w14:textId="77777777" w:rsidR="00E65DBE" w:rsidRPr="00E9302F" w:rsidRDefault="00E65DBE" w:rsidP="00AF0D4C">
            <w:pPr>
              <w:spacing w:after="0"/>
              <w:jc w:val="center"/>
              <w:rPr>
                <w:ins w:id="6107" w:author="China Telecom" w:date="2020-11-20T19:17:00Z"/>
              </w:rPr>
            </w:pPr>
            <w:ins w:id="6108" w:author="China Telecom" w:date="2020-11-20T19:17:00Z">
              <w:r w:rsidRPr="00E9302F">
                <w:t>149.16</w:t>
              </w:r>
            </w:ins>
          </w:p>
        </w:tc>
        <w:tc>
          <w:tcPr>
            <w:tcW w:w="1446" w:type="dxa"/>
            <w:noWrap/>
            <w:hideMark/>
          </w:tcPr>
          <w:p w14:paraId="0C3BD2DF" w14:textId="77777777" w:rsidR="00E65DBE" w:rsidRPr="00E9302F" w:rsidRDefault="00E65DBE" w:rsidP="00AF0D4C">
            <w:pPr>
              <w:spacing w:after="0"/>
              <w:jc w:val="center"/>
              <w:rPr>
                <w:ins w:id="6109" w:author="China Telecom" w:date="2020-11-20T19:17:00Z"/>
              </w:rPr>
            </w:pPr>
            <w:ins w:id="6110" w:author="China Telecom" w:date="2020-11-20T19:17:00Z">
              <w:r w:rsidRPr="00E9302F">
                <w:t>0.39</w:t>
              </w:r>
            </w:ins>
          </w:p>
        </w:tc>
        <w:tc>
          <w:tcPr>
            <w:tcW w:w="1446" w:type="dxa"/>
            <w:noWrap/>
            <w:hideMark/>
          </w:tcPr>
          <w:p w14:paraId="6E157812" w14:textId="77777777" w:rsidR="00E65DBE" w:rsidRPr="00E9302F" w:rsidRDefault="00E65DBE" w:rsidP="00AF0D4C">
            <w:pPr>
              <w:spacing w:after="0"/>
              <w:jc w:val="center"/>
              <w:rPr>
                <w:ins w:id="6111" w:author="China Telecom" w:date="2020-11-20T19:17:00Z"/>
              </w:rPr>
            </w:pPr>
            <w:ins w:id="6112" w:author="China Telecom" w:date="2020-11-20T19:17:00Z">
              <w:r w:rsidRPr="00E9302F">
                <w:t>9.96</w:t>
              </w:r>
            </w:ins>
          </w:p>
        </w:tc>
      </w:tr>
      <w:tr w:rsidR="00E65DBE" w:rsidRPr="00E9302F" w14:paraId="4DF9587A" w14:textId="77777777" w:rsidTr="00AF0D4C">
        <w:trPr>
          <w:ins w:id="6113" w:author="China Telecom" w:date="2020-11-20T19:17:00Z"/>
        </w:trPr>
        <w:tc>
          <w:tcPr>
            <w:tcW w:w="4073" w:type="dxa"/>
            <w:noWrap/>
            <w:hideMark/>
          </w:tcPr>
          <w:p w14:paraId="1240E96E" w14:textId="77777777" w:rsidR="00E65DBE" w:rsidRPr="00E9302F" w:rsidRDefault="00E65DBE" w:rsidP="00AF0D4C">
            <w:pPr>
              <w:spacing w:after="0"/>
              <w:rPr>
                <w:ins w:id="6114" w:author="China Telecom" w:date="2020-11-20T19:17:00Z"/>
              </w:rPr>
            </w:pPr>
            <w:ins w:id="6115" w:author="China Telecom" w:date="2020-11-20T19:17:00Z">
              <w:r w:rsidRPr="00E9302F">
                <w:t>PRACH Format 0</w:t>
              </w:r>
            </w:ins>
          </w:p>
        </w:tc>
        <w:tc>
          <w:tcPr>
            <w:tcW w:w="1446" w:type="dxa"/>
            <w:noWrap/>
            <w:hideMark/>
          </w:tcPr>
          <w:p w14:paraId="5F47D7F5" w14:textId="77777777" w:rsidR="00E65DBE" w:rsidRPr="00E9302F" w:rsidRDefault="00E65DBE" w:rsidP="00AF0D4C">
            <w:pPr>
              <w:spacing w:after="0"/>
              <w:jc w:val="center"/>
              <w:rPr>
                <w:ins w:id="6116" w:author="China Telecom" w:date="2020-11-20T19:17:00Z"/>
              </w:rPr>
            </w:pPr>
            <w:ins w:id="6117" w:author="China Telecom" w:date="2020-11-20T19:17:00Z">
              <w:r w:rsidRPr="00E9302F">
                <w:t>9</w:t>
              </w:r>
            </w:ins>
          </w:p>
        </w:tc>
        <w:tc>
          <w:tcPr>
            <w:tcW w:w="1446" w:type="dxa"/>
            <w:noWrap/>
            <w:hideMark/>
          </w:tcPr>
          <w:p w14:paraId="6234B847" w14:textId="77777777" w:rsidR="00E65DBE" w:rsidRPr="00E9302F" w:rsidRDefault="00E65DBE" w:rsidP="00AF0D4C">
            <w:pPr>
              <w:spacing w:after="0"/>
              <w:jc w:val="center"/>
              <w:rPr>
                <w:ins w:id="6118" w:author="China Telecom" w:date="2020-11-20T19:17:00Z"/>
              </w:rPr>
            </w:pPr>
            <w:ins w:id="6119" w:author="China Telecom" w:date="2020-11-20T19:17:00Z">
              <w:r w:rsidRPr="00E9302F">
                <w:t>139.30</w:t>
              </w:r>
            </w:ins>
          </w:p>
        </w:tc>
        <w:tc>
          <w:tcPr>
            <w:tcW w:w="1446" w:type="dxa"/>
            <w:noWrap/>
            <w:hideMark/>
          </w:tcPr>
          <w:p w14:paraId="1B8E79AD" w14:textId="77777777" w:rsidR="00E65DBE" w:rsidRPr="00E9302F" w:rsidRDefault="00E65DBE" w:rsidP="00AF0D4C">
            <w:pPr>
              <w:spacing w:after="0"/>
              <w:jc w:val="center"/>
              <w:rPr>
                <w:ins w:id="6120" w:author="China Telecom" w:date="2020-11-20T19:17:00Z"/>
              </w:rPr>
            </w:pPr>
            <w:ins w:id="6121" w:author="China Telecom" w:date="2020-11-20T19:17:00Z">
              <w:r w:rsidRPr="00E9302F">
                <w:t>3.96</w:t>
              </w:r>
            </w:ins>
          </w:p>
        </w:tc>
        <w:tc>
          <w:tcPr>
            <w:tcW w:w="1446" w:type="dxa"/>
            <w:noWrap/>
            <w:hideMark/>
          </w:tcPr>
          <w:p w14:paraId="43DE9B51" w14:textId="77777777" w:rsidR="00E65DBE" w:rsidRPr="00E9302F" w:rsidRDefault="00E65DBE" w:rsidP="00AF0D4C">
            <w:pPr>
              <w:spacing w:after="0"/>
              <w:jc w:val="center"/>
              <w:rPr>
                <w:ins w:id="6122" w:author="China Telecom" w:date="2020-11-20T19:17:00Z"/>
              </w:rPr>
            </w:pPr>
            <w:ins w:id="6123" w:author="China Telecom" w:date="2020-11-20T19:17:00Z">
              <w:r w:rsidRPr="00E9302F">
                <w:t>0.10</w:t>
              </w:r>
            </w:ins>
          </w:p>
        </w:tc>
      </w:tr>
      <w:tr w:rsidR="00E65DBE" w:rsidRPr="00E9302F" w14:paraId="04AD1411" w14:textId="77777777" w:rsidTr="00AF0D4C">
        <w:trPr>
          <w:ins w:id="6124" w:author="China Telecom" w:date="2020-11-20T19:17:00Z"/>
        </w:trPr>
        <w:tc>
          <w:tcPr>
            <w:tcW w:w="4073" w:type="dxa"/>
            <w:noWrap/>
            <w:hideMark/>
          </w:tcPr>
          <w:p w14:paraId="71C4294B" w14:textId="77777777" w:rsidR="00E65DBE" w:rsidRPr="00E9302F" w:rsidRDefault="00E65DBE" w:rsidP="00AF0D4C">
            <w:pPr>
              <w:spacing w:after="0"/>
              <w:rPr>
                <w:ins w:id="6125" w:author="China Telecom" w:date="2020-11-20T19:17:00Z"/>
              </w:rPr>
            </w:pPr>
            <w:ins w:id="6126" w:author="China Telecom" w:date="2020-11-20T19:17:00Z">
              <w:r w:rsidRPr="00E9302F">
                <w:t>PRACH Format B4</w:t>
              </w:r>
            </w:ins>
          </w:p>
        </w:tc>
        <w:tc>
          <w:tcPr>
            <w:tcW w:w="1446" w:type="dxa"/>
            <w:noWrap/>
            <w:hideMark/>
          </w:tcPr>
          <w:p w14:paraId="0D710E72" w14:textId="77777777" w:rsidR="00E65DBE" w:rsidRPr="00E9302F" w:rsidRDefault="00E65DBE" w:rsidP="00AF0D4C">
            <w:pPr>
              <w:spacing w:after="0"/>
              <w:jc w:val="center"/>
              <w:rPr>
                <w:ins w:id="6127" w:author="China Telecom" w:date="2020-11-20T19:17:00Z"/>
              </w:rPr>
            </w:pPr>
            <w:ins w:id="6128" w:author="China Telecom" w:date="2020-11-20T19:17:00Z">
              <w:r w:rsidRPr="00E9302F">
                <w:t>3</w:t>
              </w:r>
            </w:ins>
          </w:p>
        </w:tc>
        <w:tc>
          <w:tcPr>
            <w:tcW w:w="1446" w:type="dxa"/>
            <w:noWrap/>
            <w:hideMark/>
          </w:tcPr>
          <w:p w14:paraId="4543E9FB" w14:textId="77777777" w:rsidR="00E65DBE" w:rsidRPr="00E9302F" w:rsidRDefault="00E65DBE" w:rsidP="00AF0D4C">
            <w:pPr>
              <w:spacing w:after="0"/>
              <w:jc w:val="center"/>
              <w:rPr>
                <w:ins w:id="6129" w:author="China Telecom" w:date="2020-11-20T19:17:00Z"/>
              </w:rPr>
            </w:pPr>
            <w:ins w:id="6130" w:author="China Telecom" w:date="2020-11-20T19:17:00Z">
              <w:r w:rsidRPr="00E9302F">
                <w:t>132.69</w:t>
              </w:r>
            </w:ins>
          </w:p>
        </w:tc>
        <w:tc>
          <w:tcPr>
            <w:tcW w:w="1446" w:type="dxa"/>
            <w:noWrap/>
            <w:hideMark/>
          </w:tcPr>
          <w:p w14:paraId="59740F5C" w14:textId="77777777" w:rsidR="00E65DBE" w:rsidRPr="00E9302F" w:rsidRDefault="00E65DBE" w:rsidP="00AF0D4C">
            <w:pPr>
              <w:spacing w:after="0"/>
              <w:jc w:val="center"/>
              <w:rPr>
                <w:ins w:id="6131" w:author="China Telecom" w:date="2020-11-20T19:17:00Z"/>
                <w:noProof/>
              </w:rPr>
            </w:pPr>
            <w:ins w:id="6132" w:author="China Telecom" w:date="2020-11-20T19:17:00Z">
              <w:r>
                <w:rPr>
                  <w:noProof/>
                </w:rPr>
                <w:t>2.28</w:t>
              </w:r>
            </w:ins>
          </w:p>
        </w:tc>
        <w:tc>
          <w:tcPr>
            <w:tcW w:w="1446" w:type="dxa"/>
            <w:noWrap/>
            <w:hideMark/>
          </w:tcPr>
          <w:p w14:paraId="547E19B5" w14:textId="77777777" w:rsidR="00E65DBE" w:rsidRPr="00E9302F" w:rsidRDefault="00E65DBE" w:rsidP="00AF0D4C">
            <w:pPr>
              <w:spacing w:after="0"/>
              <w:jc w:val="center"/>
              <w:rPr>
                <w:ins w:id="6133" w:author="China Telecom" w:date="2020-11-20T19:17:00Z"/>
              </w:rPr>
            </w:pPr>
            <w:ins w:id="6134" w:author="China Telecom" w:date="2020-11-20T19:17:00Z">
              <w:r w:rsidRPr="00E9302F">
                <w:t>-6.51</w:t>
              </w:r>
            </w:ins>
          </w:p>
        </w:tc>
      </w:tr>
      <w:tr w:rsidR="00E65DBE" w:rsidRPr="00E9302F" w14:paraId="111060C6" w14:textId="77777777" w:rsidTr="00AF0D4C">
        <w:trPr>
          <w:ins w:id="6135" w:author="China Telecom" w:date="2020-11-20T19:17:00Z"/>
        </w:trPr>
        <w:tc>
          <w:tcPr>
            <w:tcW w:w="4073" w:type="dxa"/>
            <w:noWrap/>
            <w:hideMark/>
          </w:tcPr>
          <w:p w14:paraId="7EE78572" w14:textId="77777777" w:rsidR="00E65DBE" w:rsidRPr="00E9302F" w:rsidRDefault="00E65DBE" w:rsidP="00AF0D4C">
            <w:pPr>
              <w:spacing w:after="0"/>
              <w:rPr>
                <w:ins w:id="6136" w:author="China Telecom" w:date="2020-11-20T19:17:00Z"/>
              </w:rPr>
            </w:pPr>
            <w:ins w:id="6137" w:author="China Telecom" w:date="2020-11-20T19:17:00Z">
              <w:r w:rsidRPr="00E9302F">
                <w:t>PRACH Format C2</w:t>
              </w:r>
            </w:ins>
          </w:p>
        </w:tc>
        <w:tc>
          <w:tcPr>
            <w:tcW w:w="1446" w:type="dxa"/>
            <w:noWrap/>
            <w:hideMark/>
          </w:tcPr>
          <w:p w14:paraId="12F76C3D" w14:textId="77777777" w:rsidR="00E65DBE" w:rsidRPr="00E9302F" w:rsidRDefault="00E65DBE" w:rsidP="00AF0D4C">
            <w:pPr>
              <w:spacing w:after="0"/>
              <w:jc w:val="center"/>
              <w:rPr>
                <w:ins w:id="6138" w:author="China Telecom" w:date="2020-11-20T19:17:00Z"/>
              </w:rPr>
            </w:pPr>
            <w:ins w:id="6139" w:author="China Telecom" w:date="2020-11-20T19:17:00Z">
              <w:r w:rsidRPr="00E9302F">
                <w:t>0</w:t>
              </w:r>
            </w:ins>
          </w:p>
        </w:tc>
        <w:tc>
          <w:tcPr>
            <w:tcW w:w="1446" w:type="dxa"/>
            <w:noWrap/>
            <w:hideMark/>
          </w:tcPr>
          <w:p w14:paraId="39002385" w14:textId="77777777" w:rsidR="00E65DBE" w:rsidRPr="00E9302F" w:rsidRDefault="00E65DBE" w:rsidP="00AF0D4C">
            <w:pPr>
              <w:spacing w:after="0"/>
              <w:jc w:val="center"/>
              <w:rPr>
                <w:ins w:id="6140" w:author="China Telecom" w:date="2020-11-20T19:17:00Z"/>
                <w:noProof/>
              </w:rPr>
            </w:pPr>
          </w:p>
        </w:tc>
        <w:tc>
          <w:tcPr>
            <w:tcW w:w="1446" w:type="dxa"/>
            <w:noWrap/>
            <w:hideMark/>
          </w:tcPr>
          <w:p w14:paraId="555F8A78" w14:textId="77777777" w:rsidR="00E65DBE" w:rsidRPr="00E9302F" w:rsidRDefault="00E65DBE" w:rsidP="00AF0D4C">
            <w:pPr>
              <w:spacing w:after="0"/>
              <w:jc w:val="center"/>
              <w:rPr>
                <w:ins w:id="6141" w:author="China Telecom" w:date="2020-11-20T19:17:00Z"/>
                <w:noProof/>
              </w:rPr>
            </w:pPr>
          </w:p>
        </w:tc>
        <w:tc>
          <w:tcPr>
            <w:tcW w:w="1446" w:type="dxa"/>
            <w:noWrap/>
            <w:hideMark/>
          </w:tcPr>
          <w:p w14:paraId="4D4FFFAD" w14:textId="77777777" w:rsidR="00E65DBE" w:rsidRPr="00E9302F" w:rsidRDefault="00E65DBE" w:rsidP="00AF0D4C">
            <w:pPr>
              <w:spacing w:after="0"/>
              <w:jc w:val="center"/>
              <w:rPr>
                <w:ins w:id="6142" w:author="China Telecom" w:date="2020-11-20T19:17:00Z"/>
                <w:noProof/>
              </w:rPr>
            </w:pPr>
          </w:p>
        </w:tc>
      </w:tr>
      <w:tr w:rsidR="00E65DBE" w:rsidRPr="00E9302F" w14:paraId="1E17080E" w14:textId="77777777" w:rsidTr="00AF0D4C">
        <w:trPr>
          <w:ins w:id="6143" w:author="China Telecom" w:date="2020-11-20T19:17:00Z"/>
        </w:trPr>
        <w:tc>
          <w:tcPr>
            <w:tcW w:w="4073" w:type="dxa"/>
            <w:noWrap/>
            <w:hideMark/>
          </w:tcPr>
          <w:p w14:paraId="3C5D4600" w14:textId="77777777" w:rsidR="00E65DBE" w:rsidRPr="00E9302F" w:rsidRDefault="00E65DBE" w:rsidP="00AF0D4C">
            <w:pPr>
              <w:spacing w:after="0"/>
              <w:rPr>
                <w:ins w:id="6144" w:author="China Telecom" w:date="2020-11-20T19:17:00Z"/>
              </w:rPr>
            </w:pPr>
            <w:ins w:id="6145" w:author="China Telecom" w:date="2020-11-20T19:17:00Z">
              <w:r w:rsidRPr="00E9302F">
                <w:t xml:space="preserve">Broadcast PDCCH(PDCCH of Msg.2) </w:t>
              </w:r>
            </w:ins>
          </w:p>
        </w:tc>
        <w:tc>
          <w:tcPr>
            <w:tcW w:w="1446" w:type="dxa"/>
            <w:noWrap/>
            <w:hideMark/>
          </w:tcPr>
          <w:p w14:paraId="61533F12" w14:textId="77777777" w:rsidR="00E65DBE" w:rsidRPr="00E9302F" w:rsidRDefault="00E65DBE" w:rsidP="00AF0D4C">
            <w:pPr>
              <w:spacing w:after="0"/>
              <w:jc w:val="center"/>
              <w:rPr>
                <w:ins w:id="6146" w:author="China Telecom" w:date="2020-11-20T19:17:00Z"/>
              </w:rPr>
            </w:pPr>
            <w:ins w:id="6147" w:author="China Telecom" w:date="2020-11-20T19:17:00Z">
              <w:r w:rsidRPr="00E9302F">
                <w:t>4</w:t>
              </w:r>
            </w:ins>
          </w:p>
        </w:tc>
        <w:tc>
          <w:tcPr>
            <w:tcW w:w="1446" w:type="dxa"/>
            <w:noWrap/>
            <w:hideMark/>
          </w:tcPr>
          <w:p w14:paraId="51A783E8" w14:textId="77777777" w:rsidR="00E65DBE" w:rsidRPr="00E9302F" w:rsidRDefault="00E65DBE" w:rsidP="00AF0D4C">
            <w:pPr>
              <w:spacing w:after="0"/>
              <w:jc w:val="center"/>
              <w:rPr>
                <w:ins w:id="6148" w:author="China Telecom" w:date="2020-11-20T19:17:00Z"/>
              </w:rPr>
            </w:pPr>
            <w:ins w:id="6149" w:author="China Telecom" w:date="2020-11-20T19:17:00Z">
              <w:r w:rsidRPr="00E9302F">
                <w:t>146.15</w:t>
              </w:r>
            </w:ins>
          </w:p>
        </w:tc>
        <w:tc>
          <w:tcPr>
            <w:tcW w:w="1446" w:type="dxa"/>
            <w:noWrap/>
            <w:hideMark/>
          </w:tcPr>
          <w:p w14:paraId="227C4A7A" w14:textId="77777777" w:rsidR="00E65DBE" w:rsidRPr="00E9302F" w:rsidRDefault="00E65DBE" w:rsidP="00AF0D4C">
            <w:pPr>
              <w:spacing w:after="0"/>
              <w:jc w:val="center"/>
              <w:rPr>
                <w:ins w:id="6150" w:author="China Telecom" w:date="2020-11-20T19:17:00Z"/>
              </w:rPr>
            </w:pPr>
            <w:ins w:id="6151" w:author="China Telecom" w:date="2020-11-20T19:17:00Z">
              <w:r w:rsidRPr="00E9302F">
                <w:t>1.54</w:t>
              </w:r>
            </w:ins>
          </w:p>
        </w:tc>
        <w:tc>
          <w:tcPr>
            <w:tcW w:w="1446" w:type="dxa"/>
            <w:noWrap/>
            <w:hideMark/>
          </w:tcPr>
          <w:p w14:paraId="1541F314" w14:textId="77777777" w:rsidR="00E65DBE" w:rsidRPr="00E9302F" w:rsidRDefault="00E65DBE" w:rsidP="00AF0D4C">
            <w:pPr>
              <w:spacing w:after="0"/>
              <w:jc w:val="center"/>
              <w:rPr>
                <w:ins w:id="6152" w:author="China Telecom" w:date="2020-11-20T19:17:00Z"/>
              </w:rPr>
            </w:pPr>
            <w:ins w:id="6153" w:author="China Telecom" w:date="2020-11-20T19:17:00Z">
              <w:r w:rsidRPr="00E9302F">
                <w:t>6.95</w:t>
              </w:r>
            </w:ins>
          </w:p>
        </w:tc>
      </w:tr>
      <w:tr w:rsidR="00E65DBE" w:rsidRPr="00E9302F" w14:paraId="432D294D" w14:textId="77777777" w:rsidTr="00AF0D4C">
        <w:trPr>
          <w:ins w:id="6154" w:author="China Telecom" w:date="2020-11-20T19:17:00Z"/>
        </w:trPr>
        <w:tc>
          <w:tcPr>
            <w:tcW w:w="4073" w:type="dxa"/>
            <w:noWrap/>
            <w:hideMark/>
          </w:tcPr>
          <w:p w14:paraId="749CC6FE" w14:textId="77777777" w:rsidR="00E65DBE" w:rsidRPr="00E9302F" w:rsidRDefault="00E65DBE" w:rsidP="00AF0D4C">
            <w:pPr>
              <w:spacing w:after="0"/>
              <w:rPr>
                <w:ins w:id="6155" w:author="China Telecom" w:date="2020-11-20T19:17:00Z"/>
              </w:rPr>
            </w:pPr>
            <w:ins w:id="6156" w:author="China Telecom" w:date="2020-11-20T19:17:00Z">
              <w:r w:rsidRPr="00E9302F">
                <w:t xml:space="preserve">PDSCH for Msg.2 </w:t>
              </w:r>
            </w:ins>
          </w:p>
        </w:tc>
        <w:tc>
          <w:tcPr>
            <w:tcW w:w="1446" w:type="dxa"/>
            <w:noWrap/>
            <w:hideMark/>
          </w:tcPr>
          <w:p w14:paraId="3D8AEA2C" w14:textId="77777777" w:rsidR="00E65DBE" w:rsidRPr="00E9302F" w:rsidRDefault="00E65DBE" w:rsidP="00AF0D4C">
            <w:pPr>
              <w:spacing w:after="0"/>
              <w:jc w:val="center"/>
              <w:rPr>
                <w:ins w:id="6157" w:author="China Telecom" w:date="2020-11-20T19:17:00Z"/>
              </w:rPr>
            </w:pPr>
            <w:ins w:id="6158" w:author="China Telecom" w:date="2020-11-20T19:17:00Z">
              <w:r w:rsidRPr="00E9302F">
                <w:t>6</w:t>
              </w:r>
            </w:ins>
          </w:p>
        </w:tc>
        <w:tc>
          <w:tcPr>
            <w:tcW w:w="1446" w:type="dxa"/>
            <w:noWrap/>
            <w:hideMark/>
          </w:tcPr>
          <w:p w14:paraId="1546630B" w14:textId="77777777" w:rsidR="00E65DBE" w:rsidRPr="00E9302F" w:rsidRDefault="00E65DBE" w:rsidP="00AF0D4C">
            <w:pPr>
              <w:spacing w:after="0"/>
              <w:jc w:val="center"/>
              <w:rPr>
                <w:ins w:id="6159" w:author="China Telecom" w:date="2020-11-20T19:17:00Z"/>
              </w:rPr>
            </w:pPr>
            <w:ins w:id="6160" w:author="China Telecom" w:date="2020-11-20T19:17:00Z">
              <w:r w:rsidRPr="00E9302F">
                <w:t>143.86</w:t>
              </w:r>
            </w:ins>
          </w:p>
        </w:tc>
        <w:tc>
          <w:tcPr>
            <w:tcW w:w="1446" w:type="dxa"/>
            <w:noWrap/>
            <w:hideMark/>
          </w:tcPr>
          <w:p w14:paraId="4852544B" w14:textId="77777777" w:rsidR="00E65DBE" w:rsidRPr="00E9302F" w:rsidRDefault="00E65DBE" w:rsidP="00AF0D4C">
            <w:pPr>
              <w:spacing w:after="0"/>
              <w:jc w:val="center"/>
              <w:rPr>
                <w:ins w:id="6161" w:author="China Telecom" w:date="2020-11-20T19:17:00Z"/>
              </w:rPr>
            </w:pPr>
            <w:ins w:id="6162" w:author="China Telecom" w:date="2020-11-20T19:17:00Z">
              <w:r w:rsidRPr="00E9302F">
                <w:t>2.42</w:t>
              </w:r>
            </w:ins>
          </w:p>
        </w:tc>
        <w:tc>
          <w:tcPr>
            <w:tcW w:w="1446" w:type="dxa"/>
            <w:noWrap/>
            <w:hideMark/>
          </w:tcPr>
          <w:p w14:paraId="19789D09" w14:textId="77777777" w:rsidR="00E65DBE" w:rsidRPr="00E9302F" w:rsidRDefault="00E65DBE" w:rsidP="00AF0D4C">
            <w:pPr>
              <w:spacing w:after="0"/>
              <w:jc w:val="center"/>
              <w:rPr>
                <w:ins w:id="6163" w:author="China Telecom" w:date="2020-11-20T19:17:00Z"/>
              </w:rPr>
            </w:pPr>
            <w:ins w:id="6164" w:author="China Telecom" w:date="2020-11-20T19:17:00Z">
              <w:r w:rsidRPr="00E9302F">
                <w:t>4.66</w:t>
              </w:r>
            </w:ins>
          </w:p>
        </w:tc>
      </w:tr>
      <w:tr w:rsidR="00E65DBE" w:rsidRPr="00E9302F" w14:paraId="59484036" w14:textId="77777777" w:rsidTr="00AF0D4C">
        <w:trPr>
          <w:ins w:id="6165" w:author="China Telecom" w:date="2020-11-20T19:17:00Z"/>
        </w:trPr>
        <w:tc>
          <w:tcPr>
            <w:tcW w:w="4073" w:type="dxa"/>
            <w:noWrap/>
            <w:hideMark/>
          </w:tcPr>
          <w:p w14:paraId="3696504E" w14:textId="77777777" w:rsidR="00E65DBE" w:rsidRPr="00E9302F" w:rsidRDefault="00E65DBE" w:rsidP="00AF0D4C">
            <w:pPr>
              <w:spacing w:after="0"/>
              <w:rPr>
                <w:ins w:id="6166" w:author="China Telecom" w:date="2020-11-20T19:17:00Z"/>
              </w:rPr>
            </w:pPr>
            <w:ins w:id="6167" w:author="China Telecom" w:date="2020-11-20T19:17:00Z">
              <w:r w:rsidRPr="00E9302F">
                <w:t xml:space="preserve">PUSCH of Msg.3 </w:t>
              </w:r>
            </w:ins>
          </w:p>
        </w:tc>
        <w:tc>
          <w:tcPr>
            <w:tcW w:w="1446" w:type="dxa"/>
            <w:noWrap/>
            <w:hideMark/>
          </w:tcPr>
          <w:p w14:paraId="3F93984D" w14:textId="77777777" w:rsidR="00E65DBE" w:rsidRPr="00E9302F" w:rsidRDefault="00E65DBE" w:rsidP="00AF0D4C">
            <w:pPr>
              <w:spacing w:after="0"/>
              <w:jc w:val="center"/>
              <w:rPr>
                <w:ins w:id="6168" w:author="China Telecom" w:date="2020-11-20T19:17:00Z"/>
              </w:rPr>
            </w:pPr>
            <w:ins w:id="6169" w:author="China Telecom" w:date="2020-11-20T19:17:00Z">
              <w:r w:rsidRPr="00E9302F">
                <w:t>7</w:t>
              </w:r>
            </w:ins>
          </w:p>
        </w:tc>
        <w:tc>
          <w:tcPr>
            <w:tcW w:w="1446" w:type="dxa"/>
            <w:noWrap/>
            <w:hideMark/>
          </w:tcPr>
          <w:p w14:paraId="1C46A541" w14:textId="77777777" w:rsidR="00E65DBE" w:rsidRPr="00E9302F" w:rsidRDefault="00E65DBE" w:rsidP="00AF0D4C">
            <w:pPr>
              <w:spacing w:after="0"/>
              <w:jc w:val="center"/>
              <w:rPr>
                <w:ins w:id="6170" w:author="China Telecom" w:date="2020-11-20T19:17:00Z"/>
              </w:rPr>
            </w:pPr>
            <w:ins w:id="6171" w:author="China Telecom" w:date="2020-11-20T19:17:00Z">
              <w:r w:rsidRPr="00E9302F">
                <w:t>134.71</w:t>
              </w:r>
            </w:ins>
          </w:p>
        </w:tc>
        <w:tc>
          <w:tcPr>
            <w:tcW w:w="1446" w:type="dxa"/>
            <w:noWrap/>
            <w:hideMark/>
          </w:tcPr>
          <w:p w14:paraId="5D3E7BF0" w14:textId="77777777" w:rsidR="00E65DBE" w:rsidRPr="00E9302F" w:rsidRDefault="00E65DBE" w:rsidP="00AF0D4C">
            <w:pPr>
              <w:spacing w:after="0"/>
              <w:jc w:val="center"/>
              <w:rPr>
                <w:ins w:id="6172" w:author="China Telecom" w:date="2020-11-20T19:17:00Z"/>
              </w:rPr>
            </w:pPr>
            <w:ins w:id="6173" w:author="China Telecom" w:date="2020-11-20T19:17:00Z">
              <w:r w:rsidRPr="00E9302F">
                <w:t>1.38</w:t>
              </w:r>
            </w:ins>
          </w:p>
        </w:tc>
        <w:tc>
          <w:tcPr>
            <w:tcW w:w="1446" w:type="dxa"/>
            <w:noWrap/>
            <w:hideMark/>
          </w:tcPr>
          <w:p w14:paraId="41259169" w14:textId="77777777" w:rsidR="00E65DBE" w:rsidRPr="00E9302F" w:rsidRDefault="00E65DBE" w:rsidP="00AF0D4C">
            <w:pPr>
              <w:spacing w:after="0"/>
              <w:jc w:val="center"/>
              <w:rPr>
                <w:ins w:id="6174" w:author="China Telecom" w:date="2020-11-20T19:17:00Z"/>
              </w:rPr>
            </w:pPr>
            <w:ins w:id="6175" w:author="China Telecom" w:date="2020-11-20T19:17:00Z">
              <w:r w:rsidRPr="00E9302F">
                <w:t>-4.49</w:t>
              </w:r>
            </w:ins>
          </w:p>
        </w:tc>
      </w:tr>
      <w:tr w:rsidR="00E65DBE" w:rsidRPr="00E9302F" w14:paraId="6D3A8D23" w14:textId="77777777" w:rsidTr="00AF0D4C">
        <w:trPr>
          <w:ins w:id="6176" w:author="China Telecom" w:date="2020-11-20T19:17:00Z"/>
        </w:trPr>
        <w:tc>
          <w:tcPr>
            <w:tcW w:w="4073" w:type="dxa"/>
            <w:noWrap/>
            <w:hideMark/>
          </w:tcPr>
          <w:p w14:paraId="43D43401" w14:textId="77777777" w:rsidR="00E65DBE" w:rsidRPr="00E9302F" w:rsidRDefault="00E65DBE" w:rsidP="00AF0D4C">
            <w:pPr>
              <w:spacing w:after="0"/>
              <w:rPr>
                <w:ins w:id="6177" w:author="China Telecom" w:date="2020-11-20T19:17:00Z"/>
              </w:rPr>
            </w:pPr>
            <w:ins w:id="6178" w:author="China Telecom" w:date="2020-11-20T19:17:00Z">
              <w:r w:rsidRPr="00E9302F">
                <w:t xml:space="preserve">PDSCH of Msg.4 </w:t>
              </w:r>
            </w:ins>
          </w:p>
        </w:tc>
        <w:tc>
          <w:tcPr>
            <w:tcW w:w="1446" w:type="dxa"/>
            <w:noWrap/>
            <w:hideMark/>
          </w:tcPr>
          <w:p w14:paraId="3EDBE2C7" w14:textId="77777777" w:rsidR="00E65DBE" w:rsidRPr="00E9302F" w:rsidRDefault="00E65DBE" w:rsidP="00AF0D4C">
            <w:pPr>
              <w:spacing w:after="0"/>
              <w:jc w:val="center"/>
              <w:rPr>
                <w:ins w:id="6179" w:author="China Telecom" w:date="2020-11-20T19:17:00Z"/>
              </w:rPr>
            </w:pPr>
            <w:ins w:id="6180" w:author="China Telecom" w:date="2020-11-20T19:17:00Z">
              <w:r w:rsidRPr="00E9302F">
                <w:t>4</w:t>
              </w:r>
            </w:ins>
          </w:p>
        </w:tc>
        <w:tc>
          <w:tcPr>
            <w:tcW w:w="1446" w:type="dxa"/>
            <w:noWrap/>
            <w:hideMark/>
          </w:tcPr>
          <w:p w14:paraId="1497D306" w14:textId="77777777" w:rsidR="00E65DBE" w:rsidRPr="00E9302F" w:rsidRDefault="00E65DBE" w:rsidP="00AF0D4C">
            <w:pPr>
              <w:spacing w:after="0"/>
              <w:jc w:val="center"/>
              <w:rPr>
                <w:ins w:id="6181" w:author="China Telecom" w:date="2020-11-20T19:17:00Z"/>
              </w:rPr>
            </w:pPr>
            <w:ins w:id="6182" w:author="China Telecom" w:date="2020-11-20T19:17:00Z">
              <w:r w:rsidRPr="00E9302F">
                <w:t>145.39</w:t>
              </w:r>
            </w:ins>
          </w:p>
        </w:tc>
        <w:tc>
          <w:tcPr>
            <w:tcW w:w="1446" w:type="dxa"/>
            <w:noWrap/>
            <w:hideMark/>
          </w:tcPr>
          <w:p w14:paraId="1F8741C8" w14:textId="77777777" w:rsidR="00E65DBE" w:rsidRPr="00E9302F" w:rsidRDefault="00E65DBE" w:rsidP="00AF0D4C">
            <w:pPr>
              <w:spacing w:after="0"/>
              <w:jc w:val="center"/>
              <w:rPr>
                <w:ins w:id="6183" w:author="China Telecom" w:date="2020-11-20T19:17:00Z"/>
              </w:rPr>
            </w:pPr>
            <w:ins w:id="6184" w:author="China Telecom" w:date="2020-11-20T19:17:00Z">
              <w:r w:rsidRPr="00E9302F">
                <w:t>0.30</w:t>
              </w:r>
            </w:ins>
          </w:p>
        </w:tc>
        <w:tc>
          <w:tcPr>
            <w:tcW w:w="1446" w:type="dxa"/>
            <w:noWrap/>
            <w:hideMark/>
          </w:tcPr>
          <w:p w14:paraId="22F35CC4" w14:textId="77777777" w:rsidR="00E65DBE" w:rsidRPr="00E9302F" w:rsidRDefault="00E65DBE" w:rsidP="00AF0D4C">
            <w:pPr>
              <w:spacing w:after="0"/>
              <w:jc w:val="center"/>
              <w:rPr>
                <w:ins w:id="6185" w:author="China Telecom" w:date="2020-11-20T19:17:00Z"/>
              </w:rPr>
            </w:pPr>
            <w:ins w:id="6186" w:author="China Telecom" w:date="2020-11-20T19:17:00Z">
              <w:r w:rsidRPr="00E9302F">
                <w:t>6.19</w:t>
              </w:r>
            </w:ins>
          </w:p>
        </w:tc>
      </w:tr>
      <w:tr w:rsidR="00E65DBE" w:rsidRPr="00E9302F" w14:paraId="2A6ECC9F" w14:textId="77777777" w:rsidTr="00AF0D4C">
        <w:trPr>
          <w:ins w:id="6187" w:author="China Telecom" w:date="2020-11-20T19:17:00Z"/>
        </w:trPr>
        <w:tc>
          <w:tcPr>
            <w:tcW w:w="4073" w:type="dxa"/>
            <w:noWrap/>
            <w:hideMark/>
          </w:tcPr>
          <w:p w14:paraId="7A4571EB" w14:textId="77777777" w:rsidR="00E65DBE" w:rsidRPr="00E9302F" w:rsidRDefault="00E65DBE" w:rsidP="00AF0D4C">
            <w:pPr>
              <w:spacing w:after="0"/>
              <w:rPr>
                <w:ins w:id="6188" w:author="China Telecom" w:date="2020-11-20T19:17:00Z"/>
              </w:rPr>
            </w:pPr>
            <w:ins w:id="6189" w:author="China Telecom" w:date="2020-11-20T19:17:00Z">
              <w:r w:rsidRPr="00E9302F">
                <w:t xml:space="preserve">PUCCH w/ HARQ-ACK for Msg.4 </w:t>
              </w:r>
            </w:ins>
          </w:p>
        </w:tc>
        <w:tc>
          <w:tcPr>
            <w:tcW w:w="1446" w:type="dxa"/>
            <w:noWrap/>
            <w:hideMark/>
          </w:tcPr>
          <w:p w14:paraId="55304E77" w14:textId="77777777" w:rsidR="00E65DBE" w:rsidRPr="00E9302F" w:rsidRDefault="00E65DBE" w:rsidP="00AF0D4C">
            <w:pPr>
              <w:spacing w:after="0"/>
              <w:jc w:val="center"/>
              <w:rPr>
                <w:ins w:id="6190" w:author="China Telecom" w:date="2020-11-20T19:17:00Z"/>
              </w:rPr>
            </w:pPr>
            <w:ins w:id="6191" w:author="China Telecom" w:date="2020-11-20T19:17:00Z">
              <w:r w:rsidRPr="00E9302F">
                <w:t>1</w:t>
              </w:r>
            </w:ins>
          </w:p>
        </w:tc>
        <w:tc>
          <w:tcPr>
            <w:tcW w:w="1446" w:type="dxa"/>
            <w:noWrap/>
            <w:hideMark/>
          </w:tcPr>
          <w:p w14:paraId="393EFC14" w14:textId="77777777" w:rsidR="00E65DBE" w:rsidRPr="00E9302F" w:rsidRDefault="00E65DBE" w:rsidP="00AF0D4C">
            <w:pPr>
              <w:spacing w:after="0"/>
              <w:jc w:val="center"/>
              <w:rPr>
                <w:ins w:id="6192" w:author="China Telecom" w:date="2020-11-20T19:17:00Z"/>
              </w:rPr>
            </w:pPr>
            <w:ins w:id="6193" w:author="China Telecom" w:date="2020-11-20T19:17:00Z">
              <w:r w:rsidRPr="00E9302F">
                <w:t>136.93</w:t>
              </w:r>
            </w:ins>
          </w:p>
        </w:tc>
        <w:tc>
          <w:tcPr>
            <w:tcW w:w="1446" w:type="dxa"/>
            <w:noWrap/>
            <w:hideMark/>
          </w:tcPr>
          <w:p w14:paraId="405964BB" w14:textId="77777777" w:rsidR="00E65DBE" w:rsidRPr="00E9302F" w:rsidRDefault="00E65DBE" w:rsidP="00AF0D4C">
            <w:pPr>
              <w:spacing w:after="0"/>
              <w:jc w:val="center"/>
              <w:rPr>
                <w:ins w:id="6194" w:author="China Telecom" w:date="2020-11-20T19:17:00Z"/>
              </w:rPr>
            </w:pPr>
            <w:ins w:id="6195" w:author="China Telecom" w:date="2020-11-20T19:17:00Z">
              <w:r w:rsidRPr="00E9302F">
                <w:t>0.00</w:t>
              </w:r>
            </w:ins>
          </w:p>
        </w:tc>
        <w:tc>
          <w:tcPr>
            <w:tcW w:w="1446" w:type="dxa"/>
            <w:noWrap/>
            <w:hideMark/>
          </w:tcPr>
          <w:p w14:paraId="407A2F21" w14:textId="77777777" w:rsidR="00E65DBE" w:rsidRPr="00E9302F" w:rsidRDefault="00E65DBE" w:rsidP="00AF0D4C">
            <w:pPr>
              <w:spacing w:after="0"/>
              <w:jc w:val="center"/>
              <w:rPr>
                <w:ins w:id="6196" w:author="China Telecom" w:date="2020-11-20T19:17:00Z"/>
                <w:noProof/>
              </w:rPr>
            </w:pPr>
            <w:ins w:id="6197" w:author="China Telecom" w:date="2020-11-20T19:17:00Z">
              <w:r>
                <w:rPr>
                  <w:noProof/>
                </w:rPr>
                <w:t>-2.27</w:t>
              </w:r>
            </w:ins>
          </w:p>
        </w:tc>
      </w:tr>
      <w:tr w:rsidR="00E65DBE" w:rsidRPr="00E9302F" w14:paraId="4BBD45D2" w14:textId="77777777" w:rsidTr="00AF0D4C">
        <w:trPr>
          <w:ins w:id="6198" w:author="China Telecom" w:date="2020-11-20T19:17:00Z"/>
        </w:trPr>
        <w:tc>
          <w:tcPr>
            <w:tcW w:w="4073" w:type="dxa"/>
            <w:noWrap/>
            <w:hideMark/>
          </w:tcPr>
          <w:p w14:paraId="77ACBC1C" w14:textId="77777777" w:rsidR="00E65DBE" w:rsidRPr="00E9302F" w:rsidRDefault="00E65DBE" w:rsidP="00AF0D4C">
            <w:pPr>
              <w:spacing w:after="0"/>
              <w:rPr>
                <w:ins w:id="6199" w:author="China Telecom" w:date="2020-11-20T19:17:00Z"/>
              </w:rPr>
            </w:pPr>
            <w:ins w:id="6200" w:author="China Telecom" w:date="2020-11-20T19:17:00Z">
              <w:r w:rsidRPr="00E9302F">
                <w:t xml:space="preserve">Unicast PDCCH </w:t>
              </w:r>
            </w:ins>
          </w:p>
        </w:tc>
        <w:tc>
          <w:tcPr>
            <w:tcW w:w="1446" w:type="dxa"/>
            <w:noWrap/>
            <w:hideMark/>
          </w:tcPr>
          <w:p w14:paraId="38B981E6" w14:textId="77777777" w:rsidR="00E65DBE" w:rsidRPr="00E9302F" w:rsidRDefault="00E65DBE" w:rsidP="00AF0D4C">
            <w:pPr>
              <w:spacing w:after="0"/>
              <w:jc w:val="center"/>
              <w:rPr>
                <w:ins w:id="6201" w:author="China Telecom" w:date="2020-11-20T19:17:00Z"/>
              </w:rPr>
            </w:pPr>
            <w:ins w:id="6202" w:author="China Telecom" w:date="2020-11-20T19:17:00Z">
              <w:r w:rsidRPr="00E9302F">
                <w:t>9</w:t>
              </w:r>
            </w:ins>
          </w:p>
        </w:tc>
        <w:tc>
          <w:tcPr>
            <w:tcW w:w="1446" w:type="dxa"/>
            <w:noWrap/>
            <w:hideMark/>
          </w:tcPr>
          <w:p w14:paraId="3FB9149E" w14:textId="77777777" w:rsidR="00E65DBE" w:rsidRPr="00E9302F" w:rsidRDefault="00E65DBE" w:rsidP="00AF0D4C">
            <w:pPr>
              <w:spacing w:after="0"/>
              <w:jc w:val="center"/>
              <w:rPr>
                <w:ins w:id="6203" w:author="China Telecom" w:date="2020-11-20T19:17:00Z"/>
              </w:rPr>
            </w:pPr>
            <w:ins w:id="6204" w:author="China Telecom" w:date="2020-11-20T19:17:00Z">
              <w:r w:rsidRPr="00E9302F">
                <w:t>146.37</w:t>
              </w:r>
            </w:ins>
          </w:p>
        </w:tc>
        <w:tc>
          <w:tcPr>
            <w:tcW w:w="1446" w:type="dxa"/>
            <w:noWrap/>
            <w:hideMark/>
          </w:tcPr>
          <w:p w14:paraId="3A58D6DA" w14:textId="77777777" w:rsidR="00E65DBE" w:rsidRPr="00E9302F" w:rsidRDefault="00E65DBE" w:rsidP="00AF0D4C">
            <w:pPr>
              <w:spacing w:after="0"/>
              <w:jc w:val="center"/>
              <w:rPr>
                <w:ins w:id="6205" w:author="China Telecom" w:date="2020-11-20T19:17:00Z"/>
              </w:rPr>
            </w:pPr>
            <w:ins w:id="6206" w:author="China Telecom" w:date="2020-11-20T19:17:00Z">
              <w:r w:rsidRPr="00E9302F">
                <w:t>1.20</w:t>
              </w:r>
            </w:ins>
          </w:p>
        </w:tc>
        <w:tc>
          <w:tcPr>
            <w:tcW w:w="1446" w:type="dxa"/>
            <w:noWrap/>
            <w:hideMark/>
          </w:tcPr>
          <w:p w14:paraId="7D3740C8" w14:textId="77777777" w:rsidR="00E65DBE" w:rsidRPr="00E9302F" w:rsidRDefault="00E65DBE" w:rsidP="00AF0D4C">
            <w:pPr>
              <w:spacing w:after="0"/>
              <w:jc w:val="center"/>
              <w:rPr>
                <w:ins w:id="6207" w:author="China Telecom" w:date="2020-11-20T19:17:00Z"/>
              </w:rPr>
            </w:pPr>
            <w:ins w:id="6208" w:author="China Telecom" w:date="2020-11-20T19:17:00Z">
              <w:r w:rsidRPr="00E9302F">
                <w:t>7.17</w:t>
              </w:r>
            </w:ins>
          </w:p>
        </w:tc>
      </w:tr>
      <w:tr w:rsidR="00E65DBE" w:rsidRPr="00E9302F" w14:paraId="56D23073" w14:textId="77777777" w:rsidTr="00AF0D4C">
        <w:trPr>
          <w:ins w:id="6209" w:author="China Telecom" w:date="2020-11-20T19:17:00Z"/>
        </w:trPr>
        <w:tc>
          <w:tcPr>
            <w:tcW w:w="4073" w:type="dxa"/>
            <w:noWrap/>
            <w:hideMark/>
          </w:tcPr>
          <w:p w14:paraId="372C6B39" w14:textId="77777777" w:rsidR="00E65DBE" w:rsidRPr="00E9302F" w:rsidRDefault="00E65DBE" w:rsidP="00AF0D4C">
            <w:pPr>
              <w:spacing w:after="0"/>
              <w:rPr>
                <w:ins w:id="6210" w:author="China Telecom" w:date="2020-11-20T19:17:00Z"/>
              </w:rPr>
            </w:pPr>
            <w:ins w:id="6211" w:author="China Telecom" w:date="2020-11-20T19:17:00Z">
              <w:r w:rsidRPr="00E9302F">
                <w:t>PDSCH for eMBB UUUUU</w:t>
              </w:r>
            </w:ins>
          </w:p>
        </w:tc>
        <w:tc>
          <w:tcPr>
            <w:tcW w:w="1446" w:type="dxa"/>
            <w:noWrap/>
            <w:hideMark/>
          </w:tcPr>
          <w:p w14:paraId="3E1A2CB2" w14:textId="77777777" w:rsidR="00E65DBE" w:rsidRPr="00E9302F" w:rsidRDefault="00E65DBE" w:rsidP="00AF0D4C">
            <w:pPr>
              <w:spacing w:after="0"/>
              <w:jc w:val="center"/>
              <w:rPr>
                <w:ins w:id="6212" w:author="China Telecom" w:date="2020-11-20T19:17:00Z"/>
              </w:rPr>
            </w:pPr>
            <w:ins w:id="6213" w:author="China Telecom" w:date="2020-11-20T19:17:00Z">
              <w:r w:rsidRPr="00E9302F">
                <w:t>10</w:t>
              </w:r>
            </w:ins>
          </w:p>
        </w:tc>
        <w:tc>
          <w:tcPr>
            <w:tcW w:w="1446" w:type="dxa"/>
            <w:noWrap/>
            <w:hideMark/>
          </w:tcPr>
          <w:p w14:paraId="0D316AFB" w14:textId="77777777" w:rsidR="00E65DBE" w:rsidRPr="00E9302F" w:rsidRDefault="00E65DBE" w:rsidP="00AF0D4C">
            <w:pPr>
              <w:spacing w:after="0"/>
              <w:jc w:val="center"/>
              <w:rPr>
                <w:ins w:id="6214" w:author="China Telecom" w:date="2020-11-20T19:17:00Z"/>
              </w:rPr>
            </w:pPr>
            <w:ins w:id="6215" w:author="China Telecom" w:date="2020-11-20T19:17:00Z">
              <w:r w:rsidRPr="00E9302F">
                <w:t>144.43</w:t>
              </w:r>
            </w:ins>
          </w:p>
        </w:tc>
        <w:tc>
          <w:tcPr>
            <w:tcW w:w="1446" w:type="dxa"/>
            <w:noWrap/>
            <w:hideMark/>
          </w:tcPr>
          <w:p w14:paraId="3BE1C925" w14:textId="77777777" w:rsidR="00E65DBE" w:rsidRPr="00E9302F" w:rsidRDefault="00E65DBE" w:rsidP="00AF0D4C">
            <w:pPr>
              <w:spacing w:after="0"/>
              <w:jc w:val="center"/>
              <w:rPr>
                <w:ins w:id="6216" w:author="China Telecom" w:date="2020-11-20T19:17:00Z"/>
              </w:rPr>
            </w:pPr>
            <w:ins w:id="6217" w:author="China Telecom" w:date="2020-11-20T19:17:00Z">
              <w:r w:rsidRPr="00E9302F">
                <w:t>3.36</w:t>
              </w:r>
            </w:ins>
          </w:p>
        </w:tc>
        <w:tc>
          <w:tcPr>
            <w:tcW w:w="1446" w:type="dxa"/>
            <w:noWrap/>
            <w:hideMark/>
          </w:tcPr>
          <w:p w14:paraId="5FEE5F7D" w14:textId="77777777" w:rsidR="00E65DBE" w:rsidRPr="00E9302F" w:rsidRDefault="00E65DBE" w:rsidP="00AF0D4C">
            <w:pPr>
              <w:spacing w:after="0"/>
              <w:jc w:val="center"/>
              <w:rPr>
                <w:ins w:id="6218" w:author="China Telecom" w:date="2020-11-20T19:17:00Z"/>
              </w:rPr>
            </w:pPr>
            <w:ins w:id="6219" w:author="China Telecom" w:date="2020-11-20T19:17:00Z">
              <w:r w:rsidRPr="00E9302F">
                <w:t>N/A</w:t>
              </w:r>
            </w:ins>
          </w:p>
        </w:tc>
      </w:tr>
    </w:tbl>
    <w:p w14:paraId="58999726" w14:textId="77777777" w:rsidR="00E65DBE" w:rsidRPr="00804B30" w:rsidRDefault="00E65DBE" w:rsidP="00E65DBE">
      <w:pPr>
        <w:rPr>
          <w:ins w:id="6220" w:author="China Telecom" w:date="2020-11-20T19:17:00Z"/>
        </w:rPr>
      </w:pPr>
    </w:p>
    <w:p w14:paraId="174871D0" w14:textId="77777777" w:rsidR="00E65DBE" w:rsidRDefault="00E65DBE" w:rsidP="00E65DBE">
      <w:pPr>
        <w:pStyle w:val="TH"/>
        <w:rPr>
          <w:ins w:id="6221" w:author="China Telecom" w:date="2020-11-20T19:17:00Z"/>
        </w:rPr>
      </w:pPr>
      <w:ins w:id="6222" w:author="China Telecom" w:date="2020-11-20T19:17:00Z">
        <w:r>
          <w:t xml:space="preserve">Table </w:t>
        </w:r>
        <w:r>
          <w:rPr>
            <w:lang w:eastAsia="zh-CN"/>
          </w:rPr>
          <w:t>5.1.1.6</w:t>
        </w:r>
        <w:r w:rsidRPr="007368F9">
          <w:t>-</w:t>
        </w:r>
        <w:r>
          <w:rPr>
            <w:rFonts w:hint="eastAsia"/>
            <w:lang w:eastAsia="ja-JP"/>
          </w:rPr>
          <w:t>2</w:t>
        </w:r>
        <w:r w:rsidRPr="007368F9">
          <w:rPr>
            <w:rFonts w:hint="eastAsia"/>
          </w:rPr>
          <w:t>:</w:t>
        </w:r>
        <w:r>
          <w:rPr>
            <w:rFonts w:hint="eastAsia"/>
          </w:rPr>
          <w:t xml:space="preserve"> Representative values </w:t>
        </w:r>
        <w:r>
          <w:t>of MIL for Rural 700M</w:t>
        </w:r>
        <w:r w:rsidRPr="00DE78FE">
          <w:t>Hz</w:t>
        </w:r>
        <w:r>
          <w:t xml:space="preserve"> FDD NLOS O2I scenario </w:t>
        </w:r>
      </w:ins>
    </w:p>
    <w:tbl>
      <w:tblPr>
        <w:tblStyle w:val="a7"/>
        <w:tblW w:w="0" w:type="auto"/>
        <w:tblLook w:val="04A0" w:firstRow="1" w:lastRow="0" w:firstColumn="1" w:lastColumn="0" w:noHBand="0" w:noVBand="1"/>
      </w:tblPr>
      <w:tblGrid>
        <w:gridCol w:w="4053"/>
        <w:gridCol w:w="1439"/>
        <w:gridCol w:w="1487"/>
        <w:gridCol w:w="1439"/>
        <w:gridCol w:w="1439"/>
      </w:tblGrid>
      <w:tr w:rsidR="00E65DBE" w:rsidRPr="00E9302F" w14:paraId="3817F560" w14:textId="77777777" w:rsidTr="00AF0D4C">
        <w:trPr>
          <w:ins w:id="6223" w:author="China Telecom" w:date="2020-11-20T19:17:00Z"/>
        </w:trPr>
        <w:tc>
          <w:tcPr>
            <w:tcW w:w="4073" w:type="dxa"/>
            <w:shd w:val="clear" w:color="auto" w:fill="E7E6E6" w:themeFill="background2"/>
            <w:noWrap/>
            <w:hideMark/>
          </w:tcPr>
          <w:p w14:paraId="5142E658" w14:textId="77777777" w:rsidR="00E65DBE" w:rsidRPr="009C135A" w:rsidRDefault="00E65DBE" w:rsidP="00AF0D4C">
            <w:pPr>
              <w:spacing w:after="0"/>
              <w:jc w:val="center"/>
              <w:rPr>
                <w:ins w:id="6224" w:author="China Telecom" w:date="2020-11-20T19:17:00Z"/>
              </w:rPr>
            </w:pPr>
            <w:ins w:id="6225" w:author="China Telecom" w:date="2020-11-20T19:17:00Z">
              <w:r w:rsidRPr="00F9020F">
                <w:rPr>
                  <w:b/>
                </w:rPr>
                <w:t>Channels (and Frame format)</w:t>
              </w:r>
            </w:ins>
          </w:p>
        </w:tc>
        <w:tc>
          <w:tcPr>
            <w:tcW w:w="1446" w:type="dxa"/>
            <w:shd w:val="clear" w:color="auto" w:fill="E7E6E6" w:themeFill="background2"/>
            <w:hideMark/>
          </w:tcPr>
          <w:p w14:paraId="0E8B9723" w14:textId="77777777" w:rsidR="00E65DBE" w:rsidRPr="009C135A" w:rsidRDefault="00E65DBE" w:rsidP="00AF0D4C">
            <w:pPr>
              <w:spacing w:after="0"/>
              <w:jc w:val="center"/>
              <w:rPr>
                <w:ins w:id="6226" w:author="China Telecom" w:date="2020-11-20T19:17:00Z"/>
              </w:rPr>
            </w:pPr>
            <w:ins w:id="6227" w:author="China Telecom" w:date="2020-11-20T19:17:00Z">
              <w:r w:rsidRPr="00F9020F">
                <w:rPr>
                  <w:b/>
                </w:rPr>
                <w:t>Number of Samples</w:t>
              </w:r>
            </w:ins>
          </w:p>
        </w:tc>
        <w:tc>
          <w:tcPr>
            <w:tcW w:w="1446" w:type="dxa"/>
            <w:shd w:val="clear" w:color="auto" w:fill="E7E6E6" w:themeFill="background2"/>
            <w:hideMark/>
          </w:tcPr>
          <w:p w14:paraId="1C31D30A" w14:textId="77777777" w:rsidR="00E65DBE" w:rsidRPr="009C135A" w:rsidRDefault="00E65DBE" w:rsidP="00AF0D4C">
            <w:pPr>
              <w:spacing w:after="0"/>
              <w:jc w:val="center"/>
              <w:rPr>
                <w:ins w:id="6228" w:author="China Telecom" w:date="2020-11-20T19:17:00Z"/>
              </w:rPr>
            </w:pPr>
            <w:ins w:id="6229" w:author="China Telecom" w:date="2020-11-20T19:17:00Z">
              <w:r w:rsidRPr="00F9020F">
                <w:rPr>
                  <w:b/>
                </w:rPr>
                <w:t>Representative value</w:t>
              </w:r>
            </w:ins>
          </w:p>
        </w:tc>
        <w:tc>
          <w:tcPr>
            <w:tcW w:w="1446" w:type="dxa"/>
            <w:shd w:val="clear" w:color="auto" w:fill="E7E6E6" w:themeFill="background2"/>
            <w:hideMark/>
          </w:tcPr>
          <w:p w14:paraId="3E79D863" w14:textId="77777777" w:rsidR="00E65DBE" w:rsidRPr="009C135A" w:rsidRDefault="00E65DBE" w:rsidP="00AF0D4C">
            <w:pPr>
              <w:spacing w:after="0"/>
              <w:jc w:val="center"/>
              <w:rPr>
                <w:ins w:id="6230" w:author="China Telecom" w:date="2020-11-20T19:17:00Z"/>
              </w:rPr>
            </w:pPr>
            <w:ins w:id="6231" w:author="China Telecom" w:date="2020-11-20T19:17:00Z">
              <w:r w:rsidRPr="00F9020F">
                <w:rPr>
                  <w:b/>
                </w:rPr>
                <w:t>Standard Deviation (w/o outlier)</w:t>
              </w:r>
            </w:ins>
          </w:p>
        </w:tc>
        <w:tc>
          <w:tcPr>
            <w:tcW w:w="1446" w:type="dxa"/>
            <w:shd w:val="clear" w:color="auto" w:fill="E7E6E6" w:themeFill="background2"/>
            <w:hideMark/>
          </w:tcPr>
          <w:p w14:paraId="636F18D1" w14:textId="77777777" w:rsidR="00E65DBE" w:rsidRPr="009C135A" w:rsidRDefault="00E65DBE" w:rsidP="00AF0D4C">
            <w:pPr>
              <w:spacing w:after="0"/>
              <w:jc w:val="center"/>
              <w:rPr>
                <w:ins w:id="6232" w:author="China Telecom" w:date="2020-11-20T19:17:00Z"/>
              </w:rPr>
            </w:pPr>
            <w:ins w:id="6233" w:author="China Telecom" w:date="2020-11-20T19:17:00Z">
              <w:r w:rsidRPr="00F9020F">
                <w:rPr>
                  <w:b/>
                </w:rPr>
                <w:t>Relative difference between channels</w:t>
              </w:r>
            </w:ins>
          </w:p>
        </w:tc>
      </w:tr>
      <w:tr w:rsidR="00E65DBE" w:rsidRPr="00E9302F" w14:paraId="11D126DF" w14:textId="77777777" w:rsidTr="00AF0D4C">
        <w:trPr>
          <w:ins w:id="6234" w:author="China Telecom" w:date="2020-11-20T19:17:00Z"/>
        </w:trPr>
        <w:tc>
          <w:tcPr>
            <w:tcW w:w="4073" w:type="dxa"/>
            <w:noWrap/>
            <w:hideMark/>
          </w:tcPr>
          <w:p w14:paraId="0A2D297D" w14:textId="77777777" w:rsidR="00E65DBE" w:rsidRPr="00E9302F" w:rsidRDefault="00E65DBE" w:rsidP="00AF0D4C">
            <w:pPr>
              <w:spacing w:after="0"/>
              <w:rPr>
                <w:ins w:id="6235" w:author="China Telecom" w:date="2020-11-20T19:17:00Z"/>
                <w:noProof/>
                <w:sz w:val="22"/>
              </w:rPr>
            </w:pPr>
            <w:ins w:id="6236" w:author="China Telecom" w:date="2020-11-20T19:17:00Z">
              <w:r w:rsidRPr="00E9302F">
                <w:t>PUSCH for eMBB UUUUU</w:t>
              </w:r>
            </w:ins>
          </w:p>
        </w:tc>
        <w:tc>
          <w:tcPr>
            <w:tcW w:w="1446" w:type="dxa"/>
            <w:noWrap/>
            <w:hideMark/>
          </w:tcPr>
          <w:p w14:paraId="019D4A13" w14:textId="77777777" w:rsidR="00E65DBE" w:rsidRPr="00E9302F" w:rsidRDefault="00E65DBE" w:rsidP="00AF0D4C">
            <w:pPr>
              <w:spacing w:after="0"/>
              <w:jc w:val="center"/>
              <w:rPr>
                <w:ins w:id="6237" w:author="China Telecom" w:date="2020-11-20T19:17:00Z"/>
                <w:noProof/>
                <w:sz w:val="22"/>
              </w:rPr>
            </w:pPr>
            <w:ins w:id="6238" w:author="China Telecom" w:date="2020-11-20T19:17:00Z">
              <w:r w:rsidRPr="00E9302F">
                <w:t>11</w:t>
              </w:r>
            </w:ins>
          </w:p>
        </w:tc>
        <w:tc>
          <w:tcPr>
            <w:tcW w:w="1446" w:type="dxa"/>
            <w:noWrap/>
            <w:hideMark/>
          </w:tcPr>
          <w:p w14:paraId="0A2F6E15" w14:textId="77777777" w:rsidR="00E65DBE" w:rsidRPr="00E9302F" w:rsidRDefault="00E65DBE" w:rsidP="00AF0D4C">
            <w:pPr>
              <w:spacing w:after="0"/>
              <w:jc w:val="center"/>
              <w:rPr>
                <w:ins w:id="6239" w:author="China Telecom" w:date="2020-11-20T19:17:00Z"/>
                <w:noProof/>
                <w:sz w:val="22"/>
              </w:rPr>
            </w:pPr>
            <w:ins w:id="6240" w:author="China Telecom" w:date="2020-11-20T19:17:00Z">
              <w:r w:rsidRPr="00E9302F">
                <w:t>144.76</w:t>
              </w:r>
            </w:ins>
          </w:p>
        </w:tc>
        <w:tc>
          <w:tcPr>
            <w:tcW w:w="1446" w:type="dxa"/>
            <w:noWrap/>
            <w:hideMark/>
          </w:tcPr>
          <w:p w14:paraId="589ED16D" w14:textId="77777777" w:rsidR="00E65DBE" w:rsidRPr="00E9302F" w:rsidRDefault="00E65DBE" w:rsidP="00AF0D4C">
            <w:pPr>
              <w:spacing w:after="0"/>
              <w:jc w:val="center"/>
              <w:rPr>
                <w:ins w:id="6241" w:author="China Telecom" w:date="2020-11-20T19:17:00Z"/>
                <w:noProof/>
                <w:sz w:val="22"/>
              </w:rPr>
            </w:pPr>
            <w:ins w:id="6242" w:author="China Telecom" w:date="2020-11-20T19:17:00Z">
              <w:r w:rsidRPr="00E9302F">
                <w:t>2.45</w:t>
              </w:r>
            </w:ins>
          </w:p>
        </w:tc>
        <w:tc>
          <w:tcPr>
            <w:tcW w:w="1446" w:type="dxa"/>
            <w:noWrap/>
            <w:hideMark/>
          </w:tcPr>
          <w:p w14:paraId="5FD537F9" w14:textId="77777777" w:rsidR="00E65DBE" w:rsidRPr="00E9302F" w:rsidRDefault="00E65DBE" w:rsidP="00AF0D4C">
            <w:pPr>
              <w:spacing w:after="0"/>
              <w:jc w:val="center"/>
              <w:rPr>
                <w:ins w:id="6243" w:author="China Telecom" w:date="2020-11-20T19:17:00Z"/>
                <w:noProof/>
                <w:sz w:val="22"/>
              </w:rPr>
            </w:pPr>
            <w:ins w:id="6244" w:author="China Telecom" w:date="2020-11-20T19:17:00Z">
              <w:r w:rsidRPr="00E9302F">
                <w:t>0.22</w:t>
              </w:r>
            </w:ins>
          </w:p>
        </w:tc>
      </w:tr>
      <w:tr w:rsidR="00E65DBE" w:rsidRPr="00E9302F" w14:paraId="60BD2FE9" w14:textId="77777777" w:rsidTr="00AF0D4C">
        <w:trPr>
          <w:ins w:id="6245" w:author="China Telecom" w:date="2020-11-20T19:17:00Z"/>
        </w:trPr>
        <w:tc>
          <w:tcPr>
            <w:tcW w:w="4073" w:type="dxa"/>
            <w:noWrap/>
            <w:hideMark/>
          </w:tcPr>
          <w:p w14:paraId="1FCD0391" w14:textId="77777777" w:rsidR="00E65DBE" w:rsidRPr="00E9302F" w:rsidRDefault="00E65DBE" w:rsidP="00AF0D4C">
            <w:pPr>
              <w:spacing w:after="0"/>
              <w:rPr>
                <w:ins w:id="6246" w:author="China Telecom" w:date="2020-11-20T19:17:00Z"/>
                <w:noProof/>
                <w:sz w:val="22"/>
              </w:rPr>
            </w:pPr>
            <w:ins w:id="6247" w:author="China Telecom" w:date="2020-11-20T19:17:00Z">
              <w:r w:rsidRPr="00E9302F">
                <w:t>PUSCH for VoIP UUUUU</w:t>
              </w:r>
            </w:ins>
          </w:p>
        </w:tc>
        <w:tc>
          <w:tcPr>
            <w:tcW w:w="1446" w:type="dxa"/>
            <w:noWrap/>
            <w:hideMark/>
          </w:tcPr>
          <w:p w14:paraId="170EA141" w14:textId="77777777" w:rsidR="00E65DBE" w:rsidRPr="00E9302F" w:rsidRDefault="00E65DBE" w:rsidP="00AF0D4C">
            <w:pPr>
              <w:spacing w:after="0"/>
              <w:jc w:val="center"/>
              <w:rPr>
                <w:ins w:id="6248" w:author="China Telecom" w:date="2020-11-20T19:17:00Z"/>
                <w:noProof/>
                <w:sz w:val="22"/>
              </w:rPr>
            </w:pPr>
            <w:ins w:id="6249" w:author="China Telecom" w:date="2020-11-20T19:17:00Z">
              <w:r w:rsidRPr="00E9302F">
                <w:t>10</w:t>
              </w:r>
            </w:ins>
          </w:p>
        </w:tc>
        <w:tc>
          <w:tcPr>
            <w:tcW w:w="1446" w:type="dxa"/>
            <w:noWrap/>
            <w:hideMark/>
          </w:tcPr>
          <w:p w14:paraId="274CEA58" w14:textId="77777777" w:rsidR="00E65DBE" w:rsidRPr="00E9302F" w:rsidRDefault="00E65DBE" w:rsidP="00AF0D4C">
            <w:pPr>
              <w:spacing w:after="0"/>
              <w:jc w:val="center"/>
              <w:rPr>
                <w:ins w:id="6250" w:author="China Telecom" w:date="2020-11-20T19:17:00Z"/>
              </w:rPr>
            </w:pPr>
            <w:ins w:id="6251" w:author="China Telecom" w:date="2020-11-20T19:17:00Z">
              <w:r w:rsidRPr="00E9302F">
                <w:t>146.94</w:t>
              </w:r>
            </w:ins>
          </w:p>
        </w:tc>
        <w:tc>
          <w:tcPr>
            <w:tcW w:w="1446" w:type="dxa"/>
            <w:noWrap/>
            <w:hideMark/>
          </w:tcPr>
          <w:p w14:paraId="4CC7007E" w14:textId="77777777" w:rsidR="00E65DBE" w:rsidRPr="00E9302F" w:rsidRDefault="00E65DBE" w:rsidP="00AF0D4C">
            <w:pPr>
              <w:spacing w:after="0"/>
              <w:jc w:val="center"/>
              <w:rPr>
                <w:ins w:id="6252" w:author="China Telecom" w:date="2020-11-20T19:17:00Z"/>
              </w:rPr>
            </w:pPr>
            <w:ins w:id="6253" w:author="China Telecom" w:date="2020-11-20T19:17:00Z">
              <w:r w:rsidRPr="00E9302F">
                <w:t>1.91</w:t>
              </w:r>
            </w:ins>
          </w:p>
        </w:tc>
        <w:tc>
          <w:tcPr>
            <w:tcW w:w="1446" w:type="dxa"/>
            <w:noWrap/>
            <w:hideMark/>
          </w:tcPr>
          <w:p w14:paraId="096AC967" w14:textId="77777777" w:rsidR="00E65DBE" w:rsidRPr="00E9302F" w:rsidRDefault="00E65DBE" w:rsidP="00AF0D4C">
            <w:pPr>
              <w:spacing w:after="0"/>
              <w:jc w:val="center"/>
              <w:rPr>
                <w:ins w:id="6254" w:author="China Telecom" w:date="2020-11-20T19:17:00Z"/>
              </w:rPr>
            </w:pPr>
            <w:ins w:id="6255" w:author="China Telecom" w:date="2020-11-20T19:17:00Z">
              <w:r w:rsidRPr="00E9302F">
                <w:t>2.40</w:t>
              </w:r>
            </w:ins>
          </w:p>
        </w:tc>
      </w:tr>
      <w:tr w:rsidR="00E65DBE" w:rsidRPr="00E9302F" w14:paraId="76610DE0" w14:textId="77777777" w:rsidTr="00AF0D4C">
        <w:trPr>
          <w:ins w:id="6256" w:author="China Telecom" w:date="2020-11-20T19:17:00Z"/>
        </w:trPr>
        <w:tc>
          <w:tcPr>
            <w:tcW w:w="4073" w:type="dxa"/>
            <w:noWrap/>
            <w:hideMark/>
          </w:tcPr>
          <w:p w14:paraId="54E3E006" w14:textId="77777777" w:rsidR="00E65DBE" w:rsidRPr="00E9302F" w:rsidRDefault="00E65DBE" w:rsidP="00AF0D4C">
            <w:pPr>
              <w:spacing w:after="0"/>
              <w:rPr>
                <w:ins w:id="6257" w:author="China Telecom" w:date="2020-11-20T19:17:00Z"/>
              </w:rPr>
            </w:pPr>
            <w:ins w:id="6258" w:author="China Telecom" w:date="2020-11-20T19:17:00Z">
              <w:r w:rsidRPr="00E9302F">
                <w:t>PUSCH with SIP invite UUUUU</w:t>
              </w:r>
            </w:ins>
          </w:p>
        </w:tc>
        <w:tc>
          <w:tcPr>
            <w:tcW w:w="1446" w:type="dxa"/>
            <w:noWrap/>
            <w:hideMark/>
          </w:tcPr>
          <w:p w14:paraId="451632FA" w14:textId="77777777" w:rsidR="00E65DBE" w:rsidRPr="00E9302F" w:rsidRDefault="00E65DBE" w:rsidP="00AF0D4C">
            <w:pPr>
              <w:spacing w:after="0"/>
              <w:jc w:val="center"/>
              <w:rPr>
                <w:ins w:id="6259" w:author="China Telecom" w:date="2020-11-20T19:17:00Z"/>
              </w:rPr>
            </w:pPr>
            <w:ins w:id="6260" w:author="China Telecom" w:date="2020-11-20T19:17:00Z">
              <w:r w:rsidRPr="00E9302F">
                <w:t>1</w:t>
              </w:r>
            </w:ins>
          </w:p>
        </w:tc>
        <w:tc>
          <w:tcPr>
            <w:tcW w:w="1446" w:type="dxa"/>
            <w:noWrap/>
            <w:hideMark/>
          </w:tcPr>
          <w:p w14:paraId="7FAE70C4" w14:textId="77777777" w:rsidR="00E65DBE" w:rsidRPr="00E9302F" w:rsidRDefault="00E65DBE" w:rsidP="00AF0D4C">
            <w:pPr>
              <w:spacing w:after="0"/>
              <w:jc w:val="center"/>
              <w:rPr>
                <w:ins w:id="6261" w:author="China Telecom" w:date="2020-11-20T19:17:00Z"/>
              </w:rPr>
            </w:pPr>
            <w:ins w:id="6262" w:author="China Telecom" w:date="2020-11-20T19:17:00Z">
              <w:r w:rsidRPr="00E9302F">
                <w:t>148.30</w:t>
              </w:r>
            </w:ins>
          </w:p>
        </w:tc>
        <w:tc>
          <w:tcPr>
            <w:tcW w:w="1446" w:type="dxa"/>
            <w:noWrap/>
            <w:hideMark/>
          </w:tcPr>
          <w:p w14:paraId="62290823" w14:textId="77777777" w:rsidR="00E65DBE" w:rsidRPr="00E9302F" w:rsidRDefault="00E65DBE" w:rsidP="00AF0D4C">
            <w:pPr>
              <w:spacing w:after="0"/>
              <w:jc w:val="center"/>
              <w:rPr>
                <w:ins w:id="6263" w:author="China Telecom" w:date="2020-11-20T19:17:00Z"/>
              </w:rPr>
            </w:pPr>
            <w:ins w:id="6264" w:author="China Telecom" w:date="2020-11-20T19:17:00Z">
              <w:r w:rsidRPr="00E9302F">
                <w:t>0.00</w:t>
              </w:r>
            </w:ins>
          </w:p>
        </w:tc>
        <w:tc>
          <w:tcPr>
            <w:tcW w:w="1446" w:type="dxa"/>
            <w:noWrap/>
            <w:hideMark/>
          </w:tcPr>
          <w:p w14:paraId="5B2A0725" w14:textId="77777777" w:rsidR="00E65DBE" w:rsidRPr="00E9302F" w:rsidRDefault="00E65DBE" w:rsidP="00AF0D4C">
            <w:pPr>
              <w:spacing w:after="0"/>
              <w:jc w:val="center"/>
              <w:rPr>
                <w:ins w:id="6265" w:author="China Telecom" w:date="2020-11-20T19:17:00Z"/>
              </w:rPr>
            </w:pPr>
            <w:ins w:id="6266" w:author="China Telecom" w:date="2020-11-20T19:17:00Z">
              <w:r w:rsidRPr="00E9302F">
                <w:t>3.76</w:t>
              </w:r>
            </w:ins>
          </w:p>
        </w:tc>
      </w:tr>
      <w:tr w:rsidR="00E65DBE" w:rsidRPr="00E9302F" w14:paraId="239253A9" w14:textId="77777777" w:rsidTr="00AF0D4C">
        <w:trPr>
          <w:ins w:id="6267" w:author="China Telecom" w:date="2020-11-20T19:17:00Z"/>
        </w:trPr>
        <w:tc>
          <w:tcPr>
            <w:tcW w:w="4073" w:type="dxa"/>
            <w:noWrap/>
            <w:hideMark/>
          </w:tcPr>
          <w:p w14:paraId="045E38C0" w14:textId="77777777" w:rsidR="00E65DBE" w:rsidRPr="00E9302F" w:rsidRDefault="00E65DBE" w:rsidP="00AF0D4C">
            <w:pPr>
              <w:spacing w:after="0"/>
              <w:rPr>
                <w:ins w:id="6268" w:author="China Telecom" w:date="2020-11-20T19:17:00Z"/>
              </w:rPr>
            </w:pPr>
            <w:ins w:id="6269" w:author="China Telecom" w:date="2020-11-20T19:17:00Z">
              <w:r w:rsidRPr="00E9302F">
                <w:t xml:space="preserve">PUSCH for CSI </w:t>
              </w:r>
              <w:r>
                <w:t xml:space="preserve">11bit </w:t>
              </w:r>
              <w:r w:rsidRPr="00E9302F">
                <w:t xml:space="preserve">UUUUU </w:t>
              </w:r>
            </w:ins>
          </w:p>
        </w:tc>
        <w:tc>
          <w:tcPr>
            <w:tcW w:w="1446" w:type="dxa"/>
            <w:noWrap/>
            <w:hideMark/>
          </w:tcPr>
          <w:p w14:paraId="2DB3C04B" w14:textId="77777777" w:rsidR="00E65DBE" w:rsidRPr="00E9302F" w:rsidRDefault="00E65DBE" w:rsidP="00AF0D4C">
            <w:pPr>
              <w:spacing w:after="0"/>
              <w:jc w:val="center"/>
              <w:rPr>
                <w:ins w:id="6270" w:author="China Telecom" w:date="2020-11-20T19:17:00Z"/>
              </w:rPr>
            </w:pPr>
            <w:ins w:id="6271" w:author="China Telecom" w:date="2020-11-20T19:17:00Z">
              <w:r w:rsidRPr="00E9302F">
                <w:t>2</w:t>
              </w:r>
            </w:ins>
          </w:p>
        </w:tc>
        <w:tc>
          <w:tcPr>
            <w:tcW w:w="1446" w:type="dxa"/>
            <w:noWrap/>
            <w:hideMark/>
          </w:tcPr>
          <w:p w14:paraId="63E4CCF8" w14:textId="77777777" w:rsidR="00E65DBE" w:rsidRPr="00E9302F" w:rsidRDefault="00E65DBE" w:rsidP="00AF0D4C">
            <w:pPr>
              <w:spacing w:after="0"/>
              <w:jc w:val="center"/>
              <w:rPr>
                <w:ins w:id="6272" w:author="China Telecom" w:date="2020-11-20T19:17:00Z"/>
              </w:rPr>
            </w:pPr>
            <w:ins w:id="6273" w:author="China Telecom" w:date="2020-11-20T19:17:00Z">
              <w:r w:rsidRPr="00E9302F">
                <w:t>151.15</w:t>
              </w:r>
            </w:ins>
          </w:p>
        </w:tc>
        <w:tc>
          <w:tcPr>
            <w:tcW w:w="1446" w:type="dxa"/>
            <w:noWrap/>
            <w:hideMark/>
          </w:tcPr>
          <w:p w14:paraId="5B982A1F" w14:textId="77777777" w:rsidR="00E65DBE" w:rsidRPr="00E9302F" w:rsidRDefault="00E65DBE" w:rsidP="00AF0D4C">
            <w:pPr>
              <w:spacing w:after="0"/>
              <w:jc w:val="center"/>
              <w:rPr>
                <w:ins w:id="6274" w:author="China Telecom" w:date="2020-11-20T19:17:00Z"/>
              </w:rPr>
            </w:pPr>
            <w:ins w:id="6275" w:author="China Telecom" w:date="2020-11-20T19:17:00Z">
              <w:r w:rsidRPr="00E9302F">
                <w:t>2.95</w:t>
              </w:r>
            </w:ins>
          </w:p>
        </w:tc>
        <w:tc>
          <w:tcPr>
            <w:tcW w:w="1446" w:type="dxa"/>
            <w:noWrap/>
            <w:hideMark/>
          </w:tcPr>
          <w:p w14:paraId="7794D3E8" w14:textId="77777777" w:rsidR="00E65DBE" w:rsidRPr="00E9302F" w:rsidRDefault="00E65DBE" w:rsidP="00AF0D4C">
            <w:pPr>
              <w:spacing w:after="0"/>
              <w:jc w:val="center"/>
              <w:rPr>
                <w:ins w:id="6276" w:author="China Telecom" w:date="2020-11-20T19:17:00Z"/>
              </w:rPr>
            </w:pPr>
            <w:ins w:id="6277" w:author="China Telecom" w:date="2020-11-20T19:17:00Z">
              <w:r w:rsidRPr="00E9302F">
                <w:t>6.61</w:t>
              </w:r>
            </w:ins>
          </w:p>
        </w:tc>
      </w:tr>
      <w:tr w:rsidR="00E65DBE" w:rsidRPr="00E9302F" w14:paraId="16C6430A" w14:textId="77777777" w:rsidTr="00AF0D4C">
        <w:trPr>
          <w:ins w:id="6278" w:author="China Telecom" w:date="2020-11-20T19:17:00Z"/>
        </w:trPr>
        <w:tc>
          <w:tcPr>
            <w:tcW w:w="4073" w:type="dxa"/>
            <w:noWrap/>
            <w:hideMark/>
          </w:tcPr>
          <w:p w14:paraId="3FA02EEB" w14:textId="77777777" w:rsidR="00E65DBE" w:rsidRPr="00E9302F" w:rsidRDefault="00E65DBE" w:rsidP="00AF0D4C">
            <w:pPr>
              <w:spacing w:after="0"/>
              <w:rPr>
                <w:ins w:id="6279" w:author="China Telecom" w:date="2020-11-20T19:17:00Z"/>
              </w:rPr>
            </w:pPr>
            <w:ins w:id="6280" w:author="China Telecom" w:date="2020-11-20T19:17:00Z">
              <w:r w:rsidRPr="00E9302F">
                <w:t xml:space="preserve">PUSCH for CSI </w:t>
              </w:r>
              <w:r>
                <w:t xml:space="preserve">22bit </w:t>
              </w:r>
              <w:r w:rsidRPr="00E9302F">
                <w:t xml:space="preserve">UUUUU </w:t>
              </w:r>
            </w:ins>
          </w:p>
        </w:tc>
        <w:tc>
          <w:tcPr>
            <w:tcW w:w="1446" w:type="dxa"/>
            <w:noWrap/>
            <w:hideMark/>
          </w:tcPr>
          <w:p w14:paraId="7F34D3DF" w14:textId="77777777" w:rsidR="00E65DBE" w:rsidRPr="00E9302F" w:rsidRDefault="00E65DBE" w:rsidP="00AF0D4C">
            <w:pPr>
              <w:spacing w:after="0"/>
              <w:jc w:val="center"/>
              <w:rPr>
                <w:ins w:id="6281" w:author="China Telecom" w:date="2020-11-20T19:17:00Z"/>
              </w:rPr>
            </w:pPr>
            <w:ins w:id="6282" w:author="China Telecom" w:date="2020-11-20T19:17:00Z">
              <w:r w:rsidRPr="00E9302F">
                <w:t>2</w:t>
              </w:r>
            </w:ins>
          </w:p>
        </w:tc>
        <w:tc>
          <w:tcPr>
            <w:tcW w:w="1446" w:type="dxa"/>
            <w:noWrap/>
            <w:hideMark/>
          </w:tcPr>
          <w:p w14:paraId="28B0FE6F" w14:textId="77777777" w:rsidR="00E65DBE" w:rsidRPr="00E9302F" w:rsidRDefault="00E65DBE" w:rsidP="00AF0D4C">
            <w:pPr>
              <w:spacing w:after="0"/>
              <w:jc w:val="center"/>
              <w:rPr>
                <w:ins w:id="6283" w:author="China Telecom" w:date="2020-11-20T19:17:00Z"/>
              </w:rPr>
            </w:pPr>
            <w:ins w:id="6284" w:author="China Telecom" w:date="2020-11-20T19:17:00Z">
              <w:r w:rsidRPr="00E9302F">
                <w:t>149.60</w:t>
              </w:r>
            </w:ins>
          </w:p>
        </w:tc>
        <w:tc>
          <w:tcPr>
            <w:tcW w:w="1446" w:type="dxa"/>
            <w:noWrap/>
            <w:hideMark/>
          </w:tcPr>
          <w:p w14:paraId="291DBBDF" w14:textId="77777777" w:rsidR="00E65DBE" w:rsidRPr="00E9302F" w:rsidRDefault="00E65DBE" w:rsidP="00AF0D4C">
            <w:pPr>
              <w:spacing w:after="0"/>
              <w:jc w:val="center"/>
              <w:rPr>
                <w:ins w:id="6285" w:author="China Telecom" w:date="2020-11-20T19:17:00Z"/>
              </w:rPr>
            </w:pPr>
            <w:ins w:id="6286" w:author="China Telecom" w:date="2020-11-20T19:17:00Z">
              <w:r w:rsidRPr="00E9302F">
                <w:t>2.90</w:t>
              </w:r>
            </w:ins>
          </w:p>
        </w:tc>
        <w:tc>
          <w:tcPr>
            <w:tcW w:w="1446" w:type="dxa"/>
            <w:noWrap/>
            <w:hideMark/>
          </w:tcPr>
          <w:p w14:paraId="74BD21CA" w14:textId="77777777" w:rsidR="00E65DBE" w:rsidRPr="00E9302F" w:rsidRDefault="00E65DBE" w:rsidP="00AF0D4C">
            <w:pPr>
              <w:spacing w:after="0"/>
              <w:jc w:val="center"/>
              <w:rPr>
                <w:ins w:id="6287" w:author="China Telecom" w:date="2020-11-20T19:17:00Z"/>
              </w:rPr>
            </w:pPr>
            <w:ins w:id="6288" w:author="China Telecom" w:date="2020-11-20T19:17:00Z">
              <w:r w:rsidRPr="00E9302F">
                <w:t>5.06</w:t>
              </w:r>
            </w:ins>
          </w:p>
        </w:tc>
      </w:tr>
      <w:tr w:rsidR="00E65DBE" w:rsidRPr="00E9302F" w14:paraId="461A2CBA" w14:textId="77777777" w:rsidTr="00AF0D4C">
        <w:trPr>
          <w:ins w:id="6289" w:author="China Telecom" w:date="2020-11-20T19:17:00Z"/>
        </w:trPr>
        <w:tc>
          <w:tcPr>
            <w:tcW w:w="4073" w:type="dxa"/>
            <w:noWrap/>
            <w:hideMark/>
          </w:tcPr>
          <w:p w14:paraId="4F068576" w14:textId="77777777" w:rsidR="00E65DBE" w:rsidRPr="00E9302F" w:rsidRDefault="00E65DBE" w:rsidP="00AF0D4C">
            <w:pPr>
              <w:spacing w:after="0"/>
              <w:rPr>
                <w:ins w:id="6290" w:author="China Telecom" w:date="2020-11-20T19:17:00Z"/>
              </w:rPr>
            </w:pPr>
            <w:ins w:id="6291" w:author="China Telecom" w:date="2020-11-20T19:17:00Z">
              <w:r w:rsidRPr="00E9302F">
                <w:t>PUCCH Format 1</w:t>
              </w:r>
            </w:ins>
          </w:p>
        </w:tc>
        <w:tc>
          <w:tcPr>
            <w:tcW w:w="1446" w:type="dxa"/>
            <w:noWrap/>
            <w:hideMark/>
          </w:tcPr>
          <w:p w14:paraId="483AEDDD" w14:textId="77777777" w:rsidR="00E65DBE" w:rsidRPr="00E9302F" w:rsidRDefault="00E65DBE" w:rsidP="00AF0D4C">
            <w:pPr>
              <w:spacing w:after="0"/>
              <w:jc w:val="center"/>
              <w:rPr>
                <w:ins w:id="6292" w:author="China Telecom" w:date="2020-11-20T19:17:00Z"/>
              </w:rPr>
            </w:pPr>
            <w:ins w:id="6293" w:author="China Telecom" w:date="2020-11-20T19:17:00Z">
              <w:r w:rsidRPr="00E9302F">
                <w:t>8</w:t>
              </w:r>
            </w:ins>
          </w:p>
        </w:tc>
        <w:tc>
          <w:tcPr>
            <w:tcW w:w="1446" w:type="dxa"/>
            <w:noWrap/>
            <w:hideMark/>
          </w:tcPr>
          <w:p w14:paraId="17C403A4" w14:textId="77777777" w:rsidR="00E65DBE" w:rsidRPr="00E9302F" w:rsidRDefault="00E65DBE" w:rsidP="00AF0D4C">
            <w:pPr>
              <w:spacing w:after="0"/>
              <w:jc w:val="center"/>
              <w:rPr>
                <w:ins w:id="6294" w:author="China Telecom" w:date="2020-11-20T19:17:00Z"/>
              </w:rPr>
            </w:pPr>
            <w:ins w:id="6295" w:author="China Telecom" w:date="2020-11-20T19:17:00Z">
              <w:r w:rsidRPr="00E9302F">
                <w:t>150.54</w:t>
              </w:r>
            </w:ins>
          </w:p>
        </w:tc>
        <w:tc>
          <w:tcPr>
            <w:tcW w:w="1446" w:type="dxa"/>
            <w:noWrap/>
            <w:hideMark/>
          </w:tcPr>
          <w:p w14:paraId="55CC6193" w14:textId="77777777" w:rsidR="00E65DBE" w:rsidRPr="00E9302F" w:rsidRDefault="00E65DBE" w:rsidP="00AF0D4C">
            <w:pPr>
              <w:spacing w:after="0"/>
              <w:jc w:val="center"/>
              <w:rPr>
                <w:ins w:id="6296" w:author="China Telecom" w:date="2020-11-20T19:17:00Z"/>
              </w:rPr>
            </w:pPr>
            <w:ins w:id="6297" w:author="China Telecom" w:date="2020-11-20T19:17:00Z">
              <w:r w:rsidRPr="00E9302F">
                <w:t>2.20</w:t>
              </w:r>
            </w:ins>
          </w:p>
        </w:tc>
        <w:tc>
          <w:tcPr>
            <w:tcW w:w="1446" w:type="dxa"/>
            <w:noWrap/>
            <w:hideMark/>
          </w:tcPr>
          <w:p w14:paraId="1CC82AAF" w14:textId="77777777" w:rsidR="00E65DBE" w:rsidRPr="00E9302F" w:rsidRDefault="00E65DBE" w:rsidP="00AF0D4C">
            <w:pPr>
              <w:spacing w:after="0"/>
              <w:jc w:val="center"/>
              <w:rPr>
                <w:ins w:id="6298" w:author="China Telecom" w:date="2020-11-20T19:17:00Z"/>
              </w:rPr>
            </w:pPr>
            <w:ins w:id="6299" w:author="China Telecom" w:date="2020-11-20T19:17:00Z">
              <w:r w:rsidRPr="00E9302F">
                <w:t>6.00</w:t>
              </w:r>
            </w:ins>
          </w:p>
        </w:tc>
      </w:tr>
      <w:tr w:rsidR="00E65DBE" w:rsidRPr="00E9302F" w14:paraId="37728C22" w14:textId="77777777" w:rsidTr="00AF0D4C">
        <w:trPr>
          <w:ins w:id="6300" w:author="China Telecom" w:date="2020-11-20T19:17:00Z"/>
        </w:trPr>
        <w:tc>
          <w:tcPr>
            <w:tcW w:w="4073" w:type="dxa"/>
            <w:noWrap/>
            <w:hideMark/>
          </w:tcPr>
          <w:p w14:paraId="7532BB67" w14:textId="77777777" w:rsidR="00E65DBE" w:rsidRPr="00E9302F" w:rsidRDefault="00E65DBE" w:rsidP="00AF0D4C">
            <w:pPr>
              <w:spacing w:after="0"/>
              <w:rPr>
                <w:ins w:id="6301" w:author="China Telecom" w:date="2020-11-20T19:17:00Z"/>
              </w:rPr>
            </w:pPr>
            <w:ins w:id="6302" w:author="China Telecom" w:date="2020-11-20T19:17:00Z">
              <w:r w:rsidRPr="00E9302F">
                <w:t>PUCCH Format 3 11bit</w:t>
              </w:r>
            </w:ins>
          </w:p>
        </w:tc>
        <w:tc>
          <w:tcPr>
            <w:tcW w:w="1446" w:type="dxa"/>
            <w:noWrap/>
            <w:hideMark/>
          </w:tcPr>
          <w:p w14:paraId="364C4479" w14:textId="77777777" w:rsidR="00E65DBE" w:rsidRPr="00E9302F" w:rsidRDefault="00E65DBE" w:rsidP="00AF0D4C">
            <w:pPr>
              <w:spacing w:after="0"/>
              <w:jc w:val="center"/>
              <w:rPr>
                <w:ins w:id="6303" w:author="China Telecom" w:date="2020-11-20T19:17:00Z"/>
              </w:rPr>
            </w:pPr>
            <w:ins w:id="6304" w:author="China Telecom" w:date="2020-11-20T19:17:00Z">
              <w:r w:rsidRPr="00E9302F">
                <w:t>5</w:t>
              </w:r>
            </w:ins>
          </w:p>
        </w:tc>
        <w:tc>
          <w:tcPr>
            <w:tcW w:w="1446" w:type="dxa"/>
            <w:noWrap/>
            <w:hideMark/>
          </w:tcPr>
          <w:p w14:paraId="26EB98B8" w14:textId="77777777" w:rsidR="00E65DBE" w:rsidRPr="00E9302F" w:rsidRDefault="00E65DBE" w:rsidP="00AF0D4C">
            <w:pPr>
              <w:spacing w:after="0"/>
              <w:jc w:val="center"/>
              <w:rPr>
                <w:ins w:id="6305" w:author="China Telecom" w:date="2020-11-20T19:17:00Z"/>
              </w:rPr>
            </w:pPr>
            <w:ins w:id="6306" w:author="China Telecom" w:date="2020-11-20T19:17:00Z">
              <w:r w:rsidRPr="00E9302F">
                <w:t>148.87</w:t>
              </w:r>
            </w:ins>
          </w:p>
        </w:tc>
        <w:tc>
          <w:tcPr>
            <w:tcW w:w="1446" w:type="dxa"/>
            <w:noWrap/>
            <w:hideMark/>
          </w:tcPr>
          <w:p w14:paraId="374E9E9D" w14:textId="77777777" w:rsidR="00E65DBE" w:rsidRPr="00E9302F" w:rsidRDefault="00E65DBE" w:rsidP="00AF0D4C">
            <w:pPr>
              <w:spacing w:after="0"/>
              <w:jc w:val="center"/>
              <w:rPr>
                <w:ins w:id="6307" w:author="China Telecom" w:date="2020-11-20T19:17:00Z"/>
              </w:rPr>
            </w:pPr>
            <w:ins w:id="6308" w:author="China Telecom" w:date="2020-11-20T19:17:00Z">
              <w:r w:rsidRPr="00E9302F">
                <w:t>1.00</w:t>
              </w:r>
            </w:ins>
          </w:p>
        </w:tc>
        <w:tc>
          <w:tcPr>
            <w:tcW w:w="1446" w:type="dxa"/>
            <w:noWrap/>
            <w:hideMark/>
          </w:tcPr>
          <w:p w14:paraId="5E27C9B8" w14:textId="77777777" w:rsidR="00E65DBE" w:rsidRPr="00E9302F" w:rsidRDefault="00E65DBE" w:rsidP="00AF0D4C">
            <w:pPr>
              <w:spacing w:after="0"/>
              <w:jc w:val="center"/>
              <w:rPr>
                <w:ins w:id="6309" w:author="China Telecom" w:date="2020-11-20T19:17:00Z"/>
              </w:rPr>
            </w:pPr>
            <w:ins w:id="6310" w:author="China Telecom" w:date="2020-11-20T19:17:00Z">
              <w:r w:rsidRPr="00E9302F">
                <w:t>4.33</w:t>
              </w:r>
            </w:ins>
          </w:p>
        </w:tc>
      </w:tr>
      <w:tr w:rsidR="00E65DBE" w:rsidRPr="00E9302F" w14:paraId="4DE648DC" w14:textId="77777777" w:rsidTr="00AF0D4C">
        <w:trPr>
          <w:ins w:id="6311" w:author="China Telecom" w:date="2020-11-20T19:17:00Z"/>
        </w:trPr>
        <w:tc>
          <w:tcPr>
            <w:tcW w:w="4073" w:type="dxa"/>
            <w:noWrap/>
            <w:hideMark/>
          </w:tcPr>
          <w:p w14:paraId="4076CA98" w14:textId="77777777" w:rsidR="00E65DBE" w:rsidRPr="00E9302F" w:rsidRDefault="00E65DBE" w:rsidP="00AF0D4C">
            <w:pPr>
              <w:spacing w:after="0"/>
              <w:rPr>
                <w:ins w:id="6312" w:author="China Telecom" w:date="2020-11-20T19:17:00Z"/>
              </w:rPr>
            </w:pPr>
            <w:ins w:id="6313" w:author="China Telecom" w:date="2020-11-20T19:17:00Z">
              <w:r w:rsidRPr="00E9302F">
                <w:t>PUCCH Format 3 22bit</w:t>
              </w:r>
            </w:ins>
          </w:p>
        </w:tc>
        <w:tc>
          <w:tcPr>
            <w:tcW w:w="1446" w:type="dxa"/>
            <w:noWrap/>
            <w:hideMark/>
          </w:tcPr>
          <w:p w14:paraId="284705AF" w14:textId="77777777" w:rsidR="00E65DBE" w:rsidRPr="00E9302F" w:rsidRDefault="00E65DBE" w:rsidP="00AF0D4C">
            <w:pPr>
              <w:spacing w:after="0"/>
              <w:jc w:val="center"/>
              <w:rPr>
                <w:ins w:id="6314" w:author="China Telecom" w:date="2020-11-20T19:17:00Z"/>
              </w:rPr>
            </w:pPr>
            <w:ins w:id="6315" w:author="China Telecom" w:date="2020-11-20T19:17:00Z">
              <w:r w:rsidRPr="00E9302F">
                <w:t>5</w:t>
              </w:r>
            </w:ins>
          </w:p>
        </w:tc>
        <w:tc>
          <w:tcPr>
            <w:tcW w:w="1446" w:type="dxa"/>
            <w:noWrap/>
            <w:hideMark/>
          </w:tcPr>
          <w:p w14:paraId="47B1C398" w14:textId="77777777" w:rsidR="00E65DBE" w:rsidRPr="00E9302F" w:rsidRDefault="00E65DBE" w:rsidP="00AF0D4C">
            <w:pPr>
              <w:spacing w:after="0"/>
              <w:jc w:val="center"/>
              <w:rPr>
                <w:ins w:id="6316" w:author="China Telecom" w:date="2020-11-20T19:17:00Z"/>
              </w:rPr>
            </w:pPr>
            <w:ins w:id="6317" w:author="China Telecom" w:date="2020-11-20T19:17:00Z">
              <w:r w:rsidRPr="00E9302F">
                <w:t>144.54</w:t>
              </w:r>
            </w:ins>
          </w:p>
        </w:tc>
        <w:tc>
          <w:tcPr>
            <w:tcW w:w="1446" w:type="dxa"/>
            <w:noWrap/>
            <w:hideMark/>
          </w:tcPr>
          <w:p w14:paraId="09A980D4" w14:textId="77777777" w:rsidR="00E65DBE" w:rsidRPr="00E9302F" w:rsidRDefault="00E65DBE" w:rsidP="00AF0D4C">
            <w:pPr>
              <w:spacing w:after="0"/>
              <w:jc w:val="center"/>
              <w:rPr>
                <w:ins w:id="6318" w:author="China Telecom" w:date="2020-11-20T19:17:00Z"/>
              </w:rPr>
            </w:pPr>
            <w:ins w:id="6319" w:author="China Telecom" w:date="2020-11-20T19:17:00Z">
              <w:r w:rsidRPr="00E9302F">
                <w:t>1.92</w:t>
              </w:r>
            </w:ins>
          </w:p>
        </w:tc>
        <w:tc>
          <w:tcPr>
            <w:tcW w:w="1446" w:type="dxa"/>
            <w:noWrap/>
            <w:hideMark/>
          </w:tcPr>
          <w:p w14:paraId="46BFF9FD" w14:textId="77777777" w:rsidR="00E65DBE" w:rsidRPr="00E9302F" w:rsidRDefault="00E65DBE" w:rsidP="00AF0D4C">
            <w:pPr>
              <w:spacing w:after="0"/>
              <w:jc w:val="center"/>
              <w:rPr>
                <w:ins w:id="6320" w:author="China Telecom" w:date="2020-11-20T19:17:00Z"/>
              </w:rPr>
            </w:pPr>
            <w:ins w:id="6321" w:author="China Telecom" w:date="2020-11-20T19:17:00Z">
              <w:r w:rsidRPr="00E9302F">
                <w:t>0.00</w:t>
              </w:r>
            </w:ins>
          </w:p>
        </w:tc>
      </w:tr>
      <w:tr w:rsidR="00E65DBE" w:rsidRPr="00E9302F" w14:paraId="2F97F435" w14:textId="77777777" w:rsidTr="00AF0D4C">
        <w:trPr>
          <w:ins w:id="6322" w:author="China Telecom" w:date="2020-11-20T19:17:00Z"/>
        </w:trPr>
        <w:tc>
          <w:tcPr>
            <w:tcW w:w="4073" w:type="dxa"/>
            <w:noWrap/>
            <w:hideMark/>
          </w:tcPr>
          <w:p w14:paraId="1685F39F" w14:textId="77777777" w:rsidR="00E65DBE" w:rsidRPr="00E9302F" w:rsidRDefault="00E65DBE" w:rsidP="00AF0D4C">
            <w:pPr>
              <w:spacing w:after="0"/>
              <w:rPr>
                <w:ins w:id="6323" w:author="China Telecom" w:date="2020-11-20T19:17:00Z"/>
              </w:rPr>
            </w:pPr>
            <w:ins w:id="6324" w:author="China Telecom" w:date="2020-11-20T19:17:00Z">
              <w:r w:rsidRPr="00E9302F">
                <w:t xml:space="preserve">SSB </w:t>
              </w:r>
            </w:ins>
          </w:p>
        </w:tc>
        <w:tc>
          <w:tcPr>
            <w:tcW w:w="1446" w:type="dxa"/>
            <w:noWrap/>
            <w:hideMark/>
          </w:tcPr>
          <w:p w14:paraId="2BDFCA1E" w14:textId="77777777" w:rsidR="00E65DBE" w:rsidRPr="00E9302F" w:rsidRDefault="00E65DBE" w:rsidP="00AF0D4C">
            <w:pPr>
              <w:spacing w:after="0"/>
              <w:jc w:val="center"/>
              <w:rPr>
                <w:ins w:id="6325" w:author="China Telecom" w:date="2020-11-20T19:17:00Z"/>
              </w:rPr>
            </w:pPr>
            <w:ins w:id="6326" w:author="China Telecom" w:date="2020-11-20T19:17:00Z">
              <w:r w:rsidRPr="00E9302F">
                <w:t>5</w:t>
              </w:r>
            </w:ins>
          </w:p>
        </w:tc>
        <w:tc>
          <w:tcPr>
            <w:tcW w:w="1446" w:type="dxa"/>
            <w:noWrap/>
            <w:hideMark/>
          </w:tcPr>
          <w:p w14:paraId="4359B2F2" w14:textId="77777777" w:rsidR="00E65DBE" w:rsidRPr="00E9302F" w:rsidRDefault="00E65DBE" w:rsidP="00AF0D4C">
            <w:pPr>
              <w:spacing w:after="0"/>
              <w:jc w:val="center"/>
              <w:rPr>
                <w:ins w:id="6327" w:author="China Telecom" w:date="2020-11-20T19:17:00Z"/>
              </w:rPr>
            </w:pPr>
            <w:ins w:id="6328" w:author="China Telecom" w:date="2020-11-20T19:17:00Z">
              <w:r w:rsidRPr="00E9302F">
                <w:t>160.31</w:t>
              </w:r>
            </w:ins>
          </w:p>
        </w:tc>
        <w:tc>
          <w:tcPr>
            <w:tcW w:w="1446" w:type="dxa"/>
            <w:noWrap/>
            <w:hideMark/>
          </w:tcPr>
          <w:p w14:paraId="6332C3C8" w14:textId="77777777" w:rsidR="00E65DBE" w:rsidRPr="00E9302F" w:rsidRDefault="00E65DBE" w:rsidP="00AF0D4C">
            <w:pPr>
              <w:spacing w:after="0"/>
              <w:jc w:val="center"/>
              <w:rPr>
                <w:ins w:id="6329" w:author="China Telecom" w:date="2020-11-20T19:17:00Z"/>
              </w:rPr>
            </w:pPr>
            <w:ins w:id="6330" w:author="China Telecom" w:date="2020-11-20T19:17:00Z">
              <w:r w:rsidRPr="00E9302F">
                <w:t>1.71</w:t>
              </w:r>
            </w:ins>
          </w:p>
        </w:tc>
        <w:tc>
          <w:tcPr>
            <w:tcW w:w="1446" w:type="dxa"/>
            <w:noWrap/>
            <w:hideMark/>
          </w:tcPr>
          <w:p w14:paraId="2D8DAFA4" w14:textId="77777777" w:rsidR="00E65DBE" w:rsidRPr="00E9302F" w:rsidRDefault="00E65DBE" w:rsidP="00AF0D4C">
            <w:pPr>
              <w:spacing w:after="0"/>
              <w:jc w:val="center"/>
              <w:rPr>
                <w:ins w:id="6331" w:author="China Telecom" w:date="2020-11-20T19:17:00Z"/>
              </w:rPr>
            </w:pPr>
            <w:ins w:id="6332" w:author="China Telecom" w:date="2020-11-20T19:17:00Z">
              <w:r w:rsidRPr="00E9302F">
                <w:t>15.77</w:t>
              </w:r>
            </w:ins>
          </w:p>
        </w:tc>
      </w:tr>
      <w:tr w:rsidR="00E65DBE" w:rsidRPr="00E9302F" w14:paraId="75FB49EC" w14:textId="77777777" w:rsidTr="00AF0D4C">
        <w:trPr>
          <w:ins w:id="6333" w:author="China Telecom" w:date="2020-11-20T19:17:00Z"/>
        </w:trPr>
        <w:tc>
          <w:tcPr>
            <w:tcW w:w="4073" w:type="dxa"/>
            <w:noWrap/>
            <w:hideMark/>
          </w:tcPr>
          <w:p w14:paraId="73804F9F" w14:textId="77777777" w:rsidR="00E65DBE" w:rsidRPr="00E9302F" w:rsidRDefault="00E65DBE" w:rsidP="00AF0D4C">
            <w:pPr>
              <w:spacing w:after="0"/>
              <w:rPr>
                <w:ins w:id="6334" w:author="China Telecom" w:date="2020-11-20T19:17:00Z"/>
              </w:rPr>
            </w:pPr>
            <w:ins w:id="6335" w:author="China Telecom" w:date="2020-11-20T19:17:00Z">
              <w:r w:rsidRPr="00E9302F">
                <w:t>PRACH Format 0</w:t>
              </w:r>
            </w:ins>
          </w:p>
        </w:tc>
        <w:tc>
          <w:tcPr>
            <w:tcW w:w="1446" w:type="dxa"/>
            <w:noWrap/>
            <w:hideMark/>
          </w:tcPr>
          <w:p w14:paraId="1C7B73B6" w14:textId="77777777" w:rsidR="00E65DBE" w:rsidRPr="00E9302F" w:rsidRDefault="00E65DBE" w:rsidP="00AF0D4C">
            <w:pPr>
              <w:spacing w:after="0"/>
              <w:jc w:val="center"/>
              <w:rPr>
                <w:ins w:id="6336" w:author="China Telecom" w:date="2020-11-20T19:17:00Z"/>
              </w:rPr>
            </w:pPr>
            <w:ins w:id="6337" w:author="China Telecom" w:date="2020-11-20T19:17:00Z">
              <w:r w:rsidRPr="00E9302F">
                <w:t>9</w:t>
              </w:r>
            </w:ins>
          </w:p>
        </w:tc>
        <w:tc>
          <w:tcPr>
            <w:tcW w:w="1446" w:type="dxa"/>
            <w:noWrap/>
            <w:hideMark/>
          </w:tcPr>
          <w:p w14:paraId="4712C4CA" w14:textId="77777777" w:rsidR="00E65DBE" w:rsidRPr="00E9302F" w:rsidRDefault="00E65DBE" w:rsidP="00AF0D4C">
            <w:pPr>
              <w:spacing w:after="0"/>
              <w:jc w:val="center"/>
              <w:rPr>
                <w:ins w:id="6338" w:author="China Telecom" w:date="2020-11-20T19:17:00Z"/>
              </w:rPr>
            </w:pPr>
            <w:ins w:id="6339" w:author="China Telecom" w:date="2020-11-20T19:17:00Z">
              <w:r w:rsidRPr="00E9302F">
                <w:t>150.90</w:t>
              </w:r>
            </w:ins>
          </w:p>
        </w:tc>
        <w:tc>
          <w:tcPr>
            <w:tcW w:w="1446" w:type="dxa"/>
            <w:noWrap/>
            <w:hideMark/>
          </w:tcPr>
          <w:p w14:paraId="361451A6" w14:textId="77777777" w:rsidR="00E65DBE" w:rsidRPr="00E9302F" w:rsidRDefault="00E65DBE" w:rsidP="00AF0D4C">
            <w:pPr>
              <w:spacing w:after="0"/>
              <w:jc w:val="center"/>
              <w:rPr>
                <w:ins w:id="6340" w:author="China Telecom" w:date="2020-11-20T19:17:00Z"/>
              </w:rPr>
            </w:pPr>
            <w:ins w:id="6341" w:author="China Telecom" w:date="2020-11-20T19:17:00Z">
              <w:r w:rsidRPr="00E9302F">
                <w:t>5.95</w:t>
              </w:r>
            </w:ins>
          </w:p>
        </w:tc>
        <w:tc>
          <w:tcPr>
            <w:tcW w:w="1446" w:type="dxa"/>
            <w:noWrap/>
            <w:hideMark/>
          </w:tcPr>
          <w:p w14:paraId="448D2618" w14:textId="77777777" w:rsidR="00E65DBE" w:rsidRPr="00E9302F" w:rsidRDefault="00E65DBE" w:rsidP="00AF0D4C">
            <w:pPr>
              <w:spacing w:after="0"/>
              <w:jc w:val="center"/>
              <w:rPr>
                <w:ins w:id="6342" w:author="China Telecom" w:date="2020-11-20T19:17:00Z"/>
              </w:rPr>
            </w:pPr>
            <w:ins w:id="6343" w:author="China Telecom" w:date="2020-11-20T19:17:00Z">
              <w:r w:rsidRPr="00E9302F">
                <w:t>6.36</w:t>
              </w:r>
            </w:ins>
          </w:p>
        </w:tc>
      </w:tr>
      <w:tr w:rsidR="00E65DBE" w:rsidRPr="00E9302F" w14:paraId="73E110D4" w14:textId="77777777" w:rsidTr="00AF0D4C">
        <w:trPr>
          <w:ins w:id="6344" w:author="China Telecom" w:date="2020-11-20T19:17:00Z"/>
        </w:trPr>
        <w:tc>
          <w:tcPr>
            <w:tcW w:w="4073" w:type="dxa"/>
            <w:noWrap/>
            <w:hideMark/>
          </w:tcPr>
          <w:p w14:paraId="444FCF75" w14:textId="77777777" w:rsidR="00E65DBE" w:rsidRPr="00E9302F" w:rsidRDefault="00E65DBE" w:rsidP="00AF0D4C">
            <w:pPr>
              <w:spacing w:after="0"/>
              <w:rPr>
                <w:ins w:id="6345" w:author="China Telecom" w:date="2020-11-20T19:17:00Z"/>
              </w:rPr>
            </w:pPr>
            <w:ins w:id="6346" w:author="China Telecom" w:date="2020-11-20T19:17:00Z">
              <w:r w:rsidRPr="00E9302F">
                <w:t>PRACH Format B4</w:t>
              </w:r>
            </w:ins>
          </w:p>
        </w:tc>
        <w:tc>
          <w:tcPr>
            <w:tcW w:w="1446" w:type="dxa"/>
            <w:noWrap/>
            <w:hideMark/>
          </w:tcPr>
          <w:p w14:paraId="44D6848F" w14:textId="77777777" w:rsidR="00E65DBE" w:rsidRPr="00E9302F" w:rsidRDefault="00E65DBE" w:rsidP="00AF0D4C">
            <w:pPr>
              <w:spacing w:after="0"/>
              <w:jc w:val="center"/>
              <w:rPr>
                <w:ins w:id="6347" w:author="China Telecom" w:date="2020-11-20T19:17:00Z"/>
              </w:rPr>
            </w:pPr>
            <w:ins w:id="6348" w:author="China Telecom" w:date="2020-11-20T19:17:00Z">
              <w:r w:rsidRPr="00E9302F">
                <w:t>3</w:t>
              </w:r>
            </w:ins>
          </w:p>
        </w:tc>
        <w:tc>
          <w:tcPr>
            <w:tcW w:w="1446" w:type="dxa"/>
            <w:noWrap/>
            <w:hideMark/>
          </w:tcPr>
          <w:p w14:paraId="74A83F9B" w14:textId="77777777" w:rsidR="00E65DBE" w:rsidRPr="00E9302F" w:rsidRDefault="00E65DBE" w:rsidP="00AF0D4C">
            <w:pPr>
              <w:spacing w:after="0"/>
              <w:jc w:val="center"/>
              <w:rPr>
                <w:ins w:id="6349" w:author="China Telecom" w:date="2020-11-20T19:17:00Z"/>
              </w:rPr>
            </w:pPr>
            <w:ins w:id="6350" w:author="China Telecom" w:date="2020-11-20T19:17:00Z">
              <w:r w:rsidRPr="00E9302F">
                <w:t>142.19</w:t>
              </w:r>
            </w:ins>
          </w:p>
        </w:tc>
        <w:tc>
          <w:tcPr>
            <w:tcW w:w="1446" w:type="dxa"/>
            <w:noWrap/>
            <w:hideMark/>
          </w:tcPr>
          <w:p w14:paraId="759D1F75" w14:textId="77777777" w:rsidR="00E65DBE" w:rsidRPr="00E9302F" w:rsidRDefault="00E65DBE" w:rsidP="00AF0D4C">
            <w:pPr>
              <w:spacing w:after="0"/>
              <w:jc w:val="center"/>
              <w:rPr>
                <w:ins w:id="6351" w:author="China Telecom" w:date="2020-11-20T19:17:00Z"/>
              </w:rPr>
            </w:pPr>
            <w:ins w:id="6352" w:author="China Telecom" w:date="2020-11-20T19:17:00Z">
              <w:r w:rsidRPr="00E9302F">
                <w:t>5.32</w:t>
              </w:r>
            </w:ins>
          </w:p>
        </w:tc>
        <w:tc>
          <w:tcPr>
            <w:tcW w:w="1446" w:type="dxa"/>
            <w:noWrap/>
            <w:hideMark/>
          </w:tcPr>
          <w:p w14:paraId="27CCB8FA" w14:textId="77777777" w:rsidR="00E65DBE" w:rsidRPr="00E9302F" w:rsidRDefault="00E65DBE" w:rsidP="00AF0D4C">
            <w:pPr>
              <w:spacing w:after="0"/>
              <w:jc w:val="center"/>
              <w:rPr>
                <w:ins w:id="6353" w:author="China Telecom" w:date="2020-11-20T19:17:00Z"/>
              </w:rPr>
            </w:pPr>
            <w:ins w:id="6354" w:author="China Telecom" w:date="2020-11-20T19:17:00Z">
              <w:r w:rsidRPr="00E9302F">
                <w:t>-2.35</w:t>
              </w:r>
            </w:ins>
          </w:p>
        </w:tc>
      </w:tr>
      <w:tr w:rsidR="00E65DBE" w:rsidRPr="00E9302F" w14:paraId="55DF9FA2" w14:textId="77777777" w:rsidTr="00AF0D4C">
        <w:trPr>
          <w:ins w:id="6355" w:author="China Telecom" w:date="2020-11-20T19:17:00Z"/>
        </w:trPr>
        <w:tc>
          <w:tcPr>
            <w:tcW w:w="4073" w:type="dxa"/>
            <w:noWrap/>
            <w:hideMark/>
          </w:tcPr>
          <w:p w14:paraId="1C4F9632" w14:textId="77777777" w:rsidR="00E65DBE" w:rsidRPr="00E9302F" w:rsidRDefault="00E65DBE" w:rsidP="00AF0D4C">
            <w:pPr>
              <w:spacing w:after="0"/>
              <w:rPr>
                <w:ins w:id="6356" w:author="China Telecom" w:date="2020-11-20T19:17:00Z"/>
              </w:rPr>
            </w:pPr>
            <w:ins w:id="6357" w:author="China Telecom" w:date="2020-11-20T19:17:00Z">
              <w:r w:rsidRPr="00E9302F">
                <w:t>PRACH Format C2</w:t>
              </w:r>
            </w:ins>
          </w:p>
        </w:tc>
        <w:tc>
          <w:tcPr>
            <w:tcW w:w="1446" w:type="dxa"/>
            <w:noWrap/>
            <w:hideMark/>
          </w:tcPr>
          <w:p w14:paraId="3441B556" w14:textId="77777777" w:rsidR="00E65DBE" w:rsidRPr="00E9302F" w:rsidRDefault="00E65DBE" w:rsidP="00AF0D4C">
            <w:pPr>
              <w:spacing w:after="0"/>
              <w:jc w:val="center"/>
              <w:rPr>
                <w:ins w:id="6358" w:author="China Telecom" w:date="2020-11-20T19:17:00Z"/>
              </w:rPr>
            </w:pPr>
            <w:ins w:id="6359" w:author="China Telecom" w:date="2020-11-20T19:17:00Z">
              <w:r w:rsidRPr="00E9302F">
                <w:t>0</w:t>
              </w:r>
            </w:ins>
          </w:p>
        </w:tc>
        <w:tc>
          <w:tcPr>
            <w:tcW w:w="1446" w:type="dxa"/>
            <w:noWrap/>
            <w:hideMark/>
          </w:tcPr>
          <w:p w14:paraId="57D66E6C" w14:textId="77777777" w:rsidR="00E65DBE" w:rsidRPr="00E9302F" w:rsidRDefault="00E65DBE" w:rsidP="00AF0D4C">
            <w:pPr>
              <w:spacing w:after="0"/>
              <w:jc w:val="center"/>
              <w:rPr>
                <w:ins w:id="6360" w:author="China Telecom" w:date="2020-11-20T19:17:00Z"/>
                <w:noProof/>
              </w:rPr>
            </w:pPr>
          </w:p>
        </w:tc>
        <w:tc>
          <w:tcPr>
            <w:tcW w:w="1446" w:type="dxa"/>
            <w:noWrap/>
            <w:hideMark/>
          </w:tcPr>
          <w:p w14:paraId="5856F854" w14:textId="77777777" w:rsidR="00E65DBE" w:rsidRPr="00E9302F" w:rsidRDefault="00E65DBE" w:rsidP="00AF0D4C">
            <w:pPr>
              <w:spacing w:after="0"/>
              <w:jc w:val="center"/>
              <w:rPr>
                <w:ins w:id="6361" w:author="China Telecom" w:date="2020-11-20T19:17:00Z"/>
                <w:noProof/>
              </w:rPr>
            </w:pPr>
          </w:p>
        </w:tc>
        <w:tc>
          <w:tcPr>
            <w:tcW w:w="1446" w:type="dxa"/>
            <w:noWrap/>
            <w:hideMark/>
          </w:tcPr>
          <w:p w14:paraId="1B819937" w14:textId="77777777" w:rsidR="00E65DBE" w:rsidRPr="00E9302F" w:rsidRDefault="00E65DBE" w:rsidP="00AF0D4C">
            <w:pPr>
              <w:spacing w:after="0"/>
              <w:jc w:val="center"/>
              <w:rPr>
                <w:ins w:id="6362" w:author="China Telecom" w:date="2020-11-20T19:17:00Z"/>
                <w:noProof/>
              </w:rPr>
            </w:pPr>
          </w:p>
        </w:tc>
      </w:tr>
      <w:tr w:rsidR="00E65DBE" w:rsidRPr="00E9302F" w14:paraId="5137BDC5" w14:textId="77777777" w:rsidTr="00AF0D4C">
        <w:trPr>
          <w:ins w:id="6363" w:author="China Telecom" w:date="2020-11-20T19:17:00Z"/>
        </w:trPr>
        <w:tc>
          <w:tcPr>
            <w:tcW w:w="4073" w:type="dxa"/>
            <w:noWrap/>
            <w:hideMark/>
          </w:tcPr>
          <w:p w14:paraId="7EFBDCB8" w14:textId="77777777" w:rsidR="00E65DBE" w:rsidRPr="00E9302F" w:rsidRDefault="00E65DBE" w:rsidP="00AF0D4C">
            <w:pPr>
              <w:spacing w:after="0"/>
              <w:rPr>
                <w:ins w:id="6364" w:author="China Telecom" w:date="2020-11-20T19:17:00Z"/>
              </w:rPr>
            </w:pPr>
            <w:ins w:id="6365" w:author="China Telecom" w:date="2020-11-20T19:17:00Z">
              <w:r w:rsidRPr="00E9302F">
                <w:t xml:space="preserve">Broadcast PDCCH(PDCCH of Msg.2) </w:t>
              </w:r>
            </w:ins>
          </w:p>
        </w:tc>
        <w:tc>
          <w:tcPr>
            <w:tcW w:w="1446" w:type="dxa"/>
            <w:noWrap/>
            <w:hideMark/>
          </w:tcPr>
          <w:p w14:paraId="1F4F7B01" w14:textId="77777777" w:rsidR="00E65DBE" w:rsidRPr="00E9302F" w:rsidRDefault="00E65DBE" w:rsidP="00AF0D4C">
            <w:pPr>
              <w:spacing w:after="0"/>
              <w:jc w:val="center"/>
              <w:rPr>
                <w:ins w:id="6366" w:author="China Telecom" w:date="2020-11-20T19:17:00Z"/>
              </w:rPr>
            </w:pPr>
            <w:ins w:id="6367" w:author="China Telecom" w:date="2020-11-20T19:17:00Z">
              <w:r w:rsidRPr="00E9302F">
                <w:t>4</w:t>
              </w:r>
            </w:ins>
          </w:p>
        </w:tc>
        <w:tc>
          <w:tcPr>
            <w:tcW w:w="1446" w:type="dxa"/>
            <w:noWrap/>
            <w:hideMark/>
          </w:tcPr>
          <w:p w14:paraId="472E8817" w14:textId="77777777" w:rsidR="00E65DBE" w:rsidRPr="00E9302F" w:rsidRDefault="00E65DBE" w:rsidP="00AF0D4C">
            <w:pPr>
              <w:spacing w:after="0"/>
              <w:jc w:val="center"/>
              <w:rPr>
                <w:ins w:id="6368" w:author="China Telecom" w:date="2020-11-20T19:17:00Z"/>
              </w:rPr>
            </w:pPr>
            <w:ins w:id="6369" w:author="China Telecom" w:date="2020-11-20T19:17:00Z">
              <w:r w:rsidRPr="00E9302F">
                <w:t>157.16</w:t>
              </w:r>
            </w:ins>
          </w:p>
        </w:tc>
        <w:tc>
          <w:tcPr>
            <w:tcW w:w="1446" w:type="dxa"/>
            <w:noWrap/>
            <w:hideMark/>
          </w:tcPr>
          <w:p w14:paraId="5F27B312" w14:textId="77777777" w:rsidR="00E65DBE" w:rsidRPr="00E9302F" w:rsidRDefault="00E65DBE" w:rsidP="00AF0D4C">
            <w:pPr>
              <w:spacing w:after="0"/>
              <w:jc w:val="center"/>
              <w:rPr>
                <w:ins w:id="6370" w:author="China Telecom" w:date="2020-11-20T19:17:00Z"/>
              </w:rPr>
            </w:pPr>
            <w:ins w:id="6371" w:author="China Telecom" w:date="2020-11-20T19:17:00Z">
              <w:r w:rsidRPr="00E9302F">
                <w:t>0.56</w:t>
              </w:r>
            </w:ins>
          </w:p>
        </w:tc>
        <w:tc>
          <w:tcPr>
            <w:tcW w:w="1446" w:type="dxa"/>
            <w:noWrap/>
            <w:hideMark/>
          </w:tcPr>
          <w:p w14:paraId="110D95C7" w14:textId="77777777" w:rsidR="00E65DBE" w:rsidRPr="00E9302F" w:rsidRDefault="00E65DBE" w:rsidP="00AF0D4C">
            <w:pPr>
              <w:spacing w:after="0"/>
              <w:jc w:val="center"/>
              <w:rPr>
                <w:ins w:id="6372" w:author="China Telecom" w:date="2020-11-20T19:17:00Z"/>
              </w:rPr>
            </w:pPr>
            <w:ins w:id="6373" w:author="China Telecom" w:date="2020-11-20T19:17:00Z">
              <w:r w:rsidRPr="00E9302F">
                <w:t>12.62</w:t>
              </w:r>
            </w:ins>
          </w:p>
        </w:tc>
      </w:tr>
      <w:tr w:rsidR="00E65DBE" w:rsidRPr="00E9302F" w14:paraId="0BFDD0FB" w14:textId="77777777" w:rsidTr="00AF0D4C">
        <w:trPr>
          <w:ins w:id="6374" w:author="China Telecom" w:date="2020-11-20T19:17:00Z"/>
        </w:trPr>
        <w:tc>
          <w:tcPr>
            <w:tcW w:w="4073" w:type="dxa"/>
            <w:noWrap/>
            <w:hideMark/>
          </w:tcPr>
          <w:p w14:paraId="62781D89" w14:textId="77777777" w:rsidR="00E65DBE" w:rsidRPr="00E9302F" w:rsidRDefault="00E65DBE" w:rsidP="00AF0D4C">
            <w:pPr>
              <w:spacing w:after="0"/>
              <w:rPr>
                <w:ins w:id="6375" w:author="China Telecom" w:date="2020-11-20T19:17:00Z"/>
              </w:rPr>
            </w:pPr>
            <w:ins w:id="6376" w:author="China Telecom" w:date="2020-11-20T19:17:00Z">
              <w:r w:rsidRPr="00E9302F">
                <w:t xml:space="preserve">PDSCH for Msg.2 </w:t>
              </w:r>
            </w:ins>
          </w:p>
        </w:tc>
        <w:tc>
          <w:tcPr>
            <w:tcW w:w="1446" w:type="dxa"/>
            <w:noWrap/>
            <w:hideMark/>
          </w:tcPr>
          <w:p w14:paraId="3511EAFC" w14:textId="77777777" w:rsidR="00E65DBE" w:rsidRPr="00E9302F" w:rsidRDefault="00E65DBE" w:rsidP="00AF0D4C">
            <w:pPr>
              <w:spacing w:after="0"/>
              <w:jc w:val="center"/>
              <w:rPr>
                <w:ins w:id="6377" w:author="China Telecom" w:date="2020-11-20T19:17:00Z"/>
              </w:rPr>
            </w:pPr>
            <w:ins w:id="6378" w:author="China Telecom" w:date="2020-11-20T19:17:00Z">
              <w:r w:rsidRPr="00E9302F">
                <w:t>6</w:t>
              </w:r>
            </w:ins>
          </w:p>
        </w:tc>
        <w:tc>
          <w:tcPr>
            <w:tcW w:w="1446" w:type="dxa"/>
            <w:noWrap/>
            <w:hideMark/>
          </w:tcPr>
          <w:p w14:paraId="0B7093B3" w14:textId="77777777" w:rsidR="00E65DBE" w:rsidRPr="00E9302F" w:rsidRDefault="00E65DBE" w:rsidP="00AF0D4C">
            <w:pPr>
              <w:spacing w:after="0"/>
              <w:jc w:val="center"/>
              <w:rPr>
                <w:ins w:id="6379" w:author="China Telecom" w:date="2020-11-20T19:17:00Z"/>
              </w:rPr>
            </w:pPr>
            <w:ins w:id="6380" w:author="China Telecom" w:date="2020-11-20T19:17:00Z">
              <w:r w:rsidRPr="00E9302F">
                <w:t>155.83</w:t>
              </w:r>
            </w:ins>
          </w:p>
        </w:tc>
        <w:tc>
          <w:tcPr>
            <w:tcW w:w="1446" w:type="dxa"/>
            <w:noWrap/>
            <w:hideMark/>
          </w:tcPr>
          <w:p w14:paraId="78DEFECF" w14:textId="77777777" w:rsidR="00E65DBE" w:rsidRPr="00E9302F" w:rsidRDefault="00E65DBE" w:rsidP="00AF0D4C">
            <w:pPr>
              <w:spacing w:after="0"/>
              <w:jc w:val="center"/>
              <w:rPr>
                <w:ins w:id="6381" w:author="China Telecom" w:date="2020-11-20T19:17:00Z"/>
              </w:rPr>
            </w:pPr>
            <w:ins w:id="6382" w:author="China Telecom" w:date="2020-11-20T19:17:00Z">
              <w:r w:rsidRPr="00E9302F">
                <w:t>3.40</w:t>
              </w:r>
            </w:ins>
          </w:p>
        </w:tc>
        <w:tc>
          <w:tcPr>
            <w:tcW w:w="1446" w:type="dxa"/>
            <w:noWrap/>
            <w:hideMark/>
          </w:tcPr>
          <w:p w14:paraId="1DE241AA" w14:textId="77777777" w:rsidR="00E65DBE" w:rsidRPr="00E9302F" w:rsidRDefault="00E65DBE" w:rsidP="00AF0D4C">
            <w:pPr>
              <w:spacing w:after="0"/>
              <w:jc w:val="center"/>
              <w:rPr>
                <w:ins w:id="6383" w:author="China Telecom" w:date="2020-11-20T19:17:00Z"/>
              </w:rPr>
            </w:pPr>
            <w:ins w:id="6384" w:author="China Telecom" w:date="2020-11-20T19:17:00Z">
              <w:r w:rsidRPr="00E9302F">
                <w:t>11.29</w:t>
              </w:r>
            </w:ins>
          </w:p>
        </w:tc>
      </w:tr>
      <w:tr w:rsidR="00E65DBE" w:rsidRPr="00E9302F" w14:paraId="0EF0F82D" w14:textId="77777777" w:rsidTr="00AF0D4C">
        <w:trPr>
          <w:ins w:id="6385" w:author="China Telecom" w:date="2020-11-20T19:17:00Z"/>
        </w:trPr>
        <w:tc>
          <w:tcPr>
            <w:tcW w:w="4073" w:type="dxa"/>
            <w:noWrap/>
            <w:hideMark/>
          </w:tcPr>
          <w:p w14:paraId="2346E5D5" w14:textId="77777777" w:rsidR="00E65DBE" w:rsidRPr="00E9302F" w:rsidRDefault="00E65DBE" w:rsidP="00AF0D4C">
            <w:pPr>
              <w:spacing w:after="0"/>
              <w:rPr>
                <w:ins w:id="6386" w:author="China Telecom" w:date="2020-11-20T19:17:00Z"/>
              </w:rPr>
            </w:pPr>
            <w:ins w:id="6387" w:author="China Telecom" w:date="2020-11-20T19:17:00Z">
              <w:r w:rsidRPr="00E9302F">
                <w:t xml:space="preserve">PUSCH of Msg.3 </w:t>
              </w:r>
            </w:ins>
          </w:p>
        </w:tc>
        <w:tc>
          <w:tcPr>
            <w:tcW w:w="1446" w:type="dxa"/>
            <w:noWrap/>
            <w:hideMark/>
          </w:tcPr>
          <w:p w14:paraId="71EBDC24" w14:textId="77777777" w:rsidR="00E65DBE" w:rsidRPr="00E9302F" w:rsidRDefault="00E65DBE" w:rsidP="00AF0D4C">
            <w:pPr>
              <w:spacing w:after="0"/>
              <w:jc w:val="center"/>
              <w:rPr>
                <w:ins w:id="6388" w:author="China Telecom" w:date="2020-11-20T19:17:00Z"/>
              </w:rPr>
            </w:pPr>
            <w:ins w:id="6389" w:author="China Telecom" w:date="2020-11-20T19:17:00Z">
              <w:r w:rsidRPr="00E9302F">
                <w:t>7</w:t>
              </w:r>
            </w:ins>
          </w:p>
        </w:tc>
        <w:tc>
          <w:tcPr>
            <w:tcW w:w="1446" w:type="dxa"/>
            <w:noWrap/>
            <w:hideMark/>
          </w:tcPr>
          <w:p w14:paraId="00694106" w14:textId="77777777" w:rsidR="00E65DBE" w:rsidRPr="00E9302F" w:rsidRDefault="00E65DBE" w:rsidP="00AF0D4C">
            <w:pPr>
              <w:spacing w:after="0"/>
              <w:jc w:val="center"/>
              <w:rPr>
                <w:ins w:id="6390" w:author="China Telecom" w:date="2020-11-20T19:17:00Z"/>
              </w:rPr>
            </w:pPr>
            <w:ins w:id="6391" w:author="China Telecom" w:date="2020-11-20T19:17:00Z">
              <w:r w:rsidRPr="00E9302F">
                <w:t>147.50</w:t>
              </w:r>
            </w:ins>
          </w:p>
        </w:tc>
        <w:tc>
          <w:tcPr>
            <w:tcW w:w="1446" w:type="dxa"/>
            <w:noWrap/>
            <w:hideMark/>
          </w:tcPr>
          <w:p w14:paraId="60F0450A" w14:textId="77777777" w:rsidR="00E65DBE" w:rsidRPr="00E9302F" w:rsidRDefault="00E65DBE" w:rsidP="00AF0D4C">
            <w:pPr>
              <w:spacing w:after="0"/>
              <w:jc w:val="center"/>
              <w:rPr>
                <w:ins w:id="6392" w:author="China Telecom" w:date="2020-11-20T19:17:00Z"/>
              </w:rPr>
            </w:pPr>
            <w:ins w:id="6393" w:author="China Telecom" w:date="2020-11-20T19:17:00Z">
              <w:r w:rsidRPr="00E9302F">
                <w:t>1.58</w:t>
              </w:r>
            </w:ins>
          </w:p>
        </w:tc>
        <w:tc>
          <w:tcPr>
            <w:tcW w:w="1446" w:type="dxa"/>
            <w:noWrap/>
            <w:hideMark/>
          </w:tcPr>
          <w:p w14:paraId="7C9583DF" w14:textId="77777777" w:rsidR="00E65DBE" w:rsidRPr="00E9302F" w:rsidRDefault="00E65DBE" w:rsidP="00AF0D4C">
            <w:pPr>
              <w:spacing w:after="0"/>
              <w:jc w:val="center"/>
              <w:rPr>
                <w:ins w:id="6394" w:author="China Telecom" w:date="2020-11-20T19:17:00Z"/>
              </w:rPr>
            </w:pPr>
            <w:ins w:id="6395" w:author="China Telecom" w:date="2020-11-20T19:17:00Z">
              <w:r w:rsidRPr="00E9302F">
                <w:t>2.96</w:t>
              </w:r>
            </w:ins>
          </w:p>
        </w:tc>
      </w:tr>
      <w:tr w:rsidR="00E65DBE" w:rsidRPr="00E9302F" w14:paraId="4AFEAC01" w14:textId="77777777" w:rsidTr="00AF0D4C">
        <w:trPr>
          <w:ins w:id="6396" w:author="China Telecom" w:date="2020-11-20T19:17:00Z"/>
        </w:trPr>
        <w:tc>
          <w:tcPr>
            <w:tcW w:w="4073" w:type="dxa"/>
            <w:noWrap/>
            <w:hideMark/>
          </w:tcPr>
          <w:p w14:paraId="4D6D9B0E" w14:textId="77777777" w:rsidR="00E65DBE" w:rsidRPr="00E9302F" w:rsidRDefault="00E65DBE" w:rsidP="00AF0D4C">
            <w:pPr>
              <w:spacing w:after="0"/>
              <w:rPr>
                <w:ins w:id="6397" w:author="China Telecom" w:date="2020-11-20T19:17:00Z"/>
              </w:rPr>
            </w:pPr>
            <w:ins w:id="6398" w:author="China Telecom" w:date="2020-11-20T19:17:00Z">
              <w:r w:rsidRPr="00E9302F">
                <w:t xml:space="preserve">PDSCH of Msg.4 </w:t>
              </w:r>
            </w:ins>
          </w:p>
        </w:tc>
        <w:tc>
          <w:tcPr>
            <w:tcW w:w="1446" w:type="dxa"/>
            <w:noWrap/>
            <w:hideMark/>
          </w:tcPr>
          <w:p w14:paraId="00E25795" w14:textId="77777777" w:rsidR="00E65DBE" w:rsidRPr="00E9302F" w:rsidRDefault="00E65DBE" w:rsidP="00AF0D4C">
            <w:pPr>
              <w:spacing w:after="0"/>
              <w:jc w:val="center"/>
              <w:rPr>
                <w:ins w:id="6399" w:author="China Telecom" w:date="2020-11-20T19:17:00Z"/>
              </w:rPr>
            </w:pPr>
            <w:ins w:id="6400" w:author="China Telecom" w:date="2020-11-20T19:17:00Z">
              <w:r w:rsidRPr="00E9302F">
                <w:t>4</w:t>
              </w:r>
            </w:ins>
          </w:p>
        </w:tc>
        <w:tc>
          <w:tcPr>
            <w:tcW w:w="1446" w:type="dxa"/>
            <w:noWrap/>
            <w:hideMark/>
          </w:tcPr>
          <w:p w14:paraId="0646AD66" w14:textId="77777777" w:rsidR="00E65DBE" w:rsidRPr="00E9302F" w:rsidRDefault="00E65DBE" w:rsidP="00AF0D4C">
            <w:pPr>
              <w:spacing w:after="0"/>
              <w:jc w:val="center"/>
              <w:rPr>
                <w:ins w:id="6401" w:author="China Telecom" w:date="2020-11-20T19:17:00Z"/>
              </w:rPr>
            </w:pPr>
            <w:ins w:id="6402" w:author="China Telecom" w:date="2020-11-20T19:17:00Z">
              <w:r w:rsidRPr="00E9302F">
                <w:t>158.06</w:t>
              </w:r>
            </w:ins>
          </w:p>
        </w:tc>
        <w:tc>
          <w:tcPr>
            <w:tcW w:w="1446" w:type="dxa"/>
            <w:noWrap/>
            <w:hideMark/>
          </w:tcPr>
          <w:p w14:paraId="6076D35B" w14:textId="77777777" w:rsidR="00E65DBE" w:rsidRPr="00E9302F" w:rsidRDefault="00E65DBE" w:rsidP="00AF0D4C">
            <w:pPr>
              <w:spacing w:after="0"/>
              <w:jc w:val="center"/>
              <w:rPr>
                <w:ins w:id="6403" w:author="China Telecom" w:date="2020-11-20T19:17:00Z"/>
              </w:rPr>
            </w:pPr>
            <w:ins w:id="6404" w:author="China Telecom" w:date="2020-11-20T19:17:00Z">
              <w:r w:rsidRPr="00E9302F">
                <w:t>0.06</w:t>
              </w:r>
            </w:ins>
          </w:p>
        </w:tc>
        <w:tc>
          <w:tcPr>
            <w:tcW w:w="1446" w:type="dxa"/>
            <w:noWrap/>
            <w:hideMark/>
          </w:tcPr>
          <w:p w14:paraId="49974353" w14:textId="77777777" w:rsidR="00E65DBE" w:rsidRPr="00E9302F" w:rsidRDefault="00E65DBE" w:rsidP="00AF0D4C">
            <w:pPr>
              <w:spacing w:after="0"/>
              <w:jc w:val="center"/>
              <w:rPr>
                <w:ins w:id="6405" w:author="China Telecom" w:date="2020-11-20T19:17:00Z"/>
              </w:rPr>
            </w:pPr>
            <w:ins w:id="6406" w:author="China Telecom" w:date="2020-11-20T19:17:00Z">
              <w:r w:rsidRPr="00E9302F">
                <w:t>13.52</w:t>
              </w:r>
            </w:ins>
          </w:p>
        </w:tc>
      </w:tr>
      <w:tr w:rsidR="00E65DBE" w:rsidRPr="00E9302F" w14:paraId="1A5F77C2" w14:textId="77777777" w:rsidTr="00AF0D4C">
        <w:trPr>
          <w:ins w:id="6407" w:author="China Telecom" w:date="2020-11-20T19:17:00Z"/>
        </w:trPr>
        <w:tc>
          <w:tcPr>
            <w:tcW w:w="4073" w:type="dxa"/>
            <w:noWrap/>
            <w:hideMark/>
          </w:tcPr>
          <w:p w14:paraId="27198EF0" w14:textId="77777777" w:rsidR="00E65DBE" w:rsidRPr="00E9302F" w:rsidRDefault="00E65DBE" w:rsidP="00AF0D4C">
            <w:pPr>
              <w:spacing w:after="0"/>
              <w:rPr>
                <w:ins w:id="6408" w:author="China Telecom" w:date="2020-11-20T19:17:00Z"/>
              </w:rPr>
            </w:pPr>
            <w:ins w:id="6409" w:author="China Telecom" w:date="2020-11-20T19:17:00Z">
              <w:r w:rsidRPr="00E9302F">
                <w:t xml:space="preserve">PUCCH w/ HARQ-ACK for Msg.4 </w:t>
              </w:r>
            </w:ins>
          </w:p>
        </w:tc>
        <w:tc>
          <w:tcPr>
            <w:tcW w:w="1446" w:type="dxa"/>
            <w:noWrap/>
            <w:hideMark/>
          </w:tcPr>
          <w:p w14:paraId="1A8D483C" w14:textId="77777777" w:rsidR="00E65DBE" w:rsidRPr="00E9302F" w:rsidRDefault="00E65DBE" w:rsidP="00AF0D4C">
            <w:pPr>
              <w:spacing w:after="0"/>
              <w:jc w:val="center"/>
              <w:rPr>
                <w:ins w:id="6410" w:author="China Telecom" w:date="2020-11-20T19:17:00Z"/>
              </w:rPr>
            </w:pPr>
            <w:ins w:id="6411" w:author="China Telecom" w:date="2020-11-20T19:17:00Z">
              <w:r w:rsidRPr="00E9302F">
                <w:t>1</w:t>
              </w:r>
            </w:ins>
          </w:p>
        </w:tc>
        <w:tc>
          <w:tcPr>
            <w:tcW w:w="1446" w:type="dxa"/>
            <w:noWrap/>
            <w:hideMark/>
          </w:tcPr>
          <w:p w14:paraId="3918DE5E" w14:textId="77777777" w:rsidR="00E65DBE" w:rsidRPr="00E9302F" w:rsidRDefault="00E65DBE" w:rsidP="00AF0D4C">
            <w:pPr>
              <w:spacing w:after="0"/>
              <w:jc w:val="center"/>
              <w:rPr>
                <w:ins w:id="6412" w:author="China Telecom" w:date="2020-11-20T19:17:00Z"/>
              </w:rPr>
            </w:pPr>
            <w:ins w:id="6413" w:author="China Telecom" w:date="2020-11-20T19:17:00Z">
              <w:r w:rsidRPr="00E9302F">
                <w:t>142.41</w:t>
              </w:r>
            </w:ins>
          </w:p>
        </w:tc>
        <w:tc>
          <w:tcPr>
            <w:tcW w:w="1446" w:type="dxa"/>
            <w:noWrap/>
            <w:hideMark/>
          </w:tcPr>
          <w:p w14:paraId="0A179B50" w14:textId="77777777" w:rsidR="00E65DBE" w:rsidRPr="00E9302F" w:rsidRDefault="00E65DBE" w:rsidP="00AF0D4C">
            <w:pPr>
              <w:spacing w:after="0"/>
              <w:jc w:val="center"/>
              <w:rPr>
                <w:ins w:id="6414" w:author="China Telecom" w:date="2020-11-20T19:17:00Z"/>
              </w:rPr>
            </w:pPr>
            <w:ins w:id="6415" w:author="China Telecom" w:date="2020-11-20T19:17:00Z">
              <w:r w:rsidRPr="00E9302F">
                <w:t>0.00</w:t>
              </w:r>
            </w:ins>
          </w:p>
        </w:tc>
        <w:tc>
          <w:tcPr>
            <w:tcW w:w="1446" w:type="dxa"/>
            <w:noWrap/>
            <w:hideMark/>
          </w:tcPr>
          <w:p w14:paraId="46ADF366" w14:textId="77777777" w:rsidR="00E65DBE" w:rsidRPr="00E9302F" w:rsidRDefault="00E65DBE" w:rsidP="00AF0D4C">
            <w:pPr>
              <w:spacing w:after="0"/>
              <w:jc w:val="center"/>
              <w:rPr>
                <w:ins w:id="6416" w:author="China Telecom" w:date="2020-11-20T19:17:00Z"/>
              </w:rPr>
            </w:pPr>
            <w:ins w:id="6417" w:author="China Telecom" w:date="2020-11-20T19:17:00Z">
              <w:r w:rsidRPr="00E9302F">
                <w:t>-2.13</w:t>
              </w:r>
            </w:ins>
          </w:p>
        </w:tc>
      </w:tr>
      <w:tr w:rsidR="00E65DBE" w:rsidRPr="00E9302F" w14:paraId="37264C42" w14:textId="77777777" w:rsidTr="00AF0D4C">
        <w:trPr>
          <w:ins w:id="6418" w:author="China Telecom" w:date="2020-11-20T19:17:00Z"/>
        </w:trPr>
        <w:tc>
          <w:tcPr>
            <w:tcW w:w="4073" w:type="dxa"/>
            <w:noWrap/>
            <w:hideMark/>
          </w:tcPr>
          <w:p w14:paraId="5B820FF0" w14:textId="77777777" w:rsidR="00E65DBE" w:rsidRPr="00E9302F" w:rsidRDefault="00E65DBE" w:rsidP="00AF0D4C">
            <w:pPr>
              <w:spacing w:after="0"/>
              <w:rPr>
                <w:ins w:id="6419" w:author="China Telecom" w:date="2020-11-20T19:17:00Z"/>
              </w:rPr>
            </w:pPr>
            <w:ins w:id="6420" w:author="China Telecom" w:date="2020-11-20T19:17:00Z">
              <w:r w:rsidRPr="00E9302F">
                <w:t xml:space="preserve">Unicast PDCCH </w:t>
              </w:r>
            </w:ins>
          </w:p>
        </w:tc>
        <w:tc>
          <w:tcPr>
            <w:tcW w:w="1446" w:type="dxa"/>
            <w:noWrap/>
            <w:hideMark/>
          </w:tcPr>
          <w:p w14:paraId="27AA4873" w14:textId="77777777" w:rsidR="00E65DBE" w:rsidRPr="00E9302F" w:rsidRDefault="00E65DBE" w:rsidP="00AF0D4C">
            <w:pPr>
              <w:spacing w:after="0"/>
              <w:jc w:val="center"/>
              <w:rPr>
                <w:ins w:id="6421" w:author="China Telecom" w:date="2020-11-20T19:17:00Z"/>
              </w:rPr>
            </w:pPr>
            <w:ins w:id="6422" w:author="China Telecom" w:date="2020-11-20T19:17:00Z">
              <w:r w:rsidRPr="00E9302F">
                <w:t>9</w:t>
              </w:r>
            </w:ins>
          </w:p>
        </w:tc>
        <w:tc>
          <w:tcPr>
            <w:tcW w:w="1446" w:type="dxa"/>
            <w:noWrap/>
            <w:hideMark/>
          </w:tcPr>
          <w:p w14:paraId="4AAA2A96" w14:textId="77777777" w:rsidR="00E65DBE" w:rsidRPr="00E9302F" w:rsidRDefault="00E65DBE" w:rsidP="00AF0D4C">
            <w:pPr>
              <w:spacing w:after="0"/>
              <w:jc w:val="center"/>
              <w:rPr>
                <w:ins w:id="6423" w:author="China Telecom" w:date="2020-11-20T19:17:00Z"/>
              </w:rPr>
            </w:pPr>
            <w:ins w:id="6424" w:author="China Telecom" w:date="2020-11-20T19:17:00Z">
              <w:r w:rsidRPr="00E9302F">
                <w:t>157.53</w:t>
              </w:r>
            </w:ins>
          </w:p>
        </w:tc>
        <w:tc>
          <w:tcPr>
            <w:tcW w:w="1446" w:type="dxa"/>
            <w:noWrap/>
            <w:hideMark/>
          </w:tcPr>
          <w:p w14:paraId="7D3088EA" w14:textId="77777777" w:rsidR="00E65DBE" w:rsidRPr="00E9302F" w:rsidRDefault="00E65DBE" w:rsidP="00AF0D4C">
            <w:pPr>
              <w:spacing w:after="0"/>
              <w:jc w:val="center"/>
              <w:rPr>
                <w:ins w:id="6425" w:author="China Telecom" w:date="2020-11-20T19:17:00Z"/>
              </w:rPr>
            </w:pPr>
            <w:ins w:id="6426" w:author="China Telecom" w:date="2020-11-20T19:17:00Z">
              <w:r w:rsidRPr="00E9302F">
                <w:t>1.41</w:t>
              </w:r>
            </w:ins>
          </w:p>
        </w:tc>
        <w:tc>
          <w:tcPr>
            <w:tcW w:w="1446" w:type="dxa"/>
            <w:noWrap/>
            <w:hideMark/>
          </w:tcPr>
          <w:p w14:paraId="4A0183B3" w14:textId="77777777" w:rsidR="00E65DBE" w:rsidRPr="00E9302F" w:rsidRDefault="00E65DBE" w:rsidP="00AF0D4C">
            <w:pPr>
              <w:spacing w:after="0"/>
              <w:jc w:val="center"/>
              <w:rPr>
                <w:ins w:id="6427" w:author="China Telecom" w:date="2020-11-20T19:17:00Z"/>
              </w:rPr>
            </w:pPr>
            <w:ins w:id="6428" w:author="China Telecom" w:date="2020-11-20T19:17:00Z">
              <w:r w:rsidRPr="00E9302F">
                <w:t>12.99</w:t>
              </w:r>
            </w:ins>
          </w:p>
        </w:tc>
      </w:tr>
      <w:tr w:rsidR="00E65DBE" w:rsidRPr="00E9302F" w14:paraId="291E1A3A" w14:textId="77777777" w:rsidTr="00AF0D4C">
        <w:trPr>
          <w:ins w:id="6429" w:author="China Telecom" w:date="2020-11-20T19:17:00Z"/>
        </w:trPr>
        <w:tc>
          <w:tcPr>
            <w:tcW w:w="4073" w:type="dxa"/>
            <w:noWrap/>
            <w:hideMark/>
          </w:tcPr>
          <w:p w14:paraId="53485ED6" w14:textId="77777777" w:rsidR="00E65DBE" w:rsidRPr="00E9302F" w:rsidRDefault="00E65DBE" w:rsidP="00AF0D4C">
            <w:pPr>
              <w:spacing w:after="0"/>
              <w:rPr>
                <w:ins w:id="6430" w:author="China Telecom" w:date="2020-11-20T19:17:00Z"/>
              </w:rPr>
            </w:pPr>
            <w:ins w:id="6431" w:author="China Telecom" w:date="2020-11-20T19:17:00Z">
              <w:r w:rsidRPr="00E9302F">
                <w:t>PDSCH for eMBB UUUUU</w:t>
              </w:r>
            </w:ins>
          </w:p>
        </w:tc>
        <w:tc>
          <w:tcPr>
            <w:tcW w:w="1446" w:type="dxa"/>
            <w:noWrap/>
            <w:hideMark/>
          </w:tcPr>
          <w:p w14:paraId="1A6B0FEF" w14:textId="77777777" w:rsidR="00E65DBE" w:rsidRPr="00E9302F" w:rsidRDefault="00E65DBE" w:rsidP="00AF0D4C">
            <w:pPr>
              <w:spacing w:after="0"/>
              <w:jc w:val="center"/>
              <w:rPr>
                <w:ins w:id="6432" w:author="China Telecom" w:date="2020-11-20T19:17:00Z"/>
              </w:rPr>
            </w:pPr>
            <w:ins w:id="6433" w:author="China Telecom" w:date="2020-11-20T19:17:00Z">
              <w:r w:rsidRPr="00E9302F">
                <w:t>10</w:t>
              </w:r>
            </w:ins>
          </w:p>
        </w:tc>
        <w:tc>
          <w:tcPr>
            <w:tcW w:w="1446" w:type="dxa"/>
            <w:noWrap/>
            <w:hideMark/>
          </w:tcPr>
          <w:p w14:paraId="184F15A6" w14:textId="77777777" w:rsidR="00E65DBE" w:rsidRPr="00E9302F" w:rsidRDefault="00E65DBE" w:rsidP="00AF0D4C">
            <w:pPr>
              <w:spacing w:after="0"/>
              <w:jc w:val="center"/>
              <w:rPr>
                <w:ins w:id="6434" w:author="China Telecom" w:date="2020-11-20T19:17:00Z"/>
              </w:rPr>
            </w:pPr>
            <w:ins w:id="6435" w:author="China Telecom" w:date="2020-11-20T19:17:00Z">
              <w:r w:rsidRPr="00E9302F">
                <w:t>155.63</w:t>
              </w:r>
            </w:ins>
          </w:p>
        </w:tc>
        <w:tc>
          <w:tcPr>
            <w:tcW w:w="1446" w:type="dxa"/>
            <w:noWrap/>
            <w:hideMark/>
          </w:tcPr>
          <w:p w14:paraId="2CFE4245" w14:textId="77777777" w:rsidR="00E65DBE" w:rsidRPr="00E9302F" w:rsidRDefault="00E65DBE" w:rsidP="00AF0D4C">
            <w:pPr>
              <w:spacing w:after="0"/>
              <w:jc w:val="center"/>
              <w:rPr>
                <w:ins w:id="6436" w:author="China Telecom" w:date="2020-11-20T19:17:00Z"/>
              </w:rPr>
            </w:pPr>
            <w:ins w:id="6437" w:author="China Telecom" w:date="2020-11-20T19:17:00Z">
              <w:r w:rsidRPr="00E9302F">
                <w:t>3.00</w:t>
              </w:r>
            </w:ins>
          </w:p>
        </w:tc>
        <w:tc>
          <w:tcPr>
            <w:tcW w:w="1446" w:type="dxa"/>
            <w:noWrap/>
            <w:hideMark/>
          </w:tcPr>
          <w:p w14:paraId="3141170D" w14:textId="77777777" w:rsidR="00E65DBE" w:rsidRPr="00E9302F" w:rsidRDefault="00E65DBE" w:rsidP="00AF0D4C">
            <w:pPr>
              <w:spacing w:after="0"/>
              <w:jc w:val="center"/>
              <w:rPr>
                <w:ins w:id="6438" w:author="China Telecom" w:date="2020-11-20T19:17:00Z"/>
              </w:rPr>
            </w:pPr>
            <w:ins w:id="6439" w:author="China Telecom" w:date="2020-11-20T19:17:00Z">
              <w:r w:rsidRPr="00E9302F">
                <w:t>11.09</w:t>
              </w:r>
            </w:ins>
          </w:p>
        </w:tc>
      </w:tr>
    </w:tbl>
    <w:p w14:paraId="02E0E802" w14:textId="77777777" w:rsidR="00E65DBE" w:rsidRPr="00804B30" w:rsidRDefault="00E65DBE" w:rsidP="00E65DBE">
      <w:pPr>
        <w:rPr>
          <w:ins w:id="6440" w:author="China Telecom" w:date="2020-11-20T19:17:00Z"/>
        </w:rPr>
      </w:pPr>
    </w:p>
    <w:p w14:paraId="09314C67" w14:textId="77777777" w:rsidR="00E65DBE" w:rsidRDefault="00E65DBE" w:rsidP="00E65DBE">
      <w:pPr>
        <w:pStyle w:val="TH"/>
        <w:rPr>
          <w:ins w:id="6441" w:author="China Telecom" w:date="2020-11-20T19:17:00Z"/>
        </w:rPr>
      </w:pPr>
      <w:ins w:id="6442" w:author="China Telecom" w:date="2020-11-20T19:17:00Z">
        <w:r>
          <w:t xml:space="preserve">Table </w:t>
        </w:r>
        <w:r>
          <w:rPr>
            <w:lang w:eastAsia="zh-CN"/>
          </w:rPr>
          <w:t>5.1.1.6</w:t>
        </w:r>
        <w:r w:rsidRPr="007368F9">
          <w:t>-</w:t>
        </w:r>
        <w:r>
          <w:rPr>
            <w:rFonts w:hint="eastAsia"/>
            <w:lang w:eastAsia="ja-JP"/>
          </w:rPr>
          <w:t>3</w:t>
        </w:r>
        <w:r w:rsidRPr="007368F9">
          <w:rPr>
            <w:rFonts w:hint="eastAsia"/>
          </w:rPr>
          <w:t>:</w:t>
        </w:r>
        <w:r>
          <w:rPr>
            <w:rFonts w:hint="eastAsia"/>
          </w:rPr>
          <w:t xml:space="preserve"> Representative values </w:t>
        </w:r>
        <w:r>
          <w:t>of MPL for Rural 700M</w:t>
        </w:r>
        <w:r w:rsidRPr="00DE78FE">
          <w:t>Hz</w:t>
        </w:r>
        <w:r>
          <w:t xml:space="preserve"> FDD NLOS O2I scenario </w:t>
        </w:r>
      </w:ins>
    </w:p>
    <w:tbl>
      <w:tblPr>
        <w:tblStyle w:val="a7"/>
        <w:tblW w:w="0" w:type="auto"/>
        <w:tblLook w:val="04A0" w:firstRow="1" w:lastRow="0" w:firstColumn="1" w:lastColumn="0" w:noHBand="0" w:noVBand="1"/>
      </w:tblPr>
      <w:tblGrid>
        <w:gridCol w:w="3353"/>
        <w:gridCol w:w="1216"/>
        <w:gridCol w:w="1216"/>
        <w:gridCol w:w="1216"/>
        <w:gridCol w:w="1428"/>
        <w:gridCol w:w="1428"/>
      </w:tblGrid>
      <w:tr w:rsidR="00E65DBE" w:rsidRPr="00E9302F" w14:paraId="34166CB8" w14:textId="77777777" w:rsidTr="00AF0D4C">
        <w:trPr>
          <w:ins w:id="6443" w:author="China Telecom" w:date="2020-11-20T19:17:00Z"/>
        </w:trPr>
        <w:tc>
          <w:tcPr>
            <w:tcW w:w="6440" w:type="dxa"/>
            <w:shd w:val="clear" w:color="auto" w:fill="E7E6E6" w:themeFill="background2"/>
            <w:noWrap/>
            <w:hideMark/>
          </w:tcPr>
          <w:p w14:paraId="434CBD53" w14:textId="77777777" w:rsidR="00E65DBE" w:rsidRPr="009C135A" w:rsidRDefault="00E65DBE" w:rsidP="00AF0D4C">
            <w:pPr>
              <w:spacing w:after="0"/>
              <w:jc w:val="center"/>
              <w:rPr>
                <w:ins w:id="6444" w:author="China Telecom" w:date="2020-11-20T19:17:00Z"/>
              </w:rPr>
            </w:pPr>
            <w:ins w:id="6445" w:author="China Telecom" w:date="2020-11-20T19:17:00Z">
              <w:r w:rsidRPr="00F9020F">
                <w:rPr>
                  <w:b/>
                </w:rPr>
                <w:t>Channels (and Frame format)</w:t>
              </w:r>
            </w:ins>
          </w:p>
        </w:tc>
        <w:tc>
          <w:tcPr>
            <w:tcW w:w="2200" w:type="dxa"/>
            <w:shd w:val="clear" w:color="auto" w:fill="E7E6E6" w:themeFill="background2"/>
            <w:hideMark/>
          </w:tcPr>
          <w:p w14:paraId="7207E292" w14:textId="77777777" w:rsidR="00E65DBE" w:rsidRPr="009C135A" w:rsidRDefault="00E65DBE" w:rsidP="00AF0D4C">
            <w:pPr>
              <w:spacing w:after="0"/>
              <w:jc w:val="center"/>
              <w:rPr>
                <w:ins w:id="6446" w:author="China Telecom" w:date="2020-11-20T19:17:00Z"/>
              </w:rPr>
            </w:pPr>
            <w:ins w:id="6447" w:author="China Telecom" w:date="2020-11-20T19:17:00Z">
              <w:r w:rsidRPr="00F9020F">
                <w:rPr>
                  <w:b/>
                </w:rPr>
                <w:t>Number of Samples</w:t>
              </w:r>
            </w:ins>
          </w:p>
        </w:tc>
        <w:tc>
          <w:tcPr>
            <w:tcW w:w="2200" w:type="dxa"/>
            <w:shd w:val="clear" w:color="auto" w:fill="E7E6E6" w:themeFill="background2"/>
            <w:hideMark/>
          </w:tcPr>
          <w:p w14:paraId="338BEC42" w14:textId="77777777" w:rsidR="00E65DBE" w:rsidRPr="009C135A" w:rsidRDefault="00E65DBE" w:rsidP="00AF0D4C">
            <w:pPr>
              <w:spacing w:after="0"/>
              <w:jc w:val="center"/>
              <w:rPr>
                <w:ins w:id="6448" w:author="China Telecom" w:date="2020-11-20T19:17:00Z"/>
              </w:rPr>
            </w:pPr>
            <w:ins w:id="6449" w:author="China Telecom" w:date="2020-11-20T19:17:00Z">
              <w:r w:rsidRPr="00F9020F">
                <w:rPr>
                  <w:b/>
                </w:rPr>
                <w:t>Representative value</w:t>
              </w:r>
            </w:ins>
          </w:p>
        </w:tc>
        <w:tc>
          <w:tcPr>
            <w:tcW w:w="2200" w:type="dxa"/>
            <w:shd w:val="clear" w:color="auto" w:fill="E7E6E6" w:themeFill="background2"/>
            <w:hideMark/>
          </w:tcPr>
          <w:p w14:paraId="19F36523" w14:textId="77777777" w:rsidR="00E65DBE" w:rsidRPr="009C135A" w:rsidRDefault="00E65DBE" w:rsidP="00AF0D4C">
            <w:pPr>
              <w:spacing w:after="0"/>
              <w:jc w:val="center"/>
              <w:rPr>
                <w:ins w:id="6450" w:author="China Telecom" w:date="2020-11-20T19:17:00Z"/>
              </w:rPr>
            </w:pPr>
            <w:ins w:id="6451" w:author="China Telecom" w:date="2020-11-20T19:17:00Z">
              <w:r w:rsidRPr="00F9020F">
                <w:rPr>
                  <w:b/>
                </w:rPr>
                <w:t>Standard Deviation (w/o outlier)</w:t>
              </w:r>
            </w:ins>
          </w:p>
        </w:tc>
        <w:tc>
          <w:tcPr>
            <w:tcW w:w="2620" w:type="dxa"/>
            <w:shd w:val="clear" w:color="auto" w:fill="E7E6E6" w:themeFill="background2"/>
            <w:hideMark/>
          </w:tcPr>
          <w:p w14:paraId="297BBC4B" w14:textId="77777777" w:rsidR="00E65DBE" w:rsidRPr="009C135A" w:rsidRDefault="00E65DBE" w:rsidP="00AF0D4C">
            <w:pPr>
              <w:spacing w:after="0"/>
              <w:jc w:val="center"/>
              <w:rPr>
                <w:ins w:id="6452" w:author="China Telecom" w:date="2020-11-20T19:17:00Z"/>
              </w:rPr>
            </w:pPr>
            <w:ins w:id="6453" w:author="China Telecom" w:date="2020-11-20T19:17:00Z">
              <w:r w:rsidRPr="00F9020F">
                <w:rPr>
                  <w:b/>
                </w:rPr>
                <w:t>Gap from Deployment dependent target</w:t>
              </w:r>
              <w:r w:rsidRPr="00F9020F">
                <w:rPr>
                  <w:b/>
                </w:rPr>
                <w:br/>
                <w:t>3000m ISD=125.7dB</w:t>
              </w:r>
            </w:ins>
          </w:p>
        </w:tc>
        <w:tc>
          <w:tcPr>
            <w:tcW w:w="2620" w:type="dxa"/>
            <w:shd w:val="clear" w:color="auto" w:fill="E7E6E6" w:themeFill="background2"/>
            <w:hideMark/>
          </w:tcPr>
          <w:p w14:paraId="0AF35527" w14:textId="77777777" w:rsidR="00E65DBE" w:rsidRPr="009C135A" w:rsidRDefault="00E65DBE" w:rsidP="00AF0D4C">
            <w:pPr>
              <w:spacing w:after="0"/>
              <w:jc w:val="center"/>
              <w:rPr>
                <w:ins w:id="6454" w:author="China Telecom" w:date="2020-11-20T19:17:00Z"/>
              </w:rPr>
            </w:pPr>
            <w:ins w:id="6455" w:author="China Telecom" w:date="2020-11-20T19:17:00Z">
              <w:r w:rsidRPr="00F9020F">
                <w:rPr>
                  <w:b/>
                </w:rPr>
                <w:t>Gap from Deployment dependent target</w:t>
              </w:r>
              <w:r w:rsidRPr="00F9020F">
                <w:rPr>
                  <w:b/>
                </w:rPr>
                <w:br/>
                <w:t>4000m ISD=130.5dB</w:t>
              </w:r>
            </w:ins>
          </w:p>
        </w:tc>
      </w:tr>
      <w:tr w:rsidR="00E65DBE" w:rsidRPr="00E9302F" w14:paraId="7BECF6F6" w14:textId="77777777" w:rsidTr="00AF0D4C">
        <w:trPr>
          <w:ins w:id="6456" w:author="China Telecom" w:date="2020-11-20T19:17:00Z"/>
        </w:trPr>
        <w:tc>
          <w:tcPr>
            <w:tcW w:w="6440" w:type="dxa"/>
            <w:noWrap/>
            <w:hideMark/>
          </w:tcPr>
          <w:p w14:paraId="5B55A77C" w14:textId="77777777" w:rsidR="00E65DBE" w:rsidRPr="00E9302F" w:rsidRDefault="00E65DBE" w:rsidP="00AF0D4C">
            <w:pPr>
              <w:spacing w:after="0"/>
              <w:rPr>
                <w:ins w:id="6457" w:author="China Telecom" w:date="2020-11-20T19:17:00Z"/>
                <w:noProof/>
                <w:sz w:val="22"/>
              </w:rPr>
            </w:pPr>
            <w:ins w:id="6458" w:author="China Telecom" w:date="2020-11-20T19:17:00Z">
              <w:r w:rsidRPr="00E9302F">
                <w:t>PUSCH for eMBB UUUUU</w:t>
              </w:r>
            </w:ins>
          </w:p>
        </w:tc>
        <w:tc>
          <w:tcPr>
            <w:tcW w:w="2200" w:type="dxa"/>
            <w:noWrap/>
            <w:hideMark/>
          </w:tcPr>
          <w:p w14:paraId="00071552" w14:textId="77777777" w:rsidR="00E65DBE" w:rsidRPr="00E9302F" w:rsidRDefault="00E65DBE" w:rsidP="00AF0D4C">
            <w:pPr>
              <w:spacing w:after="0"/>
              <w:jc w:val="center"/>
              <w:rPr>
                <w:ins w:id="6459" w:author="China Telecom" w:date="2020-11-20T19:17:00Z"/>
              </w:rPr>
            </w:pPr>
            <w:ins w:id="6460" w:author="China Telecom" w:date="2020-11-20T19:17:00Z">
              <w:r w:rsidRPr="00E9302F">
                <w:t>11</w:t>
              </w:r>
            </w:ins>
          </w:p>
        </w:tc>
        <w:tc>
          <w:tcPr>
            <w:tcW w:w="2200" w:type="dxa"/>
            <w:noWrap/>
            <w:hideMark/>
          </w:tcPr>
          <w:p w14:paraId="2AC99307" w14:textId="77777777" w:rsidR="00E65DBE" w:rsidRPr="00E9302F" w:rsidRDefault="00E65DBE" w:rsidP="00AF0D4C">
            <w:pPr>
              <w:spacing w:after="0"/>
              <w:jc w:val="center"/>
              <w:rPr>
                <w:ins w:id="6461" w:author="China Telecom" w:date="2020-11-20T19:17:00Z"/>
              </w:rPr>
            </w:pPr>
            <w:ins w:id="6462" w:author="China Telecom" w:date="2020-11-20T19:17:00Z">
              <w:r w:rsidRPr="00E9302F">
                <w:t>127.43</w:t>
              </w:r>
            </w:ins>
          </w:p>
        </w:tc>
        <w:tc>
          <w:tcPr>
            <w:tcW w:w="2200" w:type="dxa"/>
            <w:noWrap/>
            <w:hideMark/>
          </w:tcPr>
          <w:p w14:paraId="121A3BC7" w14:textId="77777777" w:rsidR="00E65DBE" w:rsidRPr="00E9302F" w:rsidRDefault="00E65DBE" w:rsidP="00AF0D4C">
            <w:pPr>
              <w:spacing w:after="0"/>
              <w:jc w:val="center"/>
              <w:rPr>
                <w:ins w:id="6463" w:author="China Telecom" w:date="2020-11-20T19:17:00Z"/>
              </w:rPr>
            </w:pPr>
            <w:ins w:id="6464" w:author="China Telecom" w:date="2020-11-20T19:17:00Z">
              <w:r w:rsidRPr="00E9302F">
                <w:t>2.55</w:t>
              </w:r>
            </w:ins>
          </w:p>
        </w:tc>
        <w:tc>
          <w:tcPr>
            <w:tcW w:w="2620" w:type="dxa"/>
            <w:noWrap/>
            <w:hideMark/>
          </w:tcPr>
          <w:p w14:paraId="1374064E" w14:textId="77777777" w:rsidR="00E65DBE" w:rsidRPr="00E9302F" w:rsidRDefault="00E65DBE" w:rsidP="00AF0D4C">
            <w:pPr>
              <w:spacing w:after="0"/>
              <w:jc w:val="center"/>
              <w:rPr>
                <w:ins w:id="6465" w:author="China Telecom" w:date="2020-11-20T19:17:00Z"/>
              </w:rPr>
            </w:pPr>
            <w:ins w:id="6466" w:author="China Telecom" w:date="2020-11-20T19:17:00Z">
              <w:r w:rsidRPr="00E9302F">
                <w:t>1.78</w:t>
              </w:r>
            </w:ins>
          </w:p>
        </w:tc>
        <w:tc>
          <w:tcPr>
            <w:tcW w:w="2620" w:type="dxa"/>
            <w:noWrap/>
            <w:hideMark/>
          </w:tcPr>
          <w:p w14:paraId="65229CF9" w14:textId="77777777" w:rsidR="00E65DBE" w:rsidRPr="00E9302F" w:rsidRDefault="00E65DBE" w:rsidP="00AF0D4C">
            <w:pPr>
              <w:spacing w:after="0"/>
              <w:jc w:val="center"/>
              <w:rPr>
                <w:ins w:id="6467" w:author="China Telecom" w:date="2020-11-20T19:17:00Z"/>
              </w:rPr>
            </w:pPr>
            <w:ins w:id="6468" w:author="China Telecom" w:date="2020-11-20T19:17:00Z">
              <w:r w:rsidRPr="00E9302F">
                <w:t>-3.05</w:t>
              </w:r>
            </w:ins>
          </w:p>
        </w:tc>
      </w:tr>
      <w:tr w:rsidR="00E65DBE" w:rsidRPr="00E9302F" w14:paraId="53FE3DED" w14:textId="77777777" w:rsidTr="00AF0D4C">
        <w:trPr>
          <w:ins w:id="6469" w:author="China Telecom" w:date="2020-11-20T19:17:00Z"/>
        </w:trPr>
        <w:tc>
          <w:tcPr>
            <w:tcW w:w="6440" w:type="dxa"/>
            <w:noWrap/>
            <w:hideMark/>
          </w:tcPr>
          <w:p w14:paraId="4CCB3AE5" w14:textId="77777777" w:rsidR="00E65DBE" w:rsidRPr="00E9302F" w:rsidRDefault="00E65DBE" w:rsidP="00AF0D4C">
            <w:pPr>
              <w:spacing w:after="0"/>
              <w:rPr>
                <w:ins w:id="6470" w:author="China Telecom" w:date="2020-11-20T19:17:00Z"/>
              </w:rPr>
            </w:pPr>
            <w:ins w:id="6471" w:author="China Telecom" w:date="2020-11-20T19:17:00Z">
              <w:r w:rsidRPr="00E9302F">
                <w:t>PUSCH for VoIP UUUUU</w:t>
              </w:r>
            </w:ins>
          </w:p>
        </w:tc>
        <w:tc>
          <w:tcPr>
            <w:tcW w:w="2200" w:type="dxa"/>
            <w:noWrap/>
            <w:hideMark/>
          </w:tcPr>
          <w:p w14:paraId="2B9F4307" w14:textId="77777777" w:rsidR="00E65DBE" w:rsidRPr="00E9302F" w:rsidRDefault="00E65DBE" w:rsidP="00AF0D4C">
            <w:pPr>
              <w:spacing w:after="0"/>
              <w:jc w:val="center"/>
              <w:rPr>
                <w:ins w:id="6472" w:author="China Telecom" w:date="2020-11-20T19:17:00Z"/>
              </w:rPr>
            </w:pPr>
            <w:ins w:id="6473" w:author="China Telecom" w:date="2020-11-20T19:17:00Z">
              <w:r w:rsidRPr="00E9302F">
                <w:t>10</w:t>
              </w:r>
            </w:ins>
          </w:p>
        </w:tc>
        <w:tc>
          <w:tcPr>
            <w:tcW w:w="2200" w:type="dxa"/>
            <w:noWrap/>
            <w:hideMark/>
          </w:tcPr>
          <w:p w14:paraId="17DB233C" w14:textId="77777777" w:rsidR="00E65DBE" w:rsidRPr="00E9302F" w:rsidRDefault="00E65DBE" w:rsidP="00AF0D4C">
            <w:pPr>
              <w:spacing w:after="0"/>
              <w:jc w:val="center"/>
              <w:rPr>
                <w:ins w:id="6474" w:author="China Telecom" w:date="2020-11-20T19:17:00Z"/>
              </w:rPr>
            </w:pPr>
            <w:ins w:id="6475" w:author="China Telecom" w:date="2020-11-20T19:17:00Z">
              <w:r w:rsidRPr="00E9302F">
                <w:t>129.26</w:t>
              </w:r>
            </w:ins>
          </w:p>
        </w:tc>
        <w:tc>
          <w:tcPr>
            <w:tcW w:w="2200" w:type="dxa"/>
            <w:noWrap/>
            <w:hideMark/>
          </w:tcPr>
          <w:p w14:paraId="4CE37768" w14:textId="77777777" w:rsidR="00E65DBE" w:rsidRPr="00E9302F" w:rsidRDefault="00E65DBE" w:rsidP="00AF0D4C">
            <w:pPr>
              <w:spacing w:after="0"/>
              <w:jc w:val="center"/>
              <w:rPr>
                <w:ins w:id="6476" w:author="China Telecom" w:date="2020-11-20T19:17:00Z"/>
              </w:rPr>
            </w:pPr>
            <w:ins w:id="6477" w:author="China Telecom" w:date="2020-11-20T19:17:00Z">
              <w:r w:rsidRPr="00E9302F">
                <w:t>1.94</w:t>
              </w:r>
            </w:ins>
          </w:p>
        </w:tc>
        <w:tc>
          <w:tcPr>
            <w:tcW w:w="2620" w:type="dxa"/>
            <w:noWrap/>
            <w:hideMark/>
          </w:tcPr>
          <w:p w14:paraId="4D68BCFA" w14:textId="77777777" w:rsidR="00E65DBE" w:rsidRPr="00E9302F" w:rsidRDefault="00E65DBE" w:rsidP="00AF0D4C">
            <w:pPr>
              <w:spacing w:after="0"/>
              <w:jc w:val="center"/>
              <w:rPr>
                <w:ins w:id="6478" w:author="China Telecom" w:date="2020-11-20T19:17:00Z"/>
              </w:rPr>
            </w:pPr>
            <w:ins w:id="6479" w:author="China Telecom" w:date="2020-11-20T19:17:00Z">
              <w:r w:rsidRPr="00E9302F">
                <w:t>3.60</w:t>
              </w:r>
            </w:ins>
          </w:p>
        </w:tc>
        <w:tc>
          <w:tcPr>
            <w:tcW w:w="2620" w:type="dxa"/>
            <w:noWrap/>
            <w:hideMark/>
          </w:tcPr>
          <w:p w14:paraId="4626A7C0" w14:textId="77777777" w:rsidR="00E65DBE" w:rsidRPr="00E9302F" w:rsidRDefault="00E65DBE" w:rsidP="00AF0D4C">
            <w:pPr>
              <w:spacing w:after="0"/>
              <w:jc w:val="center"/>
              <w:rPr>
                <w:ins w:id="6480" w:author="China Telecom" w:date="2020-11-20T19:17:00Z"/>
              </w:rPr>
            </w:pPr>
            <w:ins w:id="6481" w:author="China Telecom" w:date="2020-11-20T19:17:00Z">
              <w:r w:rsidRPr="00E9302F">
                <w:t>-1.22</w:t>
              </w:r>
            </w:ins>
          </w:p>
        </w:tc>
      </w:tr>
      <w:tr w:rsidR="00E65DBE" w:rsidRPr="00E9302F" w14:paraId="23F7BCCA" w14:textId="77777777" w:rsidTr="00AF0D4C">
        <w:trPr>
          <w:ins w:id="6482" w:author="China Telecom" w:date="2020-11-20T19:17:00Z"/>
        </w:trPr>
        <w:tc>
          <w:tcPr>
            <w:tcW w:w="6440" w:type="dxa"/>
            <w:noWrap/>
            <w:hideMark/>
          </w:tcPr>
          <w:p w14:paraId="5B9A8A62" w14:textId="77777777" w:rsidR="00E65DBE" w:rsidRPr="00E9302F" w:rsidRDefault="00E65DBE" w:rsidP="00AF0D4C">
            <w:pPr>
              <w:spacing w:after="0"/>
              <w:rPr>
                <w:ins w:id="6483" w:author="China Telecom" w:date="2020-11-20T19:17:00Z"/>
              </w:rPr>
            </w:pPr>
            <w:ins w:id="6484" w:author="China Telecom" w:date="2020-11-20T19:17:00Z">
              <w:r w:rsidRPr="00E9302F">
                <w:t>PUSCH with SIP invite UUUUU</w:t>
              </w:r>
            </w:ins>
          </w:p>
        </w:tc>
        <w:tc>
          <w:tcPr>
            <w:tcW w:w="2200" w:type="dxa"/>
            <w:noWrap/>
            <w:hideMark/>
          </w:tcPr>
          <w:p w14:paraId="52BBB0E9" w14:textId="77777777" w:rsidR="00E65DBE" w:rsidRPr="00E9302F" w:rsidRDefault="00E65DBE" w:rsidP="00AF0D4C">
            <w:pPr>
              <w:spacing w:after="0"/>
              <w:jc w:val="center"/>
              <w:rPr>
                <w:ins w:id="6485" w:author="China Telecom" w:date="2020-11-20T19:17:00Z"/>
              </w:rPr>
            </w:pPr>
            <w:ins w:id="6486" w:author="China Telecom" w:date="2020-11-20T19:17:00Z">
              <w:r w:rsidRPr="00E9302F">
                <w:t>1</w:t>
              </w:r>
            </w:ins>
          </w:p>
        </w:tc>
        <w:tc>
          <w:tcPr>
            <w:tcW w:w="2200" w:type="dxa"/>
            <w:noWrap/>
            <w:hideMark/>
          </w:tcPr>
          <w:p w14:paraId="057EB649" w14:textId="77777777" w:rsidR="00E65DBE" w:rsidRPr="00E9302F" w:rsidRDefault="00E65DBE" w:rsidP="00AF0D4C">
            <w:pPr>
              <w:spacing w:after="0"/>
              <w:jc w:val="center"/>
              <w:rPr>
                <w:ins w:id="6487" w:author="China Telecom" w:date="2020-11-20T19:17:00Z"/>
              </w:rPr>
            </w:pPr>
            <w:ins w:id="6488" w:author="China Telecom" w:date="2020-11-20T19:17:00Z">
              <w:r w:rsidRPr="00E9302F">
                <w:t>133.10</w:t>
              </w:r>
            </w:ins>
          </w:p>
        </w:tc>
        <w:tc>
          <w:tcPr>
            <w:tcW w:w="2200" w:type="dxa"/>
            <w:noWrap/>
            <w:hideMark/>
          </w:tcPr>
          <w:p w14:paraId="6923C79D" w14:textId="77777777" w:rsidR="00E65DBE" w:rsidRPr="00E9302F" w:rsidRDefault="00E65DBE" w:rsidP="00AF0D4C">
            <w:pPr>
              <w:spacing w:after="0"/>
              <w:jc w:val="center"/>
              <w:rPr>
                <w:ins w:id="6489" w:author="China Telecom" w:date="2020-11-20T19:17:00Z"/>
              </w:rPr>
            </w:pPr>
            <w:ins w:id="6490" w:author="China Telecom" w:date="2020-11-20T19:17:00Z">
              <w:r w:rsidRPr="00E9302F">
                <w:t>0.00</w:t>
              </w:r>
            </w:ins>
          </w:p>
        </w:tc>
        <w:tc>
          <w:tcPr>
            <w:tcW w:w="2620" w:type="dxa"/>
            <w:noWrap/>
            <w:hideMark/>
          </w:tcPr>
          <w:p w14:paraId="1CADBB9D" w14:textId="77777777" w:rsidR="00E65DBE" w:rsidRPr="00E9302F" w:rsidRDefault="00E65DBE" w:rsidP="00AF0D4C">
            <w:pPr>
              <w:spacing w:after="0"/>
              <w:jc w:val="center"/>
              <w:rPr>
                <w:ins w:id="6491" w:author="China Telecom" w:date="2020-11-20T19:17:00Z"/>
              </w:rPr>
            </w:pPr>
            <w:ins w:id="6492" w:author="China Telecom" w:date="2020-11-20T19:17:00Z">
              <w:r w:rsidRPr="00E9302F">
                <w:t>7.45</w:t>
              </w:r>
            </w:ins>
          </w:p>
        </w:tc>
        <w:tc>
          <w:tcPr>
            <w:tcW w:w="2620" w:type="dxa"/>
            <w:noWrap/>
            <w:hideMark/>
          </w:tcPr>
          <w:p w14:paraId="500326E3" w14:textId="77777777" w:rsidR="00E65DBE" w:rsidRPr="00E9302F" w:rsidRDefault="00E65DBE" w:rsidP="00AF0D4C">
            <w:pPr>
              <w:spacing w:after="0"/>
              <w:jc w:val="center"/>
              <w:rPr>
                <w:ins w:id="6493" w:author="China Telecom" w:date="2020-11-20T19:17:00Z"/>
              </w:rPr>
            </w:pPr>
            <w:ins w:id="6494" w:author="China Telecom" w:date="2020-11-20T19:17:00Z">
              <w:r w:rsidRPr="00E9302F">
                <w:t>2.62</w:t>
              </w:r>
            </w:ins>
          </w:p>
        </w:tc>
      </w:tr>
      <w:tr w:rsidR="00E65DBE" w:rsidRPr="00E9302F" w14:paraId="6886D441" w14:textId="77777777" w:rsidTr="00AF0D4C">
        <w:trPr>
          <w:ins w:id="6495" w:author="China Telecom" w:date="2020-11-20T19:17:00Z"/>
        </w:trPr>
        <w:tc>
          <w:tcPr>
            <w:tcW w:w="6440" w:type="dxa"/>
            <w:noWrap/>
            <w:hideMark/>
          </w:tcPr>
          <w:p w14:paraId="7212618E" w14:textId="77777777" w:rsidR="00E65DBE" w:rsidRPr="00E9302F" w:rsidRDefault="00E65DBE" w:rsidP="00AF0D4C">
            <w:pPr>
              <w:spacing w:after="0"/>
              <w:rPr>
                <w:ins w:id="6496" w:author="China Telecom" w:date="2020-11-20T19:17:00Z"/>
              </w:rPr>
            </w:pPr>
            <w:ins w:id="6497" w:author="China Telecom" w:date="2020-11-20T19:17:00Z">
              <w:r w:rsidRPr="00E9302F">
                <w:t xml:space="preserve">PUSCH for CSI </w:t>
              </w:r>
              <w:r>
                <w:t xml:space="preserve">11bit </w:t>
              </w:r>
              <w:r w:rsidRPr="00E9302F">
                <w:t xml:space="preserve">UUUUU </w:t>
              </w:r>
            </w:ins>
          </w:p>
        </w:tc>
        <w:tc>
          <w:tcPr>
            <w:tcW w:w="2200" w:type="dxa"/>
            <w:noWrap/>
            <w:hideMark/>
          </w:tcPr>
          <w:p w14:paraId="46356C10" w14:textId="77777777" w:rsidR="00E65DBE" w:rsidRPr="00E9302F" w:rsidRDefault="00E65DBE" w:rsidP="00AF0D4C">
            <w:pPr>
              <w:spacing w:after="0"/>
              <w:jc w:val="center"/>
              <w:rPr>
                <w:ins w:id="6498" w:author="China Telecom" w:date="2020-11-20T19:17:00Z"/>
              </w:rPr>
            </w:pPr>
            <w:ins w:id="6499" w:author="China Telecom" w:date="2020-11-20T19:17:00Z">
              <w:r w:rsidRPr="00E9302F">
                <w:t>2</w:t>
              </w:r>
            </w:ins>
          </w:p>
        </w:tc>
        <w:tc>
          <w:tcPr>
            <w:tcW w:w="2200" w:type="dxa"/>
            <w:noWrap/>
            <w:hideMark/>
          </w:tcPr>
          <w:p w14:paraId="0A7F75D0" w14:textId="77777777" w:rsidR="00E65DBE" w:rsidRPr="00E9302F" w:rsidRDefault="00E65DBE" w:rsidP="00AF0D4C">
            <w:pPr>
              <w:spacing w:after="0"/>
              <w:jc w:val="center"/>
              <w:rPr>
                <w:ins w:id="6500" w:author="China Telecom" w:date="2020-11-20T19:17:00Z"/>
              </w:rPr>
            </w:pPr>
            <w:ins w:id="6501" w:author="China Telecom" w:date="2020-11-20T19:17:00Z">
              <w:r w:rsidRPr="00E9302F">
                <w:t>135.90</w:t>
              </w:r>
            </w:ins>
          </w:p>
        </w:tc>
        <w:tc>
          <w:tcPr>
            <w:tcW w:w="2200" w:type="dxa"/>
            <w:noWrap/>
            <w:hideMark/>
          </w:tcPr>
          <w:p w14:paraId="56D7516D" w14:textId="77777777" w:rsidR="00E65DBE" w:rsidRPr="00E9302F" w:rsidRDefault="00E65DBE" w:rsidP="00AF0D4C">
            <w:pPr>
              <w:spacing w:after="0"/>
              <w:jc w:val="center"/>
              <w:rPr>
                <w:ins w:id="6502" w:author="China Telecom" w:date="2020-11-20T19:17:00Z"/>
              </w:rPr>
            </w:pPr>
            <w:ins w:id="6503" w:author="China Telecom" w:date="2020-11-20T19:17:00Z">
              <w:r w:rsidRPr="00E9302F">
                <w:t>3.00</w:t>
              </w:r>
            </w:ins>
          </w:p>
        </w:tc>
        <w:tc>
          <w:tcPr>
            <w:tcW w:w="2620" w:type="dxa"/>
            <w:noWrap/>
            <w:hideMark/>
          </w:tcPr>
          <w:p w14:paraId="1D5BAA87" w14:textId="77777777" w:rsidR="00E65DBE" w:rsidRPr="00E9302F" w:rsidRDefault="00E65DBE" w:rsidP="00AF0D4C">
            <w:pPr>
              <w:spacing w:after="0"/>
              <w:jc w:val="center"/>
              <w:rPr>
                <w:ins w:id="6504" w:author="China Telecom" w:date="2020-11-20T19:17:00Z"/>
              </w:rPr>
            </w:pPr>
            <w:ins w:id="6505" w:author="China Telecom" w:date="2020-11-20T19:17:00Z">
              <w:r w:rsidRPr="00E9302F">
                <w:t>10.25</w:t>
              </w:r>
            </w:ins>
          </w:p>
        </w:tc>
        <w:tc>
          <w:tcPr>
            <w:tcW w:w="2620" w:type="dxa"/>
            <w:noWrap/>
            <w:hideMark/>
          </w:tcPr>
          <w:p w14:paraId="60A9AE0B" w14:textId="77777777" w:rsidR="00E65DBE" w:rsidRPr="00E9302F" w:rsidRDefault="00E65DBE" w:rsidP="00AF0D4C">
            <w:pPr>
              <w:spacing w:after="0"/>
              <w:jc w:val="center"/>
              <w:rPr>
                <w:ins w:id="6506" w:author="China Telecom" w:date="2020-11-20T19:17:00Z"/>
              </w:rPr>
            </w:pPr>
            <w:ins w:id="6507" w:author="China Telecom" w:date="2020-11-20T19:17:00Z">
              <w:r w:rsidRPr="00E9302F">
                <w:t>5.42</w:t>
              </w:r>
            </w:ins>
          </w:p>
        </w:tc>
      </w:tr>
      <w:tr w:rsidR="00E65DBE" w:rsidRPr="00E9302F" w14:paraId="3AF660BE" w14:textId="77777777" w:rsidTr="00AF0D4C">
        <w:trPr>
          <w:ins w:id="6508" w:author="China Telecom" w:date="2020-11-20T19:17:00Z"/>
        </w:trPr>
        <w:tc>
          <w:tcPr>
            <w:tcW w:w="6440" w:type="dxa"/>
            <w:noWrap/>
            <w:hideMark/>
          </w:tcPr>
          <w:p w14:paraId="1789AFE9" w14:textId="77777777" w:rsidR="00E65DBE" w:rsidRPr="00E9302F" w:rsidRDefault="00E65DBE" w:rsidP="00AF0D4C">
            <w:pPr>
              <w:spacing w:after="0"/>
              <w:rPr>
                <w:ins w:id="6509" w:author="China Telecom" w:date="2020-11-20T19:17:00Z"/>
              </w:rPr>
            </w:pPr>
            <w:ins w:id="6510" w:author="China Telecom" w:date="2020-11-20T19:17:00Z">
              <w:r w:rsidRPr="00E9302F">
                <w:t xml:space="preserve">PUSCH for CSI </w:t>
              </w:r>
              <w:r>
                <w:t xml:space="preserve">22bit </w:t>
              </w:r>
              <w:r w:rsidRPr="00E9302F">
                <w:t xml:space="preserve">UUUUU </w:t>
              </w:r>
            </w:ins>
          </w:p>
        </w:tc>
        <w:tc>
          <w:tcPr>
            <w:tcW w:w="2200" w:type="dxa"/>
            <w:noWrap/>
            <w:hideMark/>
          </w:tcPr>
          <w:p w14:paraId="182E3F82" w14:textId="77777777" w:rsidR="00E65DBE" w:rsidRPr="00E9302F" w:rsidRDefault="00E65DBE" w:rsidP="00AF0D4C">
            <w:pPr>
              <w:spacing w:after="0"/>
              <w:jc w:val="center"/>
              <w:rPr>
                <w:ins w:id="6511" w:author="China Telecom" w:date="2020-11-20T19:17:00Z"/>
              </w:rPr>
            </w:pPr>
            <w:ins w:id="6512" w:author="China Telecom" w:date="2020-11-20T19:17:00Z">
              <w:r w:rsidRPr="00E9302F">
                <w:t>2</w:t>
              </w:r>
            </w:ins>
          </w:p>
        </w:tc>
        <w:tc>
          <w:tcPr>
            <w:tcW w:w="2200" w:type="dxa"/>
            <w:noWrap/>
            <w:hideMark/>
          </w:tcPr>
          <w:p w14:paraId="41472B1A" w14:textId="77777777" w:rsidR="00E65DBE" w:rsidRPr="00E9302F" w:rsidRDefault="00E65DBE" w:rsidP="00AF0D4C">
            <w:pPr>
              <w:spacing w:after="0"/>
              <w:jc w:val="center"/>
              <w:rPr>
                <w:ins w:id="6513" w:author="China Telecom" w:date="2020-11-20T19:17:00Z"/>
              </w:rPr>
            </w:pPr>
            <w:ins w:id="6514" w:author="China Telecom" w:date="2020-11-20T19:17:00Z">
              <w:r w:rsidRPr="00E9302F">
                <w:t>134.40</w:t>
              </w:r>
            </w:ins>
          </w:p>
        </w:tc>
        <w:tc>
          <w:tcPr>
            <w:tcW w:w="2200" w:type="dxa"/>
            <w:noWrap/>
            <w:hideMark/>
          </w:tcPr>
          <w:p w14:paraId="624D6C38" w14:textId="77777777" w:rsidR="00E65DBE" w:rsidRPr="00E9302F" w:rsidRDefault="00E65DBE" w:rsidP="00AF0D4C">
            <w:pPr>
              <w:spacing w:after="0"/>
              <w:jc w:val="center"/>
              <w:rPr>
                <w:ins w:id="6515" w:author="China Telecom" w:date="2020-11-20T19:17:00Z"/>
              </w:rPr>
            </w:pPr>
            <w:ins w:id="6516" w:author="China Telecom" w:date="2020-11-20T19:17:00Z">
              <w:r w:rsidRPr="00E9302F">
                <w:t>2.90</w:t>
              </w:r>
            </w:ins>
          </w:p>
        </w:tc>
        <w:tc>
          <w:tcPr>
            <w:tcW w:w="2620" w:type="dxa"/>
            <w:noWrap/>
            <w:hideMark/>
          </w:tcPr>
          <w:p w14:paraId="4F3D9023" w14:textId="77777777" w:rsidR="00E65DBE" w:rsidRPr="00E9302F" w:rsidRDefault="00E65DBE" w:rsidP="00AF0D4C">
            <w:pPr>
              <w:spacing w:after="0"/>
              <w:jc w:val="center"/>
              <w:rPr>
                <w:ins w:id="6517" w:author="China Telecom" w:date="2020-11-20T19:17:00Z"/>
              </w:rPr>
            </w:pPr>
            <w:ins w:id="6518" w:author="China Telecom" w:date="2020-11-20T19:17:00Z">
              <w:r w:rsidRPr="00E9302F">
                <w:t>8.75</w:t>
              </w:r>
            </w:ins>
          </w:p>
        </w:tc>
        <w:tc>
          <w:tcPr>
            <w:tcW w:w="2620" w:type="dxa"/>
            <w:noWrap/>
            <w:hideMark/>
          </w:tcPr>
          <w:p w14:paraId="07CF68DB" w14:textId="77777777" w:rsidR="00E65DBE" w:rsidRPr="00E9302F" w:rsidRDefault="00E65DBE" w:rsidP="00AF0D4C">
            <w:pPr>
              <w:spacing w:after="0"/>
              <w:jc w:val="center"/>
              <w:rPr>
                <w:ins w:id="6519" w:author="China Telecom" w:date="2020-11-20T19:17:00Z"/>
              </w:rPr>
            </w:pPr>
            <w:ins w:id="6520" w:author="China Telecom" w:date="2020-11-20T19:17:00Z">
              <w:r w:rsidRPr="00E9302F">
                <w:t>3.92</w:t>
              </w:r>
            </w:ins>
          </w:p>
        </w:tc>
      </w:tr>
      <w:tr w:rsidR="00E65DBE" w:rsidRPr="00E9302F" w14:paraId="4484ECEC" w14:textId="77777777" w:rsidTr="00AF0D4C">
        <w:trPr>
          <w:ins w:id="6521" w:author="China Telecom" w:date="2020-11-20T19:17:00Z"/>
        </w:trPr>
        <w:tc>
          <w:tcPr>
            <w:tcW w:w="6440" w:type="dxa"/>
            <w:noWrap/>
            <w:hideMark/>
          </w:tcPr>
          <w:p w14:paraId="18EA21EE" w14:textId="77777777" w:rsidR="00E65DBE" w:rsidRPr="00E9302F" w:rsidRDefault="00E65DBE" w:rsidP="00AF0D4C">
            <w:pPr>
              <w:spacing w:after="0"/>
              <w:rPr>
                <w:ins w:id="6522" w:author="China Telecom" w:date="2020-11-20T19:17:00Z"/>
              </w:rPr>
            </w:pPr>
            <w:ins w:id="6523" w:author="China Telecom" w:date="2020-11-20T19:17:00Z">
              <w:r w:rsidRPr="00E9302F">
                <w:t>PUCCH Format 1</w:t>
              </w:r>
            </w:ins>
          </w:p>
        </w:tc>
        <w:tc>
          <w:tcPr>
            <w:tcW w:w="2200" w:type="dxa"/>
            <w:noWrap/>
            <w:hideMark/>
          </w:tcPr>
          <w:p w14:paraId="6924772F" w14:textId="77777777" w:rsidR="00E65DBE" w:rsidRPr="00E9302F" w:rsidRDefault="00E65DBE" w:rsidP="00AF0D4C">
            <w:pPr>
              <w:spacing w:after="0"/>
              <w:jc w:val="center"/>
              <w:rPr>
                <w:ins w:id="6524" w:author="China Telecom" w:date="2020-11-20T19:17:00Z"/>
              </w:rPr>
            </w:pPr>
            <w:ins w:id="6525" w:author="China Telecom" w:date="2020-11-20T19:17:00Z">
              <w:r w:rsidRPr="00E9302F">
                <w:t>8</w:t>
              </w:r>
            </w:ins>
          </w:p>
        </w:tc>
        <w:tc>
          <w:tcPr>
            <w:tcW w:w="2200" w:type="dxa"/>
            <w:noWrap/>
            <w:hideMark/>
          </w:tcPr>
          <w:p w14:paraId="36FD2A1B" w14:textId="77777777" w:rsidR="00E65DBE" w:rsidRPr="00E9302F" w:rsidRDefault="00E65DBE" w:rsidP="00AF0D4C">
            <w:pPr>
              <w:spacing w:after="0"/>
              <w:jc w:val="center"/>
              <w:rPr>
                <w:ins w:id="6526" w:author="China Telecom" w:date="2020-11-20T19:17:00Z"/>
              </w:rPr>
            </w:pPr>
            <w:ins w:id="6527" w:author="China Telecom" w:date="2020-11-20T19:17:00Z">
              <w:r w:rsidRPr="00E9302F">
                <w:t>129.47</w:t>
              </w:r>
            </w:ins>
          </w:p>
        </w:tc>
        <w:tc>
          <w:tcPr>
            <w:tcW w:w="2200" w:type="dxa"/>
            <w:noWrap/>
            <w:hideMark/>
          </w:tcPr>
          <w:p w14:paraId="29451418" w14:textId="77777777" w:rsidR="00E65DBE" w:rsidRPr="00E9302F" w:rsidRDefault="00E65DBE" w:rsidP="00AF0D4C">
            <w:pPr>
              <w:spacing w:after="0"/>
              <w:jc w:val="center"/>
              <w:rPr>
                <w:ins w:id="6528" w:author="China Telecom" w:date="2020-11-20T19:17:00Z"/>
              </w:rPr>
            </w:pPr>
            <w:ins w:id="6529" w:author="China Telecom" w:date="2020-11-20T19:17:00Z">
              <w:r w:rsidRPr="00E9302F">
                <w:t>2.33</w:t>
              </w:r>
            </w:ins>
          </w:p>
        </w:tc>
        <w:tc>
          <w:tcPr>
            <w:tcW w:w="2620" w:type="dxa"/>
            <w:noWrap/>
            <w:hideMark/>
          </w:tcPr>
          <w:p w14:paraId="5A209EBB" w14:textId="77777777" w:rsidR="00E65DBE" w:rsidRPr="00E9302F" w:rsidRDefault="00E65DBE" w:rsidP="00AF0D4C">
            <w:pPr>
              <w:spacing w:after="0"/>
              <w:jc w:val="center"/>
              <w:rPr>
                <w:ins w:id="6530" w:author="China Telecom" w:date="2020-11-20T19:17:00Z"/>
              </w:rPr>
            </w:pPr>
            <w:ins w:id="6531" w:author="China Telecom" w:date="2020-11-20T19:17:00Z">
              <w:r w:rsidRPr="00E9302F">
                <w:t>3.82</w:t>
              </w:r>
            </w:ins>
          </w:p>
        </w:tc>
        <w:tc>
          <w:tcPr>
            <w:tcW w:w="2620" w:type="dxa"/>
            <w:noWrap/>
            <w:hideMark/>
          </w:tcPr>
          <w:p w14:paraId="307646BF" w14:textId="77777777" w:rsidR="00E65DBE" w:rsidRPr="00E9302F" w:rsidRDefault="00E65DBE" w:rsidP="00AF0D4C">
            <w:pPr>
              <w:spacing w:after="0"/>
              <w:jc w:val="center"/>
              <w:rPr>
                <w:ins w:id="6532" w:author="China Telecom" w:date="2020-11-20T19:17:00Z"/>
              </w:rPr>
            </w:pPr>
            <w:ins w:id="6533" w:author="China Telecom" w:date="2020-11-20T19:17:00Z">
              <w:r w:rsidRPr="00E9302F">
                <w:t>-1.01</w:t>
              </w:r>
            </w:ins>
          </w:p>
        </w:tc>
      </w:tr>
      <w:tr w:rsidR="00E65DBE" w:rsidRPr="00E9302F" w14:paraId="2BDF2110" w14:textId="77777777" w:rsidTr="00AF0D4C">
        <w:trPr>
          <w:ins w:id="6534" w:author="China Telecom" w:date="2020-11-20T19:17:00Z"/>
        </w:trPr>
        <w:tc>
          <w:tcPr>
            <w:tcW w:w="6440" w:type="dxa"/>
            <w:noWrap/>
            <w:hideMark/>
          </w:tcPr>
          <w:p w14:paraId="3A81E3EA" w14:textId="77777777" w:rsidR="00E65DBE" w:rsidRPr="00E9302F" w:rsidRDefault="00E65DBE" w:rsidP="00AF0D4C">
            <w:pPr>
              <w:spacing w:after="0"/>
              <w:rPr>
                <w:ins w:id="6535" w:author="China Telecom" w:date="2020-11-20T19:17:00Z"/>
              </w:rPr>
            </w:pPr>
            <w:ins w:id="6536" w:author="China Telecom" w:date="2020-11-20T19:17:00Z">
              <w:r w:rsidRPr="00E9302F">
                <w:t>PUCCH Format 3 11bit</w:t>
              </w:r>
            </w:ins>
          </w:p>
        </w:tc>
        <w:tc>
          <w:tcPr>
            <w:tcW w:w="2200" w:type="dxa"/>
            <w:noWrap/>
            <w:hideMark/>
          </w:tcPr>
          <w:p w14:paraId="24115B1B" w14:textId="77777777" w:rsidR="00E65DBE" w:rsidRPr="00E9302F" w:rsidRDefault="00E65DBE" w:rsidP="00AF0D4C">
            <w:pPr>
              <w:spacing w:after="0"/>
              <w:jc w:val="center"/>
              <w:rPr>
                <w:ins w:id="6537" w:author="China Telecom" w:date="2020-11-20T19:17:00Z"/>
              </w:rPr>
            </w:pPr>
            <w:ins w:id="6538" w:author="China Telecom" w:date="2020-11-20T19:17:00Z">
              <w:r w:rsidRPr="00E9302F">
                <w:t>5</w:t>
              </w:r>
            </w:ins>
          </w:p>
        </w:tc>
        <w:tc>
          <w:tcPr>
            <w:tcW w:w="2200" w:type="dxa"/>
            <w:noWrap/>
            <w:hideMark/>
          </w:tcPr>
          <w:p w14:paraId="48E0DF25" w14:textId="77777777" w:rsidR="00E65DBE" w:rsidRPr="00E9302F" w:rsidRDefault="00E65DBE" w:rsidP="00AF0D4C">
            <w:pPr>
              <w:spacing w:after="0"/>
              <w:jc w:val="center"/>
              <w:rPr>
                <w:ins w:id="6539" w:author="China Telecom" w:date="2020-11-20T19:17:00Z"/>
              </w:rPr>
            </w:pPr>
            <w:ins w:id="6540" w:author="China Telecom" w:date="2020-11-20T19:17:00Z">
              <w:r w:rsidRPr="00E9302F">
                <w:t>127.90</w:t>
              </w:r>
            </w:ins>
          </w:p>
        </w:tc>
        <w:tc>
          <w:tcPr>
            <w:tcW w:w="2200" w:type="dxa"/>
            <w:noWrap/>
            <w:hideMark/>
          </w:tcPr>
          <w:p w14:paraId="75DD5B17" w14:textId="77777777" w:rsidR="00E65DBE" w:rsidRPr="00E9302F" w:rsidRDefault="00E65DBE" w:rsidP="00AF0D4C">
            <w:pPr>
              <w:spacing w:after="0"/>
              <w:jc w:val="center"/>
              <w:rPr>
                <w:ins w:id="6541" w:author="China Telecom" w:date="2020-11-20T19:17:00Z"/>
              </w:rPr>
            </w:pPr>
            <w:ins w:id="6542" w:author="China Telecom" w:date="2020-11-20T19:17:00Z">
              <w:r w:rsidRPr="00E9302F">
                <w:t>0.99</w:t>
              </w:r>
            </w:ins>
          </w:p>
        </w:tc>
        <w:tc>
          <w:tcPr>
            <w:tcW w:w="2620" w:type="dxa"/>
            <w:noWrap/>
            <w:hideMark/>
          </w:tcPr>
          <w:p w14:paraId="47FC7A97" w14:textId="77777777" w:rsidR="00E65DBE" w:rsidRPr="00E9302F" w:rsidRDefault="00E65DBE" w:rsidP="00AF0D4C">
            <w:pPr>
              <w:spacing w:after="0"/>
              <w:jc w:val="center"/>
              <w:rPr>
                <w:ins w:id="6543" w:author="China Telecom" w:date="2020-11-20T19:17:00Z"/>
              </w:rPr>
            </w:pPr>
            <w:ins w:id="6544" w:author="China Telecom" w:date="2020-11-20T19:17:00Z">
              <w:r w:rsidRPr="00E9302F">
                <w:t>2.25</w:t>
              </w:r>
            </w:ins>
          </w:p>
        </w:tc>
        <w:tc>
          <w:tcPr>
            <w:tcW w:w="2620" w:type="dxa"/>
            <w:noWrap/>
            <w:hideMark/>
          </w:tcPr>
          <w:p w14:paraId="3BF7C8CC" w14:textId="77777777" w:rsidR="00E65DBE" w:rsidRPr="00E9302F" w:rsidRDefault="00E65DBE" w:rsidP="00AF0D4C">
            <w:pPr>
              <w:spacing w:after="0"/>
              <w:jc w:val="center"/>
              <w:rPr>
                <w:ins w:id="6545" w:author="China Telecom" w:date="2020-11-20T19:17:00Z"/>
              </w:rPr>
            </w:pPr>
            <w:ins w:id="6546" w:author="China Telecom" w:date="2020-11-20T19:17:00Z">
              <w:r w:rsidRPr="00E9302F">
                <w:t>-2.58</w:t>
              </w:r>
            </w:ins>
          </w:p>
        </w:tc>
      </w:tr>
      <w:tr w:rsidR="00E65DBE" w:rsidRPr="00E9302F" w14:paraId="01EE12D5" w14:textId="77777777" w:rsidTr="00AF0D4C">
        <w:trPr>
          <w:ins w:id="6547" w:author="China Telecom" w:date="2020-11-20T19:17:00Z"/>
        </w:trPr>
        <w:tc>
          <w:tcPr>
            <w:tcW w:w="6440" w:type="dxa"/>
            <w:noWrap/>
            <w:hideMark/>
          </w:tcPr>
          <w:p w14:paraId="2A042C52" w14:textId="77777777" w:rsidR="00E65DBE" w:rsidRPr="00E9302F" w:rsidRDefault="00E65DBE" w:rsidP="00AF0D4C">
            <w:pPr>
              <w:spacing w:after="0"/>
              <w:rPr>
                <w:ins w:id="6548" w:author="China Telecom" w:date="2020-11-20T19:17:00Z"/>
              </w:rPr>
            </w:pPr>
            <w:ins w:id="6549" w:author="China Telecom" w:date="2020-11-20T19:17:00Z">
              <w:r w:rsidRPr="00E9302F">
                <w:t>PUCCH Format 3 22bit</w:t>
              </w:r>
            </w:ins>
          </w:p>
        </w:tc>
        <w:tc>
          <w:tcPr>
            <w:tcW w:w="2200" w:type="dxa"/>
            <w:noWrap/>
            <w:hideMark/>
          </w:tcPr>
          <w:p w14:paraId="7D250088" w14:textId="77777777" w:rsidR="00E65DBE" w:rsidRPr="00E9302F" w:rsidRDefault="00E65DBE" w:rsidP="00AF0D4C">
            <w:pPr>
              <w:spacing w:after="0"/>
              <w:jc w:val="center"/>
              <w:rPr>
                <w:ins w:id="6550" w:author="China Telecom" w:date="2020-11-20T19:17:00Z"/>
              </w:rPr>
            </w:pPr>
            <w:ins w:id="6551" w:author="China Telecom" w:date="2020-11-20T19:17:00Z">
              <w:r w:rsidRPr="00E9302F">
                <w:t>5</w:t>
              </w:r>
            </w:ins>
          </w:p>
        </w:tc>
        <w:tc>
          <w:tcPr>
            <w:tcW w:w="2200" w:type="dxa"/>
            <w:noWrap/>
            <w:hideMark/>
          </w:tcPr>
          <w:p w14:paraId="0F924AD5" w14:textId="77777777" w:rsidR="00E65DBE" w:rsidRPr="00E9302F" w:rsidRDefault="00E65DBE" w:rsidP="00AF0D4C">
            <w:pPr>
              <w:spacing w:after="0"/>
              <w:jc w:val="center"/>
              <w:rPr>
                <w:ins w:id="6552" w:author="China Telecom" w:date="2020-11-20T19:17:00Z"/>
              </w:rPr>
            </w:pPr>
            <w:ins w:id="6553" w:author="China Telecom" w:date="2020-11-20T19:17:00Z">
              <w:r w:rsidRPr="00E9302F">
                <w:t>123.37</w:t>
              </w:r>
            </w:ins>
          </w:p>
        </w:tc>
        <w:tc>
          <w:tcPr>
            <w:tcW w:w="2200" w:type="dxa"/>
            <w:noWrap/>
            <w:hideMark/>
          </w:tcPr>
          <w:p w14:paraId="7A4D96BB" w14:textId="77777777" w:rsidR="00E65DBE" w:rsidRPr="00E9302F" w:rsidRDefault="00E65DBE" w:rsidP="00AF0D4C">
            <w:pPr>
              <w:spacing w:after="0"/>
              <w:jc w:val="center"/>
              <w:rPr>
                <w:ins w:id="6554" w:author="China Telecom" w:date="2020-11-20T19:17:00Z"/>
              </w:rPr>
            </w:pPr>
            <w:ins w:id="6555" w:author="China Telecom" w:date="2020-11-20T19:17:00Z">
              <w:r w:rsidRPr="00E9302F">
                <w:t>0.76</w:t>
              </w:r>
            </w:ins>
          </w:p>
        </w:tc>
        <w:tc>
          <w:tcPr>
            <w:tcW w:w="2620" w:type="dxa"/>
            <w:noWrap/>
            <w:hideMark/>
          </w:tcPr>
          <w:p w14:paraId="0D9C7D78" w14:textId="77777777" w:rsidR="00E65DBE" w:rsidRPr="00E9302F" w:rsidRDefault="00E65DBE" w:rsidP="00AF0D4C">
            <w:pPr>
              <w:spacing w:after="0"/>
              <w:jc w:val="center"/>
              <w:rPr>
                <w:ins w:id="6556" w:author="China Telecom" w:date="2020-11-20T19:17:00Z"/>
              </w:rPr>
            </w:pPr>
            <w:ins w:id="6557" w:author="China Telecom" w:date="2020-11-20T19:17:00Z">
              <w:r w:rsidRPr="00E9302F">
                <w:t>-2.28</w:t>
              </w:r>
            </w:ins>
          </w:p>
        </w:tc>
        <w:tc>
          <w:tcPr>
            <w:tcW w:w="2620" w:type="dxa"/>
            <w:noWrap/>
            <w:hideMark/>
          </w:tcPr>
          <w:p w14:paraId="4786300C" w14:textId="77777777" w:rsidR="00E65DBE" w:rsidRPr="00E9302F" w:rsidRDefault="00E65DBE" w:rsidP="00AF0D4C">
            <w:pPr>
              <w:spacing w:after="0"/>
              <w:jc w:val="center"/>
              <w:rPr>
                <w:ins w:id="6558" w:author="China Telecom" w:date="2020-11-20T19:17:00Z"/>
              </w:rPr>
            </w:pPr>
            <w:ins w:id="6559" w:author="China Telecom" w:date="2020-11-20T19:17:00Z">
              <w:r w:rsidRPr="00E9302F">
                <w:t>-7.11</w:t>
              </w:r>
            </w:ins>
          </w:p>
        </w:tc>
      </w:tr>
      <w:tr w:rsidR="00E65DBE" w:rsidRPr="00E9302F" w14:paraId="6F3BE717" w14:textId="77777777" w:rsidTr="00AF0D4C">
        <w:trPr>
          <w:ins w:id="6560" w:author="China Telecom" w:date="2020-11-20T19:17:00Z"/>
        </w:trPr>
        <w:tc>
          <w:tcPr>
            <w:tcW w:w="6440" w:type="dxa"/>
            <w:noWrap/>
            <w:hideMark/>
          </w:tcPr>
          <w:p w14:paraId="25551A05" w14:textId="77777777" w:rsidR="00E65DBE" w:rsidRPr="00E9302F" w:rsidRDefault="00E65DBE" w:rsidP="00AF0D4C">
            <w:pPr>
              <w:spacing w:after="0"/>
              <w:rPr>
                <w:ins w:id="6561" w:author="China Telecom" w:date="2020-11-20T19:17:00Z"/>
              </w:rPr>
            </w:pPr>
            <w:ins w:id="6562" w:author="China Telecom" w:date="2020-11-20T19:17:00Z">
              <w:r w:rsidRPr="00E9302F">
                <w:t xml:space="preserve">SSB </w:t>
              </w:r>
            </w:ins>
          </w:p>
        </w:tc>
        <w:tc>
          <w:tcPr>
            <w:tcW w:w="2200" w:type="dxa"/>
            <w:noWrap/>
            <w:hideMark/>
          </w:tcPr>
          <w:p w14:paraId="4CD404D7" w14:textId="77777777" w:rsidR="00E65DBE" w:rsidRPr="00E9302F" w:rsidRDefault="00E65DBE" w:rsidP="00AF0D4C">
            <w:pPr>
              <w:spacing w:after="0"/>
              <w:jc w:val="center"/>
              <w:rPr>
                <w:ins w:id="6563" w:author="China Telecom" w:date="2020-11-20T19:17:00Z"/>
              </w:rPr>
            </w:pPr>
            <w:ins w:id="6564" w:author="China Telecom" w:date="2020-11-20T19:17:00Z">
              <w:r w:rsidRPr="00E9302F">
                <w:t>5</w:t>
              </w:r>
            </w:ins>
          </w:p>
        </w:tc>
        <w:tc>
          <w:tcPr>
            <w:tcW w:w="2200" w:type="dxa"/>
            <w:noWrap/>
            <w:hideMark/>
          </w:tcPr>
          <w:p w14:paraId="7CCA8079" w14:textId="77777777" w:rsidR="00E65DBE" w:rsidRPr="00E9302F" w:rsidRDefault="00E65DBE" w:rsidP="00AF0D4C">
            <w:pPr>
              <w:spacing w:after="0"/>
              <w:jc w:val="center"/>
              <w:rPr>
                <w:ins w:id="6565" w:author="China Telecom" w:date="2020-11-20T19:17:00Z"/>
              </w:rPr>
            </w:pPr>
            <w:ins w:id="6566" w:author="China Telecom" w:date="2020-11-20T19:17:00Z">
              <w:r w:rsidRPr="00E9302F">
                <w:t>140.66</w:t>
              </w:r>
            </w:ins>
          </w:p>
        </w:tc>
        <w:tc>
          <w:tcPr>
            <w:tcW w:w="2200" w:type="dxa"/>
            <w:noWrap/>
            <w:hideMark/>
          </w:tcPr>
          <w:p w14:paraId="7FAF9006" w14:textId="77777777" w:rsidR="00E65DBE" w:rsidRPr="00E9302F" w:rsidRDefault="00E65DBE" w:rsidP="00AF0D4C">
            <w:pPr>
              <w:spacing w:after="0"/>
              <w:jc w:val="center"/>
              <w:rPr>
                <w:ins w:id="6567" w:author="China Telecom" w:date="2020-11-20T19:17:00Z"/>
              </w:rPr>
            </w:pPr>
            <w:ins w:id="6568" w:author="China Telecom" w:date="2020-11-20T19:17:00Z">
              <w:r w:rsidRPr="00E9302F">
                <w:t>1.32</w:t>
              </w:r>
            </w:ins>
          </w:p>
        </w:tc>
        <w:tc>
          <w:tcPr>
            <w:tcW w:w="2620" w:type="dxa"/>
            <w:noWrap/>
            <w:hideMark/>
          </w:tcPr>
          <w:p w14:paraId="0D352FF1" w14:textId="77777777" w:rsidR="00E65DBE" w:rsidRPr="00E9302F" w:rsidRDefault="00E65DBE" w:rsidP="00AF0D4C">
            <w:pPr>
              <w:spacing w:after="0"/>
              <w:jc w:val="center"/>
              <w:rPr>
                <w:ins w:id="6569" w:author="China Telecom" w:date="2020-11-20T19:17:00Z"/>
              </w:rPr>
            </w:pPr>
            <w:ins w:id="6570" w:author="China Telecom" w:date="2020-11-20T19:17:00Z">
              <w:r w:rsidRPr="00E9302F">
                <w:t>15.01</w:t>
              </w:r>
            </w:ins>
          </w:p>
        </w:tc>
        <w:tc>
          <w:tcPr>
            <w:tcW w:w="2620" w:type="dxa"/>
            <w:noWrap/>
            <w:hideMark/>
          </w:tcPr>
          <w:p w14:paraId="4C7CEA78" w14:textId="77777777" w:rsidR="00E65DBE" w:rsidRPr="00E9302F" w:rsidRDefault="00E65DBE" w:rsidP="00AF0D4C">
            <w:pPr>
              <w:spacing w:after="0"/>
              <w:jc w:val="center"/>
              <w:rPr>
                <w:ins w:id="6571" w:author="China Telecom" w:date="2020-11-20T19:17:00Z"/>
              </w:rPr>
            </w:pPr>
            <w:ins w:id="6572" w:author="China Telecom" w:date="2020-11-20T19:17:00Z">
              <w:r w:rsidRPr="00E9302F">
                <w:t>10.18</w:t>
              </w:r>
            </w:ins>
          </w:p>
        </w:tc>
      </w:tr>
      <w:tr w:rsidR="00E65DBE" w:rsidRPr="00E9302F" w14:paraId="00068A5A" w14:textId="77777777" w:rsidTr="00AF0D4C">
        <w:trPr>
          <w:ins w:id="6573" w:author="China Telecom" w:date="2020-11-20T19:17:00Z"/>
        </w:trPr>
        <w:tc>
          <w:tcPr>
            <w:tcW w:w="6440" w:type="dxa"/>
            <w:noWrap/>
            <w:hideMark/>
          </w:tcPr>
          <w:p w14:paraId="681D53F7" w14:textId="77777777" w:rsidR="00E65DBE" w:rsidRPr="00E9302F" w:rsidRDefault="00E65DBE" w:rsidP="00AF0D4C">
            <w:pPr>
              <w:spacing w:after="0"/>
              <w:rPr>
                <w:ins w:id="6574" w:author="China Telecom" w:date="2020-11-20T19:17:00Z"/>
              </w:rPr>
            </w:pPr>
            <w:ins w:id="6575" w:author="China Telecom" w:date="2020-11-20T19:17:00Z">
              <w:r w:rsidRPr="00E9302F">
                <w:t>PRACH Format 0</w:t>
              </w:r>
            </w:ins>
          </w:p>
        </w:tc>
        <w:tc>
          <w:tcPr>
            <w:tcW w:w="2200" w:type="dxa"/>
            <w:noWrap/>
            <w:hideMark/>
          </w:tcPr>
          <w:p w14:paraId="482B1940" w14:textId="77777777" w:rsidR="00E65DBE" w:rsidRPr="00E9302F" w:rsidRDefault="00E65DBE" w:rsidP="00AF0D4C">
            <w:pPr>
              <w:spacing w:after="0"/>
              <w:jc w:val="center"/>
              <w:rPr>
                <w:ins w:id="6576" w:author="China Telecom" w:date="2020-11-20T19:17:00Z"/>
              </w:rPr>
            </w:pPr>
            <w:ins w:id="6577" w:author="China Telecom" w:date="2020-11-20T19:17:00Z">
              <w:r w:rsidRPr="00E9302F">
                <w:t>9</w:t>
              </w:r>
            </w:ins>
          </w:p>
        </w:tc>
        <w:tc>
          <w:tcPr>
            <w:tcW w:w="2200" w:type="dxa"/>
            <w:noWrap/>
            <w:hideMark/>
          </w:tcPr>
          <w:p w14:paraId="38748305" w14:textId="77777777" w:rsidR="00E65DBE" w:rsidRPr="00E9302F" w:rsidRDefault="00E65DBE" w:rsidP="00AF0D4C">
            <w:pPr>
              <w:spacing w:after="0"/>
              <w:jc w:val="center"/>
              <w:rPr>
                <w:ins w:id="6578" w:author="China Telecom" w:date="2020-11-20T19:17:00Z"/>
              </w:rPr>
            </w:pPr>
            <w:ins w:id="6579" w:author="China Telecom" w:date="2020-11-20T19:17:00Z">
              <w:r w:rsidRPr="00E9302F">
                <w:t>132.71</w:t>
              </w:r>
            </w:ins>
          </w:p>
        </w:tc>
        <w:tc>
          <w:tcPr>
            <w:tcW w:w="2200" w:type="dxa"/>
            <w:noWrap/>
            <w:hideMark/>
          </w:tcPr>
          <w:p w14:paraId="68D31754" w14:textId="77777777" w:rsidR="00E65DBE" w:rsidRPr="00E9302F" w:rsidRDefault="00E65DBE" w:rsidP="00AF0D4C">
            <w:pPr>
              <w:spacing w:after="0"/>
              <w:jc w:val="center"/>
              <w:rPr>
                <w:ins w:id="6580" w:author="China Telecom" w:date="2020-11-20T19:17:00Z"/>
              </w:rPr>
            </w:pPr>
            <w:ins w:id="6581" w:author="China Telecom" w:date="2020-11-20T19:17:00Z">
              <w:r w:rsidRPr="00E9302F">
                <w:t>7.89</w:t>
              </w:r>
            </w:ins>
          </w:p>
        </w:tc>
        <w:tc>
          <w:tcPr>
            <w:tcW w:w="2620" w:type="dxa"/>
            <w:noWrap/>
            <w:hideMark/>
          </w:tcPr>
          <w:p w14:paraId="0532DA6B" w14:textId="77777777" w:rsidR="00E65DBE" w:rsidRPr="00E9302F" w:rsidRDefault="00E65DBE" w:rsidP="00AF0D4C">
            <w:pPr>
              <w:spacing w:after="0"/>
              <w:jc w:val="center"/>
              <w:rPr>
                <w:ins w:id="6582" w:author="China Telecom" w:date="2020-11-20T19:17:00Z"/>
              </w:rPr>
            </w:pPr>
            <w:ins w:id="6583" w:author="China Telecom" w:date="2020-11-20T19:17:00Z">
              <w:r w:rsidRPr="00E9302F">
                <w:t>7.06</w:t>
              </w:r>
            </w:ins>
          </w:p>
        </w:tc>
        <w:tc>
          <w:tcPr>
            <w:tcW w:w="2620" w:type="dxa"/>
            <w:noWrap/>
            <w:hideMark/>
          </w:tcPr>
          <w:p w14:paraId="0AF1F9BD" w14:textId="77777777" w:rsidR="00E65DBE" w:rsidRPr="00E9302F" w:rsidRDefault="00E65DBE" w:rsidP="00AF0D4C">
            <w:pPr>
              <w:spacing w:after="0"/>
              <w:jc w:val="center"/>
              <w:rPr>
                <w:ins w:id="6584" w:author="China Telecom" w:date="2020-11-20T19:17:00Z"/>
              </w:rPr>
            </w:pPr>
            <w:ins w:id="6585" w:author="China Telecom" w:date="2020-11-20T19:17:00Z">
              <w:r w:rsidRPr="00E9302F">
                <w:t>2.23</w:t>
              </w:r>
            </w:ins>
          </w:p>
        </w:tc>
      </w:tr>
      <w:tr w:rsidR="00E65DBE" w:rsidRPr="00E9302F" w14:paraId="6394729D" w14:textId="77777777" w:rsidTr="00AF0D4C">
        <w:trPr>
          <w:ins w:id="6586" w:author="China Telecom" w:date="2020-11-20T19:17:00Z"/>
        </w:trPr>
        <w:tc>
          <w:tcPr>
            <w:tcW w:w="6440" w:type="dxa"/>
            <w:noWrap/>
            <w:hideMark/>
          </w:tcPr>
          <w:p w14:paraId="15F64523" w14:textId="77777777" w:rsidR="00E65DBE" w:rsidRPr="00E9302F" w:rsidRDefault="00E65DBE" w:rsidP="00AF0D4C">
            <w:pPr>
              <w:spacing w:after="0"/>
              <w:rPr>
                <w:ins w:id="6587" w:author="China Telecom" w:date="2020-11-20T19:17:00Z"/>
              </w:rPr>
            </w:pPr>
            <w:ins w:id="6588" w:author="China Telecom" w:date="2020-11-20T19:17:00Z">
              <w:r w:rsidRPr="00E9302F">
                <w:t>PRACH Format B4</w:t>
              </w:r>
            </w:ins>
          </w:p>
        </w:tc>
        <w:tc>
          <w:tcPr>
            <w:tcW w:w="2200" w:type="dxa"/>
            <w:noWrap/>
            <w:hideMark/>
          </w:tcPr>
          <w:p w14:paraId="23C70A2A" w14:textId="77777777" w:rsidR="00E65DBE" w:rsidRPr="00E9302F" w:rsidRDefault="00E65DBE" w:rsidP="00AF0D4C">
            <w:pPr>
              <w:spacing w:after="0"/>
              <w:jc w:val="center"/>
              <w:rPr>
                <w:ins w:id="6589" w:author="China Telecom" w:date="2020-11-20T19:17:00Z"/>
              </w:rPr>
            </w:pPr>
            <w:ins w:id="6590" w:author="China Telecom" w:date="2020-11-20T19:17:00Z">
              <w:r w:rsidRPr="00E9302F">
                <w:t>3</w:t>
              </w:r>
            </w:ins>
          </w:p>
        </w:tc>
        <w:tc>
          <w:tcPr>
            <w:tcW w:w="2200" w:type="dxa"/>
            <w:noWrap/>
            <w:hideMark/>
          </w:tcPr>
          <w:p w14:paraId="25DDA21A" w14:textId="77777777" w:rsidR="00E65DBE" w:rsidRPr="00E9302F" w:rsidRDefault="00E65DBE" w:rsidP="00AF0D4C">
            <w:pPr>
              <w:spacing w:after="0"/>
              <w:jc w:val="center"/>
              <w:rPr>
                <w:ins w:id="6591" w:author="China Telecom" w:date="2020-11-20T19:17:00Z"/>
              </w:rPr>
            </w:pPr>
            <w:ins w:id="6592" w:author="China Telecom" w:date="2020-11-20T19:17:00Z">
              <w:r w:rsidRPr="00E9302F">
                <w:t>121.17</w:t>
              </w:r>
            </w:ins>
          </w:p>
        </w:tc>
        <w:tc>
          <w:tcPr>
            <w:tcW w:w="2200" w:type="dxa"/>
            <w:noWrap/>
            <w:hideMark/>
          </w:tcPr>
          <w:p w14:paraId="42A09397" w14:textId="77777777" w:rsidR="00E65DBE" w:rsidRPr="00E9302F" w:rsidRDefault="00E65DBE" w:rsidP="00AF0D4C">
            <w:pPr>
              <w:spacing w:after="0"/>
              <w:jc w:val="center"/>
              <w:rPr>
                <w:ins w:id="6593" w:author="China Telecom" w:date="2020-11-20T19:17:00Z"/>
              </w:rPr>
            </w:pPr>
            <w:ins w:id="6594" w:author="China Telecom" w:date="2020-11-20T19:17:00Z">
              <w:r w:rsidRPr="00E9302F">
                <w:t>5.43</w:t>
              </w:r>
            </w:ins>
          </w:p>
        </w:tc>
        <w:tc>
          <w:tcPr>
            <w:tcW w:w="2620" w:type="dxa"/>
            <w:noWrap/>
            <w:hideMark/>
          </w:tcPr>
          <w:p w14:paraId="254AE106" w14:textId="77777777" w:rsidR="00E65DBE" w:rsidRPr="00E9302F" w:rsidRDefault="00E65DBE" w:rsidP="00AF0D4C">
            <w:pPr>
              <w:spacing w:after="0"/>
              <w:jc w:val="center"/>
              <w:rPr>
                <w:ins w:id="6595" w:author="China Telecom" w:date="2020-11-20T19:17:00Z"/>
              </w:rPr>
            </w:pPr>
            <w:ins w:id="6596" w:author="China Telecom" w:date="2020-11-20T19:17:00Z">
              <w:r w:rsidRPr="00E9302F">
                <w:t>-4.48</w:t>
              </w:r>
            </w:ins>
          </w:p>
        </w:tc>
        <w:tc>
          <w:tcPr>
            <w:tcW w:w="2620" w:type="dxa"/>
            <w:noWrap/>
            <w:hideMark/>
          </w:tcPr>
          <w:p w14:paraId="44A75C80" w14:textId="77777777" w:rsidR="00E65DBE" w:rsidRPr="00E9302F" w:rsidRDefault="00E65DBE" w:rsidP="00AF0D4C">
            <w:pPr>
              <w:spacing w:after="0"/>
              <w:jc w:val="center"/>
              <w:rPr>
                <w:ins w:id="6597" w:author="China Telecom" w:date="2020-11-20T19:17:00Z"/>
              </w:rPr>
            </w:pPr>
            <w:ins w:id="6598" w:author="China Telecom" w:date="2020-11-20T19:17:00Z">
              <w:r w:rsidRPr="00E9302F">
                <w:t>-9.31</w:t>
              </w:r>
            </w:ins>
          </w:p>
        </w:tc>
      </w:tr>
      <w:tr w:rsidR="00E65DBE" w:rsidRPr="00E9302F" w14:paraId="311EE82F" w14:textId="77777777" w:rsidTr="00AF0D4C">
        <w:trPr>
          <w:ins w:id="6599" w:author="China Telecom" w:date="2020-11-20T19:17:00Z"/>
        </w:trPr>
        <w:tc>
          <w:tcPr>
            <w:tcW w:w="6440" w:type="dxa"/>
            <w:noWrap/>
            <w:hideMark/>
          </w:tcPr>
          <w:p w14:paraId="50FDE240" w14:textId="77777777" w:rsidR="00E65DBE" w:rsidRPr="00E9302F" w:rsidRDefault="00E65DBE" w:rsidP="00AF0D4C">
            <w:pPr>
              <w:spacing w:after="0"/>
              <w:rPr>
                <w:ins w:id="6600" w:author="China Telecom" w:date="2020-11-20T19:17:00Z"/>
              </w:rPr>
            </w:pPr>
            <w:ins w:id="6601" w:author="China Telecom" w:date="2020-11-20T19:17:00Z">
              <w:r w:rsidRPr="00E9302F">
                <w:t>PRACH Format C2</w:t>
              </w:r>
            </w:ins>
          </w:p>
        </w:tc>
        <w:tc>
          <w:tcPr>
            <w:tcW w:w="2200" w:type="dxa"/>
            <w:noWrap/>
            <w:hideMark/>
          </w:tcPr>
          <w:p w14:paraId="36DD9CB3" w14:textId="77777777" w:rsidR="00E65DBE" w:rsidRPr="00E9302F" w:rsidRDefault="00E65DBE" w:rsidP="00AF0D4C">
            <w:pPr>
              <w:spacing w:after="0"/>
              <w:jc w:val="center"/>
              <w:rPr>
                <w:ins w:id="6602" w:author="China Telecom" w:date="2020-11-20T19:17:00Z"/>
              </w:rPr>
            </w:pPr>
            <w:ins w:id="6603" w:author="China Telecom" w:date="2020-11-20T19:17:00Z">
              <w:r w:rsidRPr="00E9302F">
                <w:t>0</w:t>
              </w:r>
            </w:ins>
          </w:p>
        </w:tc>
        <w:tc>
          <w:tcPr>
            <w:tcW w:w="2200" w:type="dxa"/>
            <w:noWrap/>
            <w:hideMark/>
          </w:tcPr>
          <w:p w14:paraId="6ED144A2" w14:textId="77777777" w:rsidR="00E65DBE" w:rsidRPr="00E9302F" w:rsidRDefault="00E65DBE" w:rsidP="00AF0D4C">
            <w:pPr>
              <w:spacing w:after="0"/>
              <w:jc w:val="center"/>
              <w:rPr>
                <w:ins w:id="6604" w:author="China Telecom" w:date="2020-11-20T19:17:00Z"/>
                <w:noProof/>
              </w:rPr>
            </w:pPr>
          </w:p>
        </w:tc>
        <w:tc>
          <w:tcPr>
            <w:tcW w:w="2200" w:type="dxa"/>
            <w:noWrap/>
            <w:hideMark/>
          </w:tcPr>
          <w:p w14:paraId="6D42F13C" w14:textId="77777777" w:rsidR="00E65DBE" w:rsidRPr="00E9302F" w:rsidRDefault="00E65DBE" w:rsidP="00AF0D4C">
            <w:pPr>
              <w:spacing w:after="0"/>
              <w:jc w:val="center"/>
              <w:rPr>
                <w:ins w:id="6605" w:author="China Telecom" w:date="2020-11-20T19:17:00Z"/>
                <w:noProof/>
              </w:rPr>
            </w:pPr>
          </w:p>
        </w:tc>
        <w:tc>
          <w:tcPr>
            <w:tcW w:w="2620" w:type="dxa"/>
            <w:noWrap/>
            <w:hideMark/>
          </w:tcPr>
          <w:p w14:paraId="3C2D8AB3" w14:textId="77777777" w:rsidR="00E65DBE" w:rsidRPr="00E9302F" w:rsidRDefault="00E65DBE" w:rsidP="00AF0D4C">
            <w:pPr>
              <w:spacing w:after="0"/>
              <w:jc w:val="center"/>
              <w:rPr>
                <w:ins w:id="6606" w:author="China Telecom" w:date="2020-11-20T19:17:00Z"/>
              </w:rPr>
            </w:pPr>
          </w:p>
        </w:tc>
        <w:tc>
          <w:tcPr>
            <w:tcW w:w="2620" w:type="dxa"/>
            <w:noWrap/>
            <w:hideMark/>
          </w:tcPr>
          <w:p w14:paraId="3A2ED144" w14:textId="77777777" w:rsidR="00E65DBE" w:rsidRPr="00E9302F" w:rsidRDefault="00E65DBE" w:rsidP="00AF0D4C">
            <w:pPr>
              <w:spacing w:after="0"/>
              <w:jc w:val="center"/>
              <w:rPr>
                <w:ins w:id="6607" w:author="China Telecom" w:date="2020-11-20T19:17:00Z"/>
                <w:noProof/>
              </w:rPr>
            </w:pPr>
          </w:p>
        </w:tc>
      </w:tr>
      <w:tr w:rsidR="00E65DBE" w:rsidRPr="00E9302F" w14:paraId="5CD0E792" w14:textId="77777777" w:rsidTr="00AF0D4C">
        <w:trPr>
          <w:ins w:id="6608" w:author="China Telecom" w:date="2020-11-20T19:17:00Z"/>
        </w:trPr>
        <w:tc>
          <w:tcPr>
            <w:tcW w:w="6440" w:type="dxa"/>
            <w:noWrap/>
            <w:hideMark/>
          </w:tcPr>
          <w:p w14:paraId="09BE1BAF" w14:textId="77777777" w:rsidR="00E65DBE" w:rsidRPr="00E9302F" w:rsidRDefault="00E65DBE" w:rsidP="00AF0D4C">
            <w:pPr>
              <w:spacing w:after="0"/>
              <w:rPr>
                <w:ins w:id="6609" w:author="China Telecom" w:date="2020-11-20T19:17:00Z"/>
              </w:rPr>
            </w:pPr>
            <w:ins w:id="6610" w:author="China Telecom" w:date="2020-11-20T19:17:00Z">
              <w:r w:rsidRPr="00E9302F">
                <w:t xml:space="preserve">Broadcast PDCCH(PDCCH of Msg.2) </w:t>
              </w:r>
            </w:ins>
          </w:p>
        </w:tc>
        <w:tc>
          <w:tcPr>
            <w:tcW w:w="2200" w:type="dxa"/>
            <w:noWrap/>
            <w:hideMark/>
          </w:tcPr>
          <w:p w14:paraId="5D38BC6C" w14:textId="77777777" w:rsidR="00E65DBE" w:rsidRPr="00E9302F" w:rsidRDefault="00E65DBE" w:rsidP="00AF0D4C">
            <w:pPr>
              <w:spacing w:after="0"/>
              <w:jc w:val="center"/>
              <w:rPr>
                <w:ins w:id="6611" w:author="China Telecom" w:date="2020-11-20T19:17:00Z"/>
              </w:rPr>
            </w:pPr>
            <w:ins w:id="6612" w:author="China Telecom" w:date="2020-11-20T19:17:00Z">
              <w:r w:rsidRPr="00E9302F">
                <w:t>4</w:t>
              </w:r>
            </w:ins>
          </w:p>
        </w:tc>
        <w:tc>
          <w:tcPr>
            <w:tcW w:w="2200" w:type="dxa"/>
            <w:noWrap/>
            <w:hideMark/>
          </w:tcPr>
          <w:p w14:paraId="64A16FBF" w14:textId="77777777" w:rsidR="00E65DBE" w:rsidRPr="00E9302F" w:rsidRDefault="00E65DBE" w:rsidP="00AF0D4C">
            <w:pPr>
              <w:spacing w:after="0"/>
              <w:jc w:val="center"/>
              <w:rPr>
                <w:ins w:id="6613" w:author="China Telecom" w:date="2020-11-20T19:17:00Z"/>
              </w:rPr>
            </w:pPr>
            <w:ins w:id="6614" w:author="China Telecom" w:date="2020-11-20T19:17:00Z">
              <w:r w:rsidRPr="00E9302F">
                <w:t>138.38</w:t>
              </w:r>
            </w:ins>
          </w:p>
        </w:tc>
        <w:tc>
          <w:tcPr>
            <w:tcW w:w="2200" w:type="dxa"/>
            <w:noWrap/>
            <w:hideMark/>
          </w:tcPr>
          <w:p w14:paraId="2048DD89" w14:textId="77777777" w:rsidR="00E65DBE" w:rsidRPr="00E9302F" w:rsidRDefault="00E65DBE" w:rsidP="00AF0D4C">
            <w:pPr>
              <w:spacing w:after="0"/>
              <w:jc w:val="center"/>
              <w:rPr>
                <w:ins w:id="6615" w:author="China Telecom" w:date="2020-11-20T19:17:00Z"/>
              </w:rPr>
            </w:pPr>
            <w:ins w:id="6616" w:author="China Telecom" w:date="2020-11-20T19:17:00Z">
              <w:r w:rsidRPr="00E9302F">
                <w:t>1.62</w:t>
              </w:r>
            </w:ins>
          </w:p>
        </w:tc>
        <w:tc>
          <w:tcPr>
            <w:tcW w:w="2620" w:type="dxa"/>
            <w:noWrap/>
            <w:hideMark/>
          </w:tcPr>
          <w:p w14:paraId="2667A0DF" w14:textId="77777777" w:rsidR="00E65DBE" w:rsidRPr="00E9302F" w:rsidRDefault="00E65DBE" w:rsidP="00AF0D4C">
            <w:pPr>
              <w:spacing w:after="0"/>
              <w:jc w:val="center"/>
              <w:rPr>
                <w:ins w:id="6617" w:author="China Telecom" w:date="2020-11-20T19:17:00Z"/>
              </w:rPr>
            </w:pPr>
            <w:ins w:id="6618" w:author="China Telecom" w:date="2020-11-20T19:17:00Z">
              <w:r w:rsidRPr="00E9302F">
                <w:t>12.73</w:t>
              </w:r>
            </w:ins>
          </w:p>
        </w:tc>
        <w:tc>
          <w:tcPr>
            <w:tcW w:w="2620" w:type="dxa"/>
            <w:noWrap/>
            <w:hideMark/>
          </w:tcPr>
          <w:p w14:paraId="70934527" w14:textId="77777777" w:rsidR="00E65DBE" w:rsidRPr="00E9302F" w:rsidRDefault="00E65DBE" w:rsidP="00AF0D4C">
            <w:pPr>
              <w:spacing w:after="0"/>
              <w:jc w:val="center"/>
              <w:rPr>
                <w:ins w:id="6619" w:author="China Telecom" w:date="2020-11-20T19:17:00Z"/>
              </w:rPr>
            </w:pPr>
            <w:ins w:id="6620" w:author="China Telecom" w:date="2020-11-20T19:17:00Z">
              <w:r w:rsidRPr="00E9302F">
                <w:t>7.90</w:t>
              </w:r>
            </w:ins>
          </w:p>
        </w:tc>
      </w:tr>
      <w:tr w:rsidR="00E65DBE" w:rsidRPr="00E9302F" w14:paraId="47342D33" w14:textId="77777777" w:rsidTr="00AF0D4C">
        <w:trPr>
          <w:ins w:id="6621" w:author="China Telecom" w:date="2020-11-20T19:17:00Z"/>
        </w:trPr>
        <w:tc>
          <w:tcPr>
            <w:tcW w:w="6440" w:type="dxa"/>
            <w:noWrap/>
            <w:hideMark/>
          </w:tcPr>
          <w:p w14:paraId="5550B65D" w14:textId="77777777" w:rsidR="00E65DBE" w:rsidRPr="00E9302F" w:rsidRDefault="00E65DBE" w:rsidP="00AF0D4C">
            <w:pPr>
              <w:spacing w:after="0"/>
              <w:rPr>
                <w:ins w:id="6622" w:author="China Telecom" w:date="2020-11-20T19:17:00Z"/>
              </w:rPr>
            </w:pPr>
            <w:ins w:id="6623" w:author="China Telecom" w:date="2020-11-20T19:17:00Z">
              <w:r w:rsidRPr="00E9302F">
                <w:t xml:space="preserve">PDSCH for Msg.2 </w:t>
              </w:r>
            </w:ins>
          </w:p>
        </w:tc>
        <w:tc>
          <w:tcPr>
            <w:tcW w:w="2200" w:type="dxa"/>
            <w:noWrap/>
            <w:hideMark/>
          </w:tcPr>
          <w:p w14:paraId="1470DDF6" w14:textId="77777777" w:rsidR="00E65DBE" w:rsidRPr="00E9302F" w:rsidRDefault="00E65DBE" w:rsidP="00AF0D4C">
            <w:pPr>
              <w:spacing w:after="0"/>
              <w:jc w:val="center"/>
              <w:rPr>
                <w:ins w:id="6624" w:author="China Telecom" w:date="2020-11-20T19:17:00Z"/>
              </w:rPr>
            </w:pPr>
            <w:ins w:id="6625" w:author="China Telecom" w:date="2020-11-20T19:17:00Z">
              <w:r w:rsidRPr="00E9302F">
                <w:t>6</w:t>
              </w:r>
            </w:ins>
          </w:p>
        </w:tc>
        <w:tc>
          <w:tcPr>
            <w:tcW w:w="2200" w:type="dxa"/>
            <w:noWrap/>
            <w:hideMark/>
          </w:tcPr>
          <w:p w14:paraId="48FFE77B" w14:textId="77777777" w:rsidR="00E65DBE" w:rsidRPr="00E9302F" w:rsidRDefault="00E65DBE" w:rsidP="00AF0D4C">
            <w:pPr>
              <w:spacing w:after="0"/>
              <w:jc w:val="center"/>
              <w:rPr>
                <w:ins w:id="6626" w:author="China Telecom" w:date="2020-11-20T19:17:00Z"/>
              </w:rPr>
            </w:pPr>
            <w:ins w:id="6627" w:author="China Telecom" w:date="2020-11-20T19:17:00Z">
              <w:r w:rsidRPr="00E9302F">
                <w:t>139.04</w:t>
              </w:r>
            </w:ins>
          </w:p>
        </w:tc>
        <w:tc>
          <w:tcPr>
            <w:tcW w:w="2200" w:type="dxa"/>
            <w:noWrap/>
            <w:hideMark/>
          </w:tcPr>
          <w:p w14:paraId="1C602D9B" w14:textId="77777777" w:rsidR="00E65DBE" w:rsidRPr="00E9302F" w:rsidRDefault="00E65DBE" w:rsidP="00AF0D4C">
            <w:pPr>
              <w:spacing w:after="0"/>
              <w:jc w:val="center"/>
              <w:rPr>
                <w:ins w:id="6628" w:author="China Telecom" w:date="2020-11-20T19:17:00Z"/>
              </w:rPr>
            </w:pPr>
            <w:ins w:id="6629" w:author="China Telecom" w:date="2020-11-20T19:17:00Z">
              <w:r w:rsidRPr="00E9302F">
                <w:t>3.84</w:t>
              </w:r>
            </w:ins>
          </w:p>
        </w:tc>
        <w:tc>
          <w:tcPr>
            <w:tcW w:w="2620" w:type="dxa"/>
            <w:noWrap/>
            <w:hideMark/>
          </w:tcPr>
          <w:p w14:paraId="30C25792" w14:textId="77777777" w:rsidR="00E65DBE" w:rsidRPr="00E9302F" w:rsidRDefault="00E65DBE" w:rsidP="00AF0D4C">
            <w:pPr>
              <w:spacing w:after="0"/>
              <w:jc w:val="center"/>
              <w:rPr>
                <w:ins w:id="6630" w:author="China Telecom" w:date="2020-11-20T19:17:00Z"/>
              </w:rPr>
            </w:pPr>
            <w:ins w:id="6631" w:author="China Telecom" w:date="2020-11-20T19:17:00Z">
              <w:r w:rsidRPr="00E9302F">
                <w:t>13.39</w:t>
              </w:r>
            </w:ins>
          </w:p>
        </w:tc>
        <w:tc>
          <w:tcPr>
            <w:tcW w:w="2620" w:type="dxa"/>
            <w:noWrap/>
            <w:hideMark/>
          </w:tcPr>
          <w:p w14:paraId="2AA641B9" w14:textId="77777777" w:rsidR="00E65DBE" w:rsidRPr="00E9302F" w:rsidRDefault="00E65DBE" w:rsidP="00AF0D4C">
            <w:pPr>
              <w:spacing w:after="0"/>
              <w:jc w:val="center"/>
              <w:rPr>
                <w:ins w:id="6632" w:author="China Telecom" w:date="2020-11-20T19:17:00Z"/>
              </w:rPr>
            </w:pPr>
            <w:ins w:id="6633" w:author="China Telecom" w:date="2020-11-20T19:17:00Z">
              <w:r w:rsidRPr="00E9302F">
                <w:t>8.56</w:t>
              </w:r>
            </w:ins>
          </w:p>
        </w:tc>
      </w:tr>
      <w:tr w:rsidR="00E65DBE" w:rsidRPr="00E9302F" w14:paraId="20568776" w14:textId="77777777" w:rsidTr="00AF0D4C">
        <w:trPr>
          <w:ins w:id="6634" w:author="China Telecom" w:date="2020-11-20T19:17:00Z"/>
        </w:trPr>
        <w:tc>
          <w:tcPr>
            <w:tcW w:w="6440" w:type="dxa"/>
            <w:noWrap/>
            <w:hideMark/>
          </w:tcPr>
          <w:p w14:paraId="37B6D2F2" w14:textId="77777777" w:rsidR="00E65DBE" w:rsidRPr="00E9302F" w:rsidRDefault="00E65DBE" w:rsidP="00AF0D4C">
            <w:pPr>
              <w:spacing w:after="0"/>
              <w:rPr>
                <w:ins w:id="6635" w:author="China Telecom" w:date="2020-11-20T19:17:00Z"/>
              </w:rPr>
            </w:pPr>
            <w:ins w:id="6636" w:author="China Telecom" w:date="2020-11-20T19:17:00Z">
              <w:r w:rsidRPr="00E9302F">
                <w:t xml:space="preserve">PUSCH of Msg.3 </w:t>
              </w:r>
            </w:ins>
          </w:p>
        </w:tc>
        <w:tc>
          <w:tcPr>
            <w:tcW w:w="2200" w:type="dxa"/>
            <w:noWrap/>
            <w:hideMark/>
          </w:tcPr>
          <w:p w14:paraId="7BC76A72" w14:textId="77777777" w:rsidR="00E65DBE" w:rsidRPr="00E9302F" w:rsidRDefault="00E65DBE" w:rsidP="00AF0D4C">
            <w:pPr>
              <w:spacing w:after="0"/>
              <w:jc w:val="center"/>
              <w:rPr>
                <w:ins w:id="6637" w:author="China Telecom" w:date="2020-11-20T19:17:00Z"/>
              </w:rPr>
            </w:pPr>
            <w:ins w:id="6638" w:author="China Telecom" w:date="2020-11-20T19:17:00Z">
              <w:r w:rsidRPr="00E9302F">
                <w:t>7</w:t>
              </w:r>
            </w:ins>
          </w:p>
        </w:tc>
        <w:tc>
          <w:tcPr>
            <w:tcW w:w="2200" w:type="dxa"/>
            <w:noWrap/>
            <w:hideMark/>
          </w:tcPr>
          <w:p w14:paraId="2C4BA422" w14:textId="77777777" w:rsidR="00E65DBE" w:rsidRPr="00E9302F" w:rsidRDefault="00E65DBE" w:rsidP="00AF0D4C">
            <w:pPr>
              <w:spacing w:after="0"/>
              <w:jc w:val="center"/>
              <w:rPr>
                <w:ins w:id="6639" w:author="China Telecom" w:date="2020-11-20T19:17:00Z"/>
              </w:rPr>
            </w:pPr>
            <w:ins w:id="6640" w:author="China Telecom" w:date="2020-11-20T19:17:00Z">
              <w:r w:rsidRPr="00E9302F">
                <w:t>129.88</w:t>
              </w:r>
            </w:ins>
          </w:p>
        </w:tc>
        <w:tc>
          <w:tcPr>
            <w:tcW w:w="2200" w:type="dxa"/>
            <w:noWrap/>
            <w:hideMark/>
          </w:tcPr>
          <w:p w14:paraId="6CE4649F" w14:textId="77777777" w:rsidR="00E65DBE" w:rsidRPr="00E9302F" w:rsidRDefault="00E65DBE" w:rsidP="00AF0D4C">
            <w:pPr>
              <w:spacing w:after="0"/>
              <w:jc w:val="center"/>
              <w:rPr>
                <w:ins w:id="6641" w:author="China Telecom" w:date="2020-11-20T19:17:00Z"/>
              </w:rPr>
            </w:pPr>
            <w:ins w:id="6642" w:author="China Telecom" w:date="2020-11-20T19:17:00Z">
              <w:r w:rsidRPr="00E9302F">
                <w:t>1.58</w:t>
              </w:r>
            </w:ins>
          </w:p>
        </w:tc>
        <w:tc>
          <w:tcPr>
            <w:tcW w:w="2620" w:type="dxa"/>
            <w:noWrap/>
            <w:hideMark/>
          </w:tcPr>
          <w:p w14:paraId="10F5116A" w14:textId="77777777" w:rsidR="00E65DBE" w:rsidRPr="00E9302F" w:rsidRDefault="00E65DBE" w:rsidP="00AF0D4C">
            <w:pPr>
              <w:spacing w:after="0"/>
              <w:jc w:val="center"/>
              <w:rPr>
                <w:ins w:id="6643" w:author="China Telecom" w:date="2020-11-20T19:17:00Z"/>
              </w:rPr>
            </w:pPr>
            <w:ins w:id="6644" w:author="China Telecom" w:date="2020-11-20T19:17:00Z">
              <w:r w:rsidRPr="00E9302F">
                <w:t>4.23</w:t>
              </w:r>
            </w:ins>
          </w:p>
        </w:tc>
        <w:tc>
          <w:tcPr>
            <w:tcW w:w="2620" w:type="dxa"/>
            <w:noWrap/>
            <w:hideMark/>
          </w:tcPr>
          <w:p w14:paraId="24A9C77B" w14:textId="77777777" w:rsidR="00E65DBE" w:rsidRPr="00E9302F" w:rsidRDefault="00E65DBE" w:rsidP="00AF0D4C">
            <w:pPr>
              <w:spacing w:after="0"/>
              <w:jc w:val="center"/>
              <w:rPr>
                <w:ins w:id="6645" w:author="China Telecom" w:date="2020-11-20T19:17:00Z"/>
              </w:rPr>
            </w:pPr>
            <w:ins w:id="6646" w:author="China Telecom" w:date="2020-11-20T19:17:00Z">
              <w:r w:rsidRPr="00E9302F">
                <w:t>-0.60</w:t>
              </w:r>
            </w:ins>
          </w:p>
        </w:tc>
      </w:tr>
      <w:tr w:rsidR="00E65DBE" w:rsidRPr="00E9302F" w14:paraId="4006F0B9" w14:textId="77777777" w:rsidTr="00AF0D4C">
        <w:trPr>
          <w:ins w:id="6647" w:author="China Telecom" w:date="2020-11-20T19:17:00Z"/>
        </w:trPr>
        <w:tc>
          <w:tcPr>
            <w:tcW w:w="6440" w:type="dxa"/>
            <w:noWrap/>
            <w:hideMark/>
          </w:tcPr>
          <w:p w14:paraId="3297822D" w14:textId="77777777" w:rsidR="00E65DBE" w:rsidRPr="00E9302F" w:rsidRDefault="00E65DBE" w:rsidP="00AF0D4C">
            <w:pPr>
              <w:spacing w:after="0"/>
              <w:rPr>
                <w:ins w:id="6648" w:author="China Telecom" w:date="2020-11-20T19:17:00Z"/>
              </w:rPr>
            </w:pPr>
            <w:ins w:id="6649" w:author="China Telecom" w:date="2020-11-20T19:17:00Z">
              <w:r w:rsidRPr="00E9302F">
                <w:t xml:space="preserve">PDSCH of Msg.4 </w:t>
              </w:r>
            </w:ins>
          </w:p>
        </w:tc>
        <w:tc>
          <w:tcPr>
            <w:tcW w:w="2200" w:type="dxa"/>
            <w:noWrap/>
            <w:hideMark/>
          </w:tcPr>
          <w:p w14:paraId="7969B6AF" w14:textId="77777777" w:rsidR="00E65DBE" w:rsidRPr="00E9302F" w:rsidRDefault="00E65DBE" w:rsidP="00AF0D4C">
            <w:pPr>
              <w:spacing w:after="0"/>
              <w:jc w:val="center"/>
              <w:rPr>
                <w:ins w:id="6650" w:author="China Telecom" w:date="2020-11-20T19:17:00Z"/>
              </w:rPr>
            </w:pPr>
            <w:ins w:id="6651" w:author="China Telecom" w:date="2020-11-20T19:17:00Z">
              <w:r w:rsidRPr="00E9302F">
                <w:t>4</w:t>
              </w:r>
            </w:ins>
          </w:p>
        </w:tc>
        <w:tc>
          <w:tcPr>
            <w:tcW w:w="2200" w:type="dxa"/>
            <w:noWrap/>
            <w:hideMark/>
          </w:tcPr>
          <w:p w14:paraId="67925C92" w14:textId="77777777" w:rsidR="00E65DBE" w:rsidRPr="00E9302F" w:rsidRDefault="00E65DBE" w:rsidP="00AF0D4C">
            <w:pPr>
              <w:spacing w:after="0"/>
              <w:jc w:val="center"/>
              <w:rPr>
                <w:ins w:id="6652" w:author="China Telecom" w:date="2020-11-20T19:17:00Z"/>
              </w:rPr>
            </w:pPr>
            <w:ins w:id="6653" w:author="China Telecom" w:date="2020-11-20T19:17:00Z">
              <w:r w:rsidRPr="00E9302F">
                <w:t>140.45</w:t>
              </w:r>
            </w:ins>
          </w:p>
        </w:tc>
        <w:tc>
          <w:tcPr>
            <w:tcW w:w="2200" w:type="dxa"/>
            <w:noWrap/>
            <w:hideMark/>
          </w:tcPr>
          <w:p w14:paraId="74F636C3" w14:textId="77777777" w:rsidR="00E65DBE" w:rsidRPr="00E9302F" w:rsidRDefault="00E65DBE" w:rsidP="00AF0D4C">
            <w:pPr>
              <w:spacing w:after="0"/>
              <w:jc w:val="center"/>
              <w:rPr>
                <w:ins w:id="6654" w:author="China Telecom" w:date="2020-11-20T19:17:00Z"/>
              </w:rPr>
            </w:pPr>
            <w:ins w:id="6655" w:author="China Telecom" w:date="2020-11-20T19:17:00Z">
              <w:r w:rsidRPr="00E9302F">
                <w:t>0.05</w:t>
              </w:r>
            </w:ins>
          </w:p>
        </w:tc>
        <w:tc>
          <w:tcPr>
            <w:tcW w:w="2620" w:type="dxa"/>
            <w:noWrap/>
            <w:hideMark/>
          </w:tcPr>
          <w:p w14:paraId="249FBBFF" w14:textId="77777777" w:rsidR="00E65DBE" w:rsidRPr="00E9302F" w:rsidRDefault="00E65DBE" w:rsidP="00AF0D4C">
            <w:pPr>
              <w:spacing w:after="0"/>
              <w:jc w:val="center"/>
              <w:rPr>
                <w:ins w:id="6656" w:author="China Telecom" w:date="2020-11-20T19:17:00Z"/>
              </w:rPr>
            </w:pPr>
            <w:ins w:id="6657" w:author="China Telecom" w:date="2020-11-20T19:17:00Z">
              <w:r w:rsidRPr="00E9302F">
                <w:t>14.79</w:t>
              </w:r>
            </w:ins>
          </w:p>
        </w:tc>
        <w:tc>
          <w:tcPr>
            <w:tcW w:w="2620" w:type="dxa"/>
            <w:noWrap/>
            <w:hideMark/>
          </w:tcPr>
          <w:p w14:paraId="1EFBE182" w14:textId="77777777" w:rsidR="00E65DBE" w:rsidRPr="00E9302F" w:rsidRDefault="00E65DBE" w:rsidP="00AF0D4C">
            <w:pPr>
              <w:spacing w:after="0"/>
              <w:jc w:val="center"/>
              <w:rPr>
                <w:ins w:id="6658" w:author="China Telecom" w:date="2020-11-20T19:17:00Z"/>
              </w:rPr>
            </w:pPr>
            <w:ins w:id="6659" w:author="China Telecom" w:date="2020-11-20T19:17:00Z">
              <w:r w:rsidRPr="00E9302F">
                <w:t>9.97</w:t>
              </w:r>
            </w:ins>
          </w:p>
        </w:tc>
      </w:tr>
      <w:tr w:rsidR="00E65DBE" w:rsidRPr="00E9302F" w14:paraId="13A4A13A" w14:textId="77777777" w:rsidTr="00AF0D4C">
        <w:trPr>
          <w:ins w:id="6660" w:author="China Telecom" w:date="2020-11-20T19:17:00Z"/>
        </w:trPr>
        <w:tc>
          <w:tcPr>
            <w:tcW w:w="6440" w:type="dxa"/>
            <w:noWrap/>
            <w:hideMark/>
          </w:tcPr>
          <w:p w14:paraId="654DC165" w14:textId="77777777" w:rsidR="00E65DBE" w:rsidRPr="00E9302F" w:rsidRDefault="00E65DBE" w:rsidP="00AF0D4C">
            <w:pPr>
              <w:spacing w:after="0"/>
              <w:rPr>
                <w:ins w:id="6661" w:author="China Telecom" w:date="2020-11-20T19:17:00Z"/>
              </w:rPr>
            </w:pPr>
            <w:ins w:id="6662" w:author="China Telecom" w:date="2020-11-20T19:17:00Z">
              <w:r w:rsidRPr="00E9302F">
                <w:t xml:space="preserve">PUCCH w/ HARQ-ACK for Msg.4 </w:t>
              </w:r>
            </w:ins>
          </w:p>
        </w:tc>
        <w:tc>
          <w:tcPr>
            <w:tcW w:w="2200" w:type="dxa"/>
            <w:noWrap/>
            <w:hideMark/>
          </w:tcPr>
          <w:p w14:paraId="730137E0" w14:textId="77777777" w:rsidR="00E65DBE" w:rsidRPr="00E9302F" w:rsidRDefault="00E65DBE" w:rsidP="00AF0D4C">
            <w:pPr>
              <w:spacing w:after="0"/>
              <w:jc w:val="center"/>
              <w:rPr>
                <w:ins w:id="6663" w:author="China Telecom" w:date="2020-11-20T19:17:00Z"/>
              </w:rPr>
            </w:pPr>
            <w:ins w:id="6664" w:author="China Telecom" w:date="2020-11-20T19:17:00Z">
              <w:r w:rsidRPr="00E9302F">
                <w:t>1</w:t>
              </w:r>
            </w:ins>
          </w:p>
        </w:tc>
        <w:tc>
          <w:tcPr>
            <w:tcW w:w="2200" w:type="dxa"/>
            <w:noWrap/>
            <w:hideMark/>
          </w:tcPr>
          <w:p w14:paraId="10C973B4" w14:textId="77777777" w:rsidR="00E65DBE" w:rsidRPr="00E9302F" w:rsidRDefault="00E65DBE" w:rsidP="00AF0D4C">
            <w:pPr>
              <w:spacing w:after="0"/>
              <w:jc w:val="center"/>
              <w:rPr>
                <w:ins w:id="6665" w:author="China Telecom" w:date="2020-11-20T19:17:00Z"/>
              </w:rPr>
            </w:pPr>
            <w:ins w:id="6666" w:author="China Telecom" w:date="2020-11-20T19:17:00Z">
              <w:r w:rsidRPr="00E9302F">
                <w:t>121.22</w:t>
              </w:r>
            </w:ins>
          </w:p>
        </w:tc>
        <w:tc>
          <w:tcPr>
            <w:tcW w:w="2200" w:type="dxa"/>
            <w:noWrap/>
            <w:hideMark/>
          </w:tcPr>
          <w:p w14:paraId="1B688673" w14:textId="77777777" w:rsidR="00E65DBE" w:rsidRPr="00E9302F" w:rsidRDefault="00E65DBE" w:rsidP="00AF0D4C">
            <w:pPr>
              <w:spacing w:after="0"/>
              <w:jc w:val="center"/>
              <w:rPr>
                <w:ins w:id="6667" w:author="China Telecom" w:date="2020-11-20T19:17:00Z"/>
              </w:rPr>
            </w:pPr>
            <w:ins w:id="6668" w:author="China Telecom" w:date="2020-11-20T19:17:00Z">
              <w:r w:rsidRPr="00E9302F">
                <w:t>0.00</w:t>
              </w:r>
            </w:ins>
          </w:p>
        </w:tc>
        <w:tc>
          <w:tcPr>
            <w:tcW w:w="2620" w:type="dxa"/>
            <w:noWrap/>
            <w:hideMark/>
          </w:tcPr>
          <w:p w14:paraId="13FABD40" w14:textId="77777777" w:rsidR="00E65DBE" w:rsidRPr="00E9302F" w:rsidRDefault="00E65DBE" w:rsidP="00AF0D4C">
            <w:pPr>
              <w:spacing w:after="0"/>
              <w:jc w:val="center"/>
              <w:rPr>
                <w:ins w:id="6669" w:author="China Telecom" w:date="2020-11-20T19:17:00Z"/>
              </w:rPr>
            </w:pPr>
            <w:ins w:id="6670" w:author="China Telecom" w:date="2020-11-20T19:17:00Z">
              <w:r w:rsidRPr="00E9302F">
                <w:t>-4.43</w:t>
              </w:r>
            </w:ins>
          </w:p>
        </w:tc>
        <w:tc>
          <w:tcPr>
            <w:tcW w:w="2620" w:type="dxa"/>
            <w:noWrap/>
            <w:hideMark/>
          </w:tcPr>
          <w:p w14:paraId="153B0111" w14:textId="77777777" w:rsidR="00E65DBE" w:rsidRPr="00E9302F" w:rsidRDefault="00E65DBE" w:rsidP="00AF0D4C">
            <w:pPr>
              <w:spacing w:after="0"/>
              <w:jc w:val="center"/>
              <w:rPr>
                <w:ins w:id="6671" w:author="China Telecom" w:date="2020-11-20T19:17:00Z"/>
              </w:rPr>
            </w:pPr>
            <w:ins w:id="6672" w:author="China Telecom" w:date="2020-11-20T19:17:00Z">
              <w:r w:rsidRPr="00E9302F">
                <w:t>-9.26</w:t>
              </w:r>
            </w:ins>
          </w:p>
        </w:tc>
      </w:tr>
      <w:tr w:rsidR="00E65DBE" w:rsidRPr="00E9302F" w14:paraId="3804C46A" w14:textId="77777777" w:rsidTr="00AF0D4C">
        <w:trPr>
          <w:ins w:id="6673" w:author="China Telecom" w:date="2020-11-20T19:17:00Z"/>
        </w:trPr>
        <w:tc>
          <w:tcPr>
            <w:tcW w:w="6440" w:type="dxa"/>
            <w:noWrap/>
            <w:hideMark/>
          </w:tcPr>
          <w:p w14:paraId="2DC9DC74" w14:textId="77777777" w:rsidR="00E65DBE" w:rsidRPr="00E9302F" w:rsidRDefault="00E65DBE" w:rsidP="00AF0D4C">
            <w:pPr>
              <w:spacing w:after="0"/>
              <w:rPr>
                <w:ins w:id="6674" w:author="China Telecom" w:date="2020-11-20T19:17:00Z"/>
              </w:rPr>
            </w:pPr>
            <w:ins w:id="6675" w:author="China Telecom" w:date="2020-11-20T19:17:00Z">
              <w:r w:rsidRPr="00E9302F">
                <w:t xml:space="preserve">Unicast PDCCH </w:t>
              </w:r>
            </w:ins>
          </w:p>
        </w:tc>
        <w:tc>
          <w:tcPr>
            <w:tcW w:w="2200" w:type="dxa"/>
            <w:noWrap/>
            <w:hideMark/>
          </w:tcPr>
          <w:p w14:paraId="341B1254" w14:textId="77777777" w:rsidR="00E65DBE" w:rsidRPr="00E9302F" w:rsidRDefault="00E65DBE" w:rsidP="00AF0D4C">
            <w:pPr>
              <w:spacing w:after="0"/>
              <w:jc w:val="center"/>
              <w:rPr>
                <w:ins w:id="6676" w:author="China Telecom" w:date="2020-11-20T19:17:00Z"/>
              </w:rPr>
            </w:pPr>
            <w:ins w:id="6677" w:author="China Telecom" w:date="2020-11-20T19:17:00Z">
              <w:r w:rsidRPr="00E9302F">
                <w:t>9</w:t>
              </w:r>
            </w:ins>
          </w:p>
        </w:tc>
        <w:tc>
          <w:tcPr>
            <w:tcW w:w="2200" w:type="dxa"/>
            <w:noWrap/>
            <w:hideMark/>
          </w:tcPr>
          <w:p w14:paraId="0D9ADF3C" w14:textId="77777777" w:rsidR="00E65DBE" w:rsidRPr="00E9302F" w:rsidRDefault="00E65DBE" w:rsidP="00AF0D4C">
            <w:pPr>
              <w:spacing w:after="0"/>
              <w:jc w:val="center"/>
              <w:rPr>
                <w:ins w:id="6678" w:author="China Telecom" w:date="2020-11-20T19:17:00Z"/>
              </w:rPr>
            </w:pPr>
            <w:ins w:id="6679" w:author="China Telecom" w:date="2020-11-20T19:17:00Z">
              <w:r w:rsidRPr="00E9302F">
                <w:t>137.31</w:t>
              </w:r>
            </w:ins>
          </w:p>
        </w:tc>
        <w:tc>
          <w:tcPr>
            <w:tcW w:w="2200" w:type="dxa"/>
            <w:noWrap/>
            <w:hideMark/>
          </w:tcPr>
          <w:p w14:paraId="0972B58D" w14:textId="77777777" w:rsidR="00E65DBE" w:rsidRPr="00E9302F" w:rsidRDefault="00E65DBE" w:rsidP="00AF0D4C">
            <w:pPr>
              <w:spacing w:after="0"/>
              <w:jc w:val="center"/>
              <w:rPr>
                <w:ins w:id="6680" w:author="China Telecom" w:date="2020-11-20T19:17:00Z"/>
              </w:rPr>
            </w:pPr>
            <w:ins w:id="6681" w:author="China Telecom" w:date="2020-11-20T19:17:00Z">
              <w:r w:rsidRPr="00E9302F">
                <w:t>2.15</w:t>
              </w:r>
            </w:ins>
          </w:p>
        </w:tc>
        <w:tc>
          <w:tcPr>
            <w:tcW w:w="2620" w:type="dxa"/>
            <w:noWrap/>
            <w:hideMark/>
          </w:tcPr>
          <w:p w14:paraId="10AB90E8" w14:textId="77777777" w:rsidR="00E65DBE" w:rsidRPr="00E9302F" w:rsidRDefault="00E65DBE" w:rsidP="00AF0D4C">
            <w:pPr>
              <w:spacing w:after="0"/>
              <w:jc w:val="center"/>
              <w:rPr>
                <w:ins w:id="6682" w:author="China Telecom" w:date="2020-11-20T19:17:00Z"/>
              </w:rPr>
            </w:pPr>
            <w:ins w:id="6683" w:author="China Telecom" w:date="2020-11-20T19:17:00Z">
              <w:r w:rsidRPr="00E9302F">
                <w:t>11.65</w:t>
              </w:r>
            </w:ins>
          </w:p>
        </w:tc>
        <w:tc>
          <w:tcPr>
            <w:tcW w:w="2620" w:type="dxa"/>
            <w:noWrap/>
            <w:hideMark/>
          </w:tcPr>
          <w:p w14:paraId="20E2CDFA" w14:textId="77777777" w:rsidR="00E65DBE" w:rsidRPr="00E9302F" w:rsidRDefault="00E65DBE" w:rsidP="00AF0D4C">
            <w:pPr>
              <w:spacing w:after="0"/>
              <w:jc w:val="center"/>
              <w:rPr>
                <w:ins w:id="6684" w:author="China Telecom" w:date="2020-11-20T19:17:00Z"/>
              </w:rPr>
            </w:pPr>
            <w:ins w:id="6685" w:author="China Telecom" w:date="2020-11-20T19:17:00Z">
              <w:r w:rsidRPr="00E9302F">
                <w:t>6.83</w:t>
              </w:r>
            </w:ins>
          </w:p>
        </w:tc>
      </w:tr>
      <w:tr w:rsidR="00E65DBE" w:rsidRPr="00E9302F" w14:paraId="525F3722" w14:textId="77777777" w:rsidTr="00AF0D4C">
        <w:trPr>
          <w:ins w:id="6686" w:author="China Telecom" w:date="2020-11-20T19:17:00Z"/>
        </w:trPr>
        <w:tc>
          <w:tcPr>
            <w:tcW w:w="6440" w:type="dxa"/>
            <w:noWrap/>
            <w:hideMark/>
          </w:tcPr>
          <w:p w14:paraId="29EFF31F" w14:textId="77777777" w:rsidR="00E65DBE" w:rsidRPr="00E9302F" w:rsidRDefault="00E65DBE" w:rsidP="00AF0D4C">
            <w:pPr>
              <w:spacing w:after="0"/>
              <w:rPr>
                <w:ins w:id="6687" w:author="China Telecom" w:date="2020-11-20T19:17:00Z"/>
              </w:rPr>
            </w:pPr>
            <w:ins w:id="6688" w:author="China Telecom" w:date="2020-11-20T19:17:00Z">
              <w:r w:rsidRPr="00E9302F">
                <w:t>PDSCH for eMBB UUUUU</w:t>
              </w:r>
            </w:ins>
          </w:p>
        </w:tc>
        <w:tc>
          <w:tcPr>
            <w:tcW w:w="2200" w:type="dxa"/>
            <w:noWrap/>
            <w:hideMark/>
          </w:tcPr>
          <w:p w14:paraId="754EB337" w14:textId="77777777" w:rsidR="00E65DBE" w:rsidRPr="00E9302F" w:rsidRDefault="00E65DBE" w:rsidP="00AF0D4C">
            <w:pPr>
              <w:spacing w:after="0"/>
              <w:jc w:val="center"/>
              <w:rPr>
                <w:ins w:id="6689" w:author="China Telecom" w:date="2020-11-20T19:17:00Z"/>
              </w:rPr>
            </w:pPr>
            <w:ins w:id="6690" w:author="China Telecom" w:date="2020-11-20T19:17:00Z">
              <w:r w:rsidRPr="00E9302F">
                <w:t>10</w:t>
              </w:r>
            </w:ins>
          </w:p>
        </w:tc>
        <w:tc>
          <w:tcPr>
            <w:tcW w:w="2200" w:type="dxa"/>
            <w:noWrap/>
            <w:hideMark/>
          </w:tcPr>
          <w:p w14:paraId="673E45B5" w14:textId="77777777" w:rsidR="00E65DBE" w:rsidRPr="00E9302F" w:rsidRDefault="00E65DBE" w:rsidP="00AF0D4C">
            <w:pPr>
              <w:spacing w:after="0"/>
              <w:jc w:val="center"/>
              <w:rPr>
                <w:ins w:id="6691" w:author="China Telecom" w:date="2020-11-20T19:17:00Z"/>
              </w:rPr>
            </w:pPr>
            <w:ins w:id="6692" w:author="China Telecom" w:date="2020-11-20T19:17:00Z">
              <w:r w:rsidRPr="00E9302F">
                <w:t>138.06</w:t>
              </w:r>
            </w:ins>
          </w:p>
        </w:tc>
        <w:tc>
          <w:tcPr>
            <w:tcW w:w="2200" w:type="dxa"/>
            <w:noWrap/>
            <w:hideMark/>
          </w:tcPr>
          <w:p w14:paraId="5B050CFD" w14:textId="77777777" w:rsidR="00E65DBE" w:rsidRPr="00E9302F" w:rsidRDefault="00E65DBE" w:rsidP="00AF0D4C">
            <w:pPr>
              <w:spacing w:after="0"/>
              <w:jc w:val="center"/>
              <w:rPr>
                <w:ins w:id="6693" w:author="China Telecom" w:date="2020-11-20T19:17:00Z"/>
              </w:rPr>
            </w:pPr>
            <w:ins w:id="6694" w:author="China Telecom" w:date="2020-11-20T19:17:00Z">
              <w:r w:rsidRPr="00E9302F">
                <w:t>3.59</w:t>
              </w:r>
            </w:ins>
          </w:p>
        </w:tc>
        <w:tc>
          <w:tcPr>
            <w:tcW w:w="2620" w:type="dxa"/>
            <w:noWrap/>
            <w:hideMark/>
          </w:tcPr>
          <w:p w14:paraId="6BD036C0" w14:textId="77777777" w:rsidR="00E65DBE" w:rsidRPr="00E9302F" w:rsidRDefault="00E65DBE" w:rsidP="00AF0D4C">
            <w:pPr>
              <w:spacing w:after="0"/>
              <w:jc w:val="center"/>
              <w:rPr>
                <w:ins w:id="6695" w:author="China Telecom" w:date="2020-11-20T19:17:00Z"/>
              </w:rPr>
            </w:pPr>
            <w:ins w:id="6696" w:author="China Telecom" w:date="2020-11-20T19:17:00Z">
              <w:r w:rsidRPr="00E9302F">
                <w:t>12.40</w:t>
              </w:r>
            </w:ins>
          </w:p>
        </w:tc>
        <w:tc>
          <w:tcPr>
            <w:tcW w:w="2620" w:type="dxa"/>
            <w:noWrap/>
            <w:hideMark/>
          </w:tcPr>
          <w:p w14:paraId="2DD152B8" w14:textId="77777777" w:rsidR="00E65DBE" w:rsidRPr="00E9302F" w:rsidRDefault="00E65DBE" w:rsidP="00AF0D4C">
            <w:pPr>
              <w:spacing w:after="0"/>
              <w:jc w:val="center"/>
              <w:rPr>
                <w:ins w:id="6697" w:author="China Telecom" w:date="2020-11-20T19:17:00Z"/>
              </w:rPr>
            </w:pPr>
            <w:ins w:id="6698" w:author="China Telecom" w:date="2020-11-20T19:17:00Z">
              <w:r w:rsidRPr="00E9302F">
                <w:t>7.58</w:t>
              </w:r>
            </w:ins>
          </w:p>
        </w:tc>
      </w:tr>
    </w:tbl>
    <w:p w14:paraId="29D2E879" w14:textId="77777777" w:rsidR="00E65DBE" w:rsidRDefault="00E65DBE" w:rsidP="00E65DBE">
      <w:pPr>
        <w:rPr>
          <w:ins w:id="6699" w:author="China Telecom" w:date="2020-11-20T19:17:00Z"/>
        </w:rPr>
      </w:pPr>
    </w:p>
    <w:p w14:paraId="1B2D2A9F" w14:textId="77777777" w:rsidR="00E65DBE" w:rsidRDefault="00E65DBE" w:rsidP="00E65DBE">
      <w:pPr>
        <w:rPr>
          <w:ins w:id="6700" w:author="China Telecom" w:date="2020-11-20T19:17:00Z"/>
        </w:rPr>
      </w:pPr>
      <w:ins w:id="6701" w:author="China Telecom" w:date="2020-11-20T19:17:00Z">
        <w:r>
          <w:t xml:space="preserve">From the representative values for </w:t>
        </w:r>
        <w:r w:rsidRPr="00DE78FE">
          <w:t>Rural 700MHz FDD NLOS O2I scenario</w:t>
        </w:r>
        <w:r>
          <w:t xml:space="preserve">, the following observation is made: </w:t>
        </w:r>
      </w:ins>
    </w:p>
    <w:p w14:paraId="2EC8E63C" w14:textId="77777777" w:rsidR="00E65DBE" w:rsidRDefault="00E65DBE" w:rsidP="00E65DBE">
      <w:pPr>
        <w:pStyle w:val="ad"/>
        <w:numPr>
          <w:ilvl w:val="0"/>
          <w:numId w:val="26"/>
        </w:numPr>
        <w:spacing w:after="0"/>
        <w:ind w:firstLineChars="0"/>
        <w:rPr>
          <w:ins w:id="6702" w:author="China Telecom" w:date="2020-11-20T19:17:00Z"/>
        </w:rPr>
      </w:pPr>
      <w:ins w:id="6703" w:author="China Telecom" w:date="2020-11-20T19:17:00Z">
        <w:r w:rsidRPr="00D01F88">
          <w:rPr>
            <w:rFonts w:hint="eastAsia"/>
          </w:rPr>
          <w:lastRenderedPageBreak/>
          <w:t>For the service based requirement for VoIP that is defined by 139.2dB MCL, the following channels can be bottlenecks for the given scenario.</w:t>
        </w:r>
      </w:ins>
    </w:p>
    <w:p w14:paraId="6C3568C8" w14:textId="77777777" w:rsidR="00E65DBE" w:rsidRDefault="00E65DBE" w:rsidP="00E65DBE">
      <w:pPr>
        <w:pStyle w:val="ad"/>
        <w:numPr>
          <w:ilvl w:val="1"/>
          <w:numId w:val="26"/>
        </w:numPr>
        <w:spacing w:after="0"/>
        <w:ind w:firstLineChars="0"/>
        <w:rPr>
          <w:ins w:id="6704" w:author="China Telecom" w:date="2020-11-20T19:17:00Z"/>
        </w:rPr>
      </w:pPr>
      <w:ins w:id="6705" w:author="China Telecom" w:date="2020-11-20T19:17:00Z">
        <w:r w:rsidRPr="00DE78FE">
          <w:t>PUSCH for VoIP</w:t>
        </w:r>
      </w:ins>
    </w:p>
    <w:p w14:paraId="5801AA74" w14:textId="77777777" w:rsidR="00E65DBE" w:rsidRPr="00F9020F" w:rsidRDefault="00E65DBE" w:rsidP="00E65DBE">
      <w:pPr>
        <w:pStyle w:val="ad"/>
        <w:numPr>
          <w:ilvl w:val="1"/>
          <w:numId w:val="26"/>
        </w:numPr>
        <w:spacing w:after="0"/>
        <w:ind w:firstLineChars="0"/>
        <w:rPr>
          <w:ins w:id="6706" w:author="China Telecom" w:date="2020-11-20T19:17:00Z"/>
        </w:rPr>
      </w:pPr>
      <w:ins w:id="6707" w:author="China Telecom" w:date="2020-11-20T19:17:00Z">
        <w:r w:rsidRPr="00DE78FE">
          <w:t>PUSCH with SIP invite</w:t>
        </w:r>
      </w:ins>
    </w:p>
    <w:p w14:paraId="52F51043" w14:textId="77777777" w:rsidR="00E65DBE" w:rsidRDefault="00E65DBE" w:rsidP="00E65DBE">
      <w:pPr>
        <w:pStyle w:val="ad"/>
        <w:numPr>
          <w:ilvl w:val="2"/>
          <w:numId w:val="26"/>
        </w:numPr>
        <w:spacing w:after="0"/>
        <w:ind w:firstLineChars="0"/>
        <w:rPr>
          <w:ins w:id="6708" w:author="China Telecom" w:date="2020-11-20T19:17:00Z"/>
        </w:rPr>
      </w:pPr>
      <w:ins w:id="6709" w:author="China Telecom" w:date="2020-11-20T19:17:00Z">
        <w:r w:rsidRPr="00DE78FE">
          <w:t xml:space="preserve">However, due to the lack of the number of samples, the statistical correctness of this estimation has not been pursued in this study item. </w:t>
        </w:r>
      </w:ins>
    </w:p>
    <w:p w14:paraId="1E7DB84D" w14:textId="77777777" w:rsidR="00E65DBE" w:rsidRPr="00F9020F" w:rsidRDefault="00E65DBE" w:rsidP="00E65DBE">
      <w:pPr>
        <w:pStyle w:val="ad"/>
        <w:numPr>
          <w:ilvl w:val="1"/>
          <w:numId w:val="26"/>
        </w:numPr>
        <w:spacing w:after="0"/>
        <w:ind w:firstLineChars="0"/>
        <w:rPr>
          <w:ins w:id="6710" w:author="China Telecom" w:date="2020-11-20T19:17:00Z"/>
        </w:rPr>
      </w:pPr>
      <w:ins w:id="6711" w:author="China Telecom" w:date="2020-11-20T19:17:00Z">
        <w:r w:rsidRPr="00DE78FE">
          <w:t>PUSCH for CSI with 11bit payload</w:t>
        </w:r>
      </w:ins>
    </w:p>
    <w:p w14:paraId="58143345" w14:textId="77777777" w:rsidR="00E65DBE" w:rsidRDefault="00E65DBE" w:rsidP="00E65DBE">
      <w:pPr>
        <w:pStyle w:val="ad"/>
        <w:numPr>
          <w:ilvl w:val="2"/>
          <w:numId w:val="26"/>
        </w:numPr>
        <w:spacing w:after="0"/>
        <w:ind w:firstLineChars="0"/>
        <w:rPr>
          <w:ins w:id="6712" w:author="China Telecom" w:date="2020-11-20T19:17:00Z"/>
        </w:rPr>
      </w:pPr>
      <w:ins w:id="6713" w:author="China Telecom" w:date="2020-11-20T19:17:00Z">
        <w:r w:rsidRPr="00DE78FE">
          <w:t xml:space="preserve">However, due to the lack of the number of samples, the statistical correctness of this estimation has not been pursued in this study item. </w:t>
        </w:r>
      </w:ins>
    </w:p>
    <w:p w14:paraId="19FFBAFB" w14:textId="77777777" w:rsidR="00E65DBE" w:rsidRPr="00F9020F" w:rsidRDefault="00E65DBE" w:rsidP="00E65DBE">
      <w:pPr>
        <w:pStyle w:val="ad"/>
        <w:numPr>
          <w:ilvl w:val="1"/>
          <w:numId w:val="26"/>
        </w:numPr>
        <w:spacing w:after="0"/>
        <w:ind w:firstLineChars="0"/>
        <w:rPr>
          <w:ins w:id="6714" w:author="China Telecom" w:date="2020-11-20T19:17:00Z"/>
        </w:rPr>
      </w:pPr>
      <w:ins w:id="6715" w:author="China Telecom" w:date="2020-11-20T19:17:00Z">
        <w:r w:rsidRPr="00DE78FE">
          <w:t>PUSCH for CSI with 22bit payload</w:t>
        </w:r>
      </w:ins>
    </w:p>
    <w:p w14:paraId="02B4EBA8" w14:textId="77777777" w:rsidR="00E65DBE" w:rsidRDefault="00E65DBE" w:rsidP="00E65DBE">
      <w:pPr>
        <w:pStyle w:val="ad"/>
        <w:numPr>
          <w:ilvl w:val="2"/>
          <w:numId w:val="26"/>
        </w:numPr>
        <w:spacing w:after="0"/>
        <w:ind w:firstLineChars="0"/>
        <w:rPr>
          <w:ins w:id="6716" w:author="China Telecom" w:date="2020-11-20T19:17:00Z"/>
        </w:rPr>
      </w:pPr>
      <w:ins w:id="6717" w:author="China Telecom" w:date="2020-11-20T19:17:00Z">
        <w:r w:rsidRPr="00DE78FE">
          <w:t xml:space="preserve">However, due to the lack of the number of samples, the statistical correctness of this estimation has not been pursued in this study item. </w:t>
        </w:r>
      </w:ins>
    </w:p>
    <w:p w14:paraId="71C12F8B" w14:textId="77777777" w:rsidR="00E65DBE" w:rsidRPr="00F9020F" w:rsidRDefault="00E65DBE" w:rsidP="00E65DBE">
      <w:pPr>
        <w:pStyle w:val="ad"/>
        <w:numPr>
          <w:ilvl w:val="1"/>
          <w:numId w:val="26"/>
        </w:numPr>
        <w:spacing w:after="0"/>
        <w:ind w:firstLineChars="0"/>
        <w:rPr>
          <w:ins w:id="6718" w:author="China Telecom" w:date="2020-11-20T19:17:00Z"/>
        </w:rPr>
      </w:pPr>
      <w:ins w:id="6719" w:author="China Telecom" w:date="2020-11-20T19:17:00Z">
        <w:r w:rsidRPr="00DE78FE">
          <w:t>PUCCH Format 1</w:t>
        </w:r>
      </w:ins>
    </w:p>
    <w:p w14:paraId="1B49EB73" w14:textId="77777777" w:rsidR="00E65DBE" w:rsidRPr="00F9020F" w:rsidRDefault="00E65DBE" w:rsidP="00E65DBE">
      <w:pPr>
        <w:pStyle w:val="ad"/>
        <w:numPr>
          <w:ilvl w:val="1"/>
          <w:numId w:val="26"/>
        </w:numPr>
        <w:spacing w:after="0"/>
        <w:ind w:firstLineChars="0"/>
        <w:rPr>
          <w:ins w:id="6720" w:author="China Telecom" w:date="2020-11-20T19:17:00Z"/>
        </w:rPr>
      </w:pPr>
      <w:ins w:id="6721" w:author="China Telecom" w:date="2020-11-20T19:17:00Z">
        <w:r w:rsidRPr="00DE78FE">
          <w:t>PUCCH Format 3 with 11bit payload</w:t>
        </w:r>
      </w:ins>
    </w:p>
    <w:p w14:paraId="7DDA603C" w14:textId="77777777" w:rsidR="00E65DBE" w:rsidRPr="00F9020F" w:rsidRDefault="00E65DBE" w:rsidP="00E65DBE">
      <w:pPr>
        <w:pStyle w:val="ad"/>
        <w:numPr>
          <w:ilvl w:val="1"/>
          <w:numId w:val="26"/>
        </w:numPr>
        <w:spacing w:after="0"/>
        <w:ind w:firstLineChars="0"/>
        <w:rPr>
          <w:ins w:id="6722" w:author="China Telecom" w:date="2020-11-20T19:17:00Z"/>
        </w:rPr>
      </w:pPr>
      <w:ins w:id="6723" w:author="China Telecom" w:date="2020-11-20T19:17:00Z">
        <w:r w:rsidRPr="00DE78FE">
          <w:t>PRACH Format B4</w:t>
        </w:r>
      </w:ins>
    </w:p>
    <w:p w14:paraId="3DAAC63F" w14:textId="77777777" w:rsidR="00E65DBE" w:rsidRDefault="00E65DBE" w:rsidP="00E65DBE">
      <w:pPr>
        <w:pStyle w:val="ad"/>
        <w:numPr>
          <w:ilvl w:val="2"/>
          <w:numId w:val="26"/>
        </w:numPr>
        <w:spacing w:after="0"/>
        <w:ind w:firstLineChars="0"/>
        <w:rPr>
          <w:ins w:id="6724" w:author="China Telecom" w:date="2020-11-20T19:17:00Z"/>
        </w:rPr>
      </w:pPr>
      <w:ins w:id="6725" w:author="China Telecom" w:date="2020-11-20T19:17:00Z">
        <w:r w:rsidRPr="00DE78FE">
          <w:t xml:space="preserve">However, due to the lack of the number of samples, the statistical correctness of this estimation has not been pursued in this study item. </w:t>
        </w:r>
      </w:ins>
    </w:p>
    <w:p w14:paraId="5B8440D1" w14:textId="77777777" w:rsidR="00E65DBE" w:rsidRPr="00F9020F" w:rsidRDefault="00E65DBE" w:rsidP="00E65DBE">
      <w:pPr>
        <w:pStyle w:val="ad"/>
        <w:numPr>
          <w:ilvl w:val="1"/>
          <w:numId w:val="26"/>
        </w:numPr>
        <w:spacing w:after="0"/>
        <w:ind w:firstLineChars="0"/>
        <w:rPr>
          <w:ins w:id="6726" w:author="China Telecom" w:date="2020-11-20T19:17:00Z"/>
        </w:rPr>
      </w:pPr>
      <w:ins w:id="6727" w:author="China Telecom" w:date="2020-11-20T19:17:00Z">
        <w:r w:rsidRPr="00DE78FE">
          <w:t>PUSCH of Msg.3</w:t>
        </w:r>
      </w:ins>
    </w:p>
    <w:p w14:paraId="7BB77B46" w14:textId="77777777" w:rsidR="00E65DBE" w:rsidRDefault="00E65DBE" w:rsidP="00E65DBE">
      <w:pPr>
        <w:pStyle w:val="ad"/>
        <w:numPr>
          <w:ilvl w:val="0"/>
          <w:numId w:val="26"/>
        </w:numPr>
        <w:spacing w:after="0"/>
        <w:ind w:firstLineChars="0"/>
        <w:rPr>
          <w:ins w:id="6728" w:author="China Telecom" w:date="2020-11-20T19:17:00Z"/>
        </w:rPr>
      </w:pPr>
      <w:ins w:id="6729" w:author="China Telecom" w:date="2020-11-20T19:17:00Z">
        <w:r w:rsidRPr="00DE78FE">
          <w:t xml:space="preserve">PUCCH format 3 with 22 bit payload is the worst channel in terms of MIL, and can be the coverage bottleneck for the given scenario. </w:t>
        </w:r>
      </w:ins>
    </w:p>
    <w:p w14:paraId="4901151B" w14:textId="77777777" w:rsidR="00E65DBE" w:rsidRPr="00F9020F" w:rsidRDefault="00E65DBE" w:rsidP="00E65DBE">
      <w:pPr>
        <w:pStyle w:val="ad"/>
        <w:numPr>
          <w:ilvl w:val="1"/>
          <w:numId w:val="26"/>
        </w:numPr>
        <w:spacing w:after="0"/>
        <w:ind w:firstLineChars="0"/>
        <w:rPr>
          <w:ins w:id="6730" w:author="China Telecom" w:date="2020-11-20T19:17:00Z"/>
        </w:rPr>
      </w:pPr>
      <w:ins w:id="6731" w:author="China Telecom" w:date="2020-11-20T19:17:00Z">
        <w:r w:rsidRPr="00594A66">
          <w:t>As the table of representative values (in annex) shows, the gap between the worst and the 2</w:t>
        </w:r>
        <w:r w:rsidRPr="00804B30">
          <w:rPr>
            <w:vertAlign w:val="superscript"/>
          </w:rPr>
          <w:t>nd</w:t>
        </w:r>
        <w:r w:rsidRPr="009C135A">
          <w:t xml:space="preserve"> worst channel (PUSCH for eMBB) is relatively small, i.e. in the range of standard deviation. Thus more analysis is necessary for the accurate bottleneck channel identification. However, it has not been pursued in this study item.</w:t>
        </w:r>
      </w:ins>
    </w:p>
    <w:p w14:paraId="49937D35" w14:textId="77777777" w:rsidR="00E65DBE" w:rsidRDefault="00E65DBE" w:rsidP="00E65DBE">
      <w:pPr>
        <w:pStyle w:val="ad"/>
        <w:numPr>
          <w:ilvl w:val="0"/>
          <w:numId w:val="26"/>
        </w:numPr>
        <w:spacing w:after="0"/>
        <w:ind w:firstLineChars="0"/>
        <w:rPr>
          <w:ins w:id="6732" w:author="China Telecom" w:date="2020-11-20T19:17:00Z"/>
        </w:rPr>
      </w:pPr>
      <w:ins w:id="6733" w:author="China Telecom" w:date="2020-11-20T19:17:00Z">
        <w:r w:rsidRPr="00594A66">
          <w:t xml:space="preserve">In order to achieve </w:t>
        </w:r>
        <w:r>
          <w:t xml:space="preserve">the target MPL calculated from </w:t>
        </w:r>
        <w:r w:rsidRPr="00DE78FE">
          <w:t xml:space="preserve">3000m ISD, the following channel(s) needs to be enhanced: </w:t>
        </w:r>
      </w:ins>
    </w:p>
    <w:p w14:paraId="3A373046" w14:textId="77777777" w:rsidR="00E65DBE" w:rsidRPr="00F9020F" w:rsidRDefault="00E65DBE" w:rsidP="00E65DBE">
      <w:pPr>
        <w:pStyle w:val="ad"/>
        <w:numPr>
          <w:ilvl w:val="1"/>
          <w:numId w:val="26"/>
        </w:numPr>
        <w:spacing w:after="0"/>
        <w:ind w:firstLineChars="0"/>
        <w:rPr>
          <w:ins w:id="6734" w:author="China Telecom" w:date="2020-11-20T19:17:00Z"/>
        </w:rPr>
      </w:pPr>
      <w:ins w:id="6735" w:author="China Telecom" w:date="2020-11-20T19:17:00Z">
        <w:r w:rsidRPr="00DE78FE">
          <w:t>PUCCH Format 3 with 22 bit payload</w:t>
        </w:r>
      </w:ins>
    </w:p>
    <w:p w14:paraId="7243B4FC" w14:textId="77777777" w:rsidR="00E65DBE" w:rsidRPr="00F9020F" w:rsidRDefault="00E65DBE" w:rsidP="00E65DBE">
      <w:pPr>
        <w:pStyle w:val="ad"/>
        <w:numPr>
          <w:ilvl w:val="1"/>
          <w:numId w:val="26"/>
        </w:numPr>
        <w:spacing w:after="0"/>
        <w:ind w:firstLineChars="0"/>
        <w:rPr>
          <w:ins w:id="6736" w:author="China Telecom" w:date="2020-11-20T19:17:00Z"/>
        </w:rPr>
      </w:pPr>
      <w:ins w:id="6737" w:author="China Telecom" w:date="2020-11-20T19:17:00Z">
        <w:r w:rsidRPr="00DE78FE">
          <w:t>PRACH format B4</w:t>
        </w:r>
      </w:ins>
    </w:p>
    <w:p w14:paraId="2A83134C" w14:textId="77777777" w:rsidR="00E65DBE" w:rsidRDefault="00E65DBE" w:rsidP="00E65DBE">
      <w:pPr>
        <w:pStyle w:val="ad"/>
        <w:numPr>
          <w:ilvl w:val="2"/>
          <w:numId w:val="26"/>
        </w:numPr>
        <w:spacing w:after="0"/>
        <w:ind w:firstLineChars="0"/>
        <w:rPr>
          <w:ins w:id="6738" w:author="China Telecom" w:date="2020-11-20T19:17:00Z"/>
        </w:rPr>
      </w:pPr>
      <w:ins w:id="6739" w:author="China Telecom" w:date="2020-11-20T19:17:00Z">
        <w:r w:rsidRPr="00DE78FE">
          <w:t xml:space="preserve">However, due to the lack of the number of samples, the statistical correctness of this estimation has not been pursued in this study item. </w:t>
        </w:r>
      </w:ins>
    </w:p>
    <w:p w14:paraId="018805E2" w14:textId="77777777" w:rsidR="00E65DBE" w:rsidRPr="00F9020F" w:rsidRDefault="00E65DBE" w:rsidP="00E65DBE">
      <w:pPr>
        <w:pStyle w:val="ad"/>
        <w:numPr>
          <w:ilvl w:val="1"/>
          <w:numId w:val="26"/>
        </w:numPr>
        <w:spacing w:after="0"/>
        <w:ind w:firstLineChars="0"/>
        <w:rPr>
          <w:ins w:id="6740" w:author="China Telecom" w:date="2020-11-20T19:17:00Z"/>
        </w:rPr>
      </w:pPr>
      <w:ins w:id="6741" w:author="China Telecom" w:date="2020-11-20T19:17:00Z">
        <w:r w:rsidRPr="00DE78FE">
          <w:t>PUCCH w/ HARQ-ACK for Msg.4</w:t>
        </w:r>
      </w:ins>
    </w:p>
    <w:p w14:paraId="5A565636" w14:textId="77777777" w:rsidR="00E65DBE" w:rsidRDefault="00E65DBE" w:rsidP="00E65DBE">
      <w:pPr>
        <w:pStyle w:val="ad"/>
        <w:numPr>
          <w:ilvl w:val="2"/>
          <w:numId w:val="26"/>
        </w:numPr>
        <w:spacing w:after="0"/>
        <w:ind w:firstLineChars="0"/>
        <w:rPr>
          <w:ins w:id="6742" w:author="China Telecom" w:date="2020-11-20T19:17:00Z"/>
        </w:rPr>
      </w:pPr>
      <w:ins w:id="6743" w:author="China Telecom" w:date="2020-11-20T19:17:00Z">
        <w:r w:rsidRPr="00DE78FE">
          <w:t xml:space="preserve">However, due to the lack of the number of samples, the statistical correctness of this estimation has not been pursued in this study item. </w:t>
        </w:r>
      </w:ins>
    </w:p>
    <w:p w14:paraId="3D364EC7" w14:textId="77777777" w:rsidR="00E65DBE" w:rsidRDefault="00E65DBE" w:rsidP="00E65DBE">
      <w:pPr>
        <w:pStyle w:val="ad"/>
        <w:numPr>
          <w:ilvl w:val="0"/>
          <w:numId w:val="26"/>
        </w:numPr>
        <w:spacing w:after="0"/>
        <w:ind w:firstLineChars="0"/>
        <w:rPr>
          <w:ins w:id="6744" w:author="China Telecom" w:date="2020-11-20T19:17:00Z"/>
        </w:rPr>
      </w:pPr>
      <w:ins w:id="6745" w:author="China Telecom" w:date="2020-11-20T19:17:00Z">
        <w:r w:rsidRPr="00DE78FE">
          <w:t xml:space="preserve">In order to achieve </w:t>
        </w:r>
        <w:r>
          <w:t xml:space="preserve">the target MPL calculated from </w:t>
        </w:r>
        <w:r w:rsidRPr="00DE78FE">
          <w:t xml:space="preserve">4000m ISD, the following channel(s) needs to be enhanced: </w:t>
        </w:r>
      </w:ins>
    </w:p>
    <w:p w14:paraId="67790294" w14:textId="77777777" w:rsidR="00E65DBE" w:rsidRPr="00F9020F" w:rsidRDefault="00E65DBE" w:rsidP="00E65DBE">
      <w:pPr>
        <w:pStyle w:val="ad"/>
        <w:numPr>
          <w:ilvl w:val="1"/>
          <w:numId w:val="26"/>
        </w:numPr>
        <w:spacing w:after="0"/>
        <w:ind w:firstLineChars="0"/>
        <w:rPr>
          <w:ins w:id="6746" w:author="China Telecom" w:date="2020-11-20T19:17:00Z"/>
        </w:rPr>
      </w:pPr>
      <w:ins w:id="6747" w:author="China Telecom" w:date="2020-11-20T19:17:00Z">
        <w:r w:rsidRPr="00DE78FE">
          <w:t>PUSCH for eMBB</w:t>
        </w:r>
      </w:ins>
    </w:p>
    <w:p w14:paraId="2864E340" w14:textId="77777777" w:rsidR="00E65DBE" w:rsidRPr="00F9020F" w:rsidRDefault="00E65DBE" w:rsidP="00E65DBE">
      <w:pPr>
        <w:pStyle w:val="ad"/>
        <w:numPr>
          <w:ilvl w:val="1"/>
          <w:numId w:val="26"/>
        </w:numPr>
        <w:spacing w:after="0"/>
        <w:ind w:firstLineChars="0"/>
        <w:rPr>
          <w:ins w:id="6748" w:author="China Telecom" w:date="2020-11-20T19:17:00Z"/>
        </w:rPr>
      </w:pPr>
      <w:ins w:id="6749" w:author="China Telecom" w:date="2020-11-20T19:17:00Z">
        <w:r w:rsidRPr="00DE78FE">
          <w:t>PUSCH for VoIP</w:t>
        </w:r>
      </w:ins>
    </w:p>
    <w:p w14:paraId="416ECEEA" w14:textId="77777777" w:rsidR="00E65DBE" w:rsidRPr="00F9020F" w:rsidRDefault="00E65DBE" w:rsidP="00E65DBE">
      <w:pPr>
        <w:pStyle w:val="ad"/>
        <w:numPr>
          <w:ilvl w:val="1"/>
          <w:numId w:val="26"/>
        </w:numPr>
        <w:spacing w:after="0"/>
        <w:ind w:firstLineChars="0"/>
        <w:rPr>
          <w:ins w:id="6750" w:author="China Telecom" w:date="2020-11-20T19:17:00Z"/>
        </w:rPr>
      </w:pPr>
      <w:ins w:id="6751" w:author="China Telecom" w:date="2020-11-20T19:17:00Z">
        <w:r w:rsidRPr="00DE78FE">
          <w:t>PUCCH Format 1</w:t>
        </w:r>
      </w:ins>
    </w:p>
    <w:p w14:paraId="5304B77B" w14:textId="77777777" w:rsidR="00E65DBE" w:rsidRPr="00F9020F" w:rsidRDefault="00E65DBE" w:rsidP="00E65DBE">
      <w:pPr>
        <w:pStyle w:val="ad"/>
        <w:numPr>
          <w:ilvl w:val="1"/>
          <w:numId w:val="26"/>
        </w:numPr>
        <w:spacing w:after="0"/>
        <w:ind w:firstLineChars="0"/>
        <w:rPr>
          <w:ins w:id="6752" w:author="China Telecom" w:date="2020-11-20T19:17:00Z"/>
        </w:rPr>
      </w:pPr>
      <w:ins w:id="6753" w:author="China Telecom" w:date="2020-11-20T19:17:00Z">
        <w:r w:rsidRPr="00DE78FE">
          <w:t>PUCCH Format 3 with 11bit payload</w:t>
        </w:r>
      </w:ins>
    </w:p>
    <w:p w14:paraId="76FFC6AB" w14:textId="77777777" w:rsidR="00E65DBE" w:rsidRPr="00F9020F" w:rsidRDefault="00E65DBE" w:rsidP="00E65DBE">
      <w:pPr>
        <w:pStyle w:val="ad"/>
        <w:numPr>
          <w:ilvl w:val="1"/>
          <w:numId w:val="26"/>
        </w:numPr>
        <w:spacing w:after="0"/>
        <w:ind w:firstLineChars="0"/>
        <w:rPr>
          <w:ins w:id="6754" w:author="China Telecom" w:date="2020-11-20T19:17:00Z"/>
        </w:rPr>
      </w:pPr>
      <w:ins w:id="6755" w:author="China Telecom" w:date="2020-11-20T19:17:00Z">
        <w:r w:rsidRPr="00DE78FE">
          <w:t>PUCCH Format 3 with 22bit payload</w:t>
        </w:r>
      </w:ins>
    </w:p>
    <w:p w14:paraId="4D7577EB" w14:textId="77777777" w:rsidR="00E65DBE" w:rsidRPr="00F9020F" w:rsidRDefault="00E65DBE" w:rsidP="00E65DBE">
      <w:pPr>
        <w:pStyle w:val="ad"/>
        <w:numPr>
          <w:ilvl w:val="1"/>
          <w:numId w:val="26"/>
        </w:numPr>
        <w:spacing w:after="0"/>
        <w:ind w:firstLineChars="0"/>
        <w:rPr>
          <w:ins w:id="6756" w:author="China Telecom" w:date="2020-11-20T19:17:00Z"/>
        </w:rPr>
      </w:pPr>
      <w:ins w:id="6757" w:author="China Telecom" w:date="2020-11-20T19:17:00Z">
        <w:r w:rsidRPr="00DE78FE">
          <w:t>PRACH Format B4</w:t>
        </w:r>
      </w:ins>
    </w:p>
    <w:p w14:paraId="2E865E7E" w14:textId="77777777" w:rsidR="00E65DBE" w:rsidRPr="00804B30" w:rsidRDefault="00E65DBE" w:rsidP="00E65DBE">
      <w:pPr>
        <w:pStyle w:val="ad"/>
        <w:numPr>
          <w:ilvl w:val="2"/>
          <w:numId w:val="26"/>
        </w:numPr>
        <w:spacing w:after="0"/>
        <w:ind w:firstLineChars="0"/>
        <w:rPr>
          <w:ins w:id="6758" w:author="China Telecom" w:date="2020-11-20T19:17:00Z"/>
        </w:rPr>
      </w:pPr>
      <w:ins w:id="6759" w:author="China Telecom" w:date="2020-11-20T19:17:00Z">
        <w:r w:rsidRPr="00DE78FE">
          <w:t xml:space="preserve">However, due to the lack of the number of samples, the statistical correctness of this estimation has not </w:t>
        </w:r>
        <w:r w:rsidRPr="00594A66">
          <w:t>been pursued in this study item.</w:t>
        </w:r>
      </w:ins>
    </w:p>
    <w:p w14:paraId="73E3E5BB" w14:textId="77777777" w:rsidR="00E65DBE" w:rsidRPr="00F9020F" w:rsidRDefault="00E65DBE" w:rsidP="00E65DBE">
      <w:pPr>
        <w:pStyle w:val="ad"/>
        <w:numPr>
          <w:ilvl w:val="1"/>
          <w:numId w:val="26"/>
        </w:numPr>
        <w:spacing w:after="0"/>
        <w:ind w:firstLineChars="0"/>
        <w:rPr>
          <w:ins w:id="6760" w:author="China Telecom" w:date="2020-11-20T19:17:00Z"/>
        </w:rPr>
      </w:pPr>
      <w:ins w:id="6761" w:author="China Telecom" w:date="2020-11-20T19:17:00Z">
        <w:r w:rsidRPr="009C135A">
          <w:t>PUSCH of Msg.3</w:t>
        </w:r>
      </w:ins>
    </w:p>
    <w:p w14:paraId="08F12E99" w14:textId="77777777" w:rsidR="00E65DBE" w:rsidRPr="00F9020F" w:rsidRDefault="00E65DBE" w:rsidP="00E65DBE">
      <w:pPr>
        <w:pStyle w:val="ad"/>
        <w:numPr>
          <w:ilvl w:val="2"/>
          <w:numId w:val="26"/>
        </w:numPr>
        <w:spacing w:after="0"/>
        <w:ind w:firstLineChars="0"/>
        <w:rPr>
          <w:ins w:id="6762" w:author="China Telecom" w:date="2020-11-20T19:17:00Z"/>
        </w:rPr>
      </w:pPr>
      <w:ins w:id="6763" w:author="China Telecom" w:date="2020-11-20T19:17:00Z">
        <w:r w:rsidRPr="00594A66">
          <w:t xml:space="preserve">However as shown by standard deviation in the table, this additional gain may be achieved by the existing technologies or parameter optimization, which means that a new functionality in Rel-17 is not always required. </w:t>
        </w:r>
      </w:ins>
    </w:p>
    <w:p w14:paraId="27955A35" w14:textId="77777777" w:rsidR="00E65DBE" w:rsidRDefault="00E65DBE" w:rsidP="00E65DBE">
      <w:pPr>
        <w:pStyle w:val="ad"/>
        <w:numPr>
          <w:ilvl w:val="1"/>
          <w:numId w:val="26"/>
        </w:numPr>
        <w:spacing w:after="0"/>
        <w:ind w:firstLineChars="0"/>
        <w:rPr>
          <w:ins w:id="6764" w:author="China Telecom" w:date="2020-11-20T19:17:00Z"/>
        </w:rPr>
      </w:pPr>
      <w:ins w:id="6765" w:author="China Telecom" w:date="2020-11-20T19:17:00Z">
        <w:r w:rsidRPr="00DE78FE">
          <w:t>PUCCH w/ HARQ-ACK for Msg.4</w:t>
        </w:r>
      </w:ins>
    </w:p>
    <w:p w14:paraId="27B266B1" w14:textId="77777777" w:rsidR="00E65DBE" w:rsidRPr="00DE78FE" w:rsidRDefault="00E65DBE" w:rsidP="00E65DBE">
      <w:pPr>
        <w:pStyle w:val="ad"/>
        <w:numPr>
          <w:ilvl w:val="2"/>
          <w:numId w:val="26"/>
        </w:numPr>
        <w:spacing w:after="0"/>
        <w:ind w:firstLineChars="0"/>
        <w:rPr>
          <w:ins w:id="6766" w:author="China Telecom" w:date="2020-11-20T19:17:00Z"/>
        </w:rPr>
      </w:pPr>
      <w:ins w:id="6767" w:author="China Telecom" w:date="2020-11-20T19:17:00Z">
        <w:r w:rsidRPr="00DE78FE">
          <w:t>However, due to the lack of the number of samples, the statistical correctness of this estimation has not been pursued in this study item.</w:t>
        </w:r>
      </w:ins>
    </w:p>
    <w:p w14:paraId="021A5A10" w14:textId="77777777" w:rsidR="00E65DBE" w:rsidRPr="009F3EB0" w:rsidRDefault="00E65DBE" w:rsidP="00E65DBE">
      <w:pPr>
        <w:rPr>
          <w:ins w:id="6768" w:author="China Telecom" w:date="2020-11-20T19:17:00Z"/>
        </w:rPr>
      </w:pPr>
    </w:p>
    <w:p w14:paraId="47FDCF69" w14:textId="77777777" w:rsidR="00E65DBE" w:rsidRDefault="00E65DBE" w:rsidP="00E65DBE">
      <w:pPr>
        <w:pStyle w:val="4"/>
        <w:rPr>
          <w:ins w:id="6769" w:author="China Telecom" w:date="2020-11-20T19:17:00Z"/>
        </w:rPr>
      </w:pPr>
      <w:bookmarkStart w:id="6770" w:name="_Toc56794587"/>
      <w:ins w:id="6771" w:author="China Telecom" w:date="2020-11-20T19:17:00Z">
        <w:r>
          <w:t>5.1.1.7</w:t>
        </w:r>
        <w:r>
          <w:tab/>
        </w:r>
        <w:r w:rsidRPr="00A16D22">
          <w:rPr>
            <w:rFonts w:hint="eastAsia"/>
          </w:rPr>
          <w:t>Rur</w:t>
        </w:r>
        <w:r>
          <w:rPr>
            <w:rFonts w:hint="eastAsia"/>
          </w:rPr>
          <w:t xml:space="preserve">al 4GHz with long distance TDD </w:t>
        </w:r>
        <w:r w:rsidRPr="00A16D22">
          <w:rPr>
            <w:rFonts w:hint="eastAsia"/>
          </w:rPr>
          <w:t>LOS O2O scenario</w:t>
        </w:r>
        <w:bookmarkEnd w:id="6770"/>
      </w:ins>
    </w:p>
    <w:p w14:paraId="6F0AC071" w14:textId="77777777" w:rsidR="00E65DBE" w:rsidRPr="00FF7775" w:rsidRDefault="00E65DBE" w:rsidP="00E65DBE">
      <w:pPr>
        <w:pStyle w:val="3GPPAgreements"/>
        <w:numPr>
          <w:ilvl w:val="0"/>
          <w:numId w:val="0"/>
        </w:numPr>
        <w:rPr>
          <w:ins w:id="6772" w:author="China Telecom" w:date="2020-11-20T19:17:00Z"/>
        </w:rPr>
      </w:pPr>
      <w:ins w:id="6773" w:author="China Telecom" w:date="2020-11-20T19:17:00Z">
        <w:r>
          <w:t>The representative values for the metrics are summarized in Tables 5.1.1.7-1 to 5.1.1.7-3.</w:t>
        </w:r>
      </w:ins>
    </w:p>
    <w:p w14:paraId="0A85A2F8" w14:textId="77777777" w:rsidR="00E65DBE" w:rsidRPr="00804B30" w:rsidRDefault="00E65DBE" w:rsidP="00E65DBE">
      <w:pPr>
        <w:rPr>
          <w:ins w:id="6774" w:author="China Telecom" w:date="2020-11-20T19:17:00Z"/>
        </w:rPr>
      </w:pPr>
    </w:p>
    <w:p w14:paraId="43C9B792" w14:textId="77777777" w:rsidR="00E65DBE" w:rsidRDefault="00E65DBE" w:rsidP="00E65DBE">
      <w:pPr>
        <w:pStyle w:val="TH"/>
        <w:rPr>
          <w:ins w:id="6775" w:author="China Telecom" w:date="2020-11-20T19:17:00Z"/>
        </w:rPr>
      </w:pPr>
      <w:ins w:id="6776" w:author="China Telecom" w:date="2020-11-20T19:17:00Z">
        <w:r w:rsidRPr="007368F9">
          <w:t xml:space="preserve">Table </w:t>
        </w:r>
        <w:r>
          <w:rPr>
            <w:lang w:eastAsia="zh-CN"/>
          </w:rPr>
          <w:t>5.1.1.7</w:t>
        </w:r>
        <w:r w:rsidRPr="007368F9">
          <w:t>-</w:t>
        </w:r>
        <w:r>
          <w:rPr>
            <w:rFonts w:hint="eastAsia"/>
            <w:lang w:eastAsia="ja-JP"/>
          </w:rPr>
          <w:t>1</w:t>
        </w:r>
        <w:r w:rsidRPr="007368F9">
          <w:rPr>
            <w:rFonts w:hint="eastAsia"/>
          </w:rPr>
          <w:t>:</w:t>
        </w:r>
        <w:r>
          <w:rPr>
            <w:rFonts w:hint="eastAsia"/>
          </w:rPr>
          <w:t xml:space="preserve"> Representative values </w:t>
        </w:r>
        <w:r>
          <w:t>of MCL for</w:t>
        </w:r>
        <w:r w:rsidRPr="00BD0C54">
          <w:rPr>
            <w:rFonts w:hint="eastAsia"/>
          </w:rPr>
          <w:t xml:space="preserve"> </w:t>
        </w:r>
        <w:r w:rsidRPr="00A16D22">
          <w:rPr>
            <w:rFonts w:hint="eastAsia"/>
          </w:rPr>
          <w:t>Rural 4GHz with long distance</w:t>
        </w:r>
        <w:r>
          <w:t xml:space="preserve"> TDD LOS O2O scenario </w:t>
        </w:r>
      </w:ins>
    </w:p>
    <w:tbl>
      <w:tblPr>
        <w:tblStyle w:val="a7"/>
        <w:tblW w:w="0" w:type="auto"/>
        <w:tblLook w:val="04A0" w:firstRow="1" w:lastRow="0" w:firstColumn="1" w:lastColumn="0" w:noHBand="0" w:noVBand="1"/>
      </w:tblPr>
      <w:tblGrid>
        <w:gridCol w:w="4814"/>
        <w:gridCol w:w="1681"/>
        <w:gridCol w:w="1681"/>
        <w:gridCol w:w="1681"/>
      </w:tblGrid>
      <w:tr w:rsidR="00E65DBE" w:rsidRPr="00E9302F" w14:paraId="19261F2C" w14:textId="77777777" w:rsidTr="00AF0D4C">
        <w:trPr>
          <w:ins w:id="6777" w:author="China Telecom" w:date="2020-11-20T19:17:00Z"/>
        </w:trPr>
        <w:tc>
          <w:tcPr>
            <w:tcW w:w="6440" w:type="dxa"/>
            <w:shd w:val="clear" w:color="auto" w:fill="E7E6E6" w:themeFill="background2"/>
            <w:noWrap/>
            <w:hideMark/>
          </w:tcPr>
          <w:p w14:paraId="2C942DB6" w14:textId="77777777" w:rsidR="00E65DBE" w:rsidRPr="009C135A" w:rsidRDefault="00E65DBE" w:rsidP="00AF0D4C">
            <w:pPr>
              <w:spacing w:after="0"/>
              <w:jc w:val="center"/>
              <w:rPr>
                <w:ins w:id="6778" w:author="China Telecom" w:date="2020-11-20T19:17:00Z"/>
              </w:rPr>
            </w:pPr>
            <w:ins w:id="6779" w:author="China Telecom" w:date="2020-11-20T19:17:00Z">
              <w:r w:rsidRPr="00F9020F">
                <w:rPr>
                  <w:b/>
                </w:rPr>
                <w:t>Channels (and Frame format)</w:t>
              </w:r>
            </w:ins>
          </w:p>
        </w:tc>
        <w:tc>
          <w:tcPr>
            <w:tcW w:w="2200" w:type="dxa"/>
            <w:shd w:val="clear" w:color="auto" w:fill="E7E6E6" w:themeFill="background2"/>
            <w:hideMark/>
          </w:tcPr>
          <w:p w14:paraId="4BAA7882" w14:textId="77777777" w:rsidR="00E65DBE" w:rsidRPr="009C135A" w:rsidRDefault="00E65DBE" w:rsidP="00AF0D4C">
            <w:pPr>
              <w:spacing w:after="0"/>
              <w:jc w:val="center"/>
              <w:rPr>
                <w:ins w:id="6780" w:author="China Telecom" w:date="2020-11-20T19:17:00Z"/>
              </w:rPr>
            </w:pPr>
            <w:ins w:id="6781" w:author="China Telecom" w:date="2020-11-20T19:17:00Z">
              <w:r w:rsidRPr="00F9020F">
                <w:rPr>
                  <w:b/>
                </w:rPr>
                <w:t>Number of Samples</w:t>
              </w:r>
            </w:ins>
          </w:p>
        </w:tc>
        <w:tc>
          <w:tcPr>
            <w:tcW w:w="2200" w:type="dxa"/>
            <w:shd w:val="clear" w:color="auto" w:fill="E7E6E6" w:themeFill="background2"/>
            <w:hideMark/>
          </w:tcPr>
          <w:p w14:paraId="65DDE173" w14:textId="77777777" w:rsidR="00E65DBE" w:rsidRPr="009C135A" w:rsidRDefault="00E65DBE" w:rsidP="00AF0D4C">
            <w:pPr>
              <w:spacing w:after="0"/>
              <w:jc w:val="center"/>
              <w:rPr>
                <w:ins w:id="6782" w:author="China Telecom" w:date="2020-11-20T19:17:00Z"/>
              </w:rPr>
            </w:pPr>
            <w:ins w:id="6783" w:author="China Telecom" w:date="2020-11-20T19:17:00Z">
              <w:r w:rsidRPr="00F9020F">
                <w:rPr>
                  <w:b/>
                </w:rPr>
                <w:t>Representative value</w:t>
              </w:r>
            </w:ins>
          </w:p>
        </w:tc>
        <w:tc>
          <w:tcPr>
            <w:tcW w:w="2200" w:type="dxa"/>
            <w:shd w:val="clear" w:color="auto" w:fill="E7E6E6" w:themeFill="background2"/>
            <w:hideMark/>
          </w:tcPr>
          <w:p w14:paraId="0C1EEAE6" w14:textId="77777777" w:rsidR="00E65DBE" w:rsidRPr="009C135A" w:rsidRDefault="00E65DBE" w:rsidP="00AF0D4C">
            <w:pPr>
              <w:spacing w:after="0"/>
              <w:jc w:val="center"/>
              <w:rPr>
                <w:ins w:id="6784" w:author="China Telecom" w:date="2020-11-20T19:17:00Z"/>
              </w:rPr>
            </w:pPr>
            <w:ins w:id="6785" w:author="China Telecom" w:date="2020-11-20T19:17:00Z">
              <w:r w:rsidRPr="00F9020F">
                <w:rPr>
                  <w:b/>
                </w:rPr>
                <w:t xml:space="preserve">Standard Deviation (w/o </w:t>
              </w:r>
              <w:r w:rsidRPr="00F9020F">
                <w:rPr>
                  <w:b/>
                </w:rPr>
                <w:lastRenderedPageBreak/>
                <w:t>outlier)</w:t>
              </w:r>
            </w:ins>
          </w:p>
        </w:tc>
      </w:tr>
      <w:tr w:rsidR="00E65DBE" w:rsidRPr="00E9302F" w14:paraId="004F2BB9" w14:textId="77777777" w:rsidTr="00AF0D4C">
        <w:trPr>
          <w:ins w:id="6786" w:author="China Telecom" w:date="2020-11-20T19:17:00Z"/>
        </w:trPr>
        <w:tc>
          <w:tcPr>
            <w:tcW w:w="6440" w:type="dxa"/>
            <w:noWrap/>
            <w:hideMark/>
          </w:tcPr>
          <w:p w14:paraId="66869580" w14:textId="77777777" w:rsidR="00E65DBE" w:rsidRPr="00E9302F" w:rsidRDefault="00E65DBE" w:rsidP="00AF0D4C">
            <w:pPr>
              <w:spacing w:after="0"/>
              <w:rPr>
                <w:ins w:id="6787" w:author="China Telecom" w:date="2020-11-20T19:17:00Z"/>
                <w:noProof/>
                <w:sz w:val="22"/>
              </w:rPr>
            </w:pPr>
            <w:ins w:id="6788" w:author="China Telecom" w:date="2020-11-20T19:17:00Z">
              <w:r w:rsidRPr="00E9302F">
                <w:lastRenderedPageBreak/>
                <w:t>PUSCH for eMBB DDDSU</w:t>
              </w:r>
            </w:ins>
          </w:p>
        </w:tc>
        <w:tc>
          <w:tcPr>
            <w:tcW w:w="2200" w:type="dxa"/>
            <w:noWrap/>
            <w:hideMark/>
          </w:tcPr>
          <w:p w14:paraId="54224A62" w14:textId="77777777" w:rsidR="00E65DBE" w:rsidRPr="00E9302F" w:rsidRDefault="00E65DBE" w:rsidP="00AF0D4C">
            <w:pPr>
              <w:spacing w:after="0"/>
              <w:jc w:val="center"/>
              <w:rPr>
                <w:ins w:id="6789" w:author="China Telecom" w:date="2020-11-20T19:17:00Z"/>
              </w:rPr>
            </w:pPr>
            <w:ins w:id="6790" w:author="China Telecom" w:date="2020-11-20T19:17:00Z">
              <w:r w:rsidRPr="00E9302F">
                <w:t>6</w:t>
              </w:r>
            </w:ins>
          </w:p>
        </w:tc>
        <w:tc>
          <w:tcPr>
            <w:tcW w:w="2200" w:type="dxa"/>
            <w:noWrap/>
            <w:hideMark/>
          </w:tcPr>
          <w:p w14:paraId="428C673F" w14:textId="77777777" w:rsidR="00E65DBE" w:rsidRPr="00E9302F" w:rsidRDefault="00E65DBE" w:rsidP="00AF0D4C">
            <w:pPr>
              <w:spacing w:after="0"/>
              <w:jc w:val="center"/>
              <w:rPr>
                <w:ins w:id="6791" w:author="China Telecom" w:date="2020-11-20T19:17:00Z"/>
              </w:rPr>
            </w:pPr>
            <w:ins w:id="6792" w:author="China Telecom" w:date="2020-11-20T19:17:00Z">
              <w:r w:rsidRPr="00E9302F">
                <w:t>132.14</w:t>
              </w:r>
            </w:ins>
          </w:p>
        </w:tc>
        <w:tc>
          <w:tcPr>
            <w:tcW w:w="2200" w:type="dxa"/>
            <w:noWrap/>
            <w:hideMark/>
          </w:tcPr>
          <w:p w14:paraId="1F61A6F8" w14:textId="77777777" w:rsidR="00E65DBE" w:rsidRPr="00E9302F" w:rsidRDefault="00E65DBE" w:rsidP="00AF0D4C">
            <w:pPr>
              <w:spacing w:after="0"/>
              <w:jc w:val="center"/>
              <w:rPr>
                <w:ins w:id="6793" w:author="China Telecom" w:date="2020-11-20T19:17:00Z"/>
              </w:rPr>
            </w:pPr>
            <w:ins w:id="6794" w:author="China Telecom" w:date="2020-11-20T19:17:00Z">
              <w:r w:rsidRPr="00E9302F">
                <w:t>1.85</w:t>
              </w:r>
            </w:ins>
          </w:p>
        </w:tc>
      </w:tr>
      <w:tr w:rsidR="00E65DBE" w:rsidRPr="00E9302F" w14:paraId="2DC4DE08" w14:textId="77777777" w:rsidTr="00AF0D4C">
        <w:trPr>
          <w:ins w:id="6795" w:author="China Telecom" w:date="2020-11-20T19:17:00Z"/>
        </w:trPr>
        <w:tc>
          <w:tcPr>
            <w:tcW w:w="6440" w:type="dxa"/>
            <w:noWrap/>
            <w:hideMark/>
          </w:tcPr>
          <w:p w14:paraId="784D1173" w14:textId="77777777" w:rsidR="00E65DBE" w:rsidRPr="00E9302F" w:rsidRDefault="00E65DBE" w:rsidP="00AF0D4C">
            <w:pPr>
              <w:spacing w:after="0"/>
              <w:rPr>
                <w:ins w:id="6796" w:author="China Telecom" w:date="2020-11-20T19:17:00Z"/>
              </w:rPr>
            </w:pPr>
            <w:ins w:id="6797" w:author="China Telecom" w:date="2020-11-20T19:17:00Z">
              <w:r w:rsidRPr="00E9302F">
                <w:t>PUSCH for eMBB DDDSUDDSUU</w:t>
              </w:r>
            </w:ins>
          </w:p>
        </w:tc>
        <w:tc>
          <w:tcPr>
            <w:tcW w:w="2200" w:type="dxa"/>
            <w:noWrap/>
            <w:hideMark/>
          </w:tcPr>
          <w:p w14:paraId="3FA3604A" w14:textId="77777777" w:rsidR="00E65DBE" w:rsidRPr="00E9302F" w:rsidRDefault="00E65DBE" w:rsidP="00AF0D4C">
            <w:pPr>
              <w:spacing w:after="0"/>
              <w:jc w:val="center"/>
              <w:rPr>
                <w:ins w:id="6798" w:author="China Telecom" w:date="2020-11-20T19:17:00Z"/>
              </w:rPr>
            </w:pPr>
            <w:ins w:id="6799" w:author="China Telecom" w:date="2020-11-20T19:17:00Z">
              <w:r w:rsidRPr="00E9302F">
                <w:t>3</w:t>
              </w:r>
            </w:ins>
          </w:p>
        </w:tc>
        <w:tc>
          <w:tcPr>
            <w:tcW w:w="2200" w:type="dxa"/>
            <w:noWrap/>
            <w:hideMark/>
          </w:tcPr>
          <w:p w14:paraId="79B1D451" w14:textId="77777777" w:rsidR="00E65DBE" w:rsidRPr="00E9302F" w:rsidRDefault="00E65DBE" w:rsidP="00AF0D4C">
            <w:pPr>
              <w:spacing w:after="0"/>
              <w:jc w:val="center"/>
              <w:rPr>
                <w:ins w:id="6800" w:author="China Telecom" w:date="2020-11-20T19:17:00Z"/>
              </w:rPr>
            </w:pPr>
            <w:ins w:id="6801" w:author="China Telecom" w:date="2020-11-20T19:17:00Z">
              <w:r w:rsidRPr="00E9302F">
                <w:t>134.31</w:t>
              </w:r>
            </w:ins>
          </w:p>
        </w:tc>
        <w:tc>
          <w:tcPr>
            <w:tcW w:w="2200" w:type="dxa"/>
            <w:noWrap/>
            <w:hideMark/>
          </w:tcPr>
          <w:p w14:paraId="362B14AC" w14:textId="77777777" w:rsidR="00E65DBE" w:rsidRPr="00E9302F" w:rsidRDefault="00E65DBE" w:rsidP="00AF0D4C">
            <w:pPr>
              <w:spacing w:after="0"/>
              <w:jc w:val="center"/>
              <w:rPr>
                <w:ins w:id="6802" w:author="China Telecom" w:date="2020-11-20T19:17:00Z"/>
              </w:rPr>
            </w:pPr>
            <w:ins w:id="6803" w:author="China Telecom" w:date="2020-11-20T19:17:00Z">
              <w:r w:rsidRPr="00E9302F">
                <w:t>0.00</w:t>
              </w:r>
            </w:ins>
          </w:p>
        </w:tc>
      </w:tr>
      <w:tr w:rsidR="00E65DBE" w:rsidRPr="00E9302F" w14:paraId="44759F77" w14:textId="77777777" w:rsidTr="00AF0D4C">
        <w:trPr>
          <w:ins w:id="6804" w:author="China Telecom" w:date="2020-11-20T19:17:00Z"/>
        </w:trPr>
        <w:tc>
          <w:tcPr>
            <w:tcW w:w="6440" w:type="dxa"/>
            <w:noWrap/>
            <w:hideMark/>
          </w:tcPr>
          <w:p w14:paraId="7486A0AF" w14:textId="77777777" w:rsidR="00E65DBE" w:rsidRPr="00E9302F" w:rsidRDefault="00E65DBE" w:rsidP="00AF0D4C">
            <w:pPr>
              <w:spacing w:after="0"/>
              <w:rPr>
                <w:ins w:id="6805" w:author="China Telecom" w:date="2020-11-20T19:17:00Z"/>
              </w:rPr>
            </w:pPr>
            <w:ins w:id="6806" w:author="China Telecom" w:date="2020-11-20T19:17:00Z">
              <w:r w:rsidRPr="00E9302F">
                <w:t>PUSCH for VoIP DDDSU</w:t>
              </w:r>
            </w:ins>
          </w:p>
        </w:tc>
        <w:tc>
          <w:tcPr>
            <w:tcW w:w="2200" w:type="dxa"/>
            <w:noWrap/>
            <w:hideMark/>
          </w:tcPr>
          <w:p w14:paraId="6BCF5A39" w14:textId="77777777" w:rsidR="00E65DBE" w:rsidRPr="00E9302F" w:rsidRDefault="00E65DBE" w:rsidP="00AF0D4C">
            <w:pPr>
              <w:spacing w:after="0"/>
              <w:jc w:val="center"/>
              <w:rPr>
                <w:ins w:id="6807" w:author="China Telecom" w:date="2020-11-20T19:17:00Z"/>
              </w:rPr>
            </w:pPr>
            <w:ins w:id="6808" w:author="China Telecom" w:date="2020-11-20T19:17:00Z">
              <w:r w:rsidRPr="00E9302F">
                <w:t>6</w:t>
              </w:r>
            </w:ins>
          </w:p>
        </w:tc>
        <w:tc>
          <w:tcPr>
            <w:tcW w:w="2200" w:type="dxa"/>
            <w:noWrap/>
            <w:hideMark/>
          </w:tcPr>
          <w:p w14:paraId="0CC53844" w14:textId="77777777" w:rsidR="00E65DBE" w:rsidRPr="00E9302F" w:rsidRDefault="00E65DBE" w:rsidP="00AF0D4C">
            <w:pPr>
              <w:spacing w:after="0"/>
              <w:jc w:val="center"/>
              <w:rPr>
                <w:ins w:id="6809" w:author="China Telecom" w:date="2020-11-20T19:17:00Z"/>
              </w:rPr>
            </w:pPr>
            <w:ins w:id="6810" w:author="China Telecom" w:date="2020-11-20T19:17:00Z">
              <w:r w:rsidRPr="00E9302F">
                <w:t>140.57</w:t>
              </w:r>
            </w:ins>
          </w:p>
        </w:tc>
        <w:tc>
          <w:tcPr>
            <w:tcW w:w="2200" w:type="dxa"/>
            <w:noWrap/>
            <w:hideMark/>
          </w:tcPr>
          <w:p w14:paraId="050C506A" w14:textId="77777777" w:rsidR="00E65DBE" w:rsidRPr="00E9302F" w:rsidRDefault="00E65DBE" w:rsidP="00AF0D4C">
            <w:pPr>
              <w:spacing w:after="0"/>
              <w:jc w:val="center"/>
              <w:rPr>
                <w:ins w:id="6811" w:author="China Telecom" w:date="2020-11-20T19:17:00Z"/>
              </w:rPr>
            </w:pPr>
            <w:ins w:id="6812" w:author="China Telecom" w:date="2020-11-20T19:17:00Z">
              <w:r w:rsidRPr="00E9302F">
                <w:t>4.40</w:t>
              </w:r>
            </w:ins>
          </w:p>
        </w:tc>
      </w:tr>
      <w:tr w:rsidR="00E65DBE" w:rsidRPr="00E9302F" w14:paraId="333FC639" w14:textId="77777777" w:rsidTr="00AF0D4C">
        <w:trPr>
          <w:ins w:id="6813" w:author="China Telecom" w:date="2020-11-20T19:17:00Z"/>
        </w:trPr>
        <w:tc>
          <w:tcPr>
            <w:tcW w:w="6440" w:type="dxa"/>
            <w:noWrap/>
            <w:hideMark/>
          </w:tcPr>
          <w:p w14:paraId="6F737178" w14:textId="77777777" w:rsidR="00E65DBE" w:rsidRPr="00E9302F" w:rsidRDefault="00E65DBE" w:rsidP="00AF0D4C">
            <w:pPr>
              <w:spacing w:after="0"/>
              <w:rPr>
                <w:ins w:id="6814" w:author="China Telecom" w:date="2020-11-20T19:17:00Z"/>
              </w:rPr>
            </w:pPr>
            <w:ins w:id="6815" w:author="China Telecom" w:date="2020-11-20T19:17:00Z">
              <w:r w:rsidRPr="00E9302F">
                <w:t>PUSCH for VoIP DDDSUDDSUU</w:t>
              </w:r>
            </w:ins>
          </w:p>
        </w:tc>
        <w:tc>
          <w:tcPr>
            <w:tcW w:w="2200" w:type="dxa"/>
            <w:noWrap/>
            <w:hideMark/>
          </w:tcPr>
          <w:p w14:paraId="3AD4EF3F" w14:textId="77777777" w:rsidR="00E65DBE" w:rsidRPr="00E9302F" w:rsidRDefault="00E65DBE" w:rsidP="00AF0D4C">
            <w:pPr>
              <w:spacing w:after="0"/>
              <w:jc w:val="center"/>
              <w:rPr>
                <w:ins w:id="6816" w:author="China Telecom" w:date="2020-11-20T19:17:00Z"/>
              </w:rPr>
            </w:pPr>
            <w:ins w:id="6817" w:author="China Telecom" w:date="2020-11-20T19:17:00Z">
              <w:r w:rsidRPr="00E9302F">
                <w:t>3</w:t>
              </w:r>
            </w:ins>
          </w:p>
        </w:tc>
        <w:tc>
          <w:tcPr>
            <w:tcW w:w="2200" w:type="dxa"/>
            <w:noWrap/>
            <w:hideMark/>
          </w:tcPr>
          <w:p w14:paraId="15EB1809" w14:textId="77777777" w:rsidR="00E65DBE" w:rsidRPr="00E9302F" w:rsidRDefault="00E65DBE" w:rsidP="00AF0D4C">
            <w:pPr>
              <w:spacing w:after="0"/>
              <w:jc w:val="center"/>
              <w:rPr>
                <w:ins w:id="6818" w:author="China Telecom" w:date="2020-11-20T19:17:00Z"/>
              </w:rPr>
            </w:pPr>
            <w:ins w:id="6819" w:author="China Telecom" w:date="2020-11-20T19:17:00Z">
              <w:r w:rsidRPr="00E9302F">
                <w:t>145.71</w:t>
              </w:r>
            </w:ins>
          </w:p>
        </w:tc>
        <w:tc>
          <w:tcPr>
            <w:tcW w:w="2200" w:type="dxa"/>
            <w:noWrap/>
            <w:hideMark/>
          </w:tcPr>
          <w:p w14:paraId="7705C411" w14:textId="77777777" w:rsidR="00E65DBE" w:rsidRPr="00E9302F" w:rsidRDefault="00E65DBE" w:rsidP="00AF0D4C">
            <w:pPr>
              <w:spacing w:after="0"/>
              <w:jc w:val="center"/>
              <w:rPr>
                <w:ins w:id="6820" w:author="China Telecom" w:date="2020-11-20T19:17:00Z"/>
              </w:rPr>
            </w:pPr>
            <w:ins w:id="6821" w:author="China Telecom" w:date="2020-11-20T19:17:00Z">
              <w:r w:rsidRPr="00E9302F">
                <w:t>7.18</w:t>
              </w:r>
            </w:ins>
          </w:p>
        </w:tc>
      </w:tr>
      <w:tr w:rsidR="00E65DBE" w:rsidRPr="00E9302F" w14:paraId="195F84E1" w14:textId="77777777" w:rsidTr="00AF0D4C">
        <w:trPr>
          <w:ins w:id="6822" w:author="China Telecom" w:date="2020-11-20T19:17:00Z"/>
        </w:trPr>
        <w:tc>
          <w:tcPr>
            <w:tcW w:w="6440" w:type="dxa"/>
            <w:noWrap/>
            <w:hideMark/>
          </w:tcPr>
          <w:p w14:paraId="30A450E6" w14:textId="77777777" w:rsidR="00E65DBE" w:rsidRPr="00E9302F" w:rsidRDefault="00E65DBE" w:rsidP="00AF0D4C">
            <w:pPr>
              <w:spacing w:after="0"/>
              <w:rPr>
                <w:ins w:id="6823" w:author="China Telecom" w:date="2020-11-20T19:17:00Z"/>
              </w:rPr>
            </w:pPr>
            <w:ins w:id="6824" w:author="China Telecom" w:date="2020-11-20T19:17:00Z">
              <w:r w:rsidRPr="00E9302F">
                <w:t>PUSCH with SIP invite DDDSU</w:t>
              </w:r>
            </w:ins>
          </w:p>
        </w:tc>
        <w:tc>
          <w:tcPr>
            <w:tcW w:w="2200" w:type="dxa"/>
            <w:noWrap/>
            <w:hideMark/>
          </w:tcPr>
          <w:p w14:paraId="2AC05961" w14:textId="77777777" w:rsidR="00E65DBE" w:rsidRPr="00E9302F" w:rsidRDefault="00E65DBE" w:rsidP="00AF0D4C">
            <w:pPr>
              <w:spacing w:after="0"/>
              <w:jc w:val="center"/>
              <w:rPr>
                <w:ins w:id="6825" w:author="China Telecom" w:date="2020-11-20T19:17:00Z"/>
              </w:rPr>
            </w:pPr>
            <w:ins w:id="6826" w:author="China Telecom" w:date="2020-11-20T19:17:00Z">
              <w:r w:rsidRPr="00E9302F">
                <w:t>0</w:t>
              </w:r>
            </w:ins>
          </w:p>
        </w:tc>
        <w:tc>
          <w:tcPr>
            <w:tcW w:w="2200" w:type="dxa"/>
            <w:noWrap/>
            <w:hideMark/>
          </w:tcPr>
          <w:p w14:paraId="30319F34" w14:textId="77777777" w:rsidR="00E65DBE" w:rsidRPr="00E9302F" w:rsidRDefault="00E65DBE" w:rsidP="00AF0D4C">
            <w:pPr>
              <w:spacing w:after="0"/>
              <w:jc w:val="center"/>
              <w:rPr>
                <w:ins w:id="6827" w:author="China Telecom" w:date="2020-11-20T19:17:00Z"/>
                <w:noProof/>
              </w:rPr>
            </w:pPr>
          </w:p>
        </w:tc>
        <w:tc>
          <w:tcPr>
            <w:tcW w:w="2200" w:type="dxa"/>
            <w:noWrap/>
            <w:hideMark/>
          </w:tcPr>
          <w:p w14:paraId="7AB553DF" w14:textId="77777777" w:rsidR="00E65DBE" w:rsidRPr="00E9302F" w:rsidRDefault="00E65DBE" w:rsidP="00AF0D4C">
            <w:pPr>
              <w:spacing w:after="0"/>
              <w:jc w:val="center"/>
              <w:rPr>
                <w:ins w:id="6828" w:author="China Telecom" w:date="2020-11-20T19:17:00Z"/>
                <w:noProof/>
              </w:rPr>
            </w:pPr>
          </w:p>
        </w:tc>
      </w:tr>
      <w:tr w:rsidR="00E65DBE" w:rsidRPr="00E9302F" w14:paraId="13D6D429" w14:textId="77777777" w:rsidTr="00AF0D4C">
        <w:trPr>
          <w:ins w:id="6829" w:author="China Telecom" w:date="2020-11-20T19:17:00Z"/>
        </w:trPr>
        <w:tc>
          <w:tcPr>
            <w:tcW w:w="6440" w:type="dxa"/>
            <w:noWrap/>
            <w:hideMark/>
          </w:tcPr>
          <w:p w14:paraId="007970C0" w14:textId="77777777" w:rsidR="00E65DBE" w:rsidRPr="00E9302F" w:rsidRDefault="00E65DBE" w:rsidP="00AF0D4C">
            <w:pPr>
              <w:spacing w:after="0"/>
              <w:rPr>
                <w:ins w:id="6830" w:author="China Telecom" w:date="2020-11-20T19:17:00Z"/>
              </w:rPr>
            </w:pPr>
            <w:ins w:id="6831" w:author="China Telecom" w:date="2020-11-20T19:17:00Z">
              <w:r w:rsidRPr="00E9302F">
                <w:t>PUSCH with SIP invite DDDSUDDSUU</w:t>
              </w:r>
            </w:ins>
          </w:p>
        </w:tc>
        <w:tc>
          <w:tcPr>
            <w:tcW w:w="2200" w:type="dxa"/>
            <w:noWrap/>
            <w:hideMark/>
          </w:tcPr>
          <w:p w14:paraId="4DE73464" w14:textId="77777777" w:rsidR="00E65DBE" w:rsidRPr="00E9302F" w:rsidRDefault="00E65DBE" w:rsidP="00AF0D4C">
            <w:pPr>
              <w:spacing w:after="0"/>
              <w:jc w:val="center"/>
              <w:rPr>
                <w:ins w:id="6832" w:author="China Telecom" w:date="2020-11-20T19:17:00Z"/>
              </w:rPr>
            </w:pPr>
            <w:ins w:id="6833" w:author="China Telecom" w:date="2020-11-20T19:17:00Z">
              <w:r w:rsidRPr="00E9302F">
                <w:t>0</w:t>
              </w:r>
            </w:ins>
          </w:p>
        </w:tc>
        <w:tc>
          <w:tcPr>
            <w:tcW w:w="2200" w:type="dxa"/>
            <w:noWrap/>
            <w:hideMark/>
          </w:tcPr>
          <w:p w14:paraId="39D1B479" w14:textId="77777777" w:rsidR="00E65DBE" w:rsidRPr="00E9302F" w:rsidRDefault="00E65DBE" w:rsidP="00AF0D4C">
            <w:pPr>
              <w:spacing w:after="0"/>
              <w:jc w:val="center"/>
              <w:rPr>
                <w:ins w:id="6834" w:author="China Telecom" w:date="2020-11-20T19:17:00Z"/>
                <w:noProof/>
              </w:rPr>
            </w:pPr>
          </w:p>
        </w:tc>
        <w:tc>
          <w:tcPr>
            <w:tcW w:w="2200" w:type="dxa"/>
            <w:noWrap/>
            <w:hideMark/>
          </w:tcPr>
          <w:p w14:paraId="3D056A96" w14:textId="77777777" w:rsidR="00E65DBE" w:rsidRPr="00E9302F" w:rsidRDefault="00E65DBE" w:rsidP="00AF0D4C">
            <w:pPr>
              <w:spacing w:after="0"/>
              <w:jc w:val="center"/>
              <w:rPr>
                <w:ins w:id="6835" w:author="China Telecom" w:date="2020-11-20T19:17:00Z"/>
                <w:noProof/>
              </w:rPr>
            </w:pPr>
          </w:p>
        </w:tc>
      </w:tr>
      <w:tr w:rsidR="00E65DBE" w:rsidRPr="00E9302F" w14:paraId="0FD7396A" w14:textId="77777777" w:rsidTr="00AF0D4C">
        <w:trPr>
          <w:ins w:id="6836" w:author="China Telecom" w:date="2020-11-20T19:17:00Z"/>
        </w:trPr>
        <w:tc>
          <w:tcPr>
            <w:tcW w:w="6440" w:type="dxa"/>
            <w:noWrap/>
            <w:hideMark/>
          </w:tcPr>
          <w:p w14:paraId="3395F04D" w14:textId="77777777" w:rsidR="00E65DBE" w:rsidRPr="00E9302F" w:rsidRDefault="00E65DBE" w:rsidP="00AF0D4C">
            <w:pPr>
              <w:spacing w:after="0"/>
              <w:rPr>
                <w:ins w:id="6837" w:author="China Telecom" w:date="2020-11-20T19:17:00Z"/>
              </w:rPr>
            </w:pPr>
            <w:ins w:id="6838" w:author="China Telecom" w:date="2020-11-20T19:17:00Z">
              <w:r>
                <w:t>PUSCH for CSI 11bit DDDSU</w:t>
              </w:r>
            </w:ins>
          </w:p>
        </w:tc>
        <w:tc>
          <w:tcPr>
            <w:tcW w:w="2200" w:type="dxa"/>
            <w:noWrap/>
            <w:hideMark/>
          </w:tcPr>
          <w:p w14:paraId="1A3097C9" w14:textId="77777777" w:rsidR="00E65DBE" w:rsidRPr="00E9302F" w:rsidRDefault="00E65DBE" w:rsidP="00AF0D4C">
            <w:pPr>
              <w:spacing w:after="0"/>
              <w:jc w:val="center"/>
              <w:rPr>
                <w:ins w:id="6839" w:author="China Telecom" w:date="2020-11-20T19:17:00Z"/>
              </w:rPr>
            </w:pPr>
            <w:ins w:id="6840" w:author="China Telecom" w:date="2020-11-20T19:17:00Z">
              <w:r w:rsidRPr="00E9302F">
                <w:t>0</w:t>
              </w:r>
            </w:ins>
          </w:p>
        </w:tc>
        <w:tc>
          <w:tcPr>
            <w:tcW w:w="2200" w:type="dxa"/>
            <w:noWrap/>
            <w:hideMark/>
          </w:tcPr>
          <w:p w14:paraId="553BBD61" w14:textId="77777777" w:rsidR="00E65DBE" w:rsidRPr="00E9302F" w:rsidRDefault="00E65DBE" w:rsidP="00AF0D4C">
            <w:pPr>
              <w:spacing w:after="0"/>
              <w:jc w:val="center"/>
              <w:rPr>
                <w:ins w:id="6841" w:author="China Telecom" w:date="2020-11-20T19:17:00Z"/>
                <w:noProof/>
              </w:rPr>
            </w:pPr>
          </w:p>
        </w:tc>
        <w:tc>
          <w:tcPr>
            <w:tcW w:w="2200" w:type="dxa"/>
            <w:noWrap/>
            <w:hideMark/>
          </w:tcPr>
          <w:p w14:paraId="6FDD1764" w14:textId="77777777" w:rsidR="00E65DBE" w:rsidRPr="00E9302F" w:rsidRDefault="00E65DBE" w:rsidP="00AF0D4C">
            <w:pPr>
              <w:spacing w:after="0"/>
              <w:jc w:val="center"/>
              <w:rPr>
                <w:ins w:id="6842" w:author="China Telecom" w:date="2020-11-20T19:17:00Z"/>
                <w:noProof/>
              </w:rPr>
            </w:pPr>
          </w:p>
        </w:tc>
      </w:tr>
      <w:tr w:rsidR="00E65DBE" w:rsidRPr="00E9302F" w14:paraId="087BA4E5" w14:textId="77777777" w:rsidTr="00AF0D4C">
        <w:trPr>
          <w:ins w:id="6843" w:author="China Telecom" w:date="2020-11-20T19:17:00Z"/>
        </w:trPr>
        <w:tc>
          <w:tcPr>
            <w:tcW w:w="6440" w:type="dxa"/>
            <w:noWrap/>
            <w:hideMark/>
          </w:tcPr>
          <w:p w14:paraId="4EC24224" w14:textId="77777777" w:rsidR="00E65DBE" w:rsidRPr="00E9302F" w:rsidRDefault="00E65DBE" w:rsidP="00AF0D4C">
            <w:pPr>
              <w:spacing w:after="0"/>
              <w:rPr>
                <w:ins w:id="6844" w:author="China Telecom" w:date="2020-11-20T19:17:00Z"/>
              </w:rPr>
            </w:pPr>
            <w:ins w:id="6845" w:author="China Telecom" w:date="2020-11-20T19:17:00Z">
              <w:r w:rsidRPr="00E9302F">
                <w:t xml:space="preserve">PUSCH for CSI </w:t>
              </w:r>
              <w:r>
                <w:t>22 bit DDDSU</w:t>
              </w:r>
            </w:ins>
          </w:p>
        </w:tc>
        <w:tc>
          <w:tcPr>
            <w:tcW w:w="2200" w:type="dxa"/>
            <w:noWrap/>
            <w:hideMark/>
          </w:tcPr>
          <w:p w14:paraId="0D70467C" w14:textId="77777777" w:rsidR="00E65DBE" w:rsidRPr="00E9302F" w:rsidRDefault="00E65DBE" w:rsidP="00AF0D4C">
            <w:pPr>
              <w:spacing w:after="0"/>
              <w:jc w:val="center"/>
              <w:rPr>
                <w:ins w:id="6846" w:author="China Telecom" w:date="2020-11-20T19:17:00Z"/>
              </w:rPr>
            </w:pPr>
            <w:ins w:id="6847" w:author="China Telecom" w:date="2020-11-20T19:17:00Z">
              <w:r w:rsidRPr="00E9302F">
                <w:t>0</w:t>
              </w:r>
            </w:ins>
          </w:p>
        </w:tc>
        <w:tc>
          <w:tcPr>
            <w:tcW w:w="2200" w:type="dxa"/>
            <w:noWrap/>
            <w:hideMark/>
          </w:tcPr>
          <w:p w14:paraId="274CA9A3" w14:textId="77777777" w:rsidR="00E65DBE" w:rsidRPr="00E9302F" w:rsidRDefault="00E65DBE" w:rsidP="00AF0D4C">
            <w:pPr>
              <w:spacing w:after="0"/>
              <w:jc w:val="center"/>
              <w:rPr>
                <w:ins w:id="6848" w:author="China Telecom" w:date="2020-11-20T19:17:00Z"/>
                <w:noProof/>
              </w:rPr>
            </w:pPr>
          </w:p>
        </w:tc>
        <w:tc>
          <w:tcPr>
            <w:tcW w:w="2200" w:type="dxa"/>
            <w:noWrap/>
            <w:hideMark/>
          </w:tcPr>
          <w:p w14:paraId="43149A99" w14:textId="77777777" w:rsidR="00E65DBE" w:rsidRPr="00E9302F" w:rsidRDefault="00E65DBE" w:rsidP="00AF0D4C">
            <w:pPr>
              <w:spacing w:after="0"/>
              <w:jc w:val="center"/>
              <w:rPr>
                <w:ins w:id="6849" w:author="China Telecom" w:date="2020-11-20T19:17:00Z"/>
                <w:noProof/>
              </w:rPr>
            </w:pPr>
          </w:p>
        </w:tc>
      </w:tr>
      <w:tr w:rsidR="00E65DBE" w:rsidRPr="00E9302F" w14:paraId="0A0651A1" w14:textId="77777777" w:rsidTr="00AF0D4C">
        <w:trPr>
          <w:ins w:id="6850" w:author="China Telecom" w:date="2020-11-20T19:17:00Z"/>
        </w:trPr>
        <w:tc>
          <w:tcPr>
            <w:tcW w:w="6440" w:type="dxa"/>
            <w:noWrap/>
            <w:hideMark/>
          </w:tcPr>
          <w:p w14:paraId="0A719958" w14:textId="77777777" w:rsidR="00E65DBE" w:rsidRPr="00E9302F" w:rsidRDefault="00E65DBE" w:rsidP="00AF0D4C">
            <w:pPr>
              <w:spacing w:after="0"/>
              <w:rPr>
                <w:ins w:id="6851" w:author="China Telecom" w:date="2020-11-20T19:17:00Z"/>
              </w:rPr>
            </w:pPr>
            <w:ins w:id="6852" w:author="China Telecom" w:date="2020-11-20T19:17:00Z">
              <w:r w:rsidRPr="00E9302F">
                <w:t>PUCCH Format 1</w:t>
              </w:r>
            </w:ins>
          </w:p>
        </w:tc>
        <w:tc>
          <w:tcPr>
            <w:tcW w:w="2200" w:type="dxa"/>
            <w:noWrap/>
            <w:hideMark/>
          </w:tcPr>
          <w:p w14:paraId="431488A1" w14:textId="77777777" w:rsidR="00E65DBE" w:rsidRPr="00E9302F" w:rsidRDefault="00E65DBE" w:rsidP="00AF0D4C">
            <w:pPr>
              <w:spacing w:after="0"/>
              <w:jc w:val="center"/>
              <w:rPr>
                <w:ins w:id="6853" w:author="China Telecom" w:date="2020-11-20T19:17:00Z"/>
              </w:rPr>
            </w:pPr>
            <w:ins w:id="6854" w:author="China Telecom" w:date="2020-11-20T19:17:00Z">
              <w:r w:rsidRPr="00E9302F">
                <w:t>0</w:t>
              </w:r>
            </w:ins>
          </w:p>
        </w:tc>
        <w:tc>
          <w:tcPr>
            <w:tcW w:w="2200" w:type="dxa"/>
            <w:noWrap/>
            <w:hideMark/>
          </w:tcPr>
          <w:p w14:paraId="05CA6328" w14:textId="77777777" w:rsidR="00E65DBE" w:rsidRPr="00E9302F" w:rsidRDefault="00E65DBE" w:rsidP="00AF0D4C">
            <w:pPr>
              <w:spacing w:after="0"/>
              <w:jc w:val="center"/>
              <w:rPr>
                <w:ins w:id="6855" w:author="China Telecom" w:date="2020-11-20T19:17:00Z"/>
                <w:noProof/>
              </w:rPr>
            </w:pPr>
          </w:p>
        </w:tc>
        <w:tc>
          <w:tcPr>
            <w:tcW w:w="2200" w:type="dxa"/>
            <w:noWrap/>
            <w:hideMark/>
          </w:tcPr>
          <w:p w14:paraId="404AA0C4" w14:textId="77777777" w:rsidR="00E65DBE" w:rsidRPr="00E9302F" w:rsidRDefault="00E65DBE" w:rsidP="00AF0D4C">
            <w:pPr>
              <w:spacing w:after="0"/>
              <w:jc w:val="center"/>
              <w:rPr>
                <w:ins w:id="6856" w:author="China Telecom" w:date="2020-11-20T19:17:00Z"/>
                <w:noProof/>
              </w:rPr>
            </w:pPr>
          </w:p>
        </w:tc>
      </w:tr>
      <w:tr w:rsidR="00E65DBE" w:rsidRPr="00E9302F" w14:paraId="1F8E9874" w14:textId="77777777" w:rsidTr="00AF0D4C">
        <w:trPr>
          <w:ins w:id="6857" w:author="China Telecom" w:date="2020-11-20T19:17:00Z"/>
        </w:trPr>
        <w:tc>
          <w:tcPr>
            <w:tcW w:w="6440" w:type="dxa"/>
            <w:noWrap/>
            <w:hideMark/>
          </w:tcPr>
          <w:p w14:paraId="2F763979" w14:textId="77777777" w:rsidR="00E65DBE" w:rsidRPr="00E9302F" w:rsidRDefault="00E65DBE" w:rsidP="00AF0D4C">
            <w:pPr>
              <w:spacing w:after="0"/>
              <w:rPr>
                <w:ins w:id="6858" w:author="China Telecom" w:date="2020-11-20T19:17:00Z"/>
              </w:rPr>
            </w:pPr>
            <w:ins w:id="6859" w:author="China Telecom" w:date="2020-11-20T19:17:00Z">
              <w:r w:rsidRPr="00E9302F">
                <w:t>PUCCH Format 3 11bit</w:t>
              </w:r>
            </w:ins>
          </w:p>
        </w:tc>
        <w:tc>
          <w:tcPr>
            <w:tcW w:w="2200" w:type="dxa"/>
            <w:noWrap/>
            <w:hideMark/>
          </w:tcPr>
          <w:p w14:paraId="6587A255" w14:textId="77777777" w:rsidR="00E65DBE" w:rsidRPr="00E9302F" w:rsidRDefault="00E65DBE" w:rsidP="00AF0D4C">
            <w:pPr>
              <w:spacing w:after="0"/>
              <w:jc w:val="center"/>
              <w:rPr>
                <w:ins w:id="6860" w:author="China Telecom" w:date="2020-11-20T19:17:00Z"/>
              </w:rPr>
            </w:pPr>
            <w:ins w:id="6861" w:author="China Telecom" w:date="2020-11-20T19:17:00Z">
              <w:r w:rsidRPr="00E9302F">
                <w:t>2</w:t>
              </w:r>
            </w:ins>
          </w:p>
        </w:tc>
        <w:tc>
          <w:tcPr>
            <w:tcW w:w="2200" w:type="dxa"/>
            <w:noWrap/>
            <w:hideMark/>
          </w:tcPr>
          <w:p w14:paraId="1F6B8CBE" w14:textId="77777777" w:rsidR="00E65DBE" w:rsidRPr="00E9302F" w:rsidRDefault="00E65DBE" w:rsidP="00AF0D4C">
            <w:pPr>
              <w:spacing w:after="0"/>
              <w:jc w:val="center"/>
              <w:rPr>
                <w:ins w:id="6862" w:author="China Telecom" w:date="2020-11-20T19:17:00Z"/>
              </w:rPr>
            </w:pPr>
            <w:ins w:id="6863" w:author="China Telecom" w:date="2020-11-20T19:17:00Z">
              <w:r w:rsidRPr="00E9302F">
                <w:t>149.47</w:t>
              </w:r>
            </w:ins>
          </w:p>
        </w:tc>
        <w:tc>
          <w:tcPr>
            <w:tcW w:w="2200" w:type="dxa"/>
            <w:noWrap/>
            <w:hideMark/>
          </w:tcPr>
          <w:p w14:paraId="7C032425" w14:textId="77777777" w:rsidR="00E65DBE" w:rsidRPr="00E9302F" w:rsidRDefault="00E65DBE" w:rsidP="00AF0D4C">
            <w:pPr>
              <w:spacing w:after="0"/>
              <w:jc w:val="center"/>
              <w:rPr>
                <w:ins w:id="6864" w:author="China Telecom" w:date="2020-11-20T19:17:00Z"/>
              </w:rPr>
            </w:pPr>
            <w:ins w:id="6865" w:author="China Telecom" w:date="2020-11-20T19:17:00Z">
              <w:r w:rsidRPr="00E9302F">
                <w:t>0.44</w:t>
              </w:r>
            </w:ins>
          </w:p>
        </w:tc>
      </w:tr>
      <w:tr w:rsidR="00E65DBE" w:rsidRPr="00E9302F" w14:paraId="1910AD1D" w14:textId="77777777" w:rsidTr="00AF0D4C">
        <w:trPr>
          <w:ins w:id="6866" w:author="China Telecom" w:date="2020-11-20T19:17:00Z"/>
        </w:trPr>
        <w:tc>
          <w:tcPr>
            <w:tcW w:w="6440" w:type="dxa"/>
            <w:noWrap/>
            <w:hideMark/>
          </w:tcPr>
          <w:p w14:paraId="3C7B5B1B" w14:textId="77777777" w:rsidR="00E65DBE" w:rsidRPr="00E9302F" w:rsidRDefault="00E65DBE" w:rsidP="00AF0D4C">
            <w:pPr>
              <w:spacing w:after="0"/>
              <w:rPr>
                <w:ins w:id="6867" w:author="China Telecom" w:date="2020-11-20T19:17:00Z"/>
              </w:rPr>
            </w:pPr>
            <w:ins w:id="6868" w:author="China Telecom" w:date="2020-11-20T19:17:00Z">
              <w:r w:rsidRPr="00E9302F">
                <w:t>PUCCH Format 3 22bit</w:t>
              </w:r>
            </w:ins>
          </w:p>
        </w:tc>
        <w:tc>
          <w:tcPr>
            <w:tcW w:w="2200" w:type="dxa"/>
            <w:noWrap/>
            <w:hideMark/>
          </w:tcPr>
          <w:p w14:paraId="6362E0CA" w14:textId="77777777" w:rsidR="00E65DBE" w:rsidRPr="00E9302F" w:rsidRDefault="00E65DBE" w:rsidP="00AF0D4C">
            <w:pPr>
              <w:spacing w:after="0"/>
              <w:jc w:val="center"/>
              <w:rPr>
                <w:ins w:id="6869" w:author="China Telecom" w:date="2020-11-20T19:17:00Z"/>
              </w:rPr>
            </w:pPr>
            <w:ins w:id="6870" w:author="China Telecom" w:date="2020-11-20T19:17:00Z">
              <w:r w:rsidRPr="00E9302F">
                <w:t>1</w:t>
              </w:r>
            </w:ins>
          </w:p>
        </w:tc>
        <w:tc>
          <w:tcPr>
            <w:tcW w:w="2200" w:type="dxa"/>
            <w:noWrap/>
            <w:hideMark/>
          </w:tcPr>
          <w:p w14:paraId="6356983F" w14:textId="77777777" w:rsidR="00E65DBE" w:rsidRPr="00E9302F" w:rsidRDefault="00E65DBE" w:rsidP="00AF0D4C">
            <w:pPr>
              <w:spacing w:after="0"/>
              <w:jc w:val="center"/>
              <w:rPr>
                <w:ins w:id="6871" w:author="China Telecom" w:date="2020-11-20T19:17:00Z"/>
              </w:rPr>
            </w:pPr>
            <w:ins w:id="6872" w:author="China Telecom" w:date="2020-11-20T19:17:00Z">
              <w:r w:rsidRPr="00E9302F">
                <w:t>147.97</w:t>
              </w:r>
            </w:ins>
          </w:p>
        </w:tc>
        <w:tc>
          <w:tcPr>
            <w:tcW w:w="2200" w:type="dxa"/>
            <w:noWrap/>
            <w:hideMark/>
          </w:tcPr>
          <w:p w14:paraId="0C1B9430" w14:textId="77777777" w:rsidR="00E65DBE" w:rsidRPr="00E9302F" w:rsidRDefault="00E65DBE" w:rsidP="00AF0D4C">
            <w:pPr>
              <w:spacing w:after="0"/>
              <w:jc w:val="center"/>
              <w:rPr>
                <w:ins w:id="6873" w:author="China Telecom" w:date="2020-11-20T19:17:00Z"/>
              </w:rPr>
            </w:pPr>
            <w:ins w:id="6874" w:author="China Telecom" w:date="2020-11-20T19:17:00Z">
              <w:r w:rsidRPr="00E9302F">
                <w:t>0.00</w:t>
              </w:r>
            </w:ins>
          </w:p>
        </w:tc>
      </w:tr>
      <w:tr w:rsidR="00E65DBE" w:rsidRPr="00E9302F" w14:paraId="5D3ED066" w14:textId="77777777" w:rsidTr="00AF0D4C">
        <w:trPr>
          <w:ins w:id="6875" w:author="China Telecom" w:date="2020-11-20T19:17:00Z"/>
        </w:trPr>
        <w:tc>
          <w:tcPr>
            <w:tcW w:w="6440" w:type="dxa"/>
            <w:noWrap/>
            <w:hideMark/>
          </w:tcPr>
          <w:p w14:paraId="2FCDE370" w14:textId="77777777" w:rsidR="00E65DBE" w:rsidRPr="00E9302F" w:rsidRDefault="00E65DBE" w:rsidP="00AF0D4C">
            <w:pPr>
              <w:spacing w:after="0"/>
              <w:rPr>
                <w:ins w:id="6876" w:author="China Telecom" w:date="2020-11-20T19:17:00Z"/>
              </w:rPr>
            </w:pPr>
            <w:ins w:id="6877" w:author="China Telecom" w:date="2020-11-20T19:17:00Z">
              <w:r w:rsidRPr="00E9302F">
                <w:t xml:space="preserve">SSB </w:t>
              </w:r>
            </w:ins>
          </w:p>
        </w:tc>
        <w:tc>
          <w:tcPr>
            <w:tcW w:w="2200" w:type="dxa"/>
            <w:noWrap/>
            <w:hideMark/>
          </w:tcPr>
          <w:p w14:paraId="089B187B" w14:textId="77777777" w:rsidR="00E65DBE" w:rsidRPr="00E9302F" w:rsidRDefault="00E65DBE" w:rsidP="00AF0D4C">
            <w:pPr>
              <w:spacing w:after="0"/>
              <w:jc w:val="center"/>
              <w:rPr>
                <w:ins w:id="6878" w:author="China Telecom" w:date="2020-11-20T19:17:00Z"/>
              </w:rPr>
            </w:pPr>
            <w:ins w:id="6879" w:author="China Telecom" w:date="2020-11-20T19:17:00Z">
              <w:r w:rsidRPr="00E9302F">
                <w:t>0</w:t>
              </w:r>
            </w:ins>
          </w:p>
        </w:tc>
        <w:tc>
          <w:tcPr>
            <w:tcW w:w="2200" w:type="dxa"/>
            <w:noWrap/>
            <w:hideMark/>
          </w:tcPr>
          <w:p w14:paraId="4106E387" w14:textId="77777777" w:rsidR="00E65DBE" w:rsidRPr="00E9302F" w:rsidRDefault="00E65DBE" w:rsidP="00AF0D4C">
            <w:pPr>
              <w:spacing w:after="0"/>
              <w:jc w:val="center"/>
              <w:rPr>
                <w:ins w:id="6880" w:author="China Telecom" w:date="2020-11-20T19:17:00Z"/>
                <w:noProof/>
              </w:rPr>
            </w:pPr>
          </w:p>
        </w:tc>
        <w:tc>
          <w:tcPr>
            <w:tcW w:w="2200" w:type="dxa"/>
            <w:noWrap/>
            <w:hideMark/>
          </w:tcPr>
          <w:p w14:paraId="40537867" w14:textId="77777777" w:rsidR="00E65DBE" w:rsidRPr="00E9302F" w:rsidRDefault="00E65DBE" w:rsidP="00AF0D4C">
            <w:pPr>
              <w:spacing w:after="0"/>
              <w:jc w:val="center"/>
              <w:rPr>
                <w:ins w:id="6881" w:author="China Telecom" w:date="2020-11-20T19:17:00Z"/>
                <w:noProof/>
              </w:rPr>
            </w:pPr>
          </w:p>
        </w:tc>
      </w:tr>
      <w:tr w:rsidR="00E65DBE" w:rsidRPr="00E9302F" w14:paraId="18FA2929" w14:textId="77777777" w:rsidTr="00AF0D4C">
        <w:trPr>
          <w:ins w:id="6882" w:author="China Telecom" w:date="2020-11-20T19:17:00Z"/>
        </w:trPr>
        <w:tc>
          <w:tcPr>
            <w:tcW w:w="6440" w:type="dxa"/>
            <w:noWrap/>
            <w:hideMark/>
          </w:tcPr>
          <w:p w14:paraId="4DCDAFBF" w14:textId="77777777" w:rsidR="00E65DBE" w:rsidRPr="00E9302F" w:rsidRDefault="00E65DBE" w:rsidP="00AF0D4C">
            <w:pPr>
              <w:spacing w:after="0"/>
              <w:rPr>
                <w:ins w:id="6883" w:author="China Telecom" w:date="2020-11-20T19:17:00Z"/>
              </w:rPr>
            </w:pPr>
            <w:ins w:id="6884" w:author="China Telecom" w:date="2020-11-20T19:17:00Z">
              <w:r w:rsidRPr="00E9302F">
                <w:t>PRACH Format 0</w:t>
              </w:r>
            </w:ins>
          </w:p>
        </w:tc>
        <w:tc>
          <w:tcPr>
            <w:tcW w:w="2200" w:type="dxa"/>
            <w:noWrap/>
            <w:hideMark/>
          </w:tcPr>
          <w:p w14:paraId="66DC124B" w14:textId="77777777" w:rsidR="00E65DBE" w:rsidRPr="00E9302F" w:rsidRDefault="00E65DBE" w:rsidP="00AF0D4C">
            <w:pPr>
              <w:spacing w:after="0"/>
              <w:jc w:val="center"/>
              <w:rPr>
                <w:ins w:id="6885" w:author="China Telecom" w:date="2020-11-20T19:17:00Z"/>
              </w:rPr>
            </w:pPr>
            <w:ins w:id="6886" w:author="China Telecom" w:date="2020-11-20T19:17:00Z">
              <w:r w:rsidRPr="00E9302F">
                <w:t>2</w:t>
              </w:r>
            </w:ins>
          </w:p>
        </w:tc>
        <w:tc>
          <w:tcPr>
            <w:tcW w:w="2200" w:type="dxa"/>
            <w:noWrap/>
            <w:hideMark/>
          </w:tcPr>
          <w:p w14:paraId="23B6B445" w14:textId="77777777" w:rsidR="00E65DBE" w:rsidRPr="00E9302F" w:rsidRDefault="00E65DBE" w:rsidP="00AF0D4C">
            <w:pPr>
              <w:spacing w:after="0"/>
              <w:jc w:val="center"/>
              <w:rPr>
                <w:ins w:id="6887" w:author="China Telecom" w:date="2020-11-20T19:17:00Z"/>
              </w:rPr>
            </w:pPr>
            <w:ins w:id="6888" w:author="China Telecom" w:date="2020-11-20T19:17:00Z">
              <w:r w:rsidRPr="00E9302F">
                <w:t>152.97</w:t>
              </w:r>
            </w:ins>
          </w:p>
        </w:tc>
        <w:tc>
          <w:tcPr>
            <w:tcW w:w="2200" w:type="dxa"/>
            <w:noWrap/>
            <w:hideMark/>
          </w:tcPr>
          <w:p w14:paraId="332E798F" w14:textId="77777777" w:rsidR="00E65DBE" w:rsidRPr="00E9302F" w:rsidRDefault="00E65DBE" w:rsidP="00AF0D4C">
            <w:pPr>
              <w:spacing w:after="0"/>
              <w:jc w:val="center"/>
              <w:rPr>
                <w:ins w:id="6889" w:author="China Telecom" w:date="2020-11-20T19:17:00Z"/>
              </w:rPr>
            </w:pPr>
            <w:ins w:id="6890" w:author="China Telecom" w:date="2020-11-20T19:17:00Z">
              <w:r w:rsidRPr="00E9302F">
                <w:t>0.22</w:t>
              </w:r>
            </w:ins>
          </w:p>
        </w:tc>
      </w:tr>
      <w:tr w:rsidR="00E65DBE" w:rsidRPr="00E9302F" w14:paraId="444E1A86" w14:textId="77777777" w:rsidTr="00AF0D4C">
        <w:trPr>
          <w:ins w:id="6891" w:author="China Telecom" w:date="2020-11-20T19:17:00Z"/>
        </w:trPr>
        <w:tc>
          <w:tcPr>
            <w:tcW w:w="6440" w:type="dxa"/>
            <w:noWrap/>
            <w:hideMark/>
          </w:tcPr>
          <w:p w14:paraId="5009C4F0" w14:textId="77777777" w:rsidR="00E65DBE" w:rsidRPr="00E9302F" w:rsidRDefault="00E65DBE" w:rsidP="00AF0D4C">
            <w:pPr>
              <w:spacing w:after="0"/>
              <w:rPr>
                <w:ins w:id="6892" w:author="China Telecom" w:date="2020-11-20T19:17:00Z"/>
              </w:rPr>
            </w:pPr>
            <w:ins w:id="6893" w:author="China Telecom" w:date="2020-11-20T19:17:00Z">
              <w:r w:rsidRPr="00E9302F">
                <w:t>PRACH Format B4</w:t>
              </w:r>
            </w:ins>
          </w:p>
        </w:tc>
        <w:tc>
          <w:tcPr>
            <w:tcW w:w="2200" w:type="dxa"/>
            <w:noWrap/>
            <w:hideMark/>
          </w:tcPr>
          <w:p w14:paraId="21D50A20" w14:textId="77777777" w:rsidR="00E65DBE" w:rsidRPr="00E9302F" w:rsidRDefault="00E65DBE" w:rsidP="00AF0D4C">
            <w:pPr>
              <w:spacing w:after="0"/>
              <w:jc w:val="center"/>
              <w:rPr>
                <w:ins w:id="6894" w:author="China Telecom" w:date="2020-11-20T19:17:00Z"/>
              </w:rPr>
            </w:pPr>
            <w:ins w:id="6895" w:author="China Telecom" w:date="2020-11-20T19:17:00Z">
              <w:r w:rsidRPr="00E9302F">
                <w:t>2</w:t>
              </w:r>
            </w:ins>
          </w:p>
        </w:tc>
        <w:tc>
          <w:tcPr>
            <w:tcW w:w="2200" w:type="dxa"/>
            <w:noWrap/>
            <w:hideMark/>
          </w:tcPr>
          <w:p w14:paraId="04F2266D" w14:textId="77777777" w:rsidR="00E65DBE" w:rsidRPr="00E9302F" w:rsidRDefault="00E65DBE" w:rsidP="00AF0D4C">
            <w:pPr>
              <w:spacing w:after="0"/>
              <w:jc w:val="center"/>
              <w:rPr>
                <w:ins w:id="6896" w:author="China Telecom" w:date="2020-11-20T19:17:00Z"/>
              </w:rPr>
            </w:pPr>
            <w:ins w:id="6897" w:author="China Telecom" w:date="2020-11-20T19:17:00Z">
              <w:r w:rsidRPr="00E9302F">
                <w:t>150.15</w:t>
              </w:r>
            </w:ins>
          </w:p>
        </w:tc>
        <w:tc>
          <w:tcPr>
            <w:tcW w:w="2200" w:type="dxa"/>
            <w:noWrap/>
            <w:hideMark/>
          </w:tcPr>
          <w:p w14:paraId="58B8CAEF" w14:textId="77777777" w:rsidR="00E65DBE" w:rsidRPr="00E9302F" w:rsidRDefault="00E65DBE" w:rsidP="00AF0D4C">
            <w:pPr>
              <w:spacing w:after="0"/>
              <w:jc w:val="center"/>
              <w:rPr>
                <w:ins w:id="6898" w:author="China Telecom" w:date="2020-11-20T19:17:00Z"/>
              </w:rPr>
            </w:pPr>
            <w:ins w:id="6899" w:author="China Telecom" w:date="2020-11-20T19:17:00Z">
              <w:r w:rsidRPr="00E9302F">
                <w:t>0.98</w:t>
              </w:r>
            </w:ins>
          </w:p>
        </w:tc>
      </w:tr>
      <w:tr w:rsidR="00E65DBE" w:rsidRPr="00E9302F" w14:paraId="025CE015" w14:textId="77777777" w:rsidTr="00AF0D4C">
        <w:trPr>
          <w:ins w:id="6900" w:author="China Telecom" w:date="2020-11-20T19:17:00Z"/>
        </w:trPr>
        <w:tc>
          <w:tcPr>
            <w:tcW w:w="6440" w:type="dxa"/>
            <w:noWrap/>
            <w:hideMark/>
          </w:tcPr>
          <w:p w14:paraId="035C6F82" w14:textId="77777777" w:rsidR="00E65DBE" w:rsidRPr="00E9302F" w:rsidRDefault="00E65DBE" w:rsidP="00AF0D4C">
            <w:pPr>
              <w:spacing w:after="0"/>
              <w:rPr>
                <w:ins w:id="6901" w:author="China Telecom" w:date="2020-11-20T19:17:00Z"/>
              </w:rPr>
            </w:pPr>
            <w:ins w:id="6902" w:author="China Telecom" w:date="2020-11-20T19:17:00Z">
              <w:r w:rsidRPr="00E9302F">
                <w:t>PRACH Format C2</w:t>
              </w:r>
            </w:ins>
          </w:p>
        </w:tc>
        <w:tc>
          <w:tcPr>
            <w:tcW w:w="2200" w:type="dxa"/>
            <w:noWrap/>
            <w:hideMark/>
          </w:tcPr>
          <w:p w14:paraId="0C2E8620" w14:textId="77777777" w:rsidR="00E65DBE" w:rsidRPr="00E9302F" w:rsidRDefault="00E65DBE" w:rsidP="00AF0D4C">
            <w:pPr>
              <w:spacing w:after="0"/>
              <w:jc w:val="center"/>
              <w:rPr>
                <w:ins w:id="6903" w:author="China Telecom" w:date="2020-11-20T19:17:00Z"/>
              </w:rPr>
            </w:pPr>
            <w:ins w:id="6904" w:author="China Telecom" w:date="2020-11-20T19:17:00Z">
              <w:r w:rsidRPr="00E9302F">
                <w:t>2</w:t>
              </w:r>
            </w:ins>
          </w:p>
        </w:tc>
        <w:tc>
          <w:tcPr>
            <w:tcW w:w="2200" w:type="dxa"/>
            <w:noWrap/>
            <w:hideMark/>
          </w:tcPr>
          <w:p w14:paraId="6FDC406E" w14:textId="77777777" w:rsidR="00E65DBE" w:rsidRPr="00E9302F" w:rsidRDefault="00E65DBE" w:rsidP="00AF0D4C">
            <w:pPr>
              <w:spacing w:after="0"/>
              <w:jc w:val="center"/>
              <w:rPr>
                <w:ins w:id="6905" w:author="China Telecom" w:date="2020-11-20T19:17:00Z"/>
              </w:rPr>
            </w:pPr>
            <w:ins w:id="6906" w:author="China Telecom" w:date="2020-11-20T19:17:00Z">
              <w:r w:rsidRPr="00E9302F">
                <w:t>148.41</w:t>
              </w:r>
            </w:ins>
          </w:p>
        </w:tc>
        <w:tc>
          <w:tcPr>
            <w:tcW w:w="2200" w:type="dxa"/>
            <w:noWrap/>
            <w:hideMark/>
          </w:tcPr>
          <w:p w14:paraId="6FA0AEC0" w14:textId="77777777" w:rsidR="00E65DBE" w:rsidRPr="00E9302F" w:rsidRDefault="00E65DBE" w:rsidP="00AF0D4C">
            <w:pPr>
              <w:spacing w:after="0"/>
              <w:jc w:val="center"/>
              <w:rPr>
                <w:ins w:id="6907" w:author="China Telecom" w:date="2020-11-20T19:17:00Z"/>
              </w:rPr>
            </w:pPr>
            <w:ins w:id="6908" w:author="China Telecom" w:date="2020-11-20T19:17:00Z">
              <w:r w:rsidRPr="00E9302F">
                <w:t>2.22</w:t>
              </w:r>
            </w:ins>
          </w:p>
        </w:tc>
      </w:tr>
      <w:tr w:rsidR="00E65DBE" w:rsidRPr="00E9302F" w14:paraId="1AC90081" w14:textId="77777777" w:rsidTr="00AF0D4C">
        <w:trPr>
          <w:ins w:id="6909" w:author="China Telecom" w:date="2020-11-20T19:17:00Z"/>
        </w:trPr>
        <w:tc>
          <w:tcPr>
            <w:tcW w:w="6440" w:type="dxa"/>
            <w:noWrap/>
            <w:hideMark/>
          </w:tcPr>
          <w:p w14:paraId="400D417F" w14:textId="77777777" w:rsidR="00E65DBE" w:rsidRPr="00E9302F" w:rsidRDefault="00E65DBE" w:rsidP="00AF0D4C">
            <w:pPr>
              <w:spacing w:after="0"/>
              <w:rPr>
                <w:ins w:id="6910" w:author="China Telecom" w:date="2020-11-20T19:17:00Z"/>
              </w:rPr>
            </w:pPr>
            <w:ins w:id="6911" w:author="China Telecom" w:date="2020-11-20T19:17:00Z">
              <w:r w:rsidRPr="00E9302F">
                <w:t xml:space="preserve">Broadcast PDCCH(PDCCH of Msg.2) </w:t>
              </w:r>
            </w:ins>
          </w:p>
        </w:tc>
        <w:tc>
          <w:tcPr>
            <w:tcW w:w="2200" w:type="dxa"/>
            <w:noWrap/>
            <w:hideMark/>
          </w:tcPr>
          <w:p w14:paraId="579683FF" w14:textId="77777777" w:rsidR="00E65DBE" w:rsidRPr="00E9302F" w:rsidRDefault="00E65DBE" w:rsidP="00AF0D4C">
            <w:pPr>
              <w:spacing w:after="0"/>
              <w:jc w:val="center"/>
              <w:rPr>
                <w:ins w:id="6912" w:author="China Telecom" w:date="2020-11-20T19:17:00Z"/>
              </w:rPr>
            </w:pPr>
            <w:ins w:id="6913" w:author="China Telecom" w:date="2020-11-20T19:17:00Z">
              <w:r w:rsidRPr="00E9302F">
                <w:t>0</w:t>
              </w:r>
            </w:ins>
          </w:p>
        </w:tc>
        <w:tc>
          <w:tcPr>
            <w:tcW w:w="2200" w:type="dxa"/>
            <w:noWrap/>
            <w:hideMark/>
          </w:tcPr>
          <w:p w14:paraId="4452BCD5" w14:textId="77777777" w:rsidR="00E65DBE" w:rsidRPr="00E9302F" w:rsidRDefault="00E65DBE" w:rsidP="00AF0D4C">
            <w:pPr>
              <w:spacing w:after="0"/>
              <w:jc w:val="center"/>
              <w:rPr>
                <w:ins w:id="6914" w:author="China Telecom" w:date="2020-11-20T19:17:00Z"/>
                <w:noProof/>
              </w:rPr>
            </w:pPr>
          </w:p>
        </w:tc>
        <w:tc>
          <w:tcPr>
            <w:tcW w:w="2200" w:type="dxa"/>
            <w:noWrap/>
            <w:hideMark/>
          </w:tcPr>
          <w:p w14:paraId="35230023" w14:textId="77777777" w:rsidR="00E65DBE" w:rsidRPr="00E9302F" w:rsidRDefault="00E65DBE" w:rsidP="00AF0D4C">
            <w:pPr>
              <w:spacing w:after="0"/>
              <w:jc w:val="center"/>
              <w:rPr>
                <w:ins w:id="6915" w:author="China Telecom" w:date="2020-11-20T19:17:00Z"/>
                <w:noProof/>
              </w:rPr>
            </w:pPr>
          </w:p>
        </w:tc>
      </w:tr>
      <w:tr w:rsidR="00E65DBE" w:rsidRPr="00E9302F" w14:paraId="4DDA137F" w14:textId="77777777" w:rsidTr="00AF0D4C">
        <w:trPr>
          <w:ins w:id="6916" w:author="China Telecom" w:date="2020-11-20T19:17:00Z"/>
        </w:trPr>
        <w:tc>
          <w:tcPr>
            <w:tcW w:w="6440" w:type="dxa"/>
            <w:noWrap/>
            <w:hideMark/>
          </w:tcPr>
          <w:p w14:paraId="2C251AC6" w14:textId="77777777" w:rsidR="00E65DBE" w:rsidRPr="00E9302F" w:rsidRDefault="00E65DBE" w:rsidP="00AF0D4C">
            <w:pPr>
              <w:spacing w:after="0"/>
              <w:rPr>
                <w:ins w:id="6917" w:author="China Telecom" w:date="2020-11-20T19:17:00Z"/>
              </w:rPr>
            </w:pPr>
            <w:ins w:id="6918" w:author="China Telecom" w:date="2020-11-20T19:17:00Z">
              <w:r w:rsidRPr="00E9302F">
                <w:t xml:space="preserve">PDSCH for Msg.2 </w:t>
              </w:r>
            </w:ins>
          </w:p>
        </w:tc>
        <w:tc>
          <w:tcPr>
            <w:tcW w:w="2200" w:type="dxa"/>
            <w:noWrap/>
            <w:hideMark/>
          </w:tcPr>
          <w:p w14:paraId="2680E377" w14:textId="77777777" w:rsidR="00E65DBE" w:rsidRPr="00E9302F" w:rsidRDefault="00E65DBE" w:rsidP="00AF0D4C">
            <w:pPr>
              <w:spacing w:after="0"/>
              <w:jc w:val="center"/>
              <w:rPr>
                <w:ins w:id="6919" w:author="China Telecom" w:date="2020-11-20T19:17:00Z"/>
              </w:rPr>
            </w:pPr>
            <w:ins w:id="6920" w:author="China Telecom" w:date="2020-11-20T19:17:00Z">
              <w:r w:rsidRPr="00E9302F">
                <w:t>1</w:t>
              </w:r>
            </w:ins>
          </w:p>
        </w:tc>
        <w:tc>
          <w:tcPr>
            <w:tcW w:w="2200" w:type="dxa"/>
            <w:noWrap/>
            <w:hideMark/>
          </w:tcPr>
          <w:p w14:paraId="39A31549" w14:textId="77777777" w:rsidR="00E65DBE" w:rsidRPr="00E9302F" w:rsidRDefault="00E65DBE" w:rsidP="00AF0D4C">
            <w:pPr>
              <w:spacing w:after="0"/>
              <w:jc w:val="center"/>
              <w:rPr>
                <w:ins w:id="6921" w:author="China Telecom" w:date="2020-11-20T19:17:00Z"/>
              </w:rPr>
            </w:pPr>
            <w:ins w:id="6922" w:author="China Telecom" w:date="2020-11-20T19:17:00Z">
              <w:r w:rsidRPr="00E9302F">
                <w:t>162.63</w:t>
              </w:r>
            </w:ins>
          </w:p>
        </w:tc>
        <w:tc>
          <w:tcPr>
            <w:tcW w:w="2200" w:type="dxa"/>
            <w:noWrap/>
            <w:hideMark/>
          </w:tcPr>
          <w:p w14:paraId="40746F2E" w14:textId="77777777" w:rsidR="00E65DBE" w:rsidRPr="00E9302F" w:rsidRDefault="00E65DBE" w:rsidP="00AF0D4C">
            <w:pPr>
              <w:spacing w:after="0"/>
              <w:jc w:val="center"/>
              <w:rPr>
                <w:ins w:id="6923" w:author="China Telecom" w:date="2020-11-20T19:17:00Z"/>
              </w:rPr>
            </w:pPr>
            <w:ins w:id="6924" w:author="China Telecom" w:date="2020-11-20T19:17:00Z">
              <w:r w:rsidRPr="00E9302F">
                <w:t>0.00</w:t>
              </w:r>
            </w:ins>
          </w:p>
        </w:tc>
      </w:tr>
      <w:tr w:rsidR="00E65DBE" w:rsidRPr="00E9302F" w14:paraId="2A5A979C" w14:textId="77777777" w:rsidTr="00AF0D4C">
        <w:trPr>
          <w:ins w:id="6925" w:author="China Telecom" w:date="2020-11-20T19:17:00Z"/>
        </w:trPr>
        <w:tc>
          <w:tcPr>
            <w:tcW w:w="6440" w:type="dxa"/>
            <w:noWrap/>
            <w:hideMark/>
          </w:tcPr>
          <w:p w14:paraId="422ADC88" w14:textId="77777777" w:rsidR="00E65DBE" w:rsidRPr="00E9302F" w:rsidRDefault="00E65DBE" w:rsidP="00AF0D4C">
            <w:pPr>
              <w:spacing w:after="0"/>
              <w:rPr>
                <w:ins w:id="6926" w:author="China Telecom" w:date="2020-11-20T19:17:00Z"/>
              </w:rPr>
            </w:pPr>
            <w:ins w:id="6927" w:author="China Telecom" w:date="2020-11-20T19:17:00Z">
              <w:r w:rsidRPr="00E9302F">
                <w:t xml:space="preserve">PUSCH of Msg.3 </w:t>
              </w:r>
            </w:ins>
          </w:p>
        </w:tc>
        <w:tc>
          <w:tcPr>
            <w:tcW w:w="2200" w:type="dxa"/>
            <w:noWrap/>
            <w:hideMark/>
          </w:tcPr>
          <w:p w14:paraId="015B2EBE" w14:textId="77777777" w:rsidR="00E65DBE" w:rsidRPr="00E9302F" w:rsidRDefault="00E65DBE" w:rsidP="00AF0D4C">
            <w:pPr>
              <w:spacing w:after="0"/>
              <w:jc w:val="center"/>
              <w:rPr>
                <w:ins w:id="6928" w:author="China Telecom" w:date="2020-11-20T19:17:00Z"/>
              </w:rPr>
            </w:pPr>
            <w:ins w:id="6929" w:author="China Telecom" w:date="2020-11-20T19:17:00Z">
              <w:r w:rsidRPr="00E9302F">
                <w:t>1</w:t>
              </w:r>
            </w:ins>
          </w:p>
        </w:tc>
        <w:tc>
          <w:tcPr>
            <w:tcW w:w="2200" w:type="dxa"/>
            <w:noWrap/>
            <w:hideMark/>
          </w:tcPr>
          <w:p w14:paraId="221CE0A1" w14:textId="77777777" w:rsidR="00E65DBE" w:rsidRPr="00E9302F" w:rsidRDefault="00E65DBE" w:rsidP="00AF0D4C">
            <w:pPr>
              <w:spacing w:after="0"/>
              <w:jc w:val="center"/>
              <w:rPr>
                <w:ins w:id="6930" w:author="China Telecom" w:date="2020-11-20T19:17:00Z"/>
              </w:rPr>
            </w:pPr>
            <w:ins w:id="6931" w:author="China Telecom" w:date="2020-11-20T19:17:00Z">
              <w:r w:rsidRPr="00E9302F">
                <w:t>152.55</w:t>
              </w:r>
            </w:ins>
          </w:p>
        </w:tc>
        <w:tc>
          <w:tcPr>
            <w:tcW w:w="2200" w:type="dxa"/>
            <w:noWrap/>
            <w:hideMark/>
          </w:tcPr>
          <w:p w14:paraId="48E23D68" w14:textId="77777777" w:rsidR="00E65DBE" w:rsidRPr="00E9302F" w:rsidRDefault="00E65DBE" w:rsidP="00AF0D4C">
            <w:pPr>
              <w:spacing w:after="0"/>
              <w:jc w:val="center"/>
              <w:rPr>
                <w:ins w:id="6932" w:author="China Telecom" w:date="2020-11-20T19:17:00Z"/>
              </w:rPr>
            </w:pPr>
            <w:ins w:id="6933" w:author="China Telecom" w:date="2020-11-20T19:17:00Z">
              <w:r w:rsidRPr="00E9302F">
                <w:t>0.00</w:t>
              </w:r>
            </w:ins>
          </w:p>
        </w:tc>
      </w:tr>
      <w:tr w:rsidR="00E65DBE" w:rsidRPr="00E9302F" w14:paraId="4FF37B2C" w14:textId="77777777" w:rsidTr="00AF0D4C">
        <w:trPr>
          <w:ins w:id="6934" w:author="China Telecom" w:date="2020-11-20T19:17:00Z"/>
        </w:trPr>
        <w:tc>
          <w:tcPr>
            <w:tcW w:w="6440" w:type="dxa"/>
            <w:noWrap/>
            <w:hideMark/>
          </w:tcPr>
          <w:p w14:paraId="70770F24" w14:textId="77777777" w:rsidR="00E65DBE" w:rsidRPr="00E9302F" w:rsidRDefault="00E65DBE" w:rsidP="00AF0D4C">
            <w:pPr>
              <w:spacing w:after="0"/>
              <w:rPr>
                <w:ins w:id="6935" w:author="China Telecom" w:date="2020-11-20T19:17:00Z"/>
              </w:rPr>
            </w:pPr>
            <w:ins w:id="6936" w:author="China Telecom" w:date="2020-11-20T19:17:00Z">
              <w:r w:rsidRPr="00E9302F">
                <w:t xml:space="preserve">PDSCH of Msg.4 </w:t>
              </w:r>
            </w:ins>
          </w:p>
        </w:tc>
        <w:tc>
          <w:tcPr>
            <w:tcW w:w="2200" w:type="dxa"/>
            <w:noWrap/>
            <w:hideMark/>
          </w:tcPr>
          <w:p w14:paraId="228CBF42" w14:textId="77777777" w:rsidR="00E65DBE" w:rsidRPr="00E9302F" w:rsidRDefault="00E65DBE" w:rsidP="00AF0D4C">
            <w:pPr>
              <w:spacing w:after="0"/>
              <w:jc w:val="center"/>
              <w:rPr>
                <w:ins w:id="6937" w:author="China Telecom" w:date="2020-11-20T19:17:00Z"/>
              </w:rPr>
            </w:pPr>
            <w:ins w:id="6938" w:author="China Telecom" w:date="2020-11-20T19:17:00Z">
              <w:r w:rsidRPr="00E9302F">
                <w:t>2</w:t>
              </w:r>
            </w:ins>
          </w:p>
        </w:tc>
        <w:tc>
          <w:tcPr>
            <w:tcW w:w="2200" w:type="dxa"/>
            <w:noWrap/>
            <w:hideMark/>
          </w:tcPr>
          <w:p w14:paraId="0C91FF1A" w14:textId="77777777" w:rsidR="00E65DBE" w:rsidRPr="00E9302F" w:rsidRDefault="00E65DBE" w:rsidP="00AF0D4C">
            <w:pPr>
              <w:spacing w:after="0"/>
              <w:jc w:val="center"/>
              <w:rPr>
                <w:ins w:id="6939" w:author="China Telecom" w:date="2020-11-20T19:17:00Z"/>
              </w:rPr>
            </w:pPr>
            <w:ins w:id="6940" w:author="China Telecom" w:date="2020-11-20T19:17:00Z">
              <w:r w:rsidRPr="00E9302F">
                <w:t>146.18</w:t>
              </w:r>
            </w:ins>
          </w:p>
        </w:tc>
        <w:tc>
          <w:tcPr>
            <w:tcW w:w="2200" w:type="dxa"/>
            <w:noWrap/>
            <w:hideMark/>
          </w:tcPr>
          <w:p w14:paraId="57F43DCB" w14:textId="77777777" w:rsidR="00E65DBE" w:rsidRPr="00E9302F" w:rsidRDefault="00E65DBE" w:rsidP="00AF0D4C">
            <w:pPr>
              <w:spacing w:after="0"/>
              <w:jc w:val="center"/>
              <w:rPr>
                <w:ins w:id="6941" w:author="China Telecom" w:date="2020-11-20T19:17:00Z"/>
              </w:rPr>
            </w:pPr>
            <w:ins w:id="6942" w:author="China Telecom" w:date="2020-11-20T19:17:00Z">
              <w:r w:rsidRPr="00E9302F">
                <w:t>0.32</w:t>
              </w:r>
            </w:ins>
          </w:p>
        </w:tc>
      </w:tr>
      <w:tr w:rsidR="00E65DBE" w:rsidRPr="00E9302F" w14:paraId="69FF663A" w14:textId="77777777" w:rsidTr="00AF0D4C">
        <w:trPr>
          <w:ins w:id="6943" w:author="China Telecom" w:date="2020-11-20T19:17:00Z"/>
        </w:trPr>
        <w:tc>
          <w:tcPr>
            <w:tcW w:w="6440" w:type="dxa"/>
            <w:noWrap/>
            <w:hideMark/>
          </w:tcPr>
          <w:p w14:paraId="4AC92C70" w14:textId="77777777" w:rsidR="00E65DBE" w:rsidRPr="00E9302F" w:rsidRDefault="00E65DBE" w:rsidP="00AF0D4C">
            <w:pPr>
              <w:spacing w:after="0"/>
              <w:rPr>
                <w:ins w:id="6944" w:author="China Telecom" w:date="2020-11-20T19:17:00Z"/>
              </w:rPr>
            </w:pPr>
            <w:ins w:id="6945" w:author="China Telecom" w:date="2020-11-20T19:17:00Z">
              <w:r w:rsidRPr="00E9302F">
                <w:t xml:space="preserve">PUCCH w/ HARQ-ACK for Msg.4 </w:t>
              </w:r>
            </w:ins>
          </w:p>
        </w:tc>
        <w:tc>
          <w:tcPr>
            <w:tcW w:w="2200" w:type="dxa"/>
            <w:noWrap/>
            <w:hideMark/>
          </w:tcPr>
          <w:p w14:paraId="22BA9C48" w14:textId="77777777" w:rsidR="00E65DBE" w:rsidRPr="00E9302F" w:rsidRDefault="00E65DBE" w:rsidP="00AF0D4C">
            <w:pPr>
              <w:spacing w:after="0"/>
              <w:jc w:val="center"/>
              <w:rPr>
                <w:ins w:id="6946" w:author="China Telecom" w:date="2020-11-20T19:17:00Z"/>
              </w:rPr>
            </w:pPr>
            <w:ins w:id="6947" w:author="China Telecom" w:date="2020-11-20T19:17:00Z">
              <w:r w:rsidRPr="00E9302F">
                <w:t>1</w:t>
              </w:r>
            </w:ins>
          </w:p>
        </w:tc>
        <w:tc>
          <w:tcPr>
            <w:tcW w:w="2200" w:type="dxa"/>
            <w:noWrap/>
            <w:hideMark/>
          </w:tcPr>
          <w:p w14:paraId="6C0A3698" w14:textId="77777777" w:rsidR="00E65DBE" w:rsidRPr="00E9302F" w:rsidRDefault="00E65DBE" w:rsidP="00AF0D4C">
            <w:pPr>
              <w:spacing w:after="0"/>
              <w:jc w:val="center"/>
              <w:rPr>
                <w:ins w:id="6948" w:author="China Telecom" w:date="2020-11-20T19:17:00Z"/>
              </w:rPr>
            </w:pPr>
            <w:ins w:id="6949" w:author="China Telecom" w:date="2020-11-20T19:17:00Z">
              <w:r w:rsidRPr="00E9302F">
                <w:t>152.83</w:t>
              </w:r>
            </w:ins>
          </w:p>
        </w:tc>
        <w:tc>
          <w:tcPr>
            <w:tcW w:w="2200" w:type="dxa"/>
            <w:noWrap/>
            <w:hideMark/>
          </w:tcPr>
          <w:p w14:paraId="5EDD4726" w14:textId="77777777" w:rsidR="00E65DBE" w:rsidRPr="00E9302F" w:rsidRDefault="00E65DBE" w:rsidP="00AF0D4C">
            <w:pPr>
              <w:spacing w:after="0"/>
              <w:jc w:val="center"/>
              <w:rPr>
                <w:ins w:id="6950" w:author="China Telecom" w:date="2020-11-20T19:17:00Z"/>
              </w:rPr>
            </w:pPr>
            <w:ins w:id="6951" w:author="China Telecom" w:date="2020-11-20T19:17:00Z">
              <w:r w:rsidRPr="00E9302F">
                <w:t>0.00</w:t>
              </w:r>
            </w:ins>
          </w:p>
        </w:tc>
      </w:tr>
      <w:tr w:rsidR="00E65DBE" w:rsidRPr="00E9302F" w14:paraId="1E9CB44D" w14:textId="77777777" w:rsidTr="00AF0D4C">
        <w:trPr>
          <w:ins w:id="6952" w:author="China Telecom" w:date="2020-11-20T19:17:00Z"/>
        </w:trPr>
        <w:tc>
          <w:tcPr>
            <w:tcW w:w="6440" w:type="dxa"/>
            <w:noWrap/>
            <w:hideMark/>
          </w:tcPr>
          <w:p w14:paraId="0601AEB8" w14:textId="77777777" w:rsidR="00E65DBE" w:rsidRPr="00E9302F" w:rsidRDefault="00E65DBE" w:rsidP="00AF0D4C">
            <w:pPr>
              <w:spacing w:after="0"/>
              <w:rPr>
                <w:ins w:id="6953" w:author="China Telecom" w:date="2020-11-20T19:17:00Z"/>
              </w:rPr>
            </w:pPr>
            <w:ins w:id="6954" w:author="China Telecom" w:date="2020-11-20T19:17:00Z">
              <w:r w:rsidRPr="00E9302F">
                <w:t xml:space="preserve">Unicast PDCCH </w:t>
              </w:r>
            </w:ins>
          </w:p>
        </w:tc>
        <w:tc>
          <w:tcPr>
            <w:tcW w:w="2200" w:type="dxa"/>
            <w:noWrap/>
            <w:hideMark/>
          </w:tcPr>
          <w:p w14:paraId="09986EB0" w14:textId="77777777" w:rsidR="00E65DBE" w:rsidRPr="00E9302F" w:rsidRDefault="00E65DBE" w:rsidP="00AF0D4C">
            <w:pPr>
              <w:spacing w:after="0"/>
              <w:jc w:val="center"/>
              <w:rPr>
                <w:ins w:id="6955" w:author="China Telecom" w:date="2020-11-20T19:17:00Z"/>
              </w:rPr>
            </w:pPr>
            <w:ins w:id="6956" w:author="China Telecom" w:date="2020-11-20T19:17:00Z">
              <w:r w:rsidRPr="00E9302F">
                <w:t>1</w:t>
              </w:r>
            </w:ins>
          </w:p>
        </w:tc>
        <w:tc>
          <w:tcPr>
            <w:tcW w:w="2200" w:type="dxa"/>
            <w:noWrap/>
            <w:hideMark/>
          </w:tcPr>
          <w:p w14:paraId="37DAFF00" w14:textId="77777777" w:rsidR="00E65DBE" w:rsidRPr="00E9302F" w:rsidRDefault="00E65DBE" w:rsidP="00AF0D4C">
            <w:pPr>
              <w:spacing w:after="0"/>
              <w:jc w:val="center"/>
              <w:rPr>
                <w:ins w:id="6957" w:author="China Telecom" w:date="2020-11-20T19:17:00Z"/>
              </w:rPr>
            </w:pPr>
            <w:ins w:id="6958" w:author="China Telecom" w:date="2020-11-20T19:17:00Z">
              <w:r w:rsidRPr="00E9302F">
                <w:t>152.83</w:t>
              </w:r>
            </w:ins>
          </w:p>
        </w:tc>
        <w:tc>
          <w:tcPr>
            <w:tcW w:w="2200" w:type="dxa"/>
            <w:noWrap/>
            <w:hideMark/>
          </w:tcPr>
          <w:p w14:paraId="67756B27" w14:textId="77777777" w:rsidR="00E65DBE" w:rsidRPr="00E9302F" w:rsidRDefault="00E65DBE" w:rsidP="00AF0D4C">
            <w:pPr>
              <w:spacing w:after="0"/>
              <w:jc w:val="center"/>
              <w:rPr>
                <w:ins w:id="6959" w:author="China Telecom" w:date="2020-11-20T19:17:00Z"/>
              </w:rPr>
            </w:pPr>
            <w:ins w:id="6960" w:author="China Telecom" w:date="2020-11-20T19:17:00Z">
              <w:r w:rsidRPr="00E9302F">
                <w:t>0.00</w:t>
              </w:r>
            </w:ins>
          </w:p>
        </w:tc>
      </w:tr>
      <w:tr w:rsidR="00E65DBE" w:rsidRPr="00E9302F" w14:paraId="744CC4F0" w14:textId="77777777" w:rsidTr="00AF0D4C">
        <w:trPr>
          <w:ins w:id="6961" w:author="China Telecom" w:date="2020-11-20T19:17:00Z"/>
        </w:trPr>
        <w:tc>
          <w:tcPr>
            <w:tcW w:w="6440" w:type="dxa"/>
            <w:noWrap/>
            <w:hideMark/>
          </w:tcPr>
          <w:p w14:paraId="7CBDAE7C" w14:textId="77777777" w:rsidR="00E65DBE" w:rsidRPr="00E9302F" w:rsidRDefault="00E65DBE" w:rsidP="00AF0D4C">
            <w:pPr>
              <w:spacing w:after="0"/>
              <w:rPr>
                <w:ins w:id="6962" w:author="China Telecom" w:date="2020-11-20T19:17:00Z"/>
              </w:rPr>
            </w:pPr>
            <w:ins w:id="6963" w:author="China Telecom" w:date="2020-11-20T19:17:00Z">
              <w:r w:rsidRPr="00E9302F">
                <w:t>PDSCH for eMBB DDDSU</w:t>
              </w:r>
            </w:ins>
          </w:p>
        </w:tc>
        <w:tc>
          <w:tcPr>
            <w:tcW w:w="2200" w:type="dxa"/>
            <w:noWrap/>
            <w:hideMark/>
          </w:tcPr>
          <w:p w14:paraId="13DBB3F3" w14:textId="77777777" w:rsidR="00E65DBE" w:rsidRPr="00E9302F" w:rsidRDefault="00E65DBE" w:rsidP="00AF0D4C">
            <w:pPr>
              <w:spacing w:after="0"/>
              <w:jc w:val="center"/>
              <w:rPr>
                <w:ins w:id="6964" w:author="China Telecom" w:date="2020-11-20T19:17:00Z"/>
              </w:rPr>
            </w:pPr>
            <w:ins w:id="6965" w:author="China Telecom" w:date="2020-11-20T19:17:00Z">
              <w:r w:rsidRPr="00E9302F">
                <w:t>3</w:t>
              </w:r>
            </w:ins>
          </w:p>
        </w:tc>
        <w:tc>
          <w:tcPr>
            <w:tcW w:w="2200" w:type="dxa"/>
            <w:noWrap/>
            <w:hideMark/>
          </w:tcPr>
          <w:p w14:paraId="6E933024" w14:textId="77777777" w:rsidR="00E65DBE" w:rsidRPr="00E9302F" w:rsidRDefault="00E65DBE" w:rsidP="00AF0D4C">
            <w:pPr>
              <w:spacing w:after="0"/>
              <w:jc w:val="center"/>
              <w:rPr>
                <w:ins w:id="6966" w:author="China Telecom" w:date="2020-11-20T19:17:00Z"/>
              </w:rPr>
            </w:pPr>
            <w:ins w:id="6967" w:author="China Telecom" w:date="2020-11-20T19:17:00Z">
              <w:r w:rsidRPr="00E9302F">
                <w:t>155.09</w:t>
              </w:r>
            </w:ins>
          </w:p>
        </w:tc>
        <w:tc>
          <w:tcPr>
            <w:tcW w:w="2200" w:type="dxa"/>
            <w:noWrap/>
            <w:hideMark/>
          </w:tcPr>
          <w:p w14:paraId="1FAABE21" w14:textId="77777777" w:rsidR="00E65DBE" w:rsidRPr="00E9302F" w:rsidRDefault="00E65DBE" w:rsidP="00AF0D4C">
            <w:pPr>
              <w:spacing w:after="0"/>
              <w:jc w:val="center"/>
              <w:rPr>
                <w:ins w:id="6968" w:author="China Telecom" w:date="2020-11-20T19:17:00Z"/>
              </w:rPr>
            </w:pPr>
            <w:ins w:id="6969" w:author="China Telecom" w:date="2020-11-20T19:17:00Z">
              <w:r w:rsidRPr="00E9302F">
                <w:t>5.38</w:t>
              </w:r>
            </w:ins>
          </w:p>
        </w:tc>
      </w:tr>
      <w:tr w:rsidR="00E65DBE" w:rsidRPr="00E9302F" w14:paraId="46935282" w14:textId="77777777" w:rsidTr="00AF0D4C">
        <w:trPr>
          <w:ins w:id="6970" w:author="China Telecom" w:date="2020-11-20T19:17:00Z"/>
        </w:trPr>
        <w:tc>
          <w:tcPr>
            <w:tcW w:w="6440" w:type="dxa"/>
            <w:noWrap/>
            <w:hideMark/>
          </w:tcPr>
          <w:p w14:paraId="402C19EF" w14:textId="77777777" w:rsidR="00E65DBE" w:rsidRPr="00E9302F" w:rsidRDefault="00E65DBE" w:rsidP="00AF0D4C">
            <w:pPr>
              <w:spacing w:after="0"/>
              <w:rPr>
                <w:ins w:id="6971" w:author="China Telecom" w:date="2020-11-20T19:17:00Z"/>
              </w:rPr>
            </w:pPr>
            <w:ins w:id="6972" w:author="China Telecom" w:date="2020-11-20T19:17:00Z">
              <w:r w:rsidRPr="00E9302F">
                <w:t>PDSCH for eMBB DDDSUDDSUU</w:t>
              </w:r>
            </w:ins>
          </w:p>
        </w:tc>
        <w:tc>
          <w:tcPr>
            <w:tcW w:w="2200" w:type="dxa"/>
            <w:noWrap/>
            <w:hideMark/>
          </w:tcPr>
          <w:p w14:paraId="76EBAB48" w14:textId="77777777" w:rsidR="00E65DBE" w:rsidRPr="00E9302F" w:rsidRDefault="00E65DBE" w:rsidP="00AF0D4C">
            <w:pPr>
              <w:spacing w:after="0"/>
              <w:jc w:val="center"/>
              <w:rPr>
                <w:ins w:id="6973" w:author="China Telecom" w:date="2020-11-20T19:17:00Z"/>
              </w:rPr>
            </w:pPr>
            <w:ins w:id="6974" w:author="China Telecom" w:date="2020-11-20T19:17:00Z">
              <w:r w:rsidRPr="00E9302F">
                <w:t>1</w:t>
              </w:r>
            </w:ins>
          </w:p>
        </w:tc>
        <w:tc>
          <w:tcPr>
            <w:tcW w:w="2200" w:type="dxa"/>
            <w:noWrap/>
            <w:hideMark/>
          </w:tcPr>
          <w:p w14:paraId="4A16D19B" w14:textId="77777777" w:rsidR="00E65DBE" w:rsidRPr="00E9302F" w:rsidRDefault="00E65DBE" w:rsidP="00AF0D4C">
            <w:pPr>
              <w:spacing w:after="0"/>
              <w:jc w:val="center"/>
              <w:rPr>
                <w:ins w:id="6975" w:author="China Telecom" w:date="2020-11-20T19:17:00Z"/>
              </w:rPr>
            </w:pPr>
            <w:ins w:id="6976" w:author="China Telecom" w:date="2020-11-20T19:17:00Z">
              <w:r w:rsidRPr="00E9302F">
                <w:t>146.98</w:t>
              </w:r>
            </w:ins>
          </w:p>
        </w:tc>
        <w:tc>
          <w:tcPr>
            <w:tcW w:w="2200" w:type="dxa"/>
            <w:noWrap/>
            <w:hideMark/>
          </w:tcPr>
          <w:p w14:paraId="6874093D" w14:textId="77777777" w:rsidR="00E65DBE" w:rsidRPr="00E9302F" w:rsidRDefault="00E65DBE" w:rsidP="00AF0D4C">
            <w:pPr>
              <w:spacing w:after="0"/>
              <w:jc w:val="center"/>
              <w:rPr>
                <w:ins w:id="6977" w:author="China Telecom" w:date="2020-11-20T19:17:00Z"/>
              </w:rPr>
            </w:pPr>
            <w:ins w:id="6978" w:author="China Telecom" w:date="2020-11-20T19:17:00Z">
              <w:r w:rsidRPr="00E9302F">
                <w:t>0.00</w:t>
              </w:r>
            </w:ins>
          </w:p>
        </w:tc>
      </w:tr>
    </w:tbl>
    <w:p w14:paraId="1CD12DE7" w14:textId="77777777" w:rsidR="00E65DBE" w:rsidRPr="00804B30" w:rsidRDefault="00E65DBE" w:rsidP="00E65DBE">
      <w:pPr>
        <w:rPr>
          <w:ins w:id="6979" w:author="China Telecom" w:date="2020-11-20T19:17:00Z"/>
        </w:rPr>
      </w:pPr>
    </w:p>
    <w:p w14:paraId="1FDAC73E" w14:textId="77777777" w:rsidR="00E65DBE" w:rsidRDefault="00E65DBE" w:rsidP="00E65DBE">
      <w:pPr>
        <w:pStyle w:val="TH"/>
        <w:rPr>
          <w:ins w:id="6980" w:author="China Telecom" w:date="2020-11-20T19:17:00Z"/>
        </w:rPr>
      </w:pPr>
      <w:ins w:id="6981" w:author="China Telecom" w:date="2020-11-20T19:17:00Z">
        <w:r w:rsidRPr="007368F9">
          <w:t xml:space="preserve">Table </w:t>
        </w:r>
        <w:r>
          <w:rPr>
            <w:lang w:eastAsia="zh-CN"/>
          </w:rPr>
          <w:t>5.1.1.7</w:t>
        </w:r>
        <w:r w:rsidRPr="007368F9">
          <w:t>-</w:t>
        </w:r>
        <w:r>
          <w:rPr>
            <w:rFonts w:hint="eastAsia"/>
            <w:lang w:eastAsia="ja-JP"/>
          </w:rPr>
          <w:t>2</w:t>
        </w:r>
        <w:r w:rsidRPr="007368F9">
          <w:rPr>
            <w:rFonts w:hint="eastAsia"/>
          </w:rPr>
          <w:t>:</w:t>
        </w:r>
        <w:r>
          <w:rPr>
            <w:rFonts w:hint="eastAsia"/>
          </w:rPr>
          <w:t xml:space="preserve"> Representative values</w:t>
        </w:r>
        <w:r>
          <w:t xml:space="preserve"> of MIL</w:t>
        </w:r>
        <w:r>
          <w:rPr>
            <w:rFonts w:hint="eastAsia"/>
          </w:rPr>
          <w:t xml:space="preserve"> </w:t>
        </w:r>
        <w:r>
          <w:t>for</w:t>
        </w:r>
        <w:r w:rsidRPr="00BD0C54">
          <w:rPr>
            <w:rFonts w:hint="eastAsia"/>
          </w:rPr>
          <w:t xml:space="preserve"> </w:t>
        </w:r>
        <w:r w:rsidRPr="00A16D22">
          <w:rPr>
            <w:rFonts w:hint="eastAsia"/>
          </w:rPr>
          <w:t>Rural 4GHz with long distance</w:t>
        </w:r>
        <w:r>
          <w:t xml:space="preserve"> TDD LOS O2O scenario</w:t>
        </w:r>
      </w:ins>
    </w:p>
    <w:tbl>
      <w:tblPr>
        <w:tblStyle w:val="a7"/>
        <w:tblW w:w="0" w:type="auto"/>
        <w:tblLook w:val="04A0" w:firstRow="1" w:lastRow="0" w:firstColumn="1" w:lastColumn="0" w:noHBand="0" w:noVBand="1"/>
      </w:tblPr>
      <w:tblGrid>
        <w:gridCol w:w="4073"/>
        <w:gridCol w:w="1446"/>
        <w:gridCol w:w="1446"/>
        <w:gridCol w:w="1446"/>
        <w:gridCol w:w="1446"/>
      </w:tblGrid>
      <w:tr w:rsidR="00E65DBE" w:rsidRPr="00E9302F" w14:paraId="0F4DB794" w14:textId="77777777" w:rsidTr="00AF0D4C">
        <w:trPr>
          <w:ins w:id="6982" w:author="China Telecom" w:date="2020-11-20T19:17:00Z"/>
        </w:trPr>
        <w:tc>
          <w:tcPr>
            <w:tcW w:w="6440" w:type="dxa"/>
            <w:shd w:val="clear" w:color="auto" w:fill="E7E6E6" w:themeFill="background2"/>
            <w:noWrap/>
            <w:hideMark/>
          </w:tcPr>
          <w:p w14:paraId="271A6493" w14:textId="77777777" w:rsidR="00E65DBE" w:rsidRPr="009C135A" w:rsidRDefault="00E65DBE" w:rsidP="00AF0D4C">
            <w:pPr>
              <w:spacing w:after="0"/>
              <w:jc w:val="center"/>
              <w:rPr>
                <w:ins w:id="6983" w:author="China Telecom" w:date="2020-11-20T19:17:00Z"/>
              </w:rPr>
            </w:pPr>
            <w:ins w:id="6984" w:author="China Telecom" w:date="2020-11-20T19:17:00Z">
              <w:r w:rsidRPr="00F9020F">
                <w:rPr>
                  <w:b/>
                </w:rPr>
                <w:t>Channels (and Frame format)</w:t>
              </w:r>
            </w:ins>
          </w:p>
        </w:tc>
        <w:tc>
          <w:tcPr>
            <w:tcW w:w="2200" w:type="dxa"/>
            <w:shd w:val="clear" w:color="auto" w:fill="E7E6E6" w:themeFill="background2"/>
            <w:hideMark/>
          </w:tcPr>
          <w:p w14:paraId="3A912715" w14:textId="77777777" w:rsidR="00E65DBE" w:rsidRPr="009C135A" w:rsidRDefault="00E65DBE" w:rsidP="00AF0D4C">
            <w:pPr>
              <w:spacing w:after="0"/>
              <w:jc w:val="center"/>
              <w:rPr>
                <w:ins w:id="6985" w:author="China Telecom" w:date="2020-11-20T19:17:00Z"/>
              </w:rPr>
            </w:pPr>
            <w:ins w:id="6986" w:author="China Telecom" w:date="2020-11-20T19:17:00Z">
              <w:r w:rsidRPr="00F9020F">
                <w:rPr>
                  <w:b/>
                </w:rPr>
                <w:t>Number of Samples</w:t>
              </w:r>
            </w:ins>
          </w:p>
        </w:tc>
        <w:tc>
          <w:tcPr>
            <w:tcW w:w="2200" w:type="dxa"/>
            <w:shd w:val="clear" w:color="auto" w:fill="E7E6E6" w:themeFill="background2"/>
            <w:hideMark/>
          </w:tcPr>
          <w:p w14:paraId="6D9515A3" w14:textId="77777777" w:rsidR="00E65DBE" w:rsidRPr="009C135A" w:rsidRDefault="00E65DBE" w:rsidP="00AF0D4C">
            <w:pPr>
              <w:spacing w:after="0"/>
              <w:jc w:val="center"/>
              <w:rPr>
                <w:ins w:id="6987" w:author="China Telecom" w:date="2020-11-20T19:17:00Z"/>
              </w:rPr>
            </w:pPr>
            <w:ins w:id="6988" w:author="China Telecom" w:date="2020-11-20T19:17:00Z">
              <w:r w:rsidRPr="00F9020F">
                <w:rPr>
                  <w:b/>
                </w:rPr>
                <w:t>Representative value</w:t>
              </w:r>
            </w:ins>
          </w:p>
        </w:tc>
        <w:tc>
          <w:tcPr>
            <w:tcW w:w="2200" w:type="dxa"/>
            <w:shd w:val="clear" w:color="auto" w:fill="E7E6E6" w:themeFill="background2"/>
            <w:hideMark/>
          </w:tcPr>
          <w:p w14:paraId="0B6BF339" w14:textId="77777777" w:rsidR="00E65DBE" w:rsidRPr="009C135A" w:rsidRDefault="00E65DBE" w:rsidP="00AF0D4C">
            <w:pPr>
              <w:spacing w:after="0"/>
              <w:jc w:val="center"/>
              <w:rPr>
                <w:ins w:id="6989" w:author="China Telecom" w:date="2020-11-20T19:17:00Z"/>
              </w:rPr>
            </w:pPr>
            <w:ins w:id="6990" w:author="China Telecom" w:date="2020-11-20T19:17:00Z">
              <w:r w:rsidRPr="00F9020F">
                <w:rPr>
                  <w:b/>
                </w:rPr>
                <w:t>Standard Deviation (w/o outlier)</w:t>
              </w:r>
            </w:ins>
          </w:p>
        </w:tc>
        <w:tc>
          <w:tcPr>
            <w:tcW w:w="2200" w:type="dxa"/>
            <w:shd w:val="clear" w:color="auto" w:fill="E7E6E6" w:themeFill="background2"/>
            <w:hideMark/>
          </w:tcPr>
          <w:p w14:paraId="475E7F7D" w14:textId="77777777" w:rsidR="00E65DBE" w:rsidRPr="009C135A" w:rsidRDefault="00E65DBE" w:rsidP="00AF0D4C">
            <w:pPr>
              <w:spacing w:after="0"/>
              <w:jc w:val="center"/>
              <w:rPr>
                <w:ins w:id="6991" w:author="China Telecom" w:date="2020-11-20T19:17:00Z"/>
              </w:rPr>
            </w:pPr>
            <w:ins w:id="6992" w:author="China Telecom" w:date="2020-11-20T19:17:00Z">
              <w:r w:rsidRPr="00F9020F">
                <w:rPr>
                  <w:b/>
                </w:rPr>
                <w:t>Relative difference between channels</w:t>
              </w:r>
            </w:ins>
          </w:p>
        </w:tc>
      </w:tr>
      <w:tr w:rsidR="00E65DBE" w:rsidRPr="00E9302F" w14:paraId="35A3451B" w14:textId="77777777" w:rsidTr="00AF0D4C">
        <w:trPr>
          <w:ins w:id="6993" w:author="China Telecom" w:date="2020-11-20T19:17:00Z"/>
        </w:trPr>
        <w:tc>
          <w:tcPr>
            <w:tcW w:w="6440" w:type="dxa"/>
            <w:noWrap/>
            <w:hideMark/>
          </w:tcPr>
          <w:p w14:paraId="33886216" w14:textId="77777777" w:rsidR="00E65DBE" w:rsidRPr="00E9302F" w:rsidRDefault="00E65DBE" w:rsidP="00AF0D4C">
            <w:pPr>
              <w:spacing w:after="0"/>
              <w:rPr>
                <w:ins w:id="6994" w:author="China Telecom" w:date="2020-11-20T19:17:00Z"/>
                <w:noProof/>
                <w:sz w:val="22"/>
              </w:rPr>
            </w:pPr>
            <w:ins w:id="6995" w:author="China Telecom" w:date="2020-11-20T19:17:00Z">
              <w:r w:rsidRPr="00E9302F">
                <w:t>PUSCH for eMBB DDDSU</w:t>
              </w:r>
            </w:ins>
          </w:p>
        </w:tc>
        <w:tc>
          <w:tcPr>
            <w:tcW w:w="2200" w:type="dxa"/>
            <w:noWrap/>
            <w:hideMark/>
          </w:tcPr>
          <w:p w14:paraId="1227BE1C" w14:textId="77777777" w:rsidR="00E65DBE" w:rsidRPr="00E9302F" w:rsidRDefault="00E65DBE" w:rsidP="00AF0D4C">
            <w:pPr>
              <w:spacing w:after="0"/>
              <w:jc w:val="center"/>
              <w:rPr>
                <w:ins w:id="6996" w:author="China Telecom" w:date="2020-11-20T19:17:00Z"/>
                <w:noProof/>
                <w:sz w:val="22"/>
              </w:rPr>
            </w:pPr>
            <w:ins w:id="6997" w:author="China Telecom" w:date="2020-11-20T19:17:00Z">
              <w:r w:rsidRPr="00E9302F">
                <w:t>6</w:t>
              </w:r>
            </w:ins>
          </w:p>
        </w:tc>
        <w:tc>
          <w:tcPr>
            <w:tcW w:w="2200" w:type="dxa"/>
            <w:noWrap/>
            <w:hideMark/>
          </w:tcPr>
          <w:p w14:paraId="19B50307" w14:textId="77777777" w:rsidR="00E65DBE" w:rsidRPr="00E9302F" w:rsidRDefault="00E65DBE" w:rsidP="00AF0D4C">
            <w:pPr>
              <w:spacing w:after="0"/>
              <w:jc w:val="center"/>
              <w:rPr>
                <w:ins w:id="6998" w:author="China Telecom" w:date="2020-11-20T19:17:00Z"/>
              </w:rPr>
            </w:pPr>
            <w:ins w:id="6999" w:author="China Telecom" w:date="2020-11-20T19:17:00Z">
              <w:r w:rsidRPr="00E9302F">
                <w:t>140.28</w:t>
              </w:r>
            </w:ins>
          </w:p>
        </w:tc>
        <w:tc>
          <w:tcPr>
            <w:tcW w:w="2200" w:type="dxa"/>
            <w:noWrap/>
            <w:hideMark/>
          </w:tcPr>
          <w:p w14:paraId="5041E8A0" w14:textId="77777777" w:rsidR="00E65DBE" w:rsidRPr="00E9302F" w:rsidRDefault="00E65DBE" w:rsidP="00AF0D4C">
            <w:pPr>
              <w:spacing w:after="0"/>
              <w:jc w:val="center"/>
              <w:rPr>
                <w:ins w:id="7000" w:author="China Telecom" w:date="2020-11-20T19:17:00Z"/>
              </w:rPr>
            </w:pPr>
            <w:ins w:id="7001" w:author="China Telecom" w:date="2020-11-20T19:17:00Z">
              <w:r w:rsidRPr="00E9302F">
                <w:t>2.65</w:t>
              </w:r>
            </w:ins>
          </w:p>
        </w:tc>
        <w:tc>
          <w:tcPr>
            <w:tcW w:w="2200" w:type="dxa"/>
            <w:noWrap/>
            <w:hideMark/>
          </w:tcPr>
          <w:p w14:paraId="0B862E1A" w14:textId="77777777" w:rsidR="00E65DBE" w:rsidRPr="00E9302F" w:rsidRDefault="00E65DBE" w:rsidP="00AF0D4C">
            <w:pPr>
              <w:spacing w:after="0"/>
              <w:jc w:val="center"/>
              <w:rPr>
                <w:ins w:id="7002" w:author="China Telecom" w:date="2020-11-20T19:17:00Z"/>
              </w:rPr>
            </w:pPr>
            <w:ins w:id="7003" w:author="China Telecom" w:date="2020-11-20T19:17:00Z">
              <w:r w:rsidRPr="00E9302F">
                <w:t>0.00</w:t>
              </w:r>
            </w:ins>
          </w:p>
        </w:tc>
      </w:tr>
      <w:tr w:rsidR="00E65DBE" w:rsidRPr="00E9302F" w14:paraId="2DE3290F" w14:textId="77777777" w:rsidTr="00AF0D4C">
        <w:trPr>
          <w:ins w:id="7004" w:author="China Telecom" w:date="2020-11-20T19:17:00Z"/>
        </w:trPr>
        <w:tc>
          <w:tcPr>
            <w:tcW w:w="6440" w:type="dxa"/>
            <w:noWrap/>
            <w:hideMark/>
          </w:tcPr>
          <w:p w14:paraId="539EF659" w14:textId="77777777" w:rsidR="00E65DBE" w:rsidRPr="00E9302F" w:rsidRDefault="00E65DBE" w:rsidP="00AF0D4C">
            <w:pPr>
              <w:spacing w:after="0"/>
              <w:rPr>
                <w:ins w:id="7005" w:author="China Telecom" w:date="2020-11-20T19:17:00Z"/>
              </w:rPr>
            </w:pPr>
            <w:ins w:id="7006" w:author="China Telecom" w:date="2020-11-20T19:17:00Z">
              <w:r w:rsidRPr="00E9302F">
                <w:t>PUSCH for eMBB DDDSUDDSUU</w:t>
              </w:r>
            </w:ins>
          </w:p>
        </w:tc>
        <w:tc>
          <w:tcPr>
            <w:tcW w:w="2200" w:type="dxa"/>
            <w:noWrap/>
            <w:hideMark/>
          </w:tcPr>
          <w:p w14:paraId="145D907F" w14:textId="77777777" w:rsidR="00E65DBE" w:rsidRPr="00E9302F" w:rsidRDefault="00E65DBE" w:rsidP="00AF0D4C">
            <w:pPr>
              <w:spacing w:after="0"/>
              <w:jc w:val="center"/>
              <w:rPr>
                <w:ins w:id="7007" w:author="China Telecom" w:date="2020-11-20T19:17:00Z"/>
              </w:rPr>
            </w:pPr>
            <w:ins w:id="7008" w:author="China Telecom" w:date="2020-11-20T19:17:00Z">
              <w:r w:rsidRPr="00E9302F">
                <w:t>3</w:t>
              </w:r>
            </w:ins>
          </w:p>
        </w:tc>
        <w:tc>
          <w:tcPr>
            <w:tcW w:w="2200" w:type="dxa"/>
            <w:noWrap/>
            <w:hideMark/>
          </w:tcPr>
          <w:p w14:paraId="647D1BA5" w14:textId="77777777" w:rsidR="00E65DBE" w:rsidRPr="00E9302F" w:rsidRDefault="00E65DBE" w:rsidP="00AF0D4C">
            <w:pPr>
              <w:spacing w:after="0"/>
              <w:jc w:val="center"/>
              <w:rPr>
                <w:ins w:id="7009" w:author="China Telecom" w:date="2020-11-20T19:17:00Z"/>
              </w:rPr>
            </w:pPr>
            <w:ins w:id="7010" w:author="China Telecom" w:date="2020-11-20T19:17:00Z">
              <w:r w:rsidRPr="00E9302F">
                <w:t>143.33</w:t>
              </w:r>
            </w:ins>
          </w:p>
        </w:tc>
        <w:tc>
          <w:tcPr>
            <w:tcW w:w="2200" w:type="dxa"/>
            <w:noWrap/>
            <w:hideMark/>
          </w:tcPr>
          <w:p w14:paraId="2E9A7C08" w14:textId="77777777" w:rsidR="00E65DBE" w:rsidRPr="00E9302F" w:rsidRDefault="00E65DBE" w:rsidP="00AF0D4C">
            <w:pPr>
              <w:spacing w:after="0"/>
              <w:jc w:val="center"/>
              <w:rPr>
                <w:ins w:id="7011" w:author="China Telecom" w:date="2020-11-20T19:17:00Z"/>
              </w:rPr>
            </w:pPr>
            <w:ins w:id="7012" w:author="China Telecom" w:date="2020-11-20T19:17:00Z">
              <w:r w:rsidRPr="00E9302F">
                <w:t>0.00</w:t>
              </w:r>
            </w:ins>
          </w:p>
        </w:tc>
        <w:tc>
          <w:tcPr>
            <w:tcW w:w="2200" w:type="dxa"/>
            <w:noWrap/>
            <w:hideMark/>
          </w:tcPr>
          <w:p w14:paraId="779518BE" w14:textId="77777777" w:rsidR="00E65DBE" w:rsidRPr="00E9302F" w:rsidRDefault="00E65DBE" w:rsidP="00AF0D4C">
            <w:pPr>
              <w:spacing w:after="0"/>
              <w:jc w:val="center"/>
              <w:rPr>
                <w:ins w:id="7013" w:author="China Telecom" w:date="2020-11-20T19:17:00Z"/>
              </w:rPr>
            </w:pPr>
            <w:ins w:id="7014" w:author="China Telecom" w:date="2020-11-20T19:17:00Z">
              <w:r w:rsidRPr="00E9302F">
                <w:t>3.04</w:t>
              </w:r>
            </w:ins>
          </w:p>
        </w:tc>
      </w:tr>
      <w:tr w:rsidR="00E65DBE" w:rsidRPr="00E9302F" w14:paraId="3B6DF860" w14:textId="77777777" w:rsidTr="00AF0D4C">
        <w:trPr>
          <w:ins w:id="7015" w:author="China Telecom" w:date="2020-11-20T19:17:00Z"/>
        </w:trPr>
        <w:tc>
          <w:tcPr>
            <w:tcW w:w="6440" w:type="dxa"/>
            <w:noWrap/>
            <w:hideMark/>
          </w:tcPr>
          <w:p w14:paraId="7EAAFDFC" w14:textId="77777777" w:rsidR="00E65DBE" w:rsidRPr="00E9302F" w:rsidRDefault="00E65DBE" w:rsidP="00AF0D4C">
            <w:pPr>
              <w:spacing w:after="0"/>
              <w:rPr>
                <w:ins w:id="7016" w:author="China Telecom" w:date="2020-11-20T19:17:00Z"/>
              </w:rPr>
            </w:pPr>
            <w:ins w:id="7017" w:author="China Telecom" w:date="2020-11-20T19:17:00Z">
              <w:r w:rsidRPr="00E9302F">
                <w:t>PUSCH for VoIP DDDSU</w:t>
              </w:r>
            </w:ins>
          </w:p>
        </w:tc>
        <w:tc>
          <w:tcPr>
            <w:tcW w:w="2200" w:type="dxa"/>
            <w:noWrap/>
            <w:hideMark/>
          </w:tcPr>
          <w:p w14:paraId="00DEAF13" w14:textId="77777777" w:rsidR="00E65DBE" w:rsidRPr="00E9302F" w:rsidRDefault="00E65DBE" w:rsidP="00AF0D4C">
            <w:pPr>
              <w:spacing w:after="0"/>
              <w:jc w:val="center"/>
              <w:rPr>
                <w:ins w:id="7018" w:author="China Telecom" w:date="2020-11-20T19:17:00Z"/>
              </w:rPr>
            </w:pPr>
            <w:ins w:id="7019" w:author="China Telecom" w:date="2020-11-20T19:17:00Z">
              <w:r w:rsidRPr="00E9302F">
                <w:t>6</w:t>
              </w:r>
            </w:ins>
          </w:p>
        </w:tc>
        <w:tc>
          <w:tcPr>
            <w:tcW w:w="2200" w:type="dxa"/>
            <w:noWrap/>
            <w:hideMark/>
          </w:tcPr>
          <w:p w14:paraId="79EF2F8F" w14:textId="77777777" w:rsidR="00E65DBE" w:rsidRPr="00E9302F" w:rsidRDefault="00E65DBE" w:rsidP="00AF0D4C">
            <w:pPr>
              <w:spacing w:after="0"/>
              <w:jc w:val="center"/>
              <w:rPr>
                <w:ins w:id="7020" w:author="China Telecom" w:date="2020-11-20T19:17:00Z"/>
              </w:rPr>
            </w:pPr>
            <w:ins w:id="7021" w:author="China Telecom" w:date="2020-11-20T19:17:00Z">
              <w:r w:rsidRPr="00E9302F">
                <w:t>149.06</w:t>
              </w:r>
            </w:ins>
          </w:p>
        </w:tc>
        <w:tc>
          <w:tcPr>
            <w:tcW w:w="2200" w:type="dxa"/>
            <w:noWrap/>
            <w:hideMark/>
          </w:tcPr>
          <w:p w14:paraId="680081FA" w14:textId="77777777" w:rsidR="00E65DBE" w:rsidRPr="00E9302F" w:rsidRDefault="00E65DBE" w:rsidP="00AF0D4C">
            <w:pPr>
              <w:spacing w:after="0"/>
              <w:jc w:val="center"/>
              <w:rPr>
                <w:ins w:id="7022" w:author="China Telecom" w:date="2020-11-20T19:17:00Z"/>
              </w:rPr>
            </w:pPr>
            <w:ins w:id="7023" w:author="China Telecom" w:date="2020-11-20T19:17:00Z">
              <w:r w:rsidRPr="00E9302F">
                <w:t>3.00</w:t>
              </w:r>
            </w:ins>
          </w:p>
        </w:tc>
        <w:tc>
          <w:tcPr>
            <w:tcW w:w="2200" w:type="dxa"/>
            <w:noWrap/>
            <w:hideMark/>
          </w:tcPr>
          <w:p w14:paraId="768730F4" w14:textId="77777777" w:rsidR="00E65DBE" w:rsidRPr="00E9302F" w:rsidRDefault="00E65DBE" w:rsidP="00AF0D4C">
            <w:pPr>
              <w:spacing w:after="0"/>
              <w:jc w:val="center"/>
              <w:rPr>
                <w:ins w:id="7024" w:author="China Telecom" w:date="2020-11-20T19:17:00Z"/>
              </w:rPr>
            </w:pPr>
            <w:ins w:id="7025" w:author="China Telecom" w:date="2020-11-20T19:17:00Z">
              <w:r w:rsidRPr="00E9302F">
                <w:t>8.78</w:t>
              </w:r>
            </w:ins>
          </w:p>
        </w:tc>
      </w:tr>
      <w:tr w:rsidR="00E65DBE" w:rsidRPr="00E9302F" w14:paraId="271C51B3" w14:textId="77777777" w:rsidTr="00AF0D4C">
        <w:trPr>
          <w:ins w:id="7026" w:author="China Telecom" w:date="2020-11-20T19:17:00Z"/>
        </w:trPr>
        <w:tc>
          <w:tcPr>
            <w:tcW w:w="6440" w:type="dxa"/>
            <w:noWrap/>
            <w:hideMark/>
          </w:tcPr>
          <w:p w14:paraId="04DE5EE9" w14:textId="77777777" w:rsidR="00E65DBE" w:rsidRPr="00E9302F" w:rsidRDefault="00E65DBE" w:rsidP="00AF0D4C">
            <w:pPr>
              <w:spacing w:after="0"/>
              <w:rPr>
                <w:ins w:id="7027" w:author="China Telecom" w:date="2020-11-20T19:17:00Z"/>
              </w:rPr>
            </w:pPr>
            <w:ins w:id="7028" w:author="China Telecom" w:date="2020-11-20T19:17:00Z">
              <w:r w:rsidRPr="00E9302F">
                <w:t>PUSCH for VoIP DDDSUDDSUU</w:t>
              </w:r>
            </w:ins>
          </w:p>
        </w:tc>
        <w:tc>
          <w:tcPr>
            <w:tcW w:w="2200" w:type="dxa"/>
            <w:noWrap/>
            <w:hideMark/>
          </w:tcPr>
          <w:p w14:paraId="61EBB090" w14:textId="77777777" w:rsidR="00E65DBE" w:rsidRPr="00E9302F" w:rsidRDefault="00E65DBE" w:rsidP="00AF0D4C">
            <w:pPr>
              <w:spacing w:after="0"/>
              <w:jc w:val="center"/>
              <w:rPr>
                <w:ins w:id="7029" w:author="China Telecom" w:date="2020-11-20T19:17:00Z"/>
              </w:rPr>
            </w:pPr>
            <w:ins w:id="7030" w:author="China Telecom" w:date="2020-11-20T19:17:00Z">
              <w:r w:rsidRPr="00E9302F">
                <w:t>3</w:t>
              </w:r>
            </w:ins>
          </w:p>
        </w:tc>
        <w:tc>
          <w:tcPr>
            <w:tcW w:w="2200" w:type="dxa"/>
            <w:noWrap/>
            <w:hideMark/>
          </w:tcPr>
          <w:p w14:paraId="29E16CB0" w14:textId="77777777" w:rsidR="00E65DBE" w:rsidRPr="00E9302F" w:rsidRDefault="00E65DBE" w:rsidP="00AF0D4C">
            <w:pPr>
              <w:spacing w:after="0"/>
              <w:jc w:val="center"/>
              <w:rPr>
                <w:ins w:id="7031" w:author="China Telecom" w:date="2020-11-20T19:17:00Z"/>
              </w:rPr>
            </w:pPr>
            <w:ins w:id="7032" w:author="China Telecom" w:date="2020-11-20T19:17:00Z">
              <w:r w:rsidRPr="00E9302F">
                <w:t>154.73</w:t>
              </w:r>
            </w:ins>
          </w:p>
        </w:tc>
        <w:tc>
          <w:tcPr>
            <w:tcW w:w="2200" w:type="dxa"/>
            <w:noWrap/>
            <w:hideMark/>
          </w:tcPr>
          <w:p w14:paraId="481376C0" w14:textId="77777777" w:rsidR="00E65DBE" w:rsidRPr="00E9302F" w:rsidRDefault="00E65DBE" w:rsidP="00AF0D4C">
            <w:pPr>
              <w:spacing w:after="0"/>
              <w:jc w:val="center"/>
              <w:rPr>
                <w:ins w:id="7033" w:author="China Telecom" w:date="2020-11-20T19:17:00Z"/>
              </w:rPr>
            </w:pPr>
            <w:ins w:id="7034" w:author="China Telecom" w:date="2020-11-20T19:17:00Z">
              <w:r w:rsidRPr="00E9302F">
                <w:t>1.71</w:t>
              </w:r>
            </w:ins>
          </w:p>
        </w:tc>
        <w:tc>
          <w:tcPr>
            <w:tcW w:w="2200" w:type="dxa"/>
            <w:noWrap/>
            <w:hideMark/>
          </w:tcPr>
          <w:p w14:paraId="2DBF8349" w14:textId="77777777" w:rsidR="00E65DBE" w:rsidRPr="00E9302F" w:rsidRDefault="00E65DBE" w:rsidP="00AF0D4C">
            <w:pPr>
              <w:spacing w:after="0"/>
              <w:jc w:val="center"/>
              <w:rPr>
                <w:ins w:id="7035" w:author="China Telecom" w:date="2020-11-20T19:17:00Z"/>
              </w:rPr>
            </w:pPr>
            <w:ins w:id="7036" w:author="China Telecom" w:date="2020-11-20T19:17:00Z">
              <w:r w:rsidRPr="00E9302F">
                <w:t>14.45</w:t>
              </w:r>
            </w:ins>
          </w:p>
        </w:tc>
      </w:tr>
      <w:tr w:rsidR="00E65DBE" w:rsidRPr="00E9302F" w14:paraId="758E69F2" w14:textId="77777777" w:rsidTr="00AF0D4C">
        <w:trPr>
          <w:ins w:id="7037" w:author="China Telecom" w:date="2020-11-20T19:17:00Z"/>
        </w:trPr>
        <w:tc>
          <w:tcPr>
            <w:tcW w:w="6440" w:type="dxa"/>
            <w:noWrap/>
            <w:hideMark/>
          </w:tcPr>
          <w:p w14:paraId="04771320" w14:textId="77777777" w:rsidR="00E65DBE" w:rsidRPr="00E9302F" w:rsidRDefault="00E65DBE" w:rsidP="00AF0D4C">
            <w:pPr>
              <w:spacing w:after="0"/>
              <w:rPr>
                <w:ins w:id="7038" w:author="China Telecom" w:date="2020-11-20T19:17:00Z"/>
              </w:rPr>
            </w:pPr>
            <w:ins w:id="7039" w:author="China Telecom" w:date="2020-11-20T19:17:00Z">
              <w:r w:rsidRPr="00E9302F">
                <w:t>PUSCH with SIP invite DDDSU</w:t>
              </w:r>
            </w:ins>
          </w:p>
        </w:tc>
        <w:tc>
          <w:tcPr>
            <w:tcW w:w="2200" w:type="dxa"/>
            <w:noWrap/>
            <w:hideMark/>
          </w:tcPr>
          <w:p w14:paraId="672576F5" w14:textId="77777777" w:rsidR="00E65DBE" w:rsidRPr="00E9302F" w:rsidRDefault="00E65DBE" w:rsidP="00AF0D4C">
            <w:pPr>
              <w:spacing w:after="0"/>
              <w:jc w:val="center"/>
              <w:rPr>
                <w:ins w:id="7040" w:author="China Telecom" w:date="2020-11-20T19:17:00Z"/>
              </w:rPr>
            </w:pPr>
            <w:ins w:id="7041" w:author="China Telecom" w:date="2020-11-20T19:17:00Z">
              <w:r w:rsidRPr="00E9302F">
                <w:t>0</w:t>
              </w:r>
            </w:ins>
          </w:p>
        </w:tc>
        <w:tc>
          <w:tcPr>
            <w:tcW w:w="2200" w:type="dxa"/>
            <w:noWrap/>
            <w:hideMark/>
          </w:tcPr>
          <w:p w14:paraId="23518805" w14:textId="77777777" w:rsidR="00E65DBE" w:rsidRPr="00E9302F" w:rsidRDefault="00E65DBE" w:rsidP="00AF0D4C">
            <w:pPr>
              <w:spacing w:after="0"/>
              <w:jc w:val="center"/>
              <w:rPr>
                <w:ins w:id="7042" w:author="China Telecom" w:date="2020-11-20T19:17:00Z"/>
                <w:noProof/>
              </w:rPr>
            </w:pPr>
          </w:p>
        </w:tc>
        <w:tc>
          <w:tcPr>
            <w:tcW w:w="2200" w:type="dxa"/>
            <w:noWrap/>
            <w:hideMark/>
          </w:tcPr>
          <w:p w14:paraId="09DBFAB1" w14:textId="77777777" w:rsidR="00E65DBE" w:rsidRPr="00E9302F" w:rsidRDefault="00E65DBE" w:rsidP="00AF0D4C">
            <w:pPr>
              <w:spacing w:after="0"/>
              <w:jc w:val="center"/>
              <w:rPr>
                <w:ins w:id="7043" w:author="China Telecom" w:date="2020-11-20T19:17:00Z"/>
                <w:noProof/>
              </w:rPr>
            </w:pPr>
          </w:p>
        </w:tc>
        <w:tc>
          <w:tcPr>
            <w:tcW w:w="2200" w:type="dxa"/>
            <w:noWrap/>
            <w:hideMark/>
          </w:tcPr>
          <w:p w14:paraId="572D07BB" w14:textId="77777777" w:rsidR="00E65DBE" w:rsidRPr="00E9302F" w:rsidRDefault="00E65DBE" w:rsidP="00AF0D4C">
            <w:pPr>
              <w:spacing w:after="0"/>
              <w:jc w:val="center"/>
              <w:rPr>
                <w:ins w:id="7044" w:author="China Telecom" w:date="2020-11-20T19:17:00Z"/>
                <w:noProof/>
              </w:rPr>
            </w:pPr>
          </w:p>
        </w:tc>
      </w:tr>
      <w:tr w:rsidR="00E65DBE" w:rsidRPr="00E9302F" w14:paraId="5E633B74" w14:textId="77777777" w:rsidTr="00AF0D4C">
        <w:trPr>
          <w:ins w:id="7045" w:author="China Telecom" w:date="2020-11-20T19:17:00Z"/>
        </w:trPr>
        <w:tc>
          <w:tcPr>
            <w:tcW w:w="6440" w:type="dxa"/>
            <w:noWrap/>
            <w:hideMark/>
          </w:tcPr>
          <w:p w14:paraId="73836105" w14:textId="77777777" w:rsidR="00E65DBE" w:rsidRPr="00E9302F" w:rsidRDefault="00E65DBE" w:rsidP="00AF0D4C">
            <w:pPr>
              <w:spacing w:after="0"/>
              <w:rPr>
                <w:ins w:id="7046" w:author="China Telecom" w:date="2020-11-20T19:17:00Z"/>
              </w:rPr>
            </w:pPr>
            <w:ins w:id="7047" w:author="China Telecom" w:date="2020-11-20T19:17:00Z">
              <w:r w:rsidRPr="00E9302F">
                <w:t>PUSCH with SIP invite DDDSUDDSUU</w:t>
              </w:r>
            </w:ins>
          </w:p>
        </w:tc>
        <w:tc>
          <w:tcPr>
            <w:tcW w:w="2200" w:type="dxa"/>
            <w:noWrap/>
            <w:hideMark/>
          </w:tcPr>
          <w:p w14:paraId="122E039E" w14:textId="77777777" w:rsidR="00E65DBE" w:rsidRPr="00E9302F" w:rsidRDefault="00E65DBE" w:rsidP="00AF0D4C">
            <w:pPr>
              <w:spacing w:after="0"/>
              <w:jc w:val="center"/>
              <w:rPr>
                <w:ins w:id="7048" w:author="China Telecom" w:date="2020-11-20T19:17:00Z"/>
              </w:rPr>
            </w:pPr>
            <w:ins w:id="7049" w:author="China Telecom" w:date="2020-11-20T19:17:00Z">
              <w:r w:rsidRPr="00E9302F">
                <w:t>0</w:t>
              </w:r>
            </w:ins>
          </w:p>
        </w:tc>
        <w:tc>
          <w:tcPr>
            <w:tcW w:w="2200" w:type="dxa"/>
            <w:noWrap/>
            <w:hideMark/>
          </w:tcPr>
          <w:p w14:paraId="0A4D6F30" w14:textId="77777777" w:rsidR="00E65DBE" w:rsidRPr="00E9302F" w:rsidRDefault="00E65DBE" w:rsidP="00AF0D4C">
            <w:pPr>
              <w:spacing w:after="0"/>
              <w:jc w:val="center"/>
              <w:rPr>
                <w:ins w:id="7050" w:author="China Telecom" w:date="2020-11-20T19:17:00Z"/>
                <w:noProof/>
              </w:rPr>
            </w:pPr>
          </w:p>
        </w:tc>
        <w:tc>
          <w:tcPr>
            <w:tcW w:w="2200" w:type="dxa"/>
            <w:noWrap/>
            <w:hideMark/>
          </w:tcPr>
          <w:p w14:paraId="57AF2D0C" w14:textId="77777777" w:rsidR="00E65DBE" w:rsidRPr="00E9302F" w:rsidRDefault="00E65DBE" w:rsidP="00AF0D4C">
            <w:pPr>
              <w:spacing w:after="0"/>
              <w:jc w:val="center"/>
              <w:rPr>
                <w:ins w:id="7051" w:author="China Telecom" w:date="2020-11-20T19:17:00Z"/>
                <w:noProof/>
              </w:rPr>
            </w:pPr>
          </w:p>
        </w:tc>
        <w:tc>
          <w:tcPr>
            <w:tcW w:w="2200" w:type="dxa"/>
            <w:noWrap/>
            <w:hideMark/>
          </w:tcPr>
          <w:p w14:paraId="7660106E" w14:textId="77777777" w:rsidR="00E65DBE" w:rsidRPr="00E9302F" w:rsidRDefault="00E65DBE" w:rsidP="00AF0D4C">
            <w:pPr>
              <w:spacing w:after="0"/>
              <w:jc w:val="center"/>
              <w:rPr>
                <w:ins w:id="7052" w:author="China Telecom" w:date="2020-11-20T19:17:00Z"/>
                <w:noProof/>
              </w:rPr>
            </w:pPr>
          </w:p>
        </w:tc>
      </w:tr>
      <w:tr w:rsidR="00E65DBE" w:rsidRPr="00E9302F" w14:paraId="642635E7" w14:textId="77777777" w:rsidTr="00AF0D4C">
        <w:trPr>
          <w:ins w:id="7053" w:author="China Telecom" w:date="2020-11-20T19:17:00Z"/>
        </w:trPr>
        <w:tc>
          <w:tcPr>
            <w:tcW w:w="6440" w:type="dxa"/>
            <w:noWrap/>
            <w:hideMark/>
          </w:tcPr>
          <w:p w14:paraId="1FECB5C6" w14:textId="77777777" w:rsidR="00E65DBE" w:rsidRPr="00E9302F" w:rsidRDefault="00E65DBE" w:rsidP="00AF0D4C">
            <w:pPr>
              <w:spacing w:after="0"/>
              <w:rPr>
                <w:ins w:id="7054" w:author="China Telecom" w:date="2020-11-20T19:17:00Z"/>
              </w:rPr>
            </w:pPr>
            <w:ins w:id="7055" w:author="China Telecom" w:date="2020-11-20T19:17:00Z">
              <w:r>
                <w:t>PUSCH for CSI 11bit DDDSU</w:t>
              </w:r>
            </w:ins>
          </w:p>
        </w:tc>
        <w:tc>
          <w:tcPr>
            <w:tcW w:w="2200" w:type="dxa"/>
            <w:noWrap/>
            <w:hideMark/>
          </w:tcPr>
          <w:p w14:paraId="57061E3B" w14:textId="77777777" w:rsidR="00E65DBE" w:rsidRPr="00E9302F" w:rsidRDefault="00E65DBE" w:rsidP="00AF0D4C">
            <w:pPr>
              <w:spacing w:after="0"/>
              <w:jc w:val="center"/>
              <w:rPr>
                <w:ins w:id="7056" w:author="China Telecom" w:date="2020-11-20T19:17:00Z"/>
              </w:rPr>
            </w:pPr>
            <w:ins w:id="7057" w:author="China Telecom" w:date="2020-11-20T19:17:00Z">
              <w:r w:rsidRPr="00E9302F">
                <w:t>0</w:t>
              </w:r>
            </w:ins>
          </w:p>
        </w:tc>
        <w:tc>
          <w:tcPr>
            <w:tcW w:w="2200" w:type="dxa"/>
            <w:noWrap/>
            <w:hideMark/>
          </w:tcPr>
          <w:p w14:paraId="20C2AB35" w14:textId="77777777" w:rsidR="00E65DBE" w:rsidRPr="00E9302F" w:rsidRDefault="00E65DBE" w:rsidP="00AF0D4C">
            <w:pPr>
              <w:spacing w:after="0"/>
              <w:jc w:val="center"/>
              <w:rPr>
                <w:ins w:id="7058" w:author="China Telecom" w:date="2020-11-20T19:17:00Z"/>
                <w:noProof/>
              </w:rPr>
            </w:pPr>
          </w:p>
        </w:tc>
        <w:tc>
          <w:tcPr>
            <w:tcW w:w="2200" w:type="dxa"/>
            <w:noWrap/>
            <w:hideMark/>
          </w:tcPr>
          <w:p w14:paraId="672EC7B3" w14:textId="77777777" w:rsidR="00E65DBE" w:rsidRPr="00E9302F" w:rsidRDefault="00E65DBE" w:rsidP="00AF0D4C">
            <w:pPr>
              <w:spacing w:after="0"/>
              <w:jc w:val="center"/>
              <w:rPr>
                <w:ins w:id="7059" w:author="China Telecom" w:date="2020-11-20T19:17:00Z"/>
                <w:noProof/>
              </w:rPr>
            </w:pPr>
          </w:p>
        </w:tc>
        <w:tc>
          <w:tcPr>
            <w:tcW w:w="2200" w:type="dxa"/>
            <w:noWrap/>
            <w:hideMark/>
          </w:tcPr>
          <w:p w14:paraId="08B007C1" w14:textId="77777777" w:rsidR="00E65DBE" w:rsidRPr="00E9302F" w:rsidRDefault="00E65DBE" w:rsidP="00AF0D4C">
            <w:pPr>
              <w:spacing w:after="0"/>
              <w:jc w:val="center"/>
              <w:rPr>
                <w:ins w:id="7060" w:author="China Telecom" w:date="2020-11-20T19:17:00Z"/>
              </w:rPr>
            </w:pPr>
          </w:p>
        </w:tc>
      </w:tr>
      <w:tr w:rsidR="00E65DBE" w:rsidRPr="00E9302F" w14:paraId="03D83865" w14:textId="77777777" w:rsidTr="00AF0D4C">
        <w:trPr>
          <w:ins w:id="7061" w:author="China Telecom" w:date="2020-11-20T19:17:00Z"/>
        </w:trPr>
        <w:tc>
          <w:tcPr>
            <w:tcW w:w="6440" w:type="dxa"/>
            <w:noWrap/>
            <w:hideMark/>
          </w:tcPr>
          <w:p w14:paraId="28EEC100" w14:textId="77777777" w:rsidR="00E65DBE" w:rsidRPr="00E9302F" w:rsidRDefault="00E65DBE" w:rsidP="00AF0D4C">
            <w:pPr>
              <w:spacing w:after="0"/>
              <w:rPr>
                <w:ins w:id="7062" w:author="China Telecom" w:date="2020-11-20T19:17:00Z"/>
              </w:rPr>
            </w:pPr>
            <w:ins w:id="7063" w:author="China Telecom" w:date="2020-11-20T19:17:00Z">
              <w:r w:rsidRPr="00E9302F">
                <w:t xml:space="preserve">PUSCH for CSI </w:t>
              </w:r>
              <w:r>
                <w:t>22bit DDDSU</w:t>
              </w:r>
            </w:ins>
          </w:p>
        </w:tc>
        <w:tc>
          <w:tcPr>
            <w:tcW w:w="2200" w:type="dxa"/>
            <w:noWrap/>
            <w:hideMark/>
          </w:tcPr>
          <w:p w14:paraId="6A6EEDEC" w14:textId="77777777" w:rsidR="00E65DBE" w:rsidRPr="00E9302F" w:rsidRDefault="00E65DBE" w:rsidP="00AF0D4C">
            <w:pPr>
              <w:spacing w:after="0"/>
              <w:jc w:val="center"/>
              <w:rPr>
                <w:ins w:id="7064" w:author="China Telecom" w:date="2020-11-20T19:17:00Z"/>
              </w:rPr>
            </w:pPr>
            <w:ins w:id="7065" w:author="China Telecom" w:date="2020-11-20T19:17:00Z">
              <w:r w:rsidRPr="00E9302F">
                <w:t>0</w:t>
              </w:r>
            </w:ins>
          </w:p>
        </w:tc>
        <w:tc>
          <w:tcPr>
            <w:tcW w:w="2200" w:type="dxa"/>
            <w:noWrap/>
            <w:hideMark/>
          </w:tcPr>
          <w:p w14:paraId="3CAA572B" w14:textId="77777777" w:rsidR="00E65DBE" w:rsidRPr="00E9302F" w:rsidRDefault="00E65DBE" w:rsidP="00AF0D4C">
            <w:pPr>
              <w:spacing w:after="0"/>
              <w:jc w:val="center"/>
              <w:rPr>
                <w:ins w:id="7066" w:author="China Telecom" w:date="2020-11-20T19:17:00Z"/>
                <w:noProof/>
              </w:rPr>
            </w:pPr>
          </w:p>
        </w:tc>
        <w:tc>
          <w:tcPr>
            <w:tcW w:w="2200" w:type="dxa"/>
            <w:noWrap/>
            <w:hideMark/>
          </w:tcPr>
          <w:p w14:paraId="6DDEDDB1" w14:textId="77777777" w:rsidR="00E65DBE" w:rsidRPr="00E9302F" w:rsidRDefault="00E65DBE" w:rsidP="00AF0D4C">
            <w:pPr>
              <w:spacing w:after="0"/>
              <w:jc w:val="center"/>
              <w:rPr>
                <w:ins w:id="7067" w:author="China Telecom" w:date="2020-11-20T19:17:00Z"/>
                <w:noProof/>
              </w:rPr>
            </w:pPr>
          </w:p>
        </w:tc>
        <w:tc>
          <w:tcPr>
            <w:tcW w:w="2200" w:type="dxa"/>
            <w:noWrap/>
            <w:hideMark/>
          </w:tcPr>
          <w:p w14:paraId="19EBBDAC" w14:textId="77777777" w:rsidR="00E65DBE" w:rsidRPr="00E9302F" w:rsidRDefault="00E65DBE" w:rsidP="00AF0D4C">
            <w:pPr>
              <w:spacing w:after="0"/>
              <w:jc w:val="center"/>
              <w:rPr>
                <w:ins w:id="7068" w:author="China Telecom" w:date="2020-11-20T19:17:00Z"/>
                <w:noProof/>
              </w:rPr>
            </w:pPr>
          </w:p>
        </w:tc>
      </w:tr>
      <w:tr w:rsidR="00E65DBE" w:rsidRPr="00E9302F" w14:paraId="5EC576BD" w14:textId="77777777" w:rsidTr="00AF0D4C">
        <w:trPr>
          <w:ins w:id="7069" w:author="China Telecom" w:date="2020-11-20T19:17:00Z"/>
        </w:trPr>
        <w:tc>
          <w:tcPr>
            <w:tcW w:w="6440" w:type="dxa"/>
            <w:noWrap/>
            <w:hideMark/>
          </w:tcPr>
          <w:p w14:paraId="18F8240E" w14:textId="77777777" w:rsidR="00E65DBE" w:rsidRPr="00E9302F" w:rsidRDefault="00E65DBE" w:rsidP="00AF0D4C">
            <w:pPr>
              <w:spacing w:after="0"/>
              <w:rPr>
                <w:ins w:id="7070" w:author="China Telecom" w:date="2020-11-20T19:17:00Z"/>
              </w:rPr>
            </w:pPr>
            <w:ins w:id="7071" w:author="China Telecom" w:date="2020-11-20T19:17:00Z">
              <w:r w:rsidRPr="00E9302F">
                <w:t>PUCCH Format 1</w:t>
              </w:r>
            </w:ins>
          </w:p>
        </w:tc>
        <w:tc>
          <w:tcPr>
            <w:tcW w:w="2200" w:type="dxa"/>
            <w:noWrap/>
            <w:hideMark/>
          </w:tcPr>
          <w:p w14:paraId="028BEAC2" w14:textId="77777777" w:rsidR="00E65DBE" w:rsidRPr="00E9302F" w:rsidRDefault="00E65DBE" w:rsidP="00AF0D4C">
            <w:pPr>
              <w:spacing w:after="0"/>
              <w:jc w:val="center"/>
              <w:rPr>
                <w:ins w:id="7072" w:author="China Telecom" w:date="2020-11-20T19:17:00Z"/>
              </w:rPr>
            </w:pPr>
            <w:ins w:id="7073" w:author="China Telecom" w:date="2020-11-20T19:17:00Z">
              <w:r w:rsidRPr="00E9302F">
                <w:t>0</w:t>
              </w:r>
            </w:ins>
          </w:p>
        </w:tc>
        <w:tc>
          <w:tcPr>
            <w:tcW w:w="2200" w:type="dxa"/>
            <w:noWrap/>
            <w:hideMark/>
          </w:tcPr>
          <w:p w14:paraId="4CB9B465" w14:textId="77777777" w:rsidR="00E65DBE" w:rsidRPr="00E9302F" w:rsidRDefault="00E65DBE" w:rsidP="00AF0D4C">
            <w:pPr>
              <w:spacing w:after="0"/>
              <w:jc w:val="center"/>
              <w:rPr>
                <w:ins w:id="7074" w:author="China Telecom" w:date="2020-11-20T19:17:00Z"/>
                <w:noProof/>
              </w:rPr>
            </w:pPr>
          </w:p>
        </w:tc>
        <w:tc>
          <w:tcPr>
            <w:tcW w:w="2200" w:type="dxa"/>
            <w:noWrap/>
            <w:hideMark/>
          </w:tcPr>
          <w:p w14:paraId="0B4A6F13" w14:textId="77777777" w:rsidR="00E65DBE" w:rsidRPr="00E9302F" w:rsidRDefault="00E65DBE" w:rsidP="00AF0D4C">
            <w:pPr>
              <w:spacing w:after="0"/>
              <w:jc w:val="center"/>
              <w:rPr>
                <w:ins w:id="7075" w:author="China Telecom" w:date="2020-11-20T19:17:00Z"/>
                <w:noProof/>
              </w:rPr>
            </w:pPr>
          </w:p>
        </w:tc>
        <w:tc>
          <w:tcPr>
            <w:tcW w:w="2200" w:type="dxa"/>
            <w:noWrap/>
            <w:hideMark/>
          </w:tcPr>
          <w:p w14:paraId="4193D0FE" w14:textId="77777777" w:rsidR="00E65DBE" w:rsidRPr="00E9302F" w:rsidRDefault="00E65DBE" w:rsidP="00AF0D4C">
            <w:pPr>
              <w:spacing w:after="0"/>
              <w:jc w:val="center"/>
              <w:rPr>
                <w:ins w:id="7076" w:author="China Telecom" w:date="2020-11-20T19:17:00Z"/>
                <w:noProof/>
              </w:rPr>
            </w:pPr>
          </w:p>
        </w:tc>
      </w:tr>
      <w:tr w:rsidR="00E65DBE" w:rsidRPr="00E9302F" w14:paraId="4ABEBE20" w14:textId="77777777" w:rsidTr="00AF0D4C">
        <w:trPr>
          <w:ins w:id="7077" w:author="China Telecom" w:date="2020-11-20T19:17:00Z"/>
        </w:trPr>
        <w:tc>
          <w:tcPr>
            <w:tcW w:w="6440" w:type="dxa"/>
            <w:noWrap/>
            <w:hideMark/>
          </w:tcPr>
          <w:p w14:paraId="58692207" w14:textId="77777777" w:rsidR="00E65DBE" w:rsidRPr="00E9302F" w:rsidRDefault="00E65DBE" w:rsidP="00AF0D4C">
            <w:pPr>
              <w:spacing w:after="0"/>
              <w:rPr>
                <w:ins w:id="7078" w:author="China Telecom" w:date="2020-11-20T19:17:00Z"/>
              </w:rPr>
            </w:pPr>
            <w:ins w:id="7079" w:author="China Telecom" w:date="2020-11-20T19:17:00Z">
              <w:r w:rsidRPr="00E9302F">
                <w:t>PUCCH Format 3 11bit</w:t>
              </w:r>
            </w:ins>
          </w:p>
        </w:tc>
        <w:tc>
          <w:tcPr>
            <w:tcW w:w="2200" w:type="dxa"/>
            <w:noWrap/>
            <w:hideMark/>
          </w:tcPr>
          <w:p w14:paraId="544B3990" w14:textId="77777777" w:rsidR="00E65DBE" w:rsidRPr="00E9302F" w:rsidRDefault="00E65DBE" w:rsidP="00AF0D4C">
            <w:pPr>
              <w:spacing w:after="0"/>
              <w:jc w:val="center"/>
              <w:rPr>
                <w:ins w:id="7080" w:author="China Telecom" w:date="2020-11-20T19:17:00Z"/>
              </w:rPr>
            </w:pPr>
            <w:ins w:id="7081" w:author="China Telecom" w:date="2020-11-20T19:17:00Z">
              <w:r w:rsidRPr="00E9302F">
                <w:t>2</w:t>
              </w:r>
            </w:ins>
          </w:p>
        </w:tc>
        <w:tc>
          <w:tcPr>
            <w:tcW w:w="2200" w:type="dxa"/>
            <w:noWrap/>
            <w:hideMark/>
          </w:tcPr>
          <w:p w14:paraId="64EC2D0A" w14:textId="77777777" w:rsidR="00E65DBE" w:rsidRPr="00E9302F" w:rsidRDefault="00E65DBE" w:rsidP="00AF0D4C">
            <w:pPr>
              <w:spacing w:after="0"/>
              <w:jc w:val="center"/>
              <w:rPr>
                <w:ins w:id="7082" w:author="China Telecom" w:date="2020-11-20T19:17:00Z"/>
              </w:rPr>
            </w:pPr>
            <w:ins w:id="7083" w:author="China Telecom" w:date="2020-11-20T19:17:00Z">
              <w:r w:rsidRPr="00E9302F">
                <w:t>153.47</w:t>
              </w:r>
            </w:ins>
          </w:p>
        </w:tc>
        <w:tc>
          <w:tcPr>
            <w:tcW w:w="2200" w:type="dxa"/>
            <w:noWrap/>
            <w:hideMark/>
          </w:tcPr>
          <w:p w14:paraId="5388CFC5" w14:textId="77777777" w:rsidR="00E65DBE" w:rsidRPr="00E9302F" w:rsidRDefault="00E65DBE" w:rsidP="00AF0D4C">
            <w:pPr>
              <w:spacing w:after="0"/>
              <w:jc w:val="center"/>
              <w:rPr>
                <w:ins w:id="7084" w:author="China Telecom" w:date="2020-11-20T19:17:00Z"/>
              </w:rPr>
            </w:pPr>
            <w:ins w:id="7085" w:author="China Telecom" w:date="2020-11-20T19:17:00Z">
              <w:r w:rsidRPr="00E9302F">
                <w:t>0.44</w:t>
              </w:r>
            </w:ins>
          </w:p>
        </w:tc>
        <w:tc>
          <w:tcPr>
            <w:tcW w:w="2200" w:type="dxa"/>
            <w:noWrap/>
            <w:hideMark/>
          </w:tcPr>
          <w:p w14:paraId="42978B10" w14:textId="77777777" w:rsidR="00E65DBE" w:rsidRPr="00E9302F" w:rsidRDefault="00E65DBE" w:rsidP="00AF0D4C">
            <w:pPr>
              <w:spacing w:after="0"/>
              <w:jc w:val="center"/>
              <w:rPr>
                <w:ins w:id="7086" w:author="China Telecom" w:date="2020-11-20T19:17:00Z"/>
              </w:rPr>
            </w:pPr>
            <w:ins w:id="7087" w:author="China Telecom" w:date="2020-11-20T19:17:00Z">
              <w:r w:rsidRPr="00E9302F">
                <w:t>13.18</w:t>
              </w:r>
            </w:ins>
          </w:p>
        </w:tc>
      </w:tr>
      <w:tr w:rsidR="00E65DBE" w:rsidRPr="00E9302F" w14:paraId="368D1579" w14:textId="77777777" w:rsidTr="00AF0D4C">
        <w:trPr>
          <w:ins w:id="7088" w:author="China Telecom" w:date="2020-11-20T19:17:00Z"/>
        </w:trPr>
        <w:tc>
          <w:tcPr>
            <w:tcW w:w="6440" w:type="dxa"/>
            <w:noWrap/>
            <w:hideMark/>
          </w:tcPr>
          <w:p w14:paraId="1290BF40" w14:textId="77777777" w:rsidR="00E65DBE" w:rsidRPr="00E9302F" w:rsidRDefault="00E65DBE" w:rsidP="00AF0D4C">
            <w:pPr>
              <w:spacing w:after="0"/>
              <w:rPr>
                <w:ins w:id="7089" w:author="China Telecom" w:date="2020-11-20T19:17:00Z"/>
              </w:rPr>
            </w:pPr>
            <w:ins w:id="7090" w:author="China Telecom" w:date="2020-11-20T19:17:00Z">
              <w:r w:rsidRPr="00E9302F">
                <w:t>PUCCH Format 3 22bit</w:t>
              </w:r>
            </w:ins>
          </w:p>
        </w:tc>
        <w:tc>
          <w:tcPr>
            <w:tcW w:w="2200" w:type="dxa"/>
            <w:noWrap/>
            <w:hideMark/>
          </w:tcPr>
          <w:p w14:paraId="5605A3C2" w14:textId="77777777" w:rsidR="00E65DBE" w:rsidRPr="00E9302F" w:rsidRDefault="00E65DBE" w:rsidP="00AF0D4C">
            <w:pPr>
              <w:spacing w:after="0"/>
              <w:jc w:val="center"/>
              <w:rPr>
                <w:ins w:id="7091" w:author="China Telecom" w:date="2020-11-20T19:17:00Z"/>
              </w:rPr>
            </w:pPr>
            <w:ins w:id="7092" w:author="China Telecom" w:date="2020-11-20T19:17:00Z">
              <w:r w:rsidRPr="00E9302F">
                <w:t>1</w:t>
              </w:r>
            </w:ins>
          </w:p>
        </w:tc>
        <w:tc>
          <w:tcPr>
            <w:tcW w:w="2200" w:type="dxa"/>
            <w:noWrap/>
          </w:tcPr>
          <w:p w14:paraId="31683B72" w14:textId="77777777" w:rsidR="00E65DBE" w:rsidRPr="00E9302F" w:rsidRDefault="00E65DBE" w:rsidP="00AF0D4C">
            <w:pPr>
              <w:spacing w:after="0"/>
              <w:jc w:val="center"/>
              <w:rPr>
                <w:ins w:id="7093" w:author="China Telecom" w:date="2020-11-20T19:17:00Z"/>
                <w:noProof/>
              </w:rPr>
            </w:pPr>
            <w:ins w:id="7094" w:author="China Telecom" w:date="2020-11-20T19:17:00Z">
              <w:r>
                <w:rPr>
                  <w:noProof/>
                </w:rPr>
                <w:t>151.97</w:t>
              </w:r>
            </w:ins>
          </w:p>
        </w:tc>
        <w:tc>
          <w:tcPr>
            <w:tcW w:w="2200" w:type="dxa"/>
            <w:noWrap/>
          </w:tcPr>
          <w:p w14:paraId="06BD4275" w14:textId="77777777" w:rsidR="00E65DBE" w:rsidRPr="00E9302F" w:rsidRDefault="00E65DBE" w:rsidP="00AF0D4C">
            <w:pPr>
              <w:spacing w:after="0"/>
              <w:jc w:val="center"/>
              <w:rPr>
                <w:ins w:id="7095" w:author="China Telecom" w:date="2020-11-20T19:17:00Z"/>
                <w:noProof/>
              </w:rPr>
            </w:pPr>
            <w:ins w:id="7096" w:author="China Telecom" w:date="2020-11-20T19:17:00Z">
              <w:r>
                <w:rPr>
                  <w:noProof/>
                </w:rPr>
                <w:t>0.00</w:t>
              </w:r>
            </w:ins>
          </w:p>
        </w:tc>
        <w:tc>
          <w:tcPr>
            <w:tcW w:w="2200" w:type="dxa"/>
            <w:noWrap/>
            <w:hideMark/>
          </w:tcPr>
          <w:p w14:paraId="25AB4544" w14:textId="77777777" w:rsidR="00E65DBE" w:rsidRPr="00E9302F" w:rsidRDefault="00E65DBE" w:rsidP="00AF0D4C">
            <w:pPr>
              <w:spacing w:after="0"/>
              <w:jc w:val="center"/>
              <w:rPr>
                <w:ins w:id="7097" w:author="China Telecom" w:date="2020-11-20T19:17:00Z"/>
                <w:noProof/>
              </w:rPr>
            </w:pPr>
            <w:ins w:id="7098" w:author="China Telecom" w:date="2020-11-20T19:17:00Z">
              <w:r>
                <w:rPr>
                  <w:noProof/>
                </w:rPr>
                <w:t>11.69</w:t>
              </w:r>
            </w:ins>
          </w:p>
        </w:tc>
      </w:tr>
      <w:tr w:rsidR="00E65DBE" w:rsidRPr="00E9302F" w14:paraId="47A1DC4F" w14:textId="77777777" w:rsidTr="00AF0D4C">
        <w:trPr>
          <w:ins w:id="7099" w:author="China Telecom" w:date="2020-11-20T19:17:00Z"/>
        </w:trPr>
        <w:tc>
          <w:tcPr>
            <w:tcW w:w="6440" w:type="dxa"/>
            <w:noWrap/>
            <w:hideMark/>
          </w:tcPr>
          <w:p w14:paraId="5D7D9FA4" w14:textId="77777777" w:rsidR="00E65DBE" w:rsidRPr="00E9302F" w:rsidRDefault="00E65DBE" w:rsidP="00AF0D4C">
            <w:pPr>
              <w:spacing w:after="0"/>
              <w:rPr>
                <w:ins w:id="7100" w:author="China Telecom" w:date="2020-11-20T19:17:00Z"/>
              </w:rPr>
            </w:pPr>
            <w:ins w:id="7101" w:author="China Telecom" w:date="2020-11-20T19:17:00Z">
              <w:r w:rsidRPr="00E9302F">
                <w:t xml:space="preserve">SSB </w:t>
              </w:r>
            </w:ins>
          </w:p>
        </w:tc>
        <w:tc>
          <w:tcPr>
            <w:tcW w:w="2200" w:type="dxa"/>
            <w:noWrap/>
            <w:hideMark/>
          </w:tcPr>
          <w:p w14:paraId="37624ADE" w14:textId="77777777" w:rsidR="00E65DBE" w:rsidRPr="00E9302F" w:rsidRDefault="00E65DBE" w:rsidP="00AF0D4C">
            <w:pPr>
              <w:spacing w:after="0"/>
              <w:jc w:val="center"/>
              <w:rPr>
                <w:ins w:id="7102" w:author="China Telecom" w:date="2020-11-20T19:17:00Z"/>
              </w:rPr>
            </w:pPr>
            <w:ins w:id="7103" w:author="China Telecom" w:date="2020-11-20T19:17:00Z">
              <w:r w:rsidRPr="00E9302F">
                <w:t>0</w:t>
              </w:r>
            </w:ins>
          </w:p>
        </w:tc>
        <w:tc>
          <w:tcPr>
            <w:tcW w:w="2200" w:type="dxa"/>
            <w:noWrap/>
            <w:hideMark/>
          </w:tcPr>
          <w:p w14:paraId="50DEFCE4" w14:textId="77777777" w:rsidR="00E65DBE" w:rsidRPr="00E9302F" w:rsidRDefault="00E65DBE" w:rsidP="00AF0D4C">
            <w:pPr>
              <w:spacing w:after="0"/>
              <w:jc w:val="center"/>
              <w:rPr>
                <w:ins w:id="7104" w:author="China Telecom" w:date="2020-11-20T19:17:00Z"/>
                <w:noProof/>
              </w:rPr>
            </w:pPr>
          </w:p>
        </w:tc>
        <w:tc>
          <w:tcPr>
            <w:tcW w:w="2200" w:type="dxa"/>
            <w:noWrap/>
            <w:hideMark/>
          </w:tcPr>
          <w:p w14:paraId="1598934B" w14:textId="77777777" w:rsidR="00E65DBE" w:rsidRPr="00E9302F" w:rsidRDefault="00E65DBE" w:rsidP="00AF0D4C">
            <w:pPr>
              <w:spacing w:after="0"/>
              <w:jc w:val="center"/>
              <w:rPr>
                <w:ins w:id="7105" w:author="China Telecom" w:date="2020-11-20T19:17:00Z"/>
                <w:noProof/>
              </w:rPr>
            </w:pPr>
          </w:p>
        </w:tc>
        <w:tc>
          <w:tcPr>
            <w:tcW w:w="2200" w:type="dxa"/>
            <w:noWrap/>
            <w:hideMark/>
          </w:tcPr>
          <w:p w14:paraId="19575D45" w14:textId="77777777" w:rsidR="00E65DBE" w:rsidRPr="00E9302F" w:rsidRDefault="00E65DBE" w:rsidP="00AF0D4C">
            <w:pPr>
              <w:spacing w:after="0"/>
              <w:jc w:val="center"/>
              <w:rPr>
                <w:ins w:id="7106" w:author="China Telecom" w:date="2020-11-20T19:17:00Z"/>
                <w:noProof/>
              </w:rPr>
            </w:pPr>
          </w:p>
        </w:tc>
      </w:tr>
      <w:tr w:rsidR="00E65DBE" w:rsidRPr="00E9302F" w14:paraId="007ADCC9" w14:textId="77777777" w:rsidTr="00AF0D4C">
        <w:trPr>
          <w:ins w:id="7107" w:author="China Telecom" w:date="2020-11-20T19:17:00Z"/>
        </w:trPr>
        <w:tc>
          <w:tcPr>
            <w:tcW w:w="6440" w:type="dxa"/>
            <w:noWrap/>
            <w:hideMark/>
          </w:tcPr>
          <w:p w14:paraId="278D9E0A" w14:textId="77777777" w:rsidR="00E65DBE" w:rsidRPr="00E9302F" w:rsidRDefault="00E65DBE" w:rsidP="00AF0D4C">
            <w:pPr>
              <w:spacing w:after="0"/>
              <w:rPr>
                <w:ins w:id="7108" w:author="China Telecom" w:date="2020-11-20T19:17:00Z"/>
              </w:rPr>
            </w:pPr>
            <w:ins w:id="7109" w:author="China Telecom" w:date="2020-11-20T19:17:00Z">
              <w:r w:rsidRPr="00E9302F">
                <w:t>PRACH Format 0</w:t>
              </w:r>
            </w:ins>
          </w:p>
        </w:tc>
        <w:tc>
          <w:tcPr>
            <w:tcW w:w="2200" w:type="dxa"/>
            <w:noWrap/>
            <w:hideMark/>
          </w:tcPr>
          <w:p w14:paraId="7EF4A937" w14:textId="77777777" w:rsidR="00E65DBE" w:rsidRPr="00E9302F" w:rsidRDefault="00E65DBE" w:rsidP="00AF0D4C">
            <w:pPr>
              <w:spacing w:after="0"/>
              <w:jc w:val="center"/>
              <w:rPr>
                <w:ins w:id="7110" w:author="China Telecom" w:date="2020-11-20T19:17:00Z"/>
              </w:rPr>
            </w:pPr>
            <w:ins w:id="7111" w:author="China Telecom" w:date="2020-11-20T19:17:00Z">
              <w:r w:rsidRPr="00E9302F">
                <w:t>2</w:t>
              </w:r>
            </w:ins>
          </w:p>
        </w:tc>
        <w:tc>
          <w:tcPr>
            <w:tcW w:w="2200" w:type="dxa"/>
            <w:noWrap/>
            <w:hideMark/>
          </w:tcPr>
          <w:p w14:paraId="0B0C9D0B" w14:textId="77777777" w:rsidR="00E65DBE" w:rsidRPr="00E9302F" w:rsidRDefault="00E65DBE" w:rsidP="00AF0D4C">
            <w:pPr>
              <w:spacing w:after="0"/>
              <w:jc w:val="center"/>
              <w:rPr>
                <w:ins w:id="7112" w:author="China Telecom" w:date="2020-11-20T19:17:00Z"/>
              </w:rPr>
            </w:pPr>
            <w:ins w:id="7113" w:author="China Telecom" w:date="2020-11-20T19:17:00Z">
              <w:r w:rsidRPr="00E9302F">
                <w:t>156.97</w:t>
              </w:r>
            </w:ins>
          </w:p>
        </w:tc>
        <w:tc>
          <w:tcPr>
            <w:tcW w:w="2200" w:type="dxa"/>
            <w:noWrap/>
            <w:hideMark/>
          </w:tcPr>
          <w:p w14:paraId="7DF15E6C" w14:textId="77777777" w:rsidR="00E65DBE" w:rsidRPr="00E9302F" w:rsidRDefault="00E65DBE" w:rsidP="00AF0D4C">
            <w:pPr>
              <w:spacing w:after="0"/>
              <w:jc w:val="center"/>
              <w:rPr>
                <w:ins w:id="7114" w:author="China Telecom" w:date="2020-11-20T19:17:00Z"/>
              </w:rPr>
            </w:pPr>
            <w:ins w:id="7115" w:author="China Telecom" w:date="2020-11-20T19:17:00Z">
              <w:r w:rsidRPr="00E9302F">
                <w:t>0.22</w:t>
              </w:r>
            </w:ins>
          </w:p>
        </w:tc>
        <w:tc>
          <w:tcPr>
            <w:tcW w:w="2200" w:type="dxa"/>
            <w:noWrap/>
            <w:hideMark/>
          </w:tcPr>
          <w:p w14:paraId="2FC0549D" w14:textId="77777777" w:rsidR="00E65DBE" w:rsidRPr="00E9302F" w:rsidRDefault="00E65DBE" w:rsidP="00AF0D4C">
            <w:pPr>
              <w:spacing w:after="0"/>
              <w:jc w:val="center"/>
              <w:rPr>
                <w:ins w:id="7116" w:author="China Telecom" w:date="2020-11-20T19:17:00Z"/>
              </w:rPr>
            </w:pPr>
            <w:ins w:id="7117" w:author="China Telecom" w:date="2020-11-20T19:17:00Z">
              <w:r w:rsidRPr="00E9302F">
                <w:t>16.68</w:t>
              </w:r>
            </w:ins>
          </w:p>
        </w:tc>
      </w:tr>
      <w:tr w:rsidR="00E65DBE" w:rsidRPr="00E9302F" w14:paraId="665AC223" w14:textId="77777777" w:rsidTr="00AF0D4C">
        <w:trPr>
          <w:ins w:id="7118" w:author="China Telecom" w:date="2020-11-20T19:17:00Z"/>
        </w:trPr>
        <w:tc>
          <w:tcPr>
            <w:tcW w:w="6440" w:type="dxa"/>
            <w:noWrap/>
            <w:hideMark/>
          </w:tcPr>
          <w:p w14:paraId="0474C505" w14:textId="77777777" w:rsidR="00E65DBE" w:rsidRPr="00E9302F" w:rsidRDefault="00E65DBE" w:rsidP="00AF0D4C">
            <w:pPr>
              <w:spacing w:after="0"/>
              <w:rPr>
                <w:ins w:id="7119" w:author="China Telecom" w:date="2020-11-20T19:17:00Z"/>
              </w:rPr>
            </w:pPr>
            <w:ins w:id="7120" w:author="China Telecom" w:date="2020-11-20T19:17:00Z">
              <w:r w:rsidRPr="00E9302F">
                <w:t>PRACH Format B4</w:t>
              </w:r>
            </w:ins>
          </w:p>
        </w:tc>
        <w:tc>
          <w:tcPr>
            <w:tcW w:w="2200" w:type="dxa"/>
            <w:noWrap/>
            <w:hideMark/>
          </w:tcPr>
          <w:p w14:paraId="0EB6F490" w14:textId="77777777" w:rsidR="00E65DBE" w:rsidRPr="00E9302F" w:rsidRDefault="00E65DBE" w:rsidP="00AF0D4C">
            <w:pPr>
              <w:spacing w:after="0"/>
              <w:jc w:val="center"/>
              <w:rPr>
                <w:ins w:id="7121" w:author="China Telecom" w:date="2020-11-20T19:17:00Z"/>
              </w:rPr>
            </w:pPr>
            <w:ins w:id="7122" w:author="China Telecom" w:date="2020-11-20T19:17:00Z">
              <w:r w:rsidRPr="00E9302F">
                <w:t>2</w:t>
              </w:r>
            </w:ins>
          </w:p>
        </w:tc>
        <w:tc>
          <w:tcPr>
            <w:tcW w:w="2200" w:type="dxa"/>
            <w:noWrap/>
            <w:hideMark/>
          </w:tcPr>
          <w:p w14:paraId="1BD0E993" w14:textId="77777777" w:rsidR="00E65DBE" w:rsidRPr="00E9302F" w:rsidRDefault="00E65DBE" w:rsidP="00AF0D4C">
            <w:pPr>
              <w:spacing w:after="0"/>
              <w:jc w:val="center"/>
              <w:rPr>
                <w:ins w:id="7123" w:author="China Telecom" w:date="2020-11-20T19:17:00Z"/>
              </w:rPr>
            </w:pPr>
            <w:ins w:id="7124" w:author="China Telecom" w:date="2020-11-20T19:17:00Z">
              <w:r w:rsidRPr="00E9302F">
                <w:t>154.15</w:t>
              </w:r>
            </w:ins>
          </w:p>
        </w:tc>
        <w:tc>
          <w:tcPr>
            <w:tcW w:w="2200" w:type="dxa"/>
            <w:noWrap/>
            <w:hideMark/>
          </w:tcPr>
          <w:p w14:paraId="389D7BE2" w14:textId="77777777" w:rsidR="00E65DBE" w:rsidRPr="00E9302F" w:rsidRDefault="00E65DBE" w:rsidP="00AF0D4C">
            <w:pPr>
              <w:spacing w:after="0"/>
              <w:jc w:val="center"/>
              <w:rPr>
                <w:ins w:id="7125" w:author="China Telecom" w:date="2020-11-20T19:17:00Z"/>
              </w:rPr>
            </w:pPr>
            <w:ins w:id="7126" w:author="China Telecom" w:date="2020-11-20T19:17:00Z">
              <w:r w:rsidRPr="00E9302F">
                <w:t>0.98</w:t>
              </w:r>
            </w:ins>
          </w:p>
        </w:tc>
        <w:tc>
          <w:tcPr>
            <w:tcW w:w="2200" w:type="dxa"/>
            <w:noWrap/>
            <w:hideMark/>
          </w:tcPr>
          <w:p w14:paraId="0CA66419" w14:textId="77777777" w:rsidR="00E65DBE" w:rsidRPr="00E9302F" w:rsidRDefault="00E65DBE" w:rsidP="00AF0D4C">
            <w:pPr>
              <w:spacing w:after="0"/>
              <w:jc w:val="center"/>
              <w:rPr>
                <w:ins w:id="7127" w:author="China Telecom" w:date="2020-11-20T19:17:00Z"/>
              </w:rPr>
            </w:pPr>
            <w:ins w:id="7128" w:author="China Telecom" w:date="2020-11-20T19:17:00Z">
              <w:r w:rsidRPr="00E9302F">
                <w:t>13.87</w:t>
              </w:r>
            </w:ins>
          </w:p>
        </w:tc>
      </w:tr>
      <w:tr w:rsidR="00E65DBE" w:rsidRPr="00E9302F" w14:paraId="2A875319" w14:textId="77777777" w:rsidTr="00AF0D4C">
        <w:trPr>
          <w:ins w:id="7129" w:author="China Telecom" w:date="2020-11-20T19:17:00Z"/>
        </w:trPr>
        <w:tc>
          <w:tcPr>
            <w:tcW w:w="6440" w:type="dxa"/>
            <w:noWrap/>
            <w:hideMark/>
          </w:tcPr>
          <w:p w14:paraId="42D69540" w14:textId="77777777" w:rsidR="00E65DBE" w:rsidRPr="00E9302F" w:rsidRDefault="00E65DBE" w:rsidP="00AF0D4C">
            <w:pPr>
              <w:spacing w:after="0"/>
              <w:rPr>
                <w:ins w:id="7130" w:author="China Telecom" w:date="2020-11-20T19:17:00Z"/>
              </w:rPr>
            </w:pPr>
            <w:ins w:id="7131" w:author="China Telecom" w:date="2020-11-20T19:17:00Z">
              <w:r w:rsidRPr="00E9302F">
                <w:t>PRACH Format C2</w:t>
              </w:r>
            </w:ins>
          </w:p>
        </w:tc>
        <w:tc>
          <w:tcPr>
            <w:tcW w:w="2200" w:type="dxa"/>
            <w:noWrap/>
            <w:hideMark/>
          </w:tcPr>
          <w:p w14:paraId="3D289E9A" w14:textId="77777777" w:rsidR="00E65DBE" w:rsidRPr="00E9302F" w:rsidRDefault="00E65DBE" w:rsidP="00AF0D4C">
            <w:pPr>
              <w:spacing w:after="0"/>
              <w:jc w:val="center"/>
              <w:rPr>
                <w:ins w:id="7132" w:author="China Telecom" w:date="2020-11-20T19:17:00Z"/>
              </w:rPr>
            </w:pPr>
            <w:ins w:id="7133" w:author="China Telecom" w:date="2020-11-20T19:17:00Z">
              <w:r w:rsidRPr="00E9302F">
                <w:t>2</w:t>
              </w:r>
            </w:ins>
          </w:p>
        </w:tc>
        <w:tc>
          <w:tcPr>
            <w:tcW w:w="2200" w:type="dxa"/>
            <w:noWrap/>
            <w:hideMark/>
          </w:tcPr>
          <w:p w14:paraId="5A59586E" w14:textId="77777777" w:rsidR="00E65DBE" w:rsidRPr="00E9302F" w:rsidRDefault="00E65DBE" w:rsidP="00AF0D4C">
            <w:pPr>
              <w:spacing w:after="0"/>
              <w:jc w:val="center"/>
              <w:rPr>
                <w:ins w:id="7134" w:author="China Telecom" w:date="2020-11-20T19:17:00Z"/>
                <w:noProof/>
              </w:rPr>
            </w:pPr>
            <w:ins w:id="7135" w:author="China Telecom" w:date="2020-11-20T19:17:00Z">
              <w:r>
                <w:rPr>
                  <w:noProof/>
                </w:rPr>
                <w:t>152.41</w:t>
              </w:r>
            </w:ins>
          </w:p>
        </w:tc>
        <w:tc>
          <w:tcPr>
            <w:tcW w:w="2200" w:type="dxa"/>
            <w:noWrap/>
            <w:hideMark/>
          </w:tcPr>
          <w:p w14:paraId="30A24FAD" w14:textId="77777777" w:rsidR="00E65DBE" w:rsidRPr="00E9302F" w:rsidRDefault="00E65DBE" w:rsidP="00AF0D4C">
            <w:pPr>
              <w:spacing w:after="0"/>
              <w:jc w:val="center"/>
              <w:rPr>
                <w:ins w:id="7136" w:author="China Telecom" w:date="2020-11-20T19:17:00Z"/>
                <w:noProof/>
              </w:rPr>
            </w:pPr>
            <w:ins w:id="7137" w:author="China Telecom" w:date="2020-11-20T19:17:00Z">
              <w:r>
                <w:rPr>
                  <w:noProof/>
                </w:rPr>
                <w:t>2.22</w:t>
              </w:r>
            </w:ins>
          </w:p>
        </w:tc>
        <w:tc>
          <w:tcPr>
            <w:tcW w:w="2200" w:type="dxa"/>
            <w:noWrap/>
            <w:hideMark/>
          </w:tcPr>
          <w:p w14:paraId="5DD75FE9" w14:textId="77777777" w:rsidR="00E65DBE" w:rsidRPr="00E9302F" w:rsidRDefault="00E65DBE" w:rsidP="00AF0D4C">
            <w:pPr>
              <w:spacing w:after="0"/>
              <w:jc w:val="center"/>
              <w:rPr>
                <w:ins w:id="7138" w:author="China Telecom" w:date="2020-11-20T19:17:00Z"/>
                <w:noProof/>
              </w:rPr>
            </w:pPr>
            <w:ins w:id="7139" w:author="China Telecom" w:date="2020-11-20T19:17:00Z">
              <w:r>
                <w:rPr>
                  <w:noProof/>
                </w:rPr>
                <w:t>16.68</w:t>
              </w:r>
            </w:ins>
          </w:p>
        </w:tc>
      </w:tr>
      <w:tr w:rsidR="00E65DBE" w:rsidRPr="00E9302F" w14:paraId="361A1B4C" w14:textId="77777777" w:rsidTr="00AF0D4C">
        <w:trPr>
          <w:ins w:id="7140" w:author="China Telecom" w:date="2020-11-20T19:17:00Z"/>
        </w:trPr>
        <w:tc>
          <w:tcPr>
            <w:tcW w:w="6440" w:type="dxa"/>
            <w:noWrap/>
            <w:hideMark/>
          </w:tcPr>
          <w:p w14:paraId="248BBDAD" w14:textId="77777777" w:rsidR="00E65DBE" w:rsidRPr="00E9302F" w:rsidRDefault="00E65DBE" w:rsidP="00AF0D4C">
            <w:pPr>
              <w:spacing w:after="0"/>
              <w:rPr>
                <w:ins w:id="7141" w:author="China Telecom" w:date="2020-11-20T19:17:00Z"/>
              </w:rPr>
            </w:pPr>
            <w:ins w:id="7142" w:author="China Telecom" w:date="2020-11-20T19:17:00Z">
              <w:r w:rsidRPr="00E9302F">
                <w:t xml:space="preserve">Broadcast PDCCH(PDCCH of Msg.2) </w:t>
              </w:r>
            </w:ins>
          </w:p>
        </w:tc>
        <w:tc>
          <w:tcPr>
            <w:tcW w:w="2200" w:type="dxa"/>
            <w:noWrap/>
            <w:hideMark/>
          </w:tcPr>
          <w:p w14:paraId="1FF8564A" w14:textId="77777777" w:rsidR="00E65DBE" w:rsidRPr="00E9302F" w:rsidRDefault="00E65DBE" w:rsidP="00AF0D4C">
            <w:pPr>
              <w:spacing w:after="0"/>
              <w:jc w:val="center"/>
              <w:rPr>
                <w:ins w:id="7143" w:author="China Telecom" w:date="2020-11-20T19:17:00Z"/>
              </w:rPr>
            </w:pPr>
            <w:ins w:id="7144" w:author="China Telecom" w:date="2020-11-20T19:17:00Z">
              <w:r w:rsidRPr="00E9302F">
                <w:t>0</w:t>
              </w:r>
            </w:ins>
          </w:p>
        </w:tc>
        <w:tc>
          <w:tcPr>
            <w:tcW w:w="2200" w:type="dxa"/>
            <w:noWrap/>
            <w:hideMark/>
          </w:tcPr>
          <w:p w14:paraId="15131074" w14:textId="77777777" w:rsidR="00E65DBE" w:rsidRPr="00E9302F" w:rsidRDefault="00E65DBE" w:rsidP="00AF0D4C">
            <w:pPr>
              <w:spacing w:after="0"/>
              <w:jc w:val="center"/>
              <w:rPr>
                <w:ins w:id="7145" w:author="China Telecom" w:date="2020-11-20T19:17:00Z"/>
                <w:noProof/>
              </w:rPr>
            </w:pPr>
          </w:p>
        </w:tc>
        <w:tc>
          <w:tcPr>
            <w:tcW w:w="2200" w:type="dxa"/>
            <w:noWrap/>
            <w:hideMark/>
          </w:tcPr>
          <w:p w14:paraId="176AF521" w14:textId="77777777" w:rsidR="00E65DBE" w:rsidRPr="00E9302F" w:rsidRDefault="00E65DBE" w:rsidP="00AF0D4C">
            <w:pPr>
              <w:spacing w:after="0"/>
              <w:jc w:val="center"/>
              <w:rPr>
                <w:ins w:id="7146" w:author="China Telecom" w:date="2020-11-20T19:17:00Z"/>
                <w:noProof/>
              </w:rPr>
            </w:pPr>
          </w:p>
        </w:tc>
        <w:tc>
          <w:tcPr>
            <w:tcW w:w="2200" w:type="dxa"/>
            <w:noWrap/>
            <w:hideMark/>
          </w:tcPr>
          <w:p w14:paraId="7D4AB54C" w14:textId="77777777" w:rsidR="00E65DBE" w:rsidRPr="00E9302F" w:rsidRDefault="00E65DBE" w:rsidP="00AF0D4C">
            <w:pPr>
              <w:spacing w:after="0"/>
              <w:jc w:val="center"/>
              <w:rPr>
                <w:ins w:id="7147" w:author="China Telecom" w:date="2020-11-20T19:17:00Z"/>
                <w:noProof/>
              </w:rPr>
            </w:pPr>
          </w:p>
        </w:tc>
      </w:tr>
      <w:tr w:rsidR="00E65DBE" w:rsidRPr="00E9302F" w14:paraId="7154B6D4" w14:textId="77777777" w:rsidTr="00AF0D4C">
        <w:trPr>
          <w:ins w:id="7148" w:author="China Telecom" w:date="2020-11-20T19:17:00Z"/>
        </w:trPr>
        <w:tc>
          <w:tcPr>
            <w:tcW w:w="6440" w:type="dxa"/>
            <w:noWrap/>
            <w:hideMark/>
          </w:tcPr>
          <w:p w14:paraId="229601A9" w14:textId="77777777" w:rsidR="00E65DBE" w:rsidRPr="00E9302F" w:rsidRDefault="00E65DBE" w:rsidP="00AF0D4C">
            <w:pPr>
              <w:spacing w:after="0"/>
              <w:rPr>
                <w:ins w:id="7149" w:author="China Telecom" w:date="2020-11-20T19:17:00Z"/>
              </w:rPr>
            </w:pPr>
            <w:ins w:id="7150" w:author="China Telecom" w:date="2020-11-20T19:17:00Z">
              <w:r w:rsidRPr="00E9302F">
                <w:t xml:space="preserve">PDSCH for Msg.2 </w:t>
              </w:r>
            </w:ins>
          </w:p>
        </w:tc>
        <w:tc>
          <w:tcPr>
            <w:tcW w:w="2200" w:type="dxa"/>
            <w:noWrap/>
            <w:hideMark/>
          </w:tcPr>
          <w:p w14:paraId="6FCA7C12" w14:textId="77777777" w:rsidR="00E65DBE" w:rsidRPr="00E9302F" w:rsidRDefault="00E65DBE" w:rsidP="00AF0D4C">
            <w:pPr>
              <w:spacing w:after="0"/>
              <w:jc w:val="center"/>
              <w:rPr>
                <w:ins w:id="7151" w:author="China Telecom" w:date="2020-11-20T19:17:00Z"/>
              </w:rPr>
            </w:pPr>
            <w:ins w:id="7152" w:author="China Telecom" w:date="2020-11-20T19:17:00Z">
              <w:r w:rsidRPr="00E9302F">
                <w:t>1</w:t>
              </w:r>
            </w:ins>
          </w:p>
        </w:tc>
        <w:tc>
          <w:tcPr>
            <w:tcW w:w="2200" w:type="dxa"/>
            <w:noWrap/>
            <w:hideMark/>
          </w:tcPr>
          <w:p w14:paraId="4606A9E9" w14:textId="77777777" w:rsidR="00E65DBE" w:rsidRPr="00E9302F" w:rsidRDefault="00E65DBE" w:rsidP="00AF0D4C">
            <w:pPr>
              <w:spacing w:after="0"/>
              <w:jc w:val="center"/>
              <w:rPr>
                <w:ins w:id="7153" w:author="China Telecom" w:date="2020-11-20T19:17:00Z"/>
              </w:rPr>
            </w:pPr>
            <w:ins w:id="7154" w:author="China Telecom" w:date="2020-11-20T19:17:00Z">
              <w:r w:rsidRPr="00E9302F">
                <w:t>163.98</w:t>
              </w:r>
            </w:ins>
          </w:p>
        </w:tc>
        <w:tc>
          <w:tcPr>
            <w:tcW w:w="2200" w:type="dxa"/>
            <w:noWrap/>
            <w:hideMark/>
          </w:tcPr>
          <w:p w14:paraId="08B134BA" w14:textId="77777777" w:rsidR="00E65DBE" w:rsidRPr="00E9302F" w:rsidRDefault="00E65DBE" w:rsidP="00AF0D4C">
            <w:pPr>
              <w:spacing w:after="0"/>
              <w:jc w:val="center"/>
              <w:rPr>
                <w:ins w:id="7155" w:author="China Telecom" w:date="2020-11-20T19:17:00Z"/>
              </w:rPr>
            </w:pPr>
            <w:ins w:id="7156" w:author="China Telecom" w:date="2020-11-20T19:17:00Z">
              <w:r w:rsidRPr="00E9302F">
                <w:t>0.00</w:t>
              </w:r>
            </w:ins>
          </w:p>
        </w:tc>
        <w:tc>
          <w:tcPr>
            <w:tcW w:w="2200" w:type="dxa"/>
            <w:noWrap/>
            <w:hideMark/>
          </w:tcPr>
          <w:p w14:paraId="11407853" w14:textId="77777777" w:rsidR="00E65DBE" w:rsidRPr="00E9302F" w:rsidRDefault="00E65DBE" w:rsidP="00AF0D4C">
            <w:pPr>
              <w:spacing w:after="0"/>
              <w:jc w:val="center"/>
              <w:rPr>
                <w:ins w:id="7157" w:author="China Telecom" w:date="2020-11-20T19:17:00Z"/>
              </w:rPr>
            </w:pPr>
            <w:ins w:id="7158" w:author="China Telecom" w:date="2020-11-20T19:17:00Z">
              <w:r w:rsidRPr="00E9302F">
                <w:t>23.70</w:t>
              </w:r>
            </w:ins>
          </w:p>
        </w:tc>
      </w:tr>
      <w:tr w:rsidR="00E65DBE" w:rsidRPr="00E9302F" w14:paraId="00CFA39B" w14:textId="77777777" w:rsidTr="00AF0D4C">
        <w:trPr>
          <w:ins w:id="7159" w:author="China Telecom" w:date="2020-11-20T19:17:00Z"/>
        </w:trPr>
        <w:tc>
          <w:tcPr>
            <w:tcW w:w="6440" w:type="dxa"/>
            <w:noWrap/>
            <w:hideMark/>
          </w:tcPr>
          <w:p w14:paraId="59F6E970" w14:textId="77777777" w:rsidR="00E65DBE" w:rsidRPr="00E9302F" w:rsidRDefault="00E65DBE" w:rsidP="00AF0D4C">
            <w:pPr>
              <w:spacing w:after="0"/>
              <w:rPr>
                <w:ins w:id="7160" w:author="China Telecom" w:date="2020-11-20T19:17:00Z"/>
              </w:rPr>
            </w:pPr>
            <w:ins w:id="7161" w:author="China Telecom" w:date="2020-11-20T19:17:00Z">
              <w:r w:rsidRPr="00E9302F">
                <w:t xml:space="preserve">PUSCH of Msg.3 </w:t>
              </w:r>
            </w:ins>
          </w:p>
        </w:tc>
        <w:tc>
          <w:tcPr>
            <w:tcW w:w="2200" w:type="dxa"/>
            <w:noWrap/>
            <w:hideMark/>
          </w:tcPr>
          <w:p w14:paraId="7066426E" w14:textId="77777777" w:rsidR="00E65DBE" w:rsidRPr="00E9302F" w:rsidRDefault="00E65DBE" w:rsidP="00AF0D4C">
            <w:pPr>
              <w:spacing w:after="0"/>
              <w:jc w:val="center"/>
              <w:rPr>
                <w:ins w:id="7162" w:author="China Telecom" w:date="2020-11-20T19:17:00Z"/>
              </w:rPr>
            </w:pPr>
            <w:ins w:id="7163" w:author="China Telecom" w:date="2020-11-20T19:17:00Z">
              <w:r w:rsidRPr="00E9302F">
                <w:t>1</w:t>
              </w:r>
            </w:ins>
          </w:p>
        </w:tc>
        <w:tc>
          <w:tcPr>
            <w:tcW w:w="2200" w:type="dxa"/>
            <w:noWrap/>
            <w:hideMark/>
          </w:tcPr>
          <w:p w14:paraId="1E0F6083" w14:textId="77777777" w:rsidR="00E65DBE" w:rsidRPr="00E9302F" w:rsidRDefault="00E65DBE" w:rsidP="00AF0D4C">
            <w:pPr>
              <w:spacing w:after="0"/>
              <w:jc w:val="center"/>
              <w:rPr>
                <w:ins w:id="7164" w:author="China Telecom" w:date="2020-11-20T19:17:00Z"/>
              </w:rPr>
            </w:pPr>
            <w:ins w:id="7165" w:author="China Telecom" w:date="2020-11-20T19:17:00Z">
              <w:r w:rsidRPr="00E9302F">
                <w:t>153.90</w:t>
              </w:r>
            </w:ins>
          </w:p>
        </w:tc>
        <w:tc>
          <w:tcPr>
            <w:tcW w:w="2200" w:type="dxa"/>
            <w:noWrap/>
            <w:hideMark/>
          </w:tcPr>
          <w:p w14:paraId="4EF64074" w14:textId="77777777" w:rsidR="00E65DBE" w:rsidRPr="00E9302F" w:rsidRDefault="00E65DBE" w:rsidP="00AF0D4C">
            <w:pPr>
              <w:spacing w:after="0"/>
              <w:jc w:val="center"/>
              <w:rPr>
                <w:ins w:id="7166" w:author="China Telecom" w:date="2020-11-20T19:17:00Z"/>
              </w:rPr>
            </w:pPr>
            <w:ins w:id="7167" w:author="China Telecom" w:date="2020-11-20T19:17:00Z">
              <w:r w:rsidRPr="00E9302F">
                <w:t>0.00</w:t>
              </w:r>
            </w:ins>
          </w:p>
        </w:tc>
        <w:tc>
          <w:tcPr>
            <w:tcW w:w="2200" w:type="dxa"/>
            <w:noWrap/>
            <w:hideMark/>
          </w:tcPr>
          <w:p w14:paraId="58138B30" w14:textId="77777777" w:rsidR="00E65DBE" w:rsidRPr="00E9302F" w:rsidRDefault="00E65DBE" w:rsidP="00AF0D4C">
            <w:pPr>
              <w:spacing w:after="0"/>
              <w:jc w:val="center"/>
              <w:rPr>
                <w:ins w:id="7168" w:author="China Telecom" w:date="2020-11-20T19:17:00Z"/>
              </w:rPr>
            </w:pPr>
            <w:ins w:id="7169" w:author="China Telecom" w:date="2020-11-20T19:17:00Z">
              <w:r w:rsidRPr="00E9302F">
                <w:t>13.62</w:t>
              </w:r>
            </w:ins>
          </w:p>
        </w:tc>
      </w:tr>
      <w:tr w:rsidR="00E65DBE" w:rsidRPr="00E9302F" w14:paraId="4555DC69" w14:textId="77777777" w:rsidTr="00AF0D4C">
        <w:trPr>
          <w:ins w:id="7170" w:author="China Telecom" w:date="2020-11-20T19:17:00Z"/>
        </w:trPr>
        <w:tc>
          <w:tcPr>
            <w:tcW w:w="6440" w:type="dxa"/>
            <w:noWrap/>
            <w:hideMark/>
          </w:tcPr>
          <w:p w14:paraId="38C42BC1" w14:textId="77777777" w:rsidR="00E65DBE" w:rsidRPr="00E9302F" w:rsidRDefault="00E65DBE" w:rsidP="00AF0D4C">
            <w:pPr>
              <w:spacing w:after="0"/>
              <w:rPr>
                <w:ins w:id="7171" w:author="China Telecom" w:date="2020-11-20T19:17:00Z"/>
              </w:rPr>
            </w:pPr>
            <w:ins w:id="7172" w:author="China Telecom" w:date="2020-11-20T19:17:00Z">
              <w:r w:rsidRPr="00E9302F">
                <w:t xml:space="preserve">PDSCH of Msg.4 </w:t>
              </w:r>
            </w:ins>
          </w:p>
        </w:tc>
        <w:tc>
          <w:tcPr>
            <w:tcW w:w="2200" w:type="dxa"/>
            <w:noWrap/>
            <w:hideMark/>
          </w:tcPr>
          <w:p w14:paraId="58CF58AA" w14:textId="77777777" w:rsidR="00E65DBE" w:rsidRPr="00E9302F" w:rsidRDefault="00E65DBE" w:rsidP="00AF0D4C">
            <w:pPr>
              <w:spacing w:after="0"/>
              <w:jc w:val="center"/>
              <w:rPr>
                <w:ins w:id="7173" w:author="China Telecom" w:date="2020-11-20T19:17:00Z"/>
              </w:rPr>
            </w:pPr>
            <w:ins w:id="7174" w:author="China Telecom" w:date="2020-11-20T19:17:00Z">
              <w:r w:rsidRPr="00E9302F">
                <w:t>2</w:t>
              </w:r>
            </w:ins>
          </w:p>
        </w:tc>
        <w:tc>
          <w:tcPr>
            <w:tcW w:w="2200" w:type="dxa"/>
            <w:noWrap/>
            <w:hideMark/>
          </w:tcPr>
          <w:p w14:paraId="258956FD" w14:textId="77777777" w:rsidR="00E65DBE" w:rsidRPr="00E9302F" w:rsidRDefault="00E65DBE" w:rsidP="00AF0D4C">
            <w:pPr>
              <w:spacing w:after="0"/>
              <w:jc w:val="center"/>
              <w:rPr>
                <w:ins w:id="7175" w:author="China Telecom" w:date="2020-11-20T19:17:00Z"/>
              </w:rPr>
            </w:pPr>
            <w:ins w:id="7176" w:author="China Telecom" w:date="2020-11-20T19:17:00Z">
              <w:r w:rsidRPr="00E9302F">
                <w:t>150.18</w:t>
              </w:r>
            </w:ins>
          </w:p>
        </w:tc>
        <w:tc>
          <w:tcPr>
            <w:tcW w:w="2200" w:type="dxa"/>
            <w:noWrap/>
            <w:hideMark/>
          </w:tcPr>
          <w:p w14:paraId="20DAEA99" w14:textId="77777777" w:rsidR="00E65DBE" w:rsidRPr="00E9302F" w:rsidRDefault="00E65DBE" w:rsidP="00AF0D4C">
            <w:pPr>
              <w:spacing w:after="0"/>
              <w:jc w:val="center"/>
              <w:rPr>
                <w:ins w:id="7177" w:author="China Telecom" w:date="2020-11-20T19:17:00Z"/>
              </w:rPr>
            </w:pPr>
            <w:ins w:id="7178" w:author="China Telecom" w:date="2020-11-20T19:17:00Z">
              <w:r w:rsidRPr="00E9302F">
                <w:t>0.32</w:t>
              </w:r>
            </w:ins>
          </w:p>
        </w:tc>
        <w:tc>
          <w:tcPr>
            <w:tcW w:w="2200" w:type="dxa"/>
            <w:noWrap/>
            <w:hideMark/>
          </w:tcPr>
          <w:p w14:paraId="0966BC63" w14:textId="77777777" w:rsidR="00E65DBE" w:rsidRPr="00E9302F" w:rsidRDefault="00E65DBE" w:rsidP="00AF0D4C">
            <w:pPr>
              <w:spacing w:after="0"/>
              <w:jc w:val="center"/>
              <w:rPr>
                <w:ins w:id="7179" w:author="China Telecom" w:date="2020-11-20T19:17:00Z"/>
              </w:rPr>
            </w:pPr>
            <w:ins w:id="7180" w:author="China Telecom" w:date="2020-11-20T19:17:00Z">
              <w:r w:rsidRPr="00E9302F">
                <w:t>9.90</w:t>
              </w:r>
            </w:ins>
          </w:p>
        </w:tc>
      </w:tr>
      <w:tr w:rsidR="00E65DBE" w:rsidRPr="00E9302F" w14:paraId="54DF7EA5" w14:textId="77777777" w:rsidTr="00AF0D4C">
        <w:trPr>
          <w:ins w:id="7181" w:author="China Telecom" w:date="2020-11-20T19:17:00Z"/>
        </w:trPr>
        <w:tc>
          <w:tcPr>
            <w:tcW w:w="6440" w:type="dxa"/>
            <w:noWrap/>
            <w:hideMark/>
          </w:tcPr>
          <w:p w14:paraId="09F575B3" w14:textId="77777777" w:rsidR="00E65DBE" w:rsidRPr="00E9302F" w:rsidRDefault="00E65DBE" w:rsidP="00AF0D4C">
            <w:pPr>
              <w:spacing w:after="0"/>
              <w:rPr>
                <w:ins w:id="7182" w:author="China Telecom" w:date="2020-11-20T19:17:00Z"/>
              </w:rPr>
            </w:pPr>
            <w:ins w:id="7183" w:author="China Telecom" w:date="2020-11-20T19:17:00Z">
              <w:r w:rsidRPr="00E9302F">
                <w:t xml:space="preserve">PUCCH w/ HARQ-ACK for Msg.4 </w:t>
              </w:r>
            </w:ins>
          </w:p>
        </w:tc>
        <w:tc>
          <w:tcPr>
            <w:tcW w:w="2200" w:type="dxa"/>
            <w:noWrap/>
            <w:hideMark/>
          </w:tcPr>
          <w:p w14:paraId="28B1076E" w14:textId="77777777" w:rsidR="00E65DBE" w:rsidRPr="00E9302F" w:rsidRDefault="00E65DBE" w:rsidP="00AF0D4C">
            <w:pPr>
              <w:spacing w:after="0"/>
              <w:jc w:val="center"/>
              <w:rPr>
                <w:ins w:id="7184" w:author="China Telecom" w:date="2020-11-20T19:17:00Z"/>
              </w:rPr>
            </w:pPr>
            <w:ins w:id="7185" w:author="China Telecom" w:date="2020-11-20T19:17:00Z">
              <w:r w:rsidRPr="00E9302F">
                <w:t>1</w:t>
              </w:r>
            </w:ins>
          </w:p>
        </w:tc>
        <w:tc>
          <w:tcPr>
            <w:tcW w:w="2200" w:type="dxa"/>
            <w:noWrap/>
            <w:hideMark/>
          </w:tcPr>
          <w:p w14:paraId="2A76D1AB" w14:textId="77777777" w:rsidR="00E65DBE" w:rsidRPr="00E9302F" w:rsidRDefault="00E65DBE" w:rsidP="00AF0D4C">
            <w:pPr>
              <w:spacing w:after="0"/>
              <w:jc w:val="center"/>
              <w:rPr>
                <w:ins w:id="7186" w:author="China Telecom" w:date="2020-11-20T19:17:00Z"/>
              </w:rPr>
            </w:pPr>
            <w:ins w:id="7187" w:author="China Telecom" w:date="2020-11-20T19:17:00Z">
              <w:r w:rsidRPr="00E9302F">
                <w:t>154.18</w:t>
              </w:r>
            </w:ins>
          </w:p>
        </w:tc>
        <w:tc>
          <w:tcPr>
            <w:tcW w:w="2200" w:type="dxa"/>
            <w:noWrap/>
            <w:hideMark/>
          </w:tcPr>
          <w:p w14:paraId="2B564445" w14:textId="77777777" w:rsidR="00E65DBE" w:rsidRPr="00E9302F" w:rsidRDefault="00E65DBE" w:rsidP="00AF0D4C">
            <w:pPr>
              <w:spacing w:after="0"/>
              <w:jc w:val="center"/>
              <w:rPr>
                <w:ins w:id="7188" w:author="China Telecom" w:date="2020-11-20T19:17:00Z"/>
              </w:rPr>
            </w:pPr>
            <w:ins w:id="7189" w:author="China Telecom" w:date="2020-11-20T19:17:00Z">
              <w:r w:rsidRPr="00E9302F">
                <w:t>0.00</w:t>
              </w:r>
            </w:ins>
          </w:p>
        </w:tc>
        <w:tc>
          <w:tcPr>
            <w:tcW w:w="2200" w:type="dxa"/>
            <w:noWrap/>
            <w:hideMark/>
          </w:tcPr>
          <w:p w14:paraId="2785D8EB" w14:textId="77777777" w:rsidR="00E65DBE" w:rsidRPr="00E9302F" w:rsidRDefault="00E65DBE" w:rsidP="00AF0D4C">
            <w:pPr>
              <w:spacing w:after="0"/>
              <w:jc w:val="center"/>
              <w:rPr>
                <w:ins w:id="7190" w:author="China Telecom" w:date="2020-11-20T19:17:00Z"/>
              </w:rPr>
            </w:pPr>
            <w:ins w:id="7191" w:author="China Telecom" w:date="2020-11-20T19:17:00Z">
              <w:r w:rsidRPr="00E9302F">
                <w:t>13.90</w:t>
              </w:r>
            </w:ins>
          </w:p>
        </w:tc>
      </w:tr>
      <w:tr w:rsidR="00E65DBE" w:rsidRPr="00E9302F" w14:paraId="1BC9387C" w14:textId="77777777" w:rsidTr="00AF0D4C">
        <w:trPr>
          <w:ins w:id="7192" w:author="China Telecom" w:date="2020-11-20T19:17:00Z"/>
        </w:trPr>
        <w:tc>
          <w:tcPr>
            <w:tcW w:w="6440" w:type="dxa"/>
            <w:noWrap/>
            <w:hideMark/>
          </w:tcPr>
          <w:p w14:paraId="1D0A6087" w14:textId="77777777" w:rsidR="00E65DBE" w:rsidRPr="00E9302F" w:rsidRDefault="00E65DBE" w:rsidP="00AF0D4C">
            <w:pPr>
              <w:spacing w:after="0"/>
              <w:rPr>
                <w:ins w:id="7193" w:author="China Telecom" w:date="2020-11-20T19:17:00Z"/>
              </w:rPr>
            </w:pPr>
            <w:ins w:id="7194" w:author="China Telecom" w:date="2020-11-20T19:17:00Z">
              <w:r w:rsidRPr="00E9302F">
                <w:t xml:space="preserve">Unicast PDCCH </w:t>
              </w:r>
            </w:ins>
          </w:p>
        </w:tc>
        <w:tc>
          <w:tcPr>
            <w:tcW w:w="2200" w:type="dxa"/>
            <w:noWrap/>
            <w:hideMark/>
          </w:tcPr>
          <w:p w14:paraId="3225D3B1" w14:textId="77777777" w:rsidR="00E65DBE" w:rsidRPr="00E9302F" w:rsidRDefault="00E65DBE" w:rsidP="00AF0D4C">
            <w:pPr>
              <w:spacing w:after="0"/>
              <w:jc w:val="center"/>
              <w:rPr>
                <w:ins w:id="7195" w:author="China Telecom" w:date="2020-11-20T19:17:00Z"/>
              </w:rPr>
            </w:pPr>
            <w:ins w:id="7196" w:author="China Telecom" w:date="2020-11-20T19:17:00Z">
              <w:r w:rsidRPr="00E9302F">
                <w:t>1</w:t>
              </w:r>
            </w:ins>
          </w:p>
        </w:tc>
        <w:tc>
          <w:tcPr>
            <w:tcW w:w="2200" w:type="dxa"/>
            <w:noWrap/>
            <w:hideMark/>
          </w:tcPr>
          <w:p w14:paraId="7036ED10" w14:textId="77777777" w:rsidR="00E65DBE" w:rsidRPr="00E9302F" w:rsidRDefault="00E65DBE" w:rsidP="00AF0D4C">
            <w:pPr>
              <w:spacing w:after="0"/>
              <w:jc w:val="center"/>
              <w:rPr>
                <w:ins w:id="7197" w:author="China Telecom" w:date="2020-11-20T19:17:00Z"/>
              </w:rPr>
            </w:pPr>
            <w:ins w:id="7198" w:author="China Telecom" w:date="2020-11-20T19:17:00Z">
              <w:r w:rsidRPr="00E9302F">
                <w:t>154.18</w:t>
              </w:r>
            </w:ins>
          </w:p>
        </w:tc>
        <w:tc>
          <w:tcPr>
            <w:tcW w:w="2200" w:type="dxa"/>
            <w:noWrap/>
            <w:hideMark/>
          </w:tcPr>
          <w:p w14:paraId="06316EC2" w14:textId="77777777" w:rsidR="00E65DBE" w:rsidRPr="00E9302F" w:rsidRDefault="00E65DBE" w:rsidP="00AF0D4C">
            <w:pPr>
              <w:spacing w:after="0"/>
              <w:jc w:val="center"/>
              <w:rPr>
                <w:ins w:id="7199" w:author="China Telecom" w:date="2020-11-20T19:17:00Z"/>
              </w:rPr>
            </w:pPr>
            <w:ins w:id="7200" w:author="China Telecom" w:date="2020-11-20T19:17:00Z">
              <w:r w:rsidRPr="00E9302F">
                <w:t>0.00</w:t>
              </w:r>
            </w:ins>
          </w:p>
        </w:tc>
        <w:tc>
          <w:tcPr>
            <w:tcW w:w="2200" w:type="dxa"/>
            <w:noWrap/>
            <w:hideMark/>
          </w:tcPr>
          <w:p w14:paraId="3172CA57" w14:textId="77777777" w:rsidR="00E65DBE" w:rsidRPr="00E9302F" w:rsidRDefault="00E65DBE" w:rsidP="00AF0D4C">
            <w:pPr>
              <w:spacing w:after="0"/>
              <w:jc w:val="center"/>
              <w:rPr>
                <w:ins w:id="7201" w:author="China Telecom" w:date="2020-11-20T19:17:00Z"/>
              </w:rPr>
            </w:pPr>
            <w:ins w:id="7202" w:author="China Telecom" w:date="2020-11-20T19:17:00Z">
              <w:r w:rsidRPr="00E9302F">
                <w:t>13.90</w:t>
              </w:r>
            </w:ins>
          </w:p>
        </w:tc>
      </w:tr>
      <w:tr w:rsidR="00E65DBE" w:rsidRPr="00E9302F" w14:paraId="2A215566" w14:textId="77777777" w:rsidTr="00AF0D4C">
        <w:trPr>
          <w:ins w:id="7203" w:author="China Telecom" w:date="2020-11-20T19:17:00Z"/>
        </w:trPr>
        <w:tc>
          <w:tcPr>
            <w:tcW w:w="6440" w:type="dxa"/>
            <w:noWrap/>
            <w:hideMark/>
          </w:tcPr>
          <w:p w14:paraId="1188AE76" w14:textId="77777777" w:rsidR="00E65DBE" w:rsidRPr="00E9302F" w:rsidRDefault="00E65DBE" w:rsidP="00AF0D4C">
            <w:pPr>
              <w:spacing w:after="0"/>
              <w:rPr>
                <w:ins w:id="7204" w:author="China Telecom" w:date="2020-11-20T19:17:00Z"/>
              </w:rPr>
            </w:pPr>
            <w:ins w:id="7205" w:author="China Telecom" w:date="2020-11-20T19:17:00Z">
              <w:r w:rsidRPr="00E9302F">
                <w:t>PDSCH for eMBB DDDSU</w:t>
              </w:r>
            </w:ins>
          </w:p>
        </w:tc>
        <w:tc>
          <w:tcPr>
            <w:tcW w:w="2200" w:type="dxa"/>
            <w:noWrap/>
            <w:hideMark/>
          </w:tcPr>
          <w:p w14:paraId="4399AE4C" w14:textId="77777777" w:rsidR="00E65DBE" w:rsidRPr="00E9302F" w:rsidRDefault="00E65DBE" w:rsidP="00AF0D4C">
            <w:pPr>
              <w:spacing w:after="0"/>
              <w:jc w:val="center"/>
              <w:rPr>
                <w:ins w:id="7206" w:author="China Telecom" w:date="2020-11-20T19:17:00Z"/>
              </w:rPr>
            </w:pPr>
            <w:ins w:id="7207" w:author="China Telecom" w:date="2020-11-20T19:17:00Z">
              <w:r w:rsidRPr="00E9302F">
                <w:t>3</w:t>
              </w:r>
            </w:ins>
          </w:p>
        </w:tc>
        <w:tc>
          <w:tcPr>
            <w:tcW w:w="2200" w:type="dxa"/>
            <w:noWrap/>
            <w:hideMark/>
          </w:tcPr>
          <w:p w14:paraId="79C073BF" w14:textId="77777777" w:rsidR="00E65DBE" w:rsidRPr="00E9302F" w:rsidRDefault="00E65DBE" w:rsidP="00AF0D4C">
            <w:pPr>
              <w:spacing w:after="0"/>
              <w:jc w:val="center"/>
              <w:rPr>
                <w:ins w:id="7208" w:author="China Telecom" w:date="2020-11-20T19:17:00Z"/>
              </w:rPr>
            </w:pPr>
            <w:ins w:id="7209" w:author="China Telecom" w:date="2020-11-20T19:17:00Z">
              <w:r w:rsidRPr="00E9302F">
                <w:t>163.23</w:t>
              </w:r>
            </w:ins>
          </w:p>
        </w:tc>
        <w:tc>
          <w:tcPr>
            <w:tcW w:w="2200" w:type="dxa"/>
            <w:noWrap/>
            <w:hideMark/>
          </w:tcPr>
          <w:p w14:paraId="672553EE" w14:textId="77777777" w:rsidR="00E65DBE" w:rsidRPr="00E9302F" w:rsidRDefault="00E65DBE" w:rsidP="00AF0D4C">
            <w:pPr>
              <w:spacing w:after="0"/>
              <w:jc w:val="center"/>
              <w:rPr>
                <w:ins w:id="7210" w:author="China Telecom" w:date="2020-11-20T19:17:00Z"/>
              </w:rPr>
            </w:pPr>
            <w:ins w:id="7211" w:author="China Telecom" w:date="2020-11-20T19:17:00Z">
              <w:r w:rsidRPr="00E9302F">
                <w:t>6.93</w:t>
              </w:r>
            </w:ins>
          </w:p>
        </w:tc>
        <w:tc>
          <w:tcPr>
            <w:tcW w:w="2200" w:type="dxa"/>
            <w:noWrap/>
            <w:hideMark/>
          </w:tcPr>
          <w:p w14:paraId="1E11C0E2" w14:textId="77777777" w:rsidR="00E65DBE" w:rsidRPr="00E9302F" w:rsidRDefault="00E65DBE" w:rsidP="00AF0D4C">
            <w:pPr>
              <w:spacing w:after="0"/>
              <w:jc w:val="center"/>
              <w:rPr>
                <w:ins w:id="7212" w:author="China Telecom" w:date="2020-11-20T19:17:00Z"/>
              </w:rPr>
            </w:pPr>
            <w:ins w:id="7213" w:author="China Telecom" w:date="2020-11-20T19:17:00Z">
              <w:r w:rsidRPr="00E9302F">
                <w:t>22.94</w:t>
              </w:r>
            </w:ins>
          </w:p>
        </w:tc>
      </w:tr>
      <w:tr w:rsidR="00E65DBE" w:rsidRPr="00E9302F" w14:paraId="32628794" w14:textId="77777777" w:rsidTr="00AF0D4C">
        <w:trPr>
          <w:ins w:id="7214" w:author="China Telecom" w:date="2020-11-20T19:17:00Z"/>
        </w:trPr>
        <w:tc>
          <w:tcPr>
            <w:tcW w:w="6440" w:type="dxa"/>
            <w:noWrap/>
            <w:hideMark/>
          </w:tcPr>
          <w:p w14:paraId="5BD605D7" w14:textId="77777777" w:rsidR="00E65DBE" w:rsidRPr="00E9302F" w:rsidRDefault="00E65DBE" w:rsidP="00AF0D4C">
            <w:pPr>
              <w:spacing w:after="0"/>
              <w:rPr>
                <w:ins w:id="7215" w:author="China Telecom" w:date="2020-11-20T19:17:00Z"/>
              </w:rPr>
            </w:pPr>
            <w:ins w:id="7216" w:author="China Telecom" w:date="2020-11-20T19:17:00Z">
              <w:r w:rsidRPr="00E9302F">
                <w:t>PDSCH for eMBB DDDSUDDSUU</w:t>
              </w:r>
            </w:ins>
          </w:p>
        </w:tc>
        <w:tc>
          <w:tcPr>
            <w:tcW w:w="2200" w:type="dxa"/>
            <w:noWrap/>
            <w:hideMark/>
          </w:tcPr>
          <w:p w14:paraId="3CAAF680" w14:textId="77777777" w:rsidR="00E65DBE" w:rsidRPr="00E9302F" w:rsidRDefault="00E65DBE" w:rsidP="00AF0D4C">
            <w:pPr>
              <w:spacing w:after="0"/>
              <w:jc w:val="center"/>
              <w:rPr>
                <w:ins w:id="7217" w:author="China Telecom" w:date="2020-11-20T19:17:00Z"/>
              </w:rPr>
            </w:pPr>
            <w:ins w:id="7218" w:author="China Telecom" w:date="2020-11-20T19:17:00Z">
              <w:r w:rsidRPr="00E9302F">
                <w:t>1</w:t>
              </w:r>
            </w:ins>
          </w:p>
        </w:tc>
        <w:tc>
          <w:tcPr>
            <w:tcW w:w="2200" w:type="dxa"/>
            <w:noWrap/>
            <w:hideMark/>
          </w:tcPr>
          <w:p w14:paraId="05BF6DD6" w14:textId="77777777" w:rsidR="00E65DBE" w:rsidRPr="00E9302F" w:rsidRDefault="00E65DBE" w:rsidP="00AF0D4C">
            <w:pPr>
              <w:spacing w:after="0"/>
              <w:jc w:val="center"/>
              <w:rPr>
                <w:ins w:id="7219" w:author="China Telecom" w:date="2020-11-20T19:17:00Z"/>
              </w:rPr>
            </w:pPr>
            <w:ins w:id="7220" w:author="China Telecom" w:date="2020-11-20T19:17:00Z">
              <w:r w:rsidRPr="00E9302F">
                <w:t>166.03</w:t>
              </w:r>
            </w:ins>
          </w:p>
        </w:tc>
        <w:tc>
          <w:tcPr>
            <w:tcW w:w="2200" w:type="dxa"/>
            <w:noWrap/>
            <w:hideMark/>
          </w:tcPr>
          <w:p w14:paraId="1BE55C59" w14:textId="77777777" w:rsidR="00E65DBE" w:rsidRPr="00E9302F" w:rsidRDefault="00E65DBE" w:rsidP="00AF0D4C">
            <w:pPr>
              <w:spacing w:after="0"/>
              <w:jc w:val="center"/>
              <w:rPr>
                <w:ins w:id="7221" w:author="China Telecom" w:date="2020-11-20T19:17:00Z"/>
              </w:rPr>
            </w:pPr>
            <w:ins w:id="7222" w:author="China Telecom" w:date="2020-11-20T19:17:00Z">
              <w:r w:rsidRPr="00E9302F">
                <w:t>0.00</w:t>
              </w:r>
            </w:ins>
          </w:p>
        </w:tc>
        <w:tc>
          <w:tcPr>
            <w:tcW w:w="2200" w:type="dxa"/>
            <w:noWrap/>
            <w:hideMark/>
          </w:tcPr>
          <w:p w14:paraId="49147F40" w14:textId="77777777" w:rsidR="00E65DBE" w:rsidRPr="00E9302F" w:rsidRDefault="00E65DBE" w:rsidP="00AF0D4C">
            <w:pPr>
              <w:spacing w:after="0"/>
              <w:jc w:val="center"/>
              <w:rPr>
                <w:ins w:id="7223" w:author="China Telecom" w:date="2020-11-20T19:17:00Z"/>
              </w:rPr>
            </w:pPr>
            <w:ins w:id="7224" w:author="China Telecom" w:date="2020-11-20T19:17:00Z">
              <w:r w:rsidRPr="00E9302F">
                <w:t>25.75</w:t>
              </w:r>
            </w:ins>
          </w:p>
        </w:tc>
      </w:tr>
    </w:tbl>
    <w:p w14:paraId="08F7FDA1" w14:textId="77777777" w:rsidR="00E65DBE" w:rsidRPr="00804B30" w:rsidRDefault="00E65DBE" w:rsidP="00E65DBE">
      <w:pPr>
        <w:rPr>
          <w:ins w:id="7225" w:author="China Telecom" w:date="2020-11-20T19:17:00Z"/>
        </w:rPr>
      </w:pPr>
    </w:p>
    <w:p w14:paraId="2CC9BA31" w14:textId="77777777" w:rsidR="00E65DBE" w:rsidRDefault="00E65DBE" w:rsidP="00E65DBE">
      <w:pPr>
        <w:pStyle w:val="TH"/>
        <w:rPr>
          <w:ins w:id="7226" w:author="China Telecom" w:date="2020-11-20T19:17:00Z"/>
        </w:rPr>
      </w:pPr>
      <w:ins w:id="7227" w:author="China Telecom" w:date="2020-11-20T19:17:00Z">
        <w:r w:rsidRPr="007368F9">
          <w:lastRenderedPageBreak/>
          <w:t xml:space="preserve">Table </w:t>
        </w:r>
        <w:r>
          <w:rPr>
            <w:lang w:eastAsia="zh-CN"/>
          </w:rPr>
          <w:t>5.1.1.7</w:t>
        </w:r>
        <w:r w:rsidRPr="007368F9">
          <w:t>-</w:t>
        </w:r>
        <w:r>
          <w:rPr>
            <w:rFonts w:hint="eastAsia"/>
            <w:lang w:eastAsia="ja-JP"/>
          </w:rPr>
          <w:t>3</w:t>
        </w:r>
        <w:r w:rsidRPr="007368F9">
          <w:rPr>
            <w:rFonts w:hint="eastAsia"/>
          </w:rPr>
          <w:t>:</w:t>
        </w:r>
        <w:r>
          <w:rPr>
            <w:rFonts w:hint="eastAsia"/>
          </w:rPr>
          <w:t xml:space="preserve"> Representative values </w:t>
        </w:r>
        <w:r>
          <w:t>of MPL for</w:t>
        </w:r>
        <w:r w:rsidRPr="00BD0C54">
          <w:rPr>
            <w:rFonts w:hint="eastAsia"/>
          </w:rPr>
          <w:t xml:space="preserve"> </w:t>
        </w:r>
        <w:r w:rsidRPr="00A16D22">
          <w:rPr>
            <w:rFonts w:hint="eastAsia"/>
          </w:rPr>
          <w:t>Rural 4GHz with long distance</w:t>
        </w:r>
        <w:r>
          <w:t xml:space="preserve"> TDD LOS O2O scenario</w:t>
        </w:r>
      </w:ins>
    </w:p>
    <w:tbl>
      <w:tblPr>
        <w:tblStyle w:val="a7"/>
        <w:tblW w:w="9889" w:type="dxa"/>
        <w:tblLayout w:type="fixed"/>
        <w:tblLook w:val="04A0" w:firstRow="1" w:lastRow="0" w:firstColumn="1" w:lastColumn="0" w:noHBand="0" w:noVBand="1"/>
      </w:tblPr>
      <w:tblGrid>
        <w:gridCol w:w="4077"/>
        <w:gridCol w:w="1418"/>
        <w:gridCol w:w="1417"/>
        <w:gridCol w:w="1560"/>
        <w:gridCol w:w="1417"/>
      </w:tblGrid>
      <w:tr w:rsidR="00E65DBE" w:rsidRPr="00E9302F" w14:paraId="2B6266A7" w14:textId="77777777" w:rsidTr="00AF0D4C">
        <w:trPr>
          <w:ins w:id="7228" w:author="China Telecom" w:date="2020-11-20T19:17:00Z"/>
        </w:trPr>
        <w:tc>
          <w:tcPr>
            <w:tcW w:w="4077" w:type="dxa"/>
            <w:shd w:val="clear" w:color="auto" w:fill="E7E6E6" w:themeFill="background2"/>
            <w:noWrap/>
            <w:hideMark/>
          </w:tcPr>
          <w:p w14:paraId="51F8C630" w14:textId="77777777" w:rsidR="00E65DBE" w:rsidRPr="009C135A" w:rsidRDefault="00E65DBE" w:rsidP="00AF0D4C">
            <w:pPr>
              <w:spacing w:after="0"/>
              <w:jc w:val="center"/>
              <w:rPr>
                <w:ins w:id="7229" w:author="China Telecom" w:date="2020-11-20T19:17:00Z"/>
                <w:noProof/>
              </w:rPr>
            </w:pPr>
            <w:ins w:id="7230" w:author="China Telecom" w:date="2020-11-20T19:17:00Z">
              <w:r w:rsidRPr="00F9020F">
                <w:rPr>
                  <w:b/>
                </w:rPr>
                <w:t>Channels (and Frame format)</w:t>
              </w:r>
            </w:ins>
          </w:p>
        </w:tc>
        <w:tc>
          <w:tcPr>
            <w:tcW w:w="1418" w:type="dxa"/>
            <w:shd w:val="clear" w:color="auto" w:fill="E7E6E6" w:themeFill="background2"/>
            <w:hideMark/>
          </w:tcPr>
          <w:p w14:paraId="4FD7F7DA" w14:textId="77777777" w:rsidR="00E65DBE" w:rsidRPr="009C135A" w:rsidRDefault="00E65DBE" w:rsidP="00AF0D4C">
            <w:pPr>
              <w:spacing w:after="0"/>
              <w:jc w:val="center"/>
              <w:rPr>
                <w:ins w:id="7231" w:author="China Telecom" w:date="2020-11-20T19:17:00Z"/>
                <w:noProof/>
              </w:rPr>
            </w:pPr>
            <w:ins w:id="7232" w:author="China Telecom" w:date="2020-11-20T19:17:00Z">
              <w:r w:rsidRPr="00F9020F">
                <w:rPr>
                  <w:b/>
                </w:rPr>
                <w:t>Number of Samples</w:t>
              </w:r>
            </w:ins>
          </w:p>
        </w:tc>
        <w:tc>
          <w:tcPr>
            <w:tcW w:w="1417" w:type="dxa"/>
            <w:shd w:val="clear" w:color="auto" w:fill="E7E6E6" w:themeFill="background2"/>
            <w:hideMark/>
          </w:tcPr>
          <w:p w14:paraId="2B4C4CEC" w14:textId="77777777" w:rsidR="00E65DBE" w:rsidRPr="009C135A" w:rsidRDefault="00E65DBE" w:rsidP="00AF0D4C">
            <w:pPr>
              <w:spacing w:after="0"/>
              <w:jc w:val="center"/>
              <w:rPr>
                <w:ins w:id="7233" w:author="China Telecom" w:date="2020-11-20T19:17:00Z"/>
                <w:noProof/>
              </w:rPr>
            </w:pPr>
            <w:ins w:id="7234" w:author="China Telecom" w:date="2020-11-20T19:17:00Z">
              <w:r w:rsidRPr="00F9020F">
                <w:rPr>
                  <w:b/>
                </w:rPr>
                <w:t>Representative value</w:t>
              </w:r>
            </w:ins>
          </w:p>
        </w:tc>
        <w:tc>
          <w:tcPr>
            <w:tcW w:w="1560" w:type="dxa"/>
            <w:shd w:val="clear" w:color="auto" w:fill="E7E6E6" w:themeFill="background2"/>
            <w:hideMark/>
          </w:tcPr>
          <w:p w14:paraId="292FD4B3" w14:textId="77777777" w:rsidR="00E65DBE" w:rsidRPr="009C135A" w:rsidRDefault="00E65DBE" w:rsidP="00AF0D4C">
            <w:pPr>
              <w:spacing w:after="0"/>
              <w:jc w:val="center"/>
              <w:rPr>
                <w:ins w:id="7235" w:author="China Telecom" w:date="2020-11-20T19:17:00Z"/>
                <w:noProof/>
              </w:rPr>
            </w:pPr>
            <w:ins w:id="7236" w:author="China Telecom" w:date="2020-11-20T19:17:00Z">
              <w:r w:rsidRPr="00F9020F">
                <w:rPr>
                  <w:b/>
                </w:rPr>
                <w:t>Standard Deviation (w/o outlier)</w:t>
              </w:r>
            </w:ins>
          </w:p>
        </w:tc>
        <w:tc>
          <w:tcPr>
            <w:tcW w:w="1417" w:type="dxa"/>
            <w:shd w:val="clear" w:color="auto" w:fill="E7E6E6" w:themeFill="background2"/>
            <w:hideMark/>
          </w:tcPr>
          <w:p w14:paraId="2AFF9E23" w14:textId="77777777" w:rsidR="00E65DBE" w:rsidRPr="009C135A" w:rsidRDefault="00E65DBE" w:rsidP="00AF0D4C">
            <w:pPr>
              <w:spacing w:after="0"/>
              <w:jc w:val="center"/>
              <w:rPr>
                <w:ins w:id="7237" w:author="China Telecom" w:date="2020-11-20T19:17:00Z"/>
                <w:noProof/>
              </w:rPr>
            </w:pPr>
            <w:ins w:id="7238" w:author="China Telecom" w:date="2020-11-20T19:17:00Z">
              <w:r w:rsidRPr="00F9020F">
                <w:rPr>
                  <w:b/>
                </w:rPr>
                <w:t>Gap from Deployment dependent target</w:t>
              </w:r>
              <w:r w:rsidRPr="00F9020F">
                <w:rPr>
                  <w:b/>
                </w:rPr>
                <w:br/>
                <w:t>12km ISD=132.4dB</w:t>
              </w:r>
            </w:ins>
          </w:p>
        </w:tc>
      </w:tr>
      <w:tr w:rsidR="00E65DBE" w:rsidRPr="00E9302F" w14:paraId="7ECDB2FC" w14:textId="77777777" w:rsidTr="00AF0D4C">
        <w:trPr>
          <w:ins w:id="7239" w:author="China Telecom" w:date="2020-11-20T19:17:00Z"/>
        </w:trPr>
        <w:tc>
          <w:tcPr>
            <w:tcW w:w="4077" w:type="dxa"/>
            <w:noWrap/>
            <w:hideMark/>
          </w:tcPr>
          <w:p w14:paraId="7908E882" w14:textId="77777777" w:rsidR="00E65DBE" w:rsidRPr="00E9302F" w:rsidRDefault="00E65DBE" w:rsidP="00AF0D4C">
            <w:pPr>
              <w:spacing w:after="0"/>
              <w:rPr>
                <w:ins w:id="7240" w:author="China Telecom" w:date="2020-11-20T19:17:00Z"/>
                <w:noProof/>
                <w:sz w:val="22"/>
              </w:rPr>
            </w:pPr>
            <w:ins w:id="7241" w:author="China Telecom" w:date="2020-11-20T19:17:00Z">
              <w:r w:rsidRPr="00E9302F">
                <w:t>PUSCH for eMBB DDDSU</w:t>
              </w:r>
            </w:ins>
          </w:p>
        </w:tc>
        <w:tc>
          <w:tcPr>
            <w:tcW w:w="1418" w:type="dxa"/>
            <w:noWrap/>
            <w:hideMark/>
          </w:tcPr>
          <w:p w14:paraId="65CCCD3E" w14:textId="77777777" w:rsidR="00E65DBE" w:rsidRPr="00E9302F" w:rsidRDefault="00E65DBE" w:rsidP="00AF0D4C">
            <w:pPr>
              <w:spacing w:after="0"/>
              <w:jc w:val="center"/>
              <w:rPr>
                <w:ins w:id="7242" w:author="China Telecom" w:date="2020-11-20T19:17:00Z"/>
                <w:noProof/>
                <w:sz w:val="22"/>
              </w:rPr>
            </w:pPr>
            <w:ins w:id="7243" w:author="China Telecom" w:date="2020-11-20T19:17:00Z">
              <w:r w:rsidRPr="00E9302F">
                <w:t>6</w:t>
              </w:r>
            </w:ins>
          </w:p>
        </w:tc>
        <w:tc>
          <w:tcPr>
            <w:tcW w:w="1417" w:type="dxa"/>
            <w:noWrap/>
            <w:hideMark/>
          </w:tcPr>
          <w:p w14:paraId="7CEAB3D6" w14:textId="77777777" w:rsidR="00E65DBE" w:rsidRPr="00E9302F" w:rsidRDefault="00E65DBE" w:rsidP="00AF0D4C">
            <w:pPr>
              <w:spacing w:after="0"/>
              <w:jc w:val="center"/>
              <w:rPr>
                <w:ins w:id="7244" w:author="China Telecom" w:date="2020-11-20T19:17:00Z"/>
                <w:noProof/>
                <w:sz w:val="22"/>
              </w:rPr>
            </w:pPr>
            <w:ins w:id="7245" w:author="China Telecom" w:date="2020-11-20T19:17:00Z">
              <w:r w:rsidRPr="00E9302F">
                <w:t>129.28</w:t>
              </w:r>
            </w:ins>
          </w:p>
        </w:tc>
        <w:tc>
          <w:tcPr>
            <w:tcW w:w="1560" w:type="dxa"/>
            <w:noWrap/>
            <w:hideMark/>
          </w:tcPr>
          <w:p w14:paraId="530223A9" w14:textId="77777777" w:rsidR="00E65DBE" w:rsidRPr="00E9302F" w:rsidRDefault="00E65DBE" w:rsidP="00AF0D4C">
            <w:pPr>
              <w:spacing w:after="0"/>
              <w:jc w:val="center"/>
              <w:rPr>
                <w:ins w:id="7246" w:author="China Telecom" w:date="2020-11-20T19:17:00Z"/>
                <w:noProof/>
                <w:sz w:val="22"/>
              </w:rPr>
            </w:pPr>
            <w:ins w:id="7247" w:author="China Telecom" w:date="2020-11-20T19:17:00Z">
              <w:r w:rsidRPr="00E9302F">
                <w:t>1.82</w:t>
              </w:r>
            </w:ins>
          </w:p>
        </w:tc>
        <w:tc>
          <w:tcPr>
            <w:tcW w:w="1417" w:type="dxa"/>
            <w:noWrap/>
            <w:hideMark/>
          </w:tcPr>
          <w:p w14:paraId="141EDB3F" w14:textId="77777777" w:rsidR="00E65DBE" w:rsidRPr="00E9302F" w:rsidRDefault="00E65DBE" w:rsidP="00AF0D4C">
            <w:pPr>
              <w:spacing w:after="0"/>
              <w:jc w:val="center"/>
              <w:rPr>
                <w:ins w:id="7248" w:author="China Telecom" w:date="2020-11-20T19:17:00Z"/>
                <w:noProof/>
                <w:sz w:val="22"/>
              </w:rPr>
            </w:pPr>
            <w:ins w:id="7249" w:author="China Telecom" w:date="2020-11-20T19:17:00Z">
              <w:r w:rsidRPr="00E9302F">
                <w:t>-3.15</w:t>
              </w:r>
            </w:ins>
          </w:p>
        </w:tc>
      </w:tr>
      <w:tr w:rsidR="00E65DBE" w:rsidRPr="00E9302F" w14:paraId="1A2F32ED" w14:textId="77777777" w:rsidTr="00AF0D4C">
        <w:trPr>
          <w:ins w:id="7250" w:author="China Telecom" w:date="2020-11-20T19:17:00Z"/>
        </w:trPr>
        <w:tc>
          <w:tcPr>
            <w:tcW w:w="4077" w:type="dxa"/>
            <w:noWrap/>
            <w:hideMark/>
          </w:tcPr>
          <w:p w14:paraId="3458691B" w14:textId="77777777" w:rsidR="00E65DBE" w:rsidRPr="00E9302F" w:rsidRDefault="00E65DBE" w:rsidP="00AF0D4C">
            <w:pPr>
              <w:spacing w:after="0"/>
              <w:rPr>
                <w:ins w:id="7251" w:author="China Telecom" w:date="2020-11-20T19:17:00Z"/>
              </w:rPr>
            </w:pPr>
            <w:ins w:id="7252" w:author="China Telecom" w:date="2020-11-20T19:17:00Z">
              <w:r w:rsidRPr="00E9302F">
                <w:t>PUSCH for eMBB DDDSUDDSUU</w:t>
              </w:r>
            </w:ins>
          </w:p>
        </w:tc>
        <w:tc>
          <w:tcPr>
            <w:tcW w:w="1418" w:type="dxa"/>
            <w:noWrap/>
            <w:hideMark/>
          </w:tcPr>
          <w:p w14:paraId="3EC4F884" w14:textId="77777777" w:rsidR="00E65DBE" w:rsidRPr="00E9302F" w:rsidRDefault="00E65DBE" w:rsidP="00AF0D4C">
            <w:pPr>
              <w:spacing w:after="0"/>
              <w:jc w:val="center"/>
              <w:rPr>
                <w:ins w:id="7253" w:author="China Telecom" w:date="2020-11-20T19:17:00Z"/>
              </w:rPr>
            </w:pPr>
            <w:ins w:id="7254" w:author="China Telecom" w:date="2020-11-20T19:17:00Z">
              <w:r w:rsidRPr="00E9302F">
                <w:t>3</w:t>
              </w:r>
            </w:ins>
          </w:p>
        </w:tc>
        <w:tc>
          <w:tcPr>
            <w:tcW w:w="1417" w:type="dxa"/>
            <w:noWrap/>
            <w:hideMark/>
          </w:tcPr>
          <w:p w14:paraId="257EB346" w14:textId="77777777" w:rsidR="00E65DBE" w:rsidRPr="00E9302F" w:rsidRDefault="00E65DBE" w:rsidP="00AF0D4C">
            <w:pPr>
              <w:spacing w:after="0"/>
              <w:jc w:val="center"/>
              <w:rPr>
                <w:ins w:id="7255" w:author="China Telecom" w:date="2020-11-20T19:17:00Z"/>
              </w:rPr>
            </w:pPr>
            <w:ins w:id="7256" w:author="China Telecom" w:date="2020-11-20T19:17:00Z">
              <w:r w:rsidRPr="00E9302F">
                <w:t>130.01</w:t>
              </w:r>
            </w:ins>
          </w:p>
        </w:tc>
        <w:tc>
          <w:tcPr>
            <w:tcW w:w="1560" w:type="dxa"/>
            <w:noWrap/>
            <w:hideMark/>
          </w:tcPr>
          <w:p w14:paraId="08B05DAC" w14:textId="77777777" w:rsidR="00E65DBE" w:rsidRPr="00E9302F" w:rsidRDefault="00E65DBE" w:rsidP="00AF0D4C">
            <w:pPr>
              <w:spacing w:after="0"/>
              <w:jc w:val="center"/>
              <w:rPr>
                <w:ins w:id="7257" w:author="China Telecom" w:date="2020-11-20T19:17:00Z"/>
              </w:rPr>
            </w:pPr>
            <w:ins w:id="7258" w:author="China Telecom" w:date="2020-11-20T19:17:00Z">
              <w:r w:rsidRPr="00E9302F">
                <w:t>0.00</w:t>
              </w:r>
            </w:ins>
          </w:p>
        </w:tc>
        <w:tc>
          <w:tcPr>
            <w:tcW w:w="1417" w:type="dxa"/>
            <w:noWrap/>
            <w:hideMark/>
          </w:tcPr>
          <w:p w14:paraId="71064FC5" w14:textId="77777777" w:rsidR="00E65DBE" w:rsidRPr="00E9302F" w:rsidRDefault="00E65DBE" w:rsidP="00AF0D4C">
            <w:pPr>
              <w:spacing w:after="0"/>
              <w:jc w:val="center"/>
              <w:rPr>
                <w:ins w:id="7259" w:author="China Telecom" w:date="2020-11-20T19:17:00Z"/>
              </w:rPr>
            </w:pPr>
            <w:ins w:id="7260" w:author="China Telecom" w:date="2020-11-20T19:17:00Z">
              <w:r w:rsidRPr="00E9302F">
                <w:t>-2.42</w:t>
              </w:r>
            </w:ins>
          </w:p>
        </w:tc>
      </w:tr>
      <w:tr w:rsidR="00E65DBE" w:rsidRPr="00E9302F" w14:paraId="5AFC5A6B" w14:textId="77777777" w:rsidTr="00AF0D4C">
        <w:trPr>
          <w:ins w:id="7261" w:author="China Telecom" w:date="2020-11-20T19:17:00Z"/>
        </w:trPr>
        <w:tc>
          <w:tcPr>
            <w:tcW w:w="4077" w:type="dxa"/>
            <w:noWrap/>
            <w:hideMark/>
          </w:tcPr>
          <w:p w14:paraId="1FC17967" w14:textId="77777777" w:rsidR="00E65DBE" w:rsidRPr="00E9302F" w:rsidRDefault="00E65DBE" w:rsidP="00AF0D4C">
            <w:pPr>
              <w:spacing w:after="0"/>
              <w:rPr>
                <w:ins w:id="7262" w:author="China Telecom" w:date="2020-11-20T19:17:00Z"/>
              </w:rPr>
            </w:pPr>
            <w:ins w:id="7263" w:author="China Telecom" w:date="2020-11-20T19:17:00Z">
              <w:r w:rsidRPr="00E9302F">
                <w:t>PUSCH for VoIP DDDSU</w:t>
              </w:r>
            </w:ins>
          </w:p>
        </w:tc>
        <w:tc>
          <w:tcPr>
            <w:tcW w:w="1418" w:type="dxa"/>
            <w:noWrap/>
            <w:hideMark/>
          </w:tcPr>
          <w:p w14:paraId="5C5B2CF2" w14:textId="77777777" w:rsidR="00E65DBE" w:rsidRPr="00E9302F" w:rsidRDefault="00E65DBE" w:rsidP="00AF0D4C">
            <w:pPr>
              <w:spacing w:after="0"/>
              <w:jc w:val="center"/>
              <w:rPr>
                <w:ins w:id="7264" w:author="China Telecom" w:date="2020-11-20T19:17:00Z"/>
              </w:rPr>
            </w:pPr>
            <w:ins w:id="7265" w:author="China Telecom" w:date="2020-11-20T19:17:00Z">
              <w:r w:rsidRPr="00E9302F">
                <w:t>6</w:t>
              </w:r>
            </w:ins>
          </w:p>
        </w:tc>
        <w:tc>
          <w:tcPr>
            <w:tcW w:w="1417" w:type="dxa"/>
            <w:noWrap/>
            <w:hideMark/>
          </w:tcPr>
          <w:p w14:paraId="30D83986" w14:textId="77777777" w:rsidR="00E65DBE" w:rsidRPr="00E9302F" w:rsidRDefault="00E65DBE" w:rsidP="00AF0D4C">
            <w:pPr>
              <w:spacing w:after="0"/>
              <w:jc w:val="center"/>
              <w:rPr>
                <w:ins w:id="7266" w:author="China Telecom" w:date="2020-11-20T19:17:00Z"/>
              </w:rPr>
            </w:pPr>
            <w:ins w:id="7267" w:author="China Telecom" w:date="2020-11-20T19:17:00Z">
              <w:r w:rsidRPr="00E9302F">
                <w:t>137.59</w:t>
              </w:r>
            </w:ins>
          </w:p>
        </w:tc>
        <w:tc>
          <w:tcPr>
            <w:tcW w:w="1560" w:type="dxa"/>
            <w:noWrap/>
            <w:hideMark/>
          </w:tcPr>
          <w:p w14:paraId="72239BF3" w14:textId="77777777" w:rsidR="00E65DBE" w:rsidRPr="00E9302F" w:rsidRDefault="00E65DBE" w:rsidP="00AF0D4C">
            <w:pPr>
              <w:spacing w:after="0"/>
              <w:jc w:val="center"/>
              <w:rPr>
                <w:ins w:id="7268" w:author="China Telecom" w:date="2020-11-20T19:17:00Z"/>
              </w:rPr>
            </w:pPr>
            <w:ins w:id="7269" w:author="China Telecom" w:date="2020-11-20T19:17:00Z">
              <w:r w:rsidRPr="00E9302F">
                <w:t>1.64</w:t>
              </w:r>
            </w:ins>
          </w:p>
        </w:tc>
        <w:tc>
          <w:tcPr>
            <w:tcW w:w="1417" w:type="dxa"/>
            <w:noWrap/>
            <w:hideMark/>
          </w:tcPr>
          <w:p w14:paraId="5B22A40D" w14:textId="77777777" w:rsidR="00E65DBE" w:rsidRPr="00E9302F" w:rsidRDefault="00E65DBE" w:rsidP="00AF0D4C">
            <w:pPr>
              <w:spacing w:after="0"/>
              <w:jc w:val="center"/>
              <w:rPr>
                <w:ins w:id="7270" w:author="China Telecom" w:date="2020-11-20T19:17:00Z"/>
              </w:rPr>
            </w:pPr>
            <w:ins w:id="7271" w:author="China Telecom" w:date="2020-11-20T19:17:00Z">
              <w:r w:rsidRPr="00E9302F">
                <w:t>5.16</w:t>
              </w:r>
            </w:ins>
          </w:p>
        </w:tc>
      </w:tr>
      <w:tr w:rsidR="00E65DBE" w:rsidRPr="00E9302F" w14:paraId="1B17E9A5" w14:textId="77777777" w:rsidTr="00AF0D4C">
        <w:trPr>
          <w:ins w:id="7272" w:author="China Telecom" w:date="2020-11-20T19:17:00Z"/>
        </w:trPr>
        <w:tc>
          <w:tcPr>
            <w:tcW w:w="4077" w:type="dxa"/>
            <w:noWrap/>
            <w:hideMark/>
          </w:tcPr>
          <w:p w14:paraId="1E259097" w14:textId="77777777" w:rsidR="00E65DBE" w:rsidRPr="00E9302F" w:rsidRDefault="00E65DBE" w:rsidP="00AF0D4C">
            <w:pPr>
              <w:spacing w:after="0"/>
              <w:rPr>
                <w:ins w:id="7273" w:author="China Telecom" w:date="2020-11-20T19:17:00Z"/>
              </w:rPr>
            </w:pPr>
            <w:ins w:id="7274" w:author="China Telecom" w:date="2020-11-20T19:17:00Z">
              <w:r w:rsidRPr="00E9302F">
                <w:t>PUSCH for VoIP DDDSUDDSUU</w:t>
              </w:r>
            </w:ins>
          </w:p>
        </w:tc>
        <w:tc>
          <w:tcPr>
            <w:tcW w:w="1418" w:type="dxa"/>
            <w:noWrap/>
            <w:hideMark/>
          </w:tcPr>
          <w:p w14:paraId="2228C2E7" w14:textId="77777777" w:rsidR="00E65DBE" w:rsidRPr="00E9302F" w:rsidRDefault="00E65DBE" w:rsidP="00AF0D4C">
            <w:pPr>
              <w:spacing w:after="0"/>
              <w:jc w:val="center"/>
              <w:rPr>
                <w:ins w:id="7275" w:author="China Telecom" w:date="2020-11-20T19:17:00Z"/>
              </w:rPr>
            </w:pPr>
            <w:ins w:id="7276" w:author="China Telecom" w:date="2020-11-20T19:17:00Z">
              <w:r w:rsidRPr="00E9302F">
                <w:t>3</w:t>
              </w:r>
            </w:ins>
          </w:p>
        </w:tc>
        <w:tc>
          <w:tcPr>
            <w:tcW w:w="1417" w:type="dxa"/>
            <w:noWrap/>
            <w:hideMark/>
          </w:tcPr>
          <w:p w14:paraId="10C9EDCA" w14:textId="77777777" w:rsidR="00E65DBE" w:rsidRPr="00E9302F" w:rsidRDefault="00E65DBE" w:rsidP="00AF0D4C">
            <w:pPr>
              <w:spacing w:after="0"/>
              <w:jc w:val="center"/>
              <w:rPr>
                <w:ins w:id="7277" w:author="China Telecom" w:date="2020-11-20T19:17:00Z"/>
              </w:rPr>
            </w:pPr>
            <w:ins w:id="7278" w:author="China Telecom" w:date="2020-11-20T19:17:00Z">
              <w:r w:rsidRPr="00E9302F">
                <w:t>141.42</w:t>
              </w:r>
            </w:ins>
          </w:p>
        </w:tc>
        <w:tc>
          <w:tcPr>
            <w:tcW w:w="1560" w:type="dxa"/>
            <w:noWrap/>
            <w:hideMark/>
          </w:tcPr>
          <w:p w14:paraId="2DB41801" w14:textId="77777777" w:rsidR="00E65DBE" w:rsidRPr="00E9302F" w:rsidRDefault="00E65DBE" w:rsidP="00AF0D4C">
            <w:pPr>
              <w:spacing w:after="0"/>
              <w:jc w:val="center"/>
              <w:rPr>
                <w:ins w:id="7279" w:author="China Telecom" w:date="2020-11-20T19:17:00Z"/>
              </w:rPr>
            </w:pPr>
            <w:ins w:id="7280" w:author="China Telecom" w:date="2020-11-20T19:17:00Z">
              <w:r w:rsidRPr="00E9302F">
                <w:t>1.15</w:t>
              </w:r>
            </w:ins>
          </w:p>
        </w:tc>
        <w:tc>
          <w:tcPr>
            <w:tcW w:w="1417" w:type="dxa"/>
            <w:noWrap/>
            <w:hideMark/>
          </w:tcPr>
          <w:p w14:paraId="7109ABFC" w14:textId="77777777" w:rsidR="00E65DBE" w:rsidRPr="00E9302F" w:rsidRDefault="00E65DBE" w:rsidP="00AF0D4C">
            <w:pPr>
              <w:spacing w:after="0"/>
              <w:jc w:val="center"/>
              <w:rPr>
                <w:ins w:id="7281" w:author="China Telecom" w:date="2020-11-20T19:17:00Z"/>
              </w:rPr>
            </w:pPr>
            <w:ins w:id="7282" w:author="China Telecom" w:date="2020-11-20T19:17:00Z">
              <w:r w:rsidRPr="00E9302F">
                <w:t>8.99</w:t>
              </w:r>
            </w:ins>
          </w:p>
        </w:tc>
      </w:tr>
      <w:tr w:rsidR="00E65DBE" w:rsidRPr="00E9302F" w14:paraId="11981E98" w14:textId="77777777" w:rsidTr="00AF0D4C">
        <w:trPr>
          <w:ins w:id="7283" w:author="China Telecom" w:date="2020-11-20T19:17:00Z"/>
        </w:trPr>
        <w:tc>
          <w:tcPr>
            <w:tcW w:w="4077" w:type="dxa"/>
            <w:noWrap/>
            <w:hideMark/>
          </w:tcPr>
          <w:p w14:paraId="7F6B2598" w14:textId="77777777" w:rsidR="00E65DBE" w:rsidRPr="00E9302F" w:rsidRDefault="00E65DBE" w:rsidP="00AF0D4C">
            <w:pPr>
              <w:spacing w:after="0"/>
              <w:rPr>
                <w:ins w:id="7284" w:author="China Telecom" w:date="2020-11-20T19:17:00Z"/>
              </w:rPr>
            </w:pPr>
            <w:ins w:id="7285" w:author="China Telecom" w:date="2020-11-20T19:17:00Z">
              <w:r w:rsidRPr="00E9302F">
                <w:t>PUSCH with SIP invite DDDSU</w:t>
              </w:r>
            </w:ins>
          </w:p>
        </w:tc>
        <w:tc>
          <w:tcPr>
            <w:tcW w:w="1418" w:type="dxa"/>
            <w:noWrap/>
            <w:hideMark/>
          </w:tcPr>
          <w:p w14:paraId="4C8E436F" w14:textId="77777777" w:rsidR="00E65DBE" w:rsidRPr="00E9302F" w:rsidRDefault="00E65DBE" w:rsidP="00AF0D4C">
            <w:pPr>
              <w:spacing w:after="0"/>
              <w:jc w:val="center"/>
              <w:rPr>
                <w:ins w:id="7286" w:author="China Telecom" w:date="2020-11-20T19:17:00Z"/>
              </w:rPr>
            </w:pPr>
            <w:ins w:id="7287" w:author="China Telecom" w:date="2020-11-20T19:17:00Z">
              <w:r w:rsidRPr="00E9302F">
                <w:t>0</w:t>
              </w:r>
            </w:ins>
          </w:p>
        </w:tc>
        <w:tc>
          <w:tcPr>
            <w:tcW w:w="1417" w:type="dxa"/>
            <w:noWrap/>
            <w:hideMark/>
          </w:tcPr>
          <w:p w14:paraId="08BDE60D" w14:textId="77777777" w:rsidR="00E65DBE" w:rsidRPr="00E9302F" w:rsidRDefault="00E65DBE" w:rsidP="00AF0D4C">
            <w:pPr>
              <w:spacing w:after="0"/>
              <w:jc w:val="center"/>
              <w:rPr>
                <w:ins w:id="7288" w:author="China Telecom" w:date="2020-11-20T19:17:00Z"/>
                <w:noProof/>
              </w:rPr>
            </w:pPr>
          </w:p>
        </w:tc>
        <w:tc>
          <w:tcPr>
            <w:tcW w:w="1560" w:type="dxa"/>
            <w:noWrap/>
            <w:hideMark/>
          </w:tcPr>
          <w:p w14:paraId="782F2356" w14:textId="77777777" w:rsidR="00E65DBE" w:rsidRPr="00E9302F" w:rsidRDefault="00E65DBE" w:rsidP="00AF0D4C">
            <w:pPr>
              <w:spacing w:after="0"/>
              <w:jc w:val="center"/>
              <w:rPr>
                <w:ins w:id="7289" w:author="China Telecom" w:date="2020-11-20T19:17:00Z"/>
                <w:noProof/>
              </w:rPr>
            </w:pPr>
          </w:p>
        </w:tc>
        <w:tc>
          <w:tcPr>
            <w:tcW w:w="1417" w:type="dxa"/>
            <w:noWrap/>
            <w:hideMark/>
          </w:tcPr>
          <w:p w14:paraId="436B974C" w14:textId="77777777" w:rsidR="00E65DBE" w:rsidRPr="00E9302F" w:rsidRDefault="00E65DBE" w:rsidP="00AF0D4C">
            <w:pPr>
              <w:spacing w:after="0"/>
              <w:jc w:val="center"/>
              <w:rPr>
                <w:ins w:id="7290" w:author="China Telecom" w:date="2020-11-20T19:17:00Z"/>
                <w:noProof/>
              </w:rPr>
            </w:pPr>
          </w:p>
        </w:tc>
      </w:tr>
      <w:tr w:rsidR="00E65DBE" w:rsidRPr="00E9302F" w14:paraId="3BEF6824" w14:textId="77777777" w:rsidTr="00AF0D4C">
        <w:trPr>
          <w:ins w:id="7291" w:author="China Telecom" w:date="2020-11-20T19:17:00Z"/>
        </w:trPr>
        <w:tc>
          <w:tcPr>
            <w:tcW w:w="4077" w:type="dxa"/>
            <w:noWrap/>
            <w:hideMark/>
          </w:tcPr>
          <w:p w14:paraId="13DA7AD9" w14:textId="77777777" w:rsidR="00E65DBE" w:rsidRPr="00E9302F" w:rsidRDefault="00E65DBE" w:rsidP="00AF0D4C">
            <w:pPr>
              <w:spacing w:after="0"/>
              <w:rPr>
                <w:ins w:id="7292" w:author="China Telecom" w:date="2020-11-20T19:17:00Z"/>
              </w:rPr>
            </w:pPr>
            <w:ins w:id="7293" w:author="China Telecom" w:date="2020-11-20T19:17:00Z">
              <w:r w:rsidRPr="00E9302F">
                <w:t>PUSCH with SIP invite DDDSUDDSUU</w:t>
              </w:r>
            </w:ins>
          </w:p>
        </w:tc>
        <w:tc>
          <w:tcPr>
            <w:tcW w:w="1418" w:type="dxa"/>
            <w:noWrap/>
            <w:hideMark/>
          </w:tcPr>
          <w:p w14:paraId="3FA79134" w14:textId="77777777" w:rsidR="00E65DBE" w:rsidRPr="00E9302F" w:rsidRDefault="00E65DBE" w:rsidP="00AF0D4C">
            <w:pPr>
              <w:spacing w:after="0"/>
              <w:jc w:val="center"/>
              <w:rPr>
                <w:ins w:id="7294" w:author="China Telecom" w:date="2020-11-20T19:17:00Z"/>
              </w:rPr>
            </w:pPr>
            <w:ins w:id="7295" w:author="China Telecom" w:date="2020-11-20T19:17:00Z">
              <w:r w:rsidRPr="00E9302F">
                <w:t>0</w:t>
              </w:r>
            </w:ins>
          </w:p>
        </w:tc>
        <w:tc>
          <w:tcPr>
            <w:tcW w:w="1417" w:type="dxa"/>
            <w:noWrap/>
            <w:hideMark/>
          </w:tcPr>
          <w:p w14:paraId="1A7A3E7A" w14:textId="77777777" w:rsidR="00E65DBE" w:rsidRPr="00E9302F" w:rsidRDefault="00E65DBE" w:rsidP="00AF0D4C">
            <w:pPr>
              <w:spacing w:after="0"/>
              <w:jc w:val="center"/>
              <w:rPr>
                <w:ins w:id="7296" w:author="China Telecom" w:date="2020-11-20T19:17:00Z"/>
                <w:noProof/>
              </w:rPr>
            </w:pPr>
          </w:p>
        </w:tc>
        <w:tc>
          <w:tcPr>
            <w:tcW w:w="1560" w:type="dxa"/>
            <w:noWrap/>
            <w:hideMark/>
          </w:tcPr>
          <w:p w14:paraId="5EBB85D7" w14:textId="77777777" w:rsidR="00E65DBE" w:rsidRPr="00E9302F" w:rsidRDefault="00E65DBE" w:rsidP="00AF0D4C">
            <w:pPr>
              <w:spacing w:after="0"/>
              <w:jc w:val="center"/>
              <w:rPr>
                <w:ins w:id="7297" w:author="China Telecom" w:date="2020-11-20T19:17:00Z"/>
                <w:noProof/>
              </w:rPr>
            </w:pPr>
          </w:p>
        </w:tc>
        <w:tc>
          <w:tcPr>
            <w:tcW w:w="1417" w:type="dxa"/>
            <w:noWrap/>
            <w:hideMark/>
          </w:tcPr>
          <w:p w14:paraId="5B0A79CC" w14:textId="77777777" w:rsidR="00E65DBE" w:rsidRPr="00E9302F" w:rsidRDefault="00E65DBE" w:rsidP="00AF0D4C">
            <w:pPr>
              <w:spacing w:after="0"/>
              <w:jc w:val="center"/>
              <w:rPr>
                <w:ins w:id="7298" w:author="China Telecom" w:date="2020-11-20T19:17:00Z"/>
                <w:noProof/>
              </w:rPr>
            </w:pPr>
          </w:p>
        </w:tc>
      </w:tr>
      <w:tr w:rsidR="00E65DBE" w:rsidRPr="00E9302F" w14:paraId="2EFFFECE" w14:textId="77777777" w:rsidTr="00AF0D4C">
        <w:trPr>
          <w:ins w:id="7299" w:author="China Telecom" w:date="2020-11-20T19:17:00Z"/>
        </w:trPr>
        <w:tc>
          <w:tcPr>
            <w:tcW w:w="4077" w:type="dxa"/>
            <w:noWrap/>
            <w:hideMark/>
          </w:tcPr>
          <w:p w14:paraId="6A7B0F88" w14:textId="77777777" w:rsidR="00E65DBE" w:rsidRPr="00E9302F" w:rsidRDefault="00E65DBE" w:rsidP="00AF0D4C">
            <w:pPr>
              <w:spacing w:after="0"/>
              <w:rPr>
                <w:ins w:id="7300" w:author="China Telecom" w:date="2020-11-20T19:17:00Z"/>
              </w:rPr>
            </w:pPr>
            <w:ins w:id="7301" w:author="China Telecom" w:date="2020-11-20T19:17:00Z">
              <w:r>
                <w:t>PUSCH for CSI 11bit DDDSU</w:t>
              </w:r>
            </w:ins>
          </w:p>
        </w:tc>
        <w:tc>
          <w:tcPr>
            <w:tcW w:w="1418" w:type="dxa"/>
            <w:noWrap/>
            <w:hideMark/>
          </w:tcPr>
          <w:p w14:paraId="0E0FC82D" w14:textId="77777777" w:rsidR="00E65DBE" w:rsidRPr="00E9302F" w:rsidRDefault="00E65DBE" w:rsidP="00AF0D4C">
            <w:pPr>
              <w:spacing w:after="0"/>
              <w:jc w:val="center"/>
              <w:rPr>
                <w:ins w:id="7302" w:author="China Telecom" w:date="2020-11-20T19:17:00Z"/>
              </w:rPr>
            </w:pPr>
            <w:ins w:id="7303" w:author="China Telecom" w:date="2020-11-20T19:17:00Z">
              <w:r w:rsidRPr="00E9302F">
                <w:t>0</w:t>
              </w:r>
            </w:ins>
          </w:p>
        </w:tc>
        <w:tc>
          <w:tcPr>
            <w:tcW w:w="1417" w:type="dxa"/>
            <w:noWrap/>
            <w:hideMark/>
          </w:tcPr>
          <w:p w14:paraId="0E7F0BD1" w14:textId="77777777" w:rsidR="00E65DBE" w:rsidRPr="00E9302F" w:rsidRDefault="00E65DBE" w:rsidP="00AF0D4C">
            <w:pPr>
              <w:spacing w:after="0"/>
              <w:jc w:val="center"/>
              <w:rPr>
                <w:ins w:id="7304" w:author="China Telecom" w:date="2020-11-20T19:17:00Z"/>
                <w:noProof/>
              </w:rPr>
            </w:pPr>
          </w:p>
        </w:tc>
        <w:tc>
          <w:tcPr>
            <w:tcW w:w="1560" w:type="dxa"/>
            <w:noWrap/>
            <w:hideMark/>
          </w:tcPr>
          <w:p w14:paraId="3AF4FD82" w14:textId="77777777" w:rsidR="00E65DBE" w:rsidRPr="00E9302F" w:rsidRDefault="00E65DBE" w:rsidP="00AF0D4C">
            <w:pPr>
              <w:spacing w:after="0"/>
              <w:jc w:val="center"/>
              <w:rPr>
                <w:ins w:id="7305" w:author="China Telecom" w:date="2020-11-20T19:17:00Z"/>
                <w:noProof/>
              </w:rPr>
            </w:pPr>
          </w:p>
        </w:tc>
        <w:tc>
          <w:tcPr>
            <w:tcW w:w="1417" w:type="dxa"/>
            <w:noWrap/>
            <w:hideMark/>
          </w:tcPr>
          <w:p w14:paraId="63AE40FC" w14:textId="77777777" w:rsidR="00E65DBE" w:rsidRPr="00E9302F" w:rsidRDefault="00E65DBE" w:rsidP="00AF0D4C">
            <w:pPr>
              <w:spacing w:after="0"/>
              <w:jc w:val="center"/>
              <w:rPr>
                <w:ins w:id="7306" w:author="China Telecom" w:date="2020-11-20T19:17:00Z"/>
                <w:noProof/>
              </w:rPr>
            </w:pPr>
          </w:p>
        </w:tc>
      </w:tr>
      <w:tr w:rsidR="00E65DBE" w:rsidRPr="00E9302F" w14:paraId="7D45F2CD" w14:textId="77777777" w:rsidTr="00AF0D4C">
        <w:trPr>
          <w:ins w:id="7307" w:author="China Telecom" w:date="2020-11-20T19:17:00Z"/>
        </w:trPr>
        <w:tc>
          <w:tcPr>
            <w:tcW w:w="4077" w:type="dxa"/>
            <w:noWrap/>
            <w:hideMark/>
          </w:tcPr>
          <w:p w14:paraId="2DDEF6F5" w14:textId="77777777" w:rsidR="00E65DBE" w:rsidRPr="00E9302F" w:rsidRDefault="00E65DBE" w:rsidP="00AF0D4C">
            <w:pPr>
              <w:spacing w:after="0"/>
              <w:rPr>
                <w:ins w:id="7308" w:author="China Telecom" w:date="2020-11-20T19:17:00Z"/>
              </w:rPr>
            </w:pPr>
            <w:ins w:id="7309" w:author="China Telecom" w:date="2020-11-20T19:17:00Z">
              <w:r w:rsidRPr="00E9302F">
                <w:t xml:space="preserve">PUSCH for CSI </w:t>
              </w:r>
              <w:r>
                <w:t xml:space="preserve">22bit DDDSU </w:t>
              </w:r>
            </w:ins>
          </w:p>
        </w:tc>
        <w:tc>
          <w:tcPr>
            <w:tcW w:w="1418" w:type="dxa"/>
            <w:noWrap/>
            <w:hideMark/>
          </w:tcPr>
          <w:p w14:paraId="5DB4F1D7" w14:textId="77777777" w:rsidR="00E65DBE" w:rsidRPr="00E9302F" w:rsidRDefault="00E65DBE" w:rsidP="00AF0D4C">
            <w:pPr>
              <w:spacing w:after="0"/>
              <w:jc w:val="center"/>
              <w:rPr>
                <w:ins w:id="7310" w:author="China Telecom" w:date="2020-11-20T19:17:00Z"/>
              </w:rPr>
            </w:pPr>
            <w:ins w:id="7311" w:author="China Telecom" w:date="2020-11-20T19:17:00Z">
              <w:r w:rsidRPr="00E9302F">
                <w:t>0</w:t>
              </w:r>
            </w:ins>
          </w:p>
        </w:tc>
        <w:tc>
          <w:tcPr>
            <w:tcW w:w="1417" w:type="dxa"/>
            <w:noWrap/>
            <w:hideMark/>
          </w:tcPr>
          <w:p w14:paraId="01AEA0F9" w14:textId="77777777" w:rsidR="00E65DBE" w:rsidRPr="00E9302F" w:rsidRDefault="00E65DBE" w:rsidP="00AF0D4C">
            <w:pPr>
              <w:spacing w:after="0"/>
              <w:jc w:val="center"/>
              <w:rPr>
                <w:ins w:id="7312" w:author="China Telecom" w:date="2020-11-20T19:17:00Z"/>
                <w:noProof/>
              </w:rPr>
            </w:pPr>
          </w:p>
        </w:tc>
        <w:tc>
          <w:tcPr>
            <w:tcW w:w="1560" w:type="dxa"/>
            <w:noWrap/>
            <w:hideMark/>
          </w:tcPr>
          <w:p w14:paraId="23621819" w14:textId="77777777" w:rsidR="00E65DBE" w:rsidRPr="00E9302F" w:rsidRDefault="00E65DBE" w:rsidP="00AF0D4C">
            <w:pPr>
              <w:spacing w:after="0"/>
              <w:jc w:val="center"/>
              <w:rPr>
                <w:ins w:id="7313" w:author="China Telecom" w:date="2020-11-20T19:17:00Z"/>
                <w:noProof/>
              </w:rPr>
            </w:pPr>
          </w:p>
        </w:tc>
        <w:tc>
          <w:tcPr>
            <w:tcW w:w="1417" w:type="dxa"/>
            <w:noWrap/>
            <w:hideMark/>
          </w:tcPr>
          <w:p w14:paraId="05432DF0" w14:textId="77777777" w:rsidR="00E65DBE" w:rsidRPr="00E9302F" w:rsidRDefault="00E65DBE" w:rsidP="00AF0D4C">
            <w:pPr>
              <w:spacing w:after="0"/>
              <w:jc w:val="center"/>
              <w:rPr>
                <w:ins w:id="7314" w:author="China Telecom" w:date="2020-11-20T19:17:00Z"/>
                <w:noProof/>
              </w:rPr>
            </w:pPr>
          </w:p>
        </w:tc>
      </w:tr>
      <w:tr w:rsidR="00E65DBE" w:rsidRPr="00E9302F" w14:paraId="06A5C8AB" w14:textId="77777777" w:rsidTr="00AF0D4C">
        <w:trPr>
          <w:ins w:id="7315" w:author="China Telecom" w:date="2020-11-20T19:17:00Z"/>
        </w:trPr>
        <w:tc>
          <w:tcPr>
            <w:tcW w:w="4077" w:type="dxa"/>
            <w:noWrap/>
            <w:hideMark/>
          </w:tcPr>
          <w:p w14:paraId="7F809F86" w14:textId="77777777" w:rsidR="00E65DBE" w:rsidRPr="00E9302F" w:rsidRDefault="00E65DBE" w:rsidP="00AF0D4C">
            <w:pPr>
              <w:spacing w:after="0"/>
              <w:rPr>
                <w:ins w:id="7316" w:author="China Telecom" w:date="2020-11-20T19:17:00Z"/>
              </w:rPr>
            </w:pPr>
            <w:ins w:id="7317" w:author="China Telecom" w:date="2020-11-20T19:17:00Z">
              <w:r w:rsidRPr="00E9302F">
                <w:t>PUCCH Format 1</w:t>
              </w:r>
            </w:ins>
          </w:p>
        </w:tc>
        <w:tc>
          <w:tcPr>
            <w:tcW w:w="1418" w:type="dxa"/>
            <w:noWrap/>
            <w:hideMark/>
          </w:tcPr>
          <w:p w14:paraId="0474DE08" w14:textId="77777777" w:rsidR="00E65DBE" w:rsidRPr="00E9302F" w:rsidRDefault="00E65DBE" w:rsidP="00AF0D4C">
            <w:pPr>
              <w:spacing w:after="0"/>
              <w:jc w:val="center"/>
              <w:rPr>
                <w:ins w:id="7318" w:author="China Telecom" w:date="2020-11-20T19:17:00Z"/>
              </w:rPr>
            </w:pPr>
            <w:ins w:id="7319" w:author="China Telecom" w:date="2020-11-20T19:17:00Z">
              <w:r w:rsidRPr="00E9302F">
                <w:t>0</w:t>
              </w:r>
            </w:ins>
          </w:p>
        </w:tc>
        <w:tc>
          <w:tcPr>
            <w:tcW w:w="1417" w:type="dxa"/>
            <w:noWrap/>
            <w:hideMark/>
          </w:tcPr>
          <w:p w14:paraId="1276803F" w14:textId="77777777" w:rsidR="00E65DBE" w:rsidRPr="00E9302F" w:rsidRDefault="00E65DBE" w:rsidP="00AF0D4C">
            <w:pPr>
              <w:spacing w:after="0"/>
              <w:jc w:val="center"/>
              <w:rPr>
                <w:ins w:id="7320" w:author="China Telecom" w:date="2020-11-20T19:17:00Z"/>
                <w:noProof/>
              </w:rPr>
            </w:pPr>
          </w:p>
        </w:tc>
        <w:tc>
          <w:tcPr>
            <w:tcW w:w="1560" w:type="dxa"/>
            <w:noWrap/>
            <w:hideMark/>
          </w:tcPr>
          <w:p w14:paraId="6722B239" w14:textId="77777777" w:rsidR="00E65DBE" w:rsidRPr="00E9302F" w:rsidRDefault="00E65DBE" w:rsidP="00AF0D4C">
            <w:pPr>
              <w:spacing w:after="0"/>
              <w:jc w:val="center"/>
              <w:rPr>
                <w:ins w:id="7321" w:author="China Telecom" w:date="2020-11-20T19:17:00Z"/>
                <w:noProof/>
              </w:rPr>
            </w:pPr>
          </w:p>
        </w:tc>
        <w:tc>
          <w:tcPr>
            <w:tcW w:w="1417" w:type="dxa"/>
            <w:noWrap/>
            <w:hideMark/>
          </w:tcPr>
          <w:p w14:paraId="391C1D88" w14:textId="77777777" w:rsidR="00E65DBE" w:rsidRPr="00E9302F" w:rsidRDefault="00E65DBE" w:rsidP="00AF0D4C">
            <w:pPr>
              <w:spacing w:after="0"/>
              <w:jc w:val="center"/>
              <w:rPr>
                <w:ins w:id="7322" w:author="China Telecom" w:date="2020-11-20T19:17:00Z"/>
                <w:noProof/>
              </w:rPr>
            </w:pPr>
          </w:p>
        </w:tc>
      </w:tr>
      <w:tr w:rsidR="00E65DBE" w:rsidRPr="00E9302F" w14:paraId="0A0A93B8" w14:textId="77777777" w:rsidTr="00AF0D4C">
        <w:trPr>
          <w:ins w:id="7323" w:author="China Telecom" w:date="2020-11-20T19:17:00Z"/>
        </w:trPr>
        <w:tc>
          <w:tcPr>
            <w:tcW w:w="4077" w:type="dxa"/>
            <w:noWrap/>
            <w:hideMark/>
          </w:tcPr>
          <w:p w14:paraId="21100EEE" w14:textId="77777777" w:rsidR="00E65DBE" w:rsidRPr="00E9302F" w:rsidRDefault="00E65DBE" w:rsidP="00AF0D4C">
            <w:pPr>
              <w:spacing w:after="0"/>
              <w:rPr>
                <w:ins w:id="7324" w:author="China Telecom" w:date="2020-11-20T19:17:00Z"/>
              </w:rPr>
            </w:pPr>
            <w:ins w:id="7325" w:author="China Telecom" w:date="2020-11-20T19:17:00Z">
              <w:r w:rsidRPr="00E9302F">
                <w:t>PUCCH Format 3 11bit</w:t>
              </w:r>
            </w:ins>
          </w:p>
        </w:tc>
        <w:tc>
          <w:tcPr>
            <w:tcW w:w="1418" w:type="dxa"/>
            <w:noWrap/>
            <w:hideMark/>
          </w:tcPr>
          <w:p w14:paraId="00198CE4" w14:textId="77777777" w:rsidR="00E65DBE" w:rsidRPr="00E9302F" w:rsidRDefault="00E65DBE" w:rsidP="00AF0D4C">
            <w:pPr>
              <w:spacing w:after="0"/>
              <w:jc w:val="center"/>
              <w:rPr>
                <w:ins w:id="7326" w:author="China Telecom" w:date="2020-11-20T19:17:00Z"/>
              </w:rPr>
            </w:pPr>
            <w:ins w:id="7327" w:author="China Telecom" w:date="2020-11-20T19:17:00Z">
              <w:r w:rsidRPr="00E9302F">
                <w:t>2</w:t>
              </w:r>
            </w:ins>
          </w:p>
        </w:tc>
        <w:tc>
          <w:tcPr>
            <w:tcW w:w="1417" w:type="dxa"/>
            <w:noWrap/>
            <w:hideMark/>
          </w:tcPr>
          <w:p w14:paraId="6F3EC4CB" w14:textId="77777777" w:rsidR="00E65DBE" w:rsidRPr="00E9302F" w:rsidRDefault="00E65DBE" w:rsidP="00AF0D4C">
            <w:pPr>
              <w:spacing w:after="0"/>
              <w:jc w:val="center"/>
              <w:rPr>
                <w:ins w:id="7328" w:author="China Telecom" w:date="2020-11-20T19:17:00Z"/>
              </w:rPr>
            </w:pPr>
            <w:ins w:id="7329" w:author="China Telecom" w:date="2020-11-20T19:17:00Z">
              <w:r w:rsidRPr="00E9302F">
                <w:t>137.38</w:t>
              </w:r>
            </w:ins>
          </w:p>
        </w:tc>
        <w:tc>
          <w:tcPr>
            <w:tcW w:w="1560" w:type="dxa"/>
            <w:noWrap/>
            <w:hideMark/>
          </w:tcPr>
          <w:p w14:paraId="561081E7" w14:textId="77777777" w:rsidR="00E65DBE" w:rsidRPr="00E9302F" w:rsidRDefault="00E65DBE" w:rsidP="00AF0D4C">
            <w:pPr>
              <w:spacing w:after="0"/>
              <w:jc w:val="center"/>
              <w:rPr>
                <w:ins w:id="7330" w:author="China Telecom" w:date="2020-11-20T19:17:00Z"/>
              </w:rPr>
            </w:pPr>
            <w:ins w:id="7331" w:author="China Telecom" w:date="2020-11-20T19:17:00Z">
              <w:r w:rsidRPr="00E9302F">
                <w:t>1.41</w:t>
              </w:r>
            </w:ins>
          </w:p>
        </w:tc>
        <w:tc>
          <w:tcPr>
            <w:tcW w:w="1417" w:type="dxa"/>
            <w:noWrap/>
            <w:hideMark/>
          </w:tcPr>
          <w:p w14:paraId="52546098" w14:textId="77777777" w:rsidR="00E65DBE" w:rsidRPr="00E9302F" w:rsidRDefault="00E65DBE" w:rsidP="00AF0D4C">
            <w:pPr>
              <w:spacing w:after="0"/>
              <w:jc w:val="center"/>
              <w:rPr>
                <w:ins w:id="7332" w:author="China Telecom" w:date="2020-11-20T19:17:00Z"/>
              </w:rPr>
            </w:pPr>
            <w:ins w:id="7333" w:author="China Telecom" w:date="2020-11-20T19:17:00Z">
              <w:r w:rsidRPr="00E9302F">
                <w:t>4.95</w:t>
              </w:r>
            </w:ins>
          </w:p>
        </w:tc>
      </w:tr>
      <w:tr w:rsidR="00E65DBE" w:rsidRPr="00E9302F" w14:paraId="67AFB92B" w14:textId="77777777" w:rsidTr="00AF0D4C">
        <w:trPr>
          <w:ins w:id="7334" w:author="China Telecom" w:date="2020-11-20T19:17:00Z"/>
        </w:trPr>
        <w:tc>
          <w:tcPr>
            <w:tcW w:w="4077" w:type="dxa"/>
            <w:noWrap/>
            <w:hideMark/>
          </w:tcPr>
          <w:p w14:paraId="52D1ADEB" w14:textId="77777777" w:rsidR="00E65DBE" w:rsidRPr="00E9302F" w:rsidRDefault="00E65DBE" w:rsidP="00AF0D4C">
            <w:pPr>
              <w:spacing w:after="0"/>
              <w:rPr>
                <w:ins w:id="7335" w:author="China Telecom" w:date="2020-11-20T19:17:00Z"/>
              </w:rPr>
            </w:pPr>
            <w:ins w:id="7336" w:author="China Telecom" w:date="2020-11-20T19:17:00Z">
              <w:r w:rsidRPr="00E9302F">
                <w:t>PUCCH Format 3 22bit</w:t>
              </w:r>
            </w:ins>
          </w:p>
        </w:tc>
        <w:tc>
          <w:tcPr>
            <w:tcW w:w="1418" w:type="dxa"/>
            <w:noWrap/>
            <w:hideMark/>
          </w:tcPr>
          <w:p w14:paraId="5109F36D" w14:textId="77777777" w:rsidR="00E65DBE" w:rsidRPr="00E9302F" w:rsidRDefault="00E65DBE" w:rsidP="00AF0D4C">
            <w:pPr>
              <w:spacing w:after="0"/>
              <w:jc w:val="center"/>
              <w:rPr>
                <w:ins w:id="7337" w:author="China Telecom" w:date="2020-11-20T19:17:00Z"/>
              </w:rPr>
            </w:pPr>
            <w:ins w:id="7338" w:author="China Telecom" w:date="2020-11-20T19:17:00Z">
              <w:r w:rsidRPr="00E9302F">
                <w:t>1</w:t>
              </w:r>
            </w:ins>
          </w:p>
        </w:tc>
        <w:tc>
          <w:tcPr>
            <w:tcW w:w="1417" w:type="dxa"/>
            <w:noWrap/>
            <w:hideMark/>
          </w:tcPr>
          <w:p w14:paraId="05CC7B63" w14:textId="77777777" w:rsidR="00E65DBE" w:rsidRPr="00E9302F" w:rsidRDefault="00E65DBE" w:rsidP="00AF0D4C">
            <w:pPr>
              <w:spacing w:after="0"/>
              <w:jc w:val="center"/>
              <w:rPr>
                <w:ins w:id="7339" w:author="China Telecom" w:date="2020-11-20T19:17:00Z"/>
                <w:noProof/>
              </w:rPr>
            </w:pPr>
            <w:ins w:id="7340" w:author="China Telecom" w:date="2020-11-20T19:17:00Z">
              <w:r>
                <w:rPr>
                  <w:noProof/>
                </w:rPr>
                <w:t>134.91</w:t>
              </w:r>
            </w:ins>
          </w:p>
        </w:tc>
        <w:tc>
          <w:tcPr>
            <w:tcW w:w="1560" w:type="dxa"/>
            <w:noWrap/>
            <w:hideMark/>
          </w:tcPr>
          <w:p w14:paraId="10A62FD4" w14:textId="77777777" w:rsidR="00E65DBE" w:rsidRPr="00E9302F" w:rsidRDefault="00E65DBE" w:rsidP="00AF0D4C">
            <w:pPr>
              <w:spacing w:after="0"/>
              <w:jc w:val="center"/>
              <w:rPr>
                <w:ins w:id="7341" w:author="China Telecom" w:date="2020-11-20T19:17:00Z"/>
                <w:noProof/>
              </w:rPr>
            </w:pPr>
            <w:ins w:id="7342" w:author="China Telecom" w:date="2020-11-20T19:17:00Z">
              <w:r>
                <w:rPr>
                  <w:noProof/>
                </w:rPr>
                <w:t>0.00</w:t>
              </w:r>
            </w:ins>
          </w:p>
        </w:tc>
        <w:tc>
          <w:tcPr>
            <w:tcW w:w="1417" w:type="dxa"/>
            <w:noWrap/>
            <w:hideMark/>
          </w:tcPr>
          <w:p w14:paraId="52858798" w14:textId="77777777" w:rsidR="00E65DBE" w:rsidRPr="00E9302F" w:rsidRDefault="00E65DBE" w:rsidP="00AF0D4C">
            <w:pPr>
              <w:spacing w:after="0"/>
              <w:jc w:val="center"/>
              <w:rPr>
                <w:ins w:id="7343" w:author="China Telecom" w:date="2020-11-20T19:17:00Z"/>
                <w:noProof/>
              </w:rPr>
            </w:pPr>
            <w:ins w:id="7344" w:author="China Telecom" w:date="2020-11-20T19:17:00Z">
              <w:r>
                <w:rPr>
                  <w:noProof/>
                </w:rPr>
                <w:t>2.48</w:t>
              </w:r>
            </w:ins>
          </w:p>
        </w:tc>
      </w:tr>
      <w:tr w:rsidR="00E65DBE" w:rsidRPr="00E9302F" w14:paraId="7107CAC7" w14:textId="77777777" w:rsidTr="00AF0D4C">
        <w:trPr>
          <w:ins w:id="7345" w:author="China Telecom" w:date="2020-11-20T19:17:00Z"/>
        </w:trPr>
        <w:tc>
          <w:tcPr>
            <w:tcW w:w="4077" w:type="dxa"/>
            <w:noWrap/>
            <w:hideMark/>
          </w:tcPr>
          <w:p w14:paraId="5B5F967D" w14:textId="77777777" w:rsidR="00E65DBE" w:rsidRPr="00E9302F" w:rsidRDefault="00E65DBE" w:rsidP="00AF0D4C">
            <w:pPr>
              <w:spacing w:after="0"/>
              <w:rPr>
                <w:ins w:id="7346" w:author="China Telecom" w:date="2020-11-20T19:17:00Z"/>
              </w:rPr>
            </w:pPr>
            <w:ins w:id="7347" w:author="China Telecom" w:date="2020-11-20T19:17:00Z">
              <w:r w:rsidRPr="00E9302F">
                <w:t xml:space="preserve">SSB </w:t>
              </w:r>
            </w:ins>
          </w:p>
        </w:tc>
        <w:tc>
          <w:tcPr>
            <w:tcW w:w="1418" w:type="dxa"/>
            <w:noWrap/>
            <w:hideMark/>
          </w:tcPr>
          <w:p w14:paraId="7D1D1A84" w14:textId="77777777" w:rsidR="00E65DBE" w:rsidRPr="00E9302F" w:rsidRDefault="00E65DBE" w:rsidP="00AF0D4C">
            <w:pPr>
              <w:spacing w:after="0"/>
              <w:jc w:val="center"/>
              <w:rPr>
                <w:ins w:id="7348" w:author="China Telecom" w:date="2020-11-20T19:17:00Z"/>
              </w:rPr>
            </w:pPr>
            <w:ins w:id="7349" w:author="China Telecom" w:date="2020-11-20T19:17:00Z">
              <w:r w:rsidRPr="00E9302F">
                <w:t>0</w:t>
              </w:r>
            </w:ins>
          </w:p>
        </w:tc>
        <w:tc>
          <w:tcPr>
            <w:tcW w:w="1417" w:type="dxa"/>
            <w:noWrap/>
            <w:hideMark/>
          </w:tcPr>
          <w:p w14:paraId="608F2360" w14:textId="77777777" w:rsidR="00E65DBE" w:rsidRPr="00E9302F" w:rsidRDefault="00E65DBE" w:rsidP="00AF0D4C">
            <w:pPr>
              <w:spacing w:after="0"/>
              <w:jc w:val="center"/>
              <w:rPr>
                <w:ins w:id="7350" w:author="China Telecom" w:date="2020-11-20T19:17:00Z"/>
                <w:noProof/>
              </w:rPr>
            </w:pPr>
          </w:p>
        </w:tc>
        <w:tc>
          <w:tcPr>
            <w:tcW w:w="1560" w:type="dxa"/>
            <w:noWrap/>
            <w:hideMark/>
          </w:tcPr>
          <w:p w14:paraId="6E4D0997" w14:textId="77777777" w:rsidR="00E65DBE" w:rsidRPr="00E9302F" w:rsidRDefault="00E65DBE" w:rsidP="00AF0D4C">
            <w:pPr>
              <w:spacing w:after="0"/>
              <w:jc w:val="center"/>
              <w:rPr>
                <w:ins w:id="7351" w:author="China Telecom" w:date="2020-11-20T19:17:00Z"/>
                <w:noProof/>
              </w:rPr>
            </w:pPr>
          </w:p>
        </w:tc>
        <w:tc>
          <w:tcPr>
            <w:tcW w:w="1417" w:type="dxa"/>
            <w:noWrap/>
            <w:hideMark/>
          </w:tcPr>
          <w:p w14:paraId="1C75DF64" w14:textId="77777777" w:rsidR="00E65DBE" w:rsidRPr="00E9302F" w:rsidRDefault="00E65DBE" w:rsidP="00AF0D4C">
            <w:pPr>
              <w:spacing w:after="0"/>
              <w:jc w:val="center"/>
              <w:rPr>
                <w:ins w:id="7352" w:author="China Telecom" w:date="2020-11-20T19:17:00Z"/>
                <w:noProof/>
              </w:rPr>
            </w:pPr>
          </w:p>
        </w:tc>
      </w:tr>
      <w:tr w:rsidR="00E65DBE" w:rsidRPr="00E9302F" w14:paraId="6B12BE86" w14:textId="77777777" w:rsidTr="00AF0D4C">
        <w:trPr>
          <w:ins w:id="7353" w:author="China Telecom" w:date="2020-11-20T19:17:00Z"/>
        </w:trPr>
        <w:tc>
          <w:tcPr>
            <w:tcW w:w="4077" w:type="dxa"/>
            <w:noWrap/>
            <w:hideMark/>
          </w:tcPr>
          <w:p w14:paraId="52FB311F" w14:textId="77777777" w:rsidR="00E65DBE" w:rsidRPr="00E9302F" w:rsidRDefault="00E65DBE" w:rsidP="00AF0D4C">
            <w:pPr>
              <w:spacing w:after="0"/>
              <w:rPr>
                <w:ins w:id="7354" w:author="China Telecom" w:date="2020-11-20T19:17:00Z"/>
              </w:rPr>
            </w:pPr>
            <w:ins w:id="7355" w:author="China Telecom" w:date="2020-11-20T19:17:00Z">
              <w:r w:rsidRPr="00E9302F">
                <w:t>PRACH Format 0</w:t>
              </w:r>
            </w:ins>
          </w:p>
        </w:tc>
        <w:tc>
          <w:tcPr>
            <w:tcW w:w="1418" w:type="dxa"/>
            <w:noWrap/>
            <w:hideMark/>
          </w:tcPr>
          <w:p w14:paraId="099863C8" w14:textId="77777777" w:rsidR="00E65DBE" w:rsidRPr="00E9302F" w:rsidRDefault="00E65DBE" w:rsidP="00AF0D4C">
            <w:pPr>
              <w:spacing w:after="0"/>
              <w:jc w:val="center"/>
              <w:rPr>
                <w:ins w:id="7356" w:author="China Telecom" w:date="2020-11-20T19:17:00Z"/>
              </w:rPr>
            </w:pPr>
            <w:ins w:id="7357" w:author="China Telecom" w:date="2020-11-20T19:17:00Z">
              <w:r w:rsidRPr="00E9302F">
                <w:t>2</w:t>
              </w:r>
            </w:ins>
          </w:p>
        </w:tc>
        <w:tc>
          <w:tcPr>
            <w:tcW w:w="1417" w:type="dxa"/>
            <w:noWrap/>
            <w:hideMark/>
          </w:tcPr>
          <w:p w14:paraId="3638AA40" w14:textId="77777777" w:rsidR="00E65DBE" w:rsidRPr="00E9302F" w:rsidRDefault="00E65DBE" w:rsidP="00AF0D4C">
            <w:pPr>
              <w:spacing w:after="0"/>
              <w:jc w:val="center"/>
              <w:rPr>
                <w:ins w:id="7358" w:author="China Telecom" w:date="2020-11-20T19:17:00Z"/>
              </w:rPr>
            </w:pPr>
            <w:ins w:id="7359" w:author="China Telecom" w:date="2020-11-20T19:17:00Z">
              <w:r w:rsidRPr="00E9302F">
                <w:t>143.89</w:t>
              </w:r>
            </w:ins>
          </w:p>
        </w:tc>
        <w:tc>
          <w:tcPr>
            <w:tcW w:w="1560" w:type="dxa"/>
            <w:noWrap/>
            <w:hideMark/>
          </w:tcPr>
          <w:p w14:paraId="36E834BD" w14:textId="77777777" w:rsidR="00E65DBE" w:rsidRPr="00E9302F" w:rsidRDefault="00E65DBE" w:rsidP="00AF0D4C">
            <w:pPr>
              <w:spacing w:after="0"/>
              <w:jc w:val="center"/>
              <w:rPr>
                <w:ins w:id="7360" w:author="China Telecom" w:date="2020-11-20T19:17:00Z"/>
              </w:rPr>
            </w:pPr>
            <w:ins w:id="7361" w:author="China Telecom" w:date="2020-11-20T19:17:00Z">
              <w:r w:rsidRPr="00E9302F">
                <w:t>0.94</w:t>
              </w:r>
            </w:ins>
          </w:p>
        </w:tc>
        <w:tc>
          <w:tcPr>
            <w:tcW w:w="1417" w:type="dxa"/>
            <w:noWrap/>
            <w:hideMark/>
          </w:tcPr>
          <w:p w14:paraId="053C0830" w14:textId="77777777" w:rsidR="00E65DBE" w:rsidRPr="00E9302F" w:rsidRDefault="00E65DBE" w:rsidP="00AF0D4C">
            <w:pPr>
              <w:spacing w:after="0"/>
              <w:jc w:val="center"/>
              <w:rPr>
                <w:ins w:id="7362" w:author="China Telecom" w:date="2020-11-20T19:17:00Z"/>
              </w:rPr>
            </w:pPr>
            <w:ins w:id="7363" w:author="China Telecom" w:date="2020-11-20T19:17:00Z">
              <w:r w:rsidRPr="00E9302F">
                <w:t>11.46</w:t>
              </w:r>
            </w:ins>
          </w:p>
        </w:tc>
      </w:tr>
      <w:tr w:rsidR="00E65DBE" w:rsidRPr="00E9302F" w14:paraId="126AC7AE" w14:textId="77777777" w:rsidTr="00AF0D4C">
        <w:trPr>
          <w:ins w:id="7364" w:author="China Telecom" w:date="2020-11-20T19:17:00Z"/>
        </w:trPr>
        <w:tc>
          <w:tcPr>
            <w:tcW w:w="4077" w:type="dxa"/>
            <w:noWrap/>
            <w:hideMark/>
          </w:tcPr>
          <w:p w14:paraId="49241783" w14:textId="77777777" w:rsidR="00E65DBE" w:rsidRPr="00E9302F" w:rsidRDefault="00E65DBE" w:rsidP="00AF0D4C">
            <w:pPr>
              <w:spacing w:after="0"/>
              <w:rPr>
                <w:ins w:id="7365" w:author="China Telecom" w:date="2020-11-20T19:17:00Z"/>
              </w:rPr>
            </w:pPr>
            <w:ins w:id="7366" w:author="China Telecom" w:date="2020-11-20T19:17:00Z">
              <w:r w:rsidRPr="00E9302F">
                <w:t>PRACH Format B4</w:t>
              </w:r>
            </w:ins>
          </w:p>
        </w:tc>
        <w:tc>
          <w:tcPr>
            <w:tcW w:w="1418" w:type="dxa"/>
            <w:noWrap/>
            <w:hideMark/>
          </w:tcPr>
          <w:p w14:paraId="08A6C7BF" w14:textId="77777777" w:rsidR="00E65DBE" w:rsidRPr="00E9302F" w:rsidRDefault="00E65DBE" w:rsidP="00AF0D4C">
            <w:pPr>
              <w:spacing w:after="0"/>
              <w:jc w:val="center"/>
              <w:rPr>
                <w:ins w:id="7367" w:author="China Telecom" w:date="2020-11-20T19:17:00Z"/>
              </w:rPr>
            </w:pPr>
            <w:ins w:id="7368" w:author="China Telecom" w:date="2020-11-20T19:17:00Z">
              <w:r w:rsidRPr="00E9302F">
                <w:t>2</w:t>
              </w:r>
            </w:ins>
          </w:p>
        </w:tc>
        <w:tc>
          <w:tcPr>
            <w:tcW w:w="1417" w:type="dxa"/>
            <w:noWrap/>
            <w:hideMark/>
          </w:tcPr>
          <w:p w14:paraId="0149A4FC" w14:textId="77777777" w:rsidR="00E65DBE" w:rsidRPr="00E9302F" w:rsidRDefault="00E65DBE" w:rsidP="00AF0D4C">
            <w:pPr>
              <w:spacing w:after="0"/>
              <w:jc w:val="center"/>
              <w:rPr>
                <w:ins w:id="7369" w:author="China Telecom" w:date="2020-11-20T19:17:00Z"/>
              </w:rPr>
            </w:pPr>
            <w:ins w:id="7370" w:author="China Telecom" w:date="2020-11-20T19:17:00Z">
              <w:r w:rsidRPr="00E9302F">
                <w:t>138.07</w:t>
              </w:r>
            </w:ins>
          </w:p>
        </w:tc>
        <w:tc>
          <w:tcPr>
            <w:tcW w:w="1560" w:type="dxa"/>
            <w:noWrap/>
            <w:hideMark/>
          </w:tcPr>
          <w:p w14:paraId="014B0CAD" w14:textId="77777777" w:rsidR="00E65DBE" w:rsidRPr="00E9302F" w:rsidRDefault="00E65DBE" w:rsidP="00AF0D4C">
            <w:pPr>
              <w:spacing w:after="0"/>
              <w:jc w:val="center"/>
              <w:rPr>
                <w:ins w:id="7371" w:author="China Telecom" w:date="2020-11-20T19:17:00Z"/>
              </w:rPr>
            </w:pPr>
            <w:ins w:id="7372" w:author="China Telecom" w:date="2020-11-20T19:17:00Z">
              <w:r w:rsidRPr="00E9302F">
                <w:t>1.96</w:t>
              </w:r>
            </w:ins>
          </w:p>
        </w:tc>
        <w:tc>
          <w:tcPr>
            <w:tcW w:w="1417" w:type="dxa"/>
            <w:noWrap/>
            <w:hideMark/>
          </w:tcPr>
          <w:p w14:paraId="3731F402" w14:textId="77777777" w:rsidR="00E65DBE" w:rsidRPr="00E9302F" w:rsidRDefault="00E65DBE" w:rsidP="00AF0D4C">
            <w:pPr>
              <w:spacing w:after="0"/>
              <w:jc w:val="center"/>
              <w:rPr>
                <w:ins w:id="7373" w:author="China Telecom" w:date="2020-11-20T19:17:00Z"/>
              </w:rPr>
            </w:pPr>
            <w:ins w:id="7374" w:author="China Telecom" w:date="2020-11-20T19:17:00Z">
              <w:r w:rsidRPr="00E9302F">
                <w:t>5.63</w:t>
              </w:r>
            </w:ins>
          </w:p>
        </w:tc>
      </w:tr>
      <w:tr w:rsidR="00E65DBE" w:rsidRPr="00E9302F" w14:paraId="56D6DBC8" w14:textId="77777777" w:rsidTr="00AF0D4C">
        <w:trPr>
          <w:ins w:id="7375" w:author="China Telecom" w:date="2020-11-20T19:17:00Z"/>
        </w:trPr>
        <w:tc>
          <w:tcPr>
            <w:tcW w:w="4077" w:type="dxa"/>
            <w:noWrap/>
            <w:hideMark/>
          </w:tcPr>
          <w:p w14:paraId="257B2C5D" w14:textId="77777777" w:rsidR="00E65DBE" w:rsidRPr="00E9302F" w:rsidRDefault="00E65DBE" w:rsidP="00AF0D4C">
            <w:pPr>
              <w:spacing w:after="0"/>
              <w:rPr>
                <w:ins w:id="7376" w:author="China Telecom" w:date="2020-11-20T19:17:00Z"/>
              </w:rPr>
            </w:pPr>
            <w:ins w:id="7377" w:author="China Telecom" w:date="2020-11-20T19:17:00Z">
              <w:r w:rsidRPr="00E9302F">
                <w:t>PRACH Format C2</w:t>
              </w:r>
            </w:ins>
          </w:p>
        </w:tc>
        <w:tc>
          <w:tcPr>
            <w:tcW w:w="1418" w:type="dxa"/>
            <w:noWrap/>
            <w:hideMark/>
          </w:tcPr>
          <w:p w14:paraId="0161B093" w14:textId="77777777" w:rsidR="00E65DBE" w:rsidRPr="00E9302F" w:rsidRDefault="00E65DBE" w:rsidP="00AF0D4C">
            <w:pPr>
              <w:spacing w:after="0"/>
              <w:jc w:val="center"/>
              <w:rPr>
                <w:ins w:id="7378" w:author="China Telecom" w:date="2020-11-20T19:17:00Z"/>
              </w:rPr>
            </w:pPr>
            <w:ins w:id="7379" w:author="China Telecom" w:date="2020-11-20T19:17:00Z">
              <w:r w:rsidRPr="00E9302F">
                <w:t>2</w:t>
              </w:r>
            </w:ins>
          </w:p>
        </w:tc>
        <w:tc>
          <w:tcPr>
            <w:tcW w:w="1417" w:type="dxa"/>
            <w:noWrap/>
            <w:hideMark/>
          </w:tcPr>
          <w:p w14:paraId="1BBFA124" w14:textId="77777777" w:rsidR="00E65DBE" w:rsidRPr="00E9302F" w:rsidRDefault="00E65DBE" w:rsidP="00AF0D4C">
            <w:pPr>
              <w:spacing w:after="0"/>
              <w:jc w:val="center"/>
              <w:rPr>
                <w:ins w:id="7380" w:author="China Telecom" w:date="2020-11-20T19:17:00Z"/>
                <w:noProof/>
              </w:rPr>
            </w:pPr>
            <w:ins w:id="7381" w:author="China Telecom" w:date="2020-11-20T19:17:00Z">
              <w:r w:rsidRPr="00D11BC2">
                <w:rPr>
                  <w:noProof/>
                </w:rPr>
                <w:t>136.32</w:t>
              </w:r>
            </w:ins>
          </w:p>
        </w:tc>
        <w:tc>
          <w:tcPr>
            <w:tcW w:w="1560" w:type="dxa"/>
            <w:noWrap/>
            <w:hideMark/>
          </w:tcPr>
          <w:p w14:paraId="21959C3A" w14:textId="77777777" w:rsidR="00E65DBE" w:rsidRPr="00E9302F" w:rsidRDefault="00E65DBE" w:rsidP="00AF0D4C">
            <w:pPr>
              <w:spacing w:after="0"/>
              <w:jc w:val="center"/>
              <w:rPr>
                <w:ins w:id="7382" w:author="China Telecom" w:date="2020-11-20T19:17:00Z"/>
                <w:noProof/>
              </w:rPr>
            </w:pPr>
            <w:ins w:id="7383" w:author="China Telecom" w:date="2020-11-20T19:17:00Z">
              <w:r w:rsidRPr="00D11BC2">
                <w:rPr>
                  <w:noProof/>
                </w:rPr>
                <w:t>3.19</w:t>
              </w:r>
            </w:ins>
          </w:p>
        </w:tc>
        <w:tc>
          <w:tcPr>
            <w:tcW w:w="1417" w:type="dxa"/>
            <w:noWrap/>
            <w:hideMark/>
          </w:tcPr>
          <w:p w14:paraId="03971A41" w14:textId="77777777" w:rsidR="00E65DBE" w:rsidRPr="00E9302F" w:rsidRDefault="00E65DBE" w:rsidP="00AF0D4C">
            <w:pPr>
              <w:spacing w:after="0"/>
              <w:jc w:val="center"/>
              <w:rPr>
                <w:ins w:id="7384" w:author="China Telecom" w:date="2020-11-20T19:17:00Z"/>
                <w:noProof/>
              </w:rPr>
            </w:pPr>
            <w:ins w:id="7385" w:author="China Telecom" w:date="2020-11-20T19:17:00Z">
              <w:r w:rsidRPr="00D11BC2">
                <w:rPr>
                  <w:noProof/>
                </w:rPr>
                <w:t>3.89</w:t>
              </w:r>
            </w:ins>
          </w:p>
        </w:tc>
      </w:tr>
      <w:tr w:rsidR="00E65DBE" w:rsidRPr="00E9302F" w14:paraId="312E221E" w14:textId="77777777" w:rsidTr="00AF0D4C">
        <w:trPr>
          <w:ins w:id="7386" w:author="China Telecom" w:date="2020-11-20T19:17:00Z"/>
        </w:trPr>
        <w:tc>
          <w:tcPr>
            <w:tcW w:w="4077" w:type="dxa"/>
            <w:noWrap/>
            <w:hideMark/>
          </w:tcPr>
          <w:p w14:paraId="0BBA77A4" w14:textId="77777777" w:rsidR="00E65DBE" w:rsidRPr="00E9302F" w:rsidRDefault="00E65DBE" w:rsidP="00AF0D4C">
            <w:pPr>
              <w:spacing w:after="0"/>
              <w:rPr>
                <w:ins w:id="7387" w:author="China Telecom" w:date="2020-11-20T19:17:00Z"/>
              </w:rPr>
            </w:pPr>
            <w:ins w:id="7388" w:author="China Telecom" w:date="2020-11-20T19:17:00Z">
              <w:r w:rsidRPr="00E9302F">
                <w:t xml:space="preserve">Broadcast PDCCH(PDCCH of Msg.2) </w:t>
              </w:r>
            </w:ins>
          </w:p>
        </w:tc>
        <w:tc>
          <w:tcPr>
            <w:tcW w:w="1418" w:type="dxa"/>
            <w:noWrap/>
            <w:hideMark/>
          </w:tcPr>
          <w:p w14:paraId="0B8C80A2" w14:textId="77777777" w:rsidR="00E65DBE" w:rsidRPr="00E9302F" w:rsidRDefault="00E65DBE" w:rsidP="00AF0D4C">
            <w:pPr>
              <w:spacing w:after="0"/>
              <w:jc w:val="center"/>
              <w:rPr>
                <w:ins w:id="7389" w:author="China Telecom" w:date="2020-11-20T19:17:00Z"/>
              </w:rPr>
            </w:pPr>
            <w:ins w:id="7390" w:author="China Telecom" w:date="2020-11-20T19:17:00Z">
              <w:r w:rsidRPr="00E9302F">
                <w:t>0</w:t>
              </w:r>
            </w:ins>
          </w:p>
        </w:tc>
        <w:tc>
          <w:tcPr>
            <w:tcW w:w="1417" w:type="dxa"/>
            <w:noWrap/>
            <w:hideMark/>
          </w:tcPr>
          <w:p w14:paraId="282F8737" w14:textId="77777777" w:rsidR="00E65DBE" w:rsidRPr="00E9302F" w:rsidRDefault="00E65DBE" w:rsidP="00AF0D4C">
            <w:pPr>
              <w:spacing w:after="0"/>
              <w:jc w:val="center"/>
              <w:rPr>
                <w:ins w:id="7391" w:author="China Telecom" w:date="2020-11-20T19:17:00Z"/>
                <w:noProof/>
              </w:rPr>
            </w:pPr>
          </w:p>
        </w:tc>
        <w:tc>
          <w:tcPr>
            <w:tcW w:w="1560" w:type="dxa"/>
            <w:noWrap/>
            <w:hideMark/>
          </w:tcPr>
          <w:p w14:paraId="426323F2" w14:textId="77777777" w:rsidR="00E65DBE" w:rsidRPr="00E9302F" w:rsidRDefault="00E65DBE" w:rsidP="00AF0D4C">
            <w:pPr>
              <w:spacing w:after="0"/>
              <w:jc w:val="center"/>
              <w:rPr>
                <w:ins w:id="7392" w:author="China Telecom" w:date="2020-11-20T19:17:00Z"/>
                <w:noProof/>
              </w:rPr>
            </w:pPr>
          </w:p>
        </w:tc>
        <w:tc>
          <w:tcPr>
            <w:tcW w:w="1417" w:type="dxa"/>
            <w:noWrap/>
            <w:hideMark/>
          </w:tcPr>
          <w:p w14:paraId="7066C205" w14:textId="77777777" w:rsidR="00E65DBE" w:rsidRPr="00E9302F" w:rsidRDefault="00E65DBE" w:rsidP="00AF0D4C">
            <w:pPr>
              <w:spacing w:after="0"/>
              <w:jc w:val="center"/>
              <w:rPr>
                <w:ins w:id="7393" w:author="China Telecom" w:date="2020-11-20T19:17:00Z"/>
                <w:noProof/>
              </w:rPr>
            </w:pPr>
          </w:p>
        </w:tc>
      </w:tr>
      <w:tr w:rsidR="00E65DBE" w:rsidRPr="00E9302F" w14:paraId="4A385176" w14:textId="77777777" w:rsidTr="00AF0D4C">
        <w:trPr>
          <w:ins w:id="7394" w:author="China Telecom" w:date="2020-11-20T19:17:00Z"/>
        </w:trPr>
        <w:tc>
          <w:tcPr>
            <w:tcW w:w="4077" w:type="dxa"/>
            <w:noWrap/>
            <w:hideMark/>
          </w:tcPr>
          <w:p w14:paraId="51DFACBE" w14:textId="77777777" w:rsidR="00E65DBE" w:rsidRPr="00E9302F" w:rsidRDefault="00E65DBE" w:rsidP="00AF0D4C">
            <w:pPr>
              <w:spacing w:after="0"/>
              <w:rPr>
                <w:ins w:id="7395" w:author="China Telecom" w:date="2020-11-20T19:17:00Z"/>
              </w:rPr>
            </w:pPr>
            <w:ins w:id="7396" w:author="China Telecom" w:date="2020-11-20T19:17:00Z">
              <w:r w:rsidRPr="00E9302F">
                <w:t xml:space="preserve">PDSCH for Msg.2 </w:t>
              </w:r>
            </w:ins>
          </w:p>
        </w:tc>
        <w:tc>
          <w:tcPr>
            <w:tcW w:w="1418" w:type="dxa"/>
            <w:noWrap/>
            <w:hideMark/>
          </w:tcPr>
          <w:p w14:paraId="0CF2D8AE" w14:textId="77777777" w:rsidR="00E65DBE" w:rsidRPr="00E9302F" w:rsidRDefault="00E65DBE" w:rsidP="00AF0D4C">
            <w:pPr>
              <w:spacing w:after="0"/>
              <w:jc w:val="center"/>
              <w:rPr>
                <w:ins w:id="7397" w:author="China Telecom" w:date="2020-11-20T19:17:00Z"/>
              </w:rPr>
            </w:pPr>
            <w:ins w:id="7398" w:author="China Telecom" w:date="2020-11-20T19:17:00Z">
              <w:r w:rsidRPr="00E9302F">
                <w:t>1</w:t>
              </w:r>
            </w:ins>
          </w:p>
        </w:tc>
        <w:tc>
          <w:tcPr>
            <w:tcW w:w="1417" w:type="dxa"/>
            <w:noWrap/>
            <w:hideMark/>
          </w:tcPr>
          <w:p w14:paraId="5B6F5504" w14:textId="77777777" w:rsidR="00E65DBE" w:rsidRPr="00E9302F" w:rsidRDefault="00E65DBE" w:rsidP="00AF0D4C">
            <w:pPr>
              <w:spacing w:after="0"/>
              <w:jc w:val="center"/>
              <w:rPr>
                <w:ins w:id="7399" w:author="China Telecom" w:date="2020-11-20T19:17:00Z"/>
              </w:rPr>
            </w:pPr>
            <w:ins w:id="7400" w:author="China Telecom" w:date="2020-11-20T19:17:00Z">
              <w:r w:rsidRPr="00E9302F">
                <w:t>146.92</w:t>
              </w:r>
            </w:ins>
          </w:p>
        </w:tc>
        <w:tc>
          <w:tcPr>
            <w:tcW w:w="1560" w:type="dxa"/>
            <w:noWrap/>
            <w:hideMark/>
          </w:tcPr>
          <w:p w14:paraId="591D5112" w14:textId="77777777" w:rsidR="00E65DBE" w:rsidRPr="00E9302F" w:rsidRDefault="00E65DBE" w:rsidP="00AF0D4C">
            <w:pPr>
              <w:spacing w:after="0"/>
              <w:jc w:val="center"/>
              <w:rPr>
                <w:ins w:id="7401" w:author="China Telecom" w:date="2020-11-20T19:17:00Z"/>
              </w:rPr>
            </w:pPr>
            <w:ins w:id="7402" w:author="China Telecom" w:date="2020-11-20T19:17:00Z">
              <w:r w:rsidRPr="00E9302F">
                <w:t>0.00</w:t>
              </w:r>
            </w:ins>
          </w:p>
        </w:tc>
        <w:tc>
          <w:tcPr>
            <w:tcW w:w="1417" w:type="dxa"/>
            <w:noWrap/>
            <w:hideMark/>
          </w:tcPr>
          <w:p w14:paraId="54BBF87A" w14:textId="77777777" w:rsidR="00E65DBE" w:rsidRPr="00E9302F" w:rsidRDefault="00E65DBE" w:rsidP="00AF0D4C">
            <w:pPr>
              <w:spacing w:after="0"/>
              <w:jc w:val="center"/>
              <w:rPr>
                <w:ins w:id="7403" w:author="China Telecom" w:date="2020-11-20T19:17:00Z"/>
              </w:rPr>
            </w:pPr>
            <w:ins w:id="7404" w:author="China Telecom" w:date="2020-11-20T19:17:00Z">
              <w:r w:rsidRPr="00E9302F">
                <w:t>14.49</w:t>
              </w:r>
            </w:ins>
          </w:p>
        </w:tc>
      </w:tr>
      <w:tr w:rsidR="00E65DBE" w:rsidRPr="00E9302F" w14:paraId="0414764A" w14:textId="77777777" w:rsidTr="00AF0D4C">
        <w:trPr>
          <w:ins w:id="7405" w:author="China Telecom" w:date="2020-11-20T19:17:00Z"/>
        </w:trPr>
        <w:tc>
          <w:tcPr>
            <w:tcW w:w="4077" w:type="dxa"/>
            <w:noWrap/>
            <w:hideMark/>
          </w:tcPr>
          <w:p w14:paraId="6D9A0058" w14:textId="77777777" w:rsidR="00E65DBE" w:rsidRPr="00E9302F" w:rsidRDefault="00E65DBE" w:rsidP="00AF0D4C">
            <w:pPr>
              <w:spacing w:after="0"/>
              <w:rPr>
                <w:ins w:id="7406" w:author="China Telecom" w:date="2020-11-20T19:17:00Z"/>
              </w:rPr>
            </w:pPr>
            <w:ins w:id="7407" w:author="China Telecom" w:date="2020-11-20T19:17:00Z">
              <w:r w:rsidRPr="00E9302F">
                <w:t xml:space="preserve">PUSCH of Msg.3 </w:t>
              </w:r>
            </w:ins>
          </w:p>
        </w:tc>
        <w:tc>
          <w:tcPr>
            <w:tcW w:w="1418" w:type="dxa"/>
            <w:noWrap/>
            <w:hideMark/>
          </w:tcPr>
          <w:p w14:paraId="480C2010" w14:textId="77777777" w:rsidR="00E65DBE" w:rsidRPr="00E9302F" w:rsidRDefault="00E65DBE" w:rsidP="00AF0D4C">
            <w:pPr>
              <w:spacing w:after="0"/>
              <w:jc w:val="center"/>
              <w:rPr>
                <w:ins w:id="7408" w:author="China Telecom" w:date="2020-11-20T19:17:00Z"/>
              </w:rPr>
            </w:pPr>
            <w:ins w:id="7409" w:author="China Telecom" w:date="2020-11-20T19:17:00Z">
              <w:r w:rsidRPr="00E9302F">
                <w:t>1</w:t>
              </w:r>
            </w:ins>
          </w:p>
        </w:tc>
        <w:tc>
          <w:tcPr>
            <w:tcW w:w="1417" w:type="dxa"/>
            <w:noWrap/>
            <w:hideMark/>
          </w:tcPr>
          <w:p w14:paraId="1436D577" w14:textId="77777777" w:rsidR="00E65DBE" w:rsidRPr="00E9302F" w:rsidRDefault="00E65DBE" w:rsidP="00AF0D4C">
            <w:pPr>
              <w:spacing w:after="0"/>
              <w:jc w:val="center"/>
              <w:rPr>
                <w:ins w:id="7410" w:author="China Telecom" w:date="2020-11-20T19:17:00Z"/>
              </w:rPr>
            </w:pPr>
            <w:ins w:id="7411" w:author="China Telecom" w:date="2020-11-20T19:17:00Z">
              <w:r w:rsidRPr="00E9302F">
                <w:t>140.11</w:t>
              </w:r>
            </w:ins>
          </w:p>
        </w:tc>
        <w:tc>
          <w:tcPr>
            <w:tcW w:w="1560" w:type="dxa"/>
            <w:noWrap/>
            <w:hideMark/>
          </w:tcPr>
          <w:p w14:paraId="16A7ECEE" w14:textId="77777777" w:rsidR="00E65DBE" w:rsidRPr="00E9302F" w:rsidRDefault="00E65DBE" w:rsidP="00AF0D4C">
            <w:pPr>
              <w:spacing w:after="0"/>
              <w:jc w:val="center"/>
              <w:rPr>
                <w:ins w:id="7412" w:author="China Telecom" w:date="2020-11-20T19:17:00Z"/>
              </w:rPr>
            </w:pPr>
            <w:ins w:id="7413" w:author="China Telecom" w:date="2020-11-20T19:17:00Z">
              <w:r w:rsidRPr="00E9302F">
                <w:t>0.00</w:t>
              </w:r>
            </w:ins>
          </w:p>
        </w:tc>
        <w:tc>
          <w:tcPr>
            <w:tcW w:w="1417" w:type="dxa"/>
            <w:noWrap/>
            <w:hideMark/>
          </w:tcPr>
          <w:p w14:paraId="433930DD" w14:textId="77777777" w:rsidR="00E65DBE" w:rsidRPr="00E9302F" w:rsidRDefault="00E65DBE" w:rsidP="00AF0D4C">
            <w:pPr>
              <w:spacing w:after="0"/>
              <w:jc w:val="center"/>
              <w:rPr>
                <w:ins w:id="7414" w:author="China Telecom" w:date="2020-11-20T19:17:00Z"/>
              </w:rPr>
            </w:pPr>
            <w:ins w:id="7415" w:author="China Telecom" w:date="2020-11-20T19:17:00Z">
              <w:r w:rsidRPr="00E9302F">
                <w:t>7.68</w:t>
              </w:r>
            </w:ins>
          </w:p>
        </w:tc>
      </w:tr>
      <w:tr w:rsidR="00E65DBE" w:rsidRPr="00E9302F" w14:paraId="1D5D1091" w14:textId="77777777" w:rsidTr="00AF0D4C">
        <w:trPr>
          <w:ins w:id="7416" w:author="China Telecom" w:date="2020-11-20T19:17:00Z"/>
        </w:trPr>
        <w:tc>
          <w:tcPr>
            <w:tcW w:w="4077" w:type="dxa"/>
            <w:noWrap/>
            <w:hideMark/>
          </w:tcPr>
          <w:p w14:paraId="200AACDB" w14:textId="77777777" w:rsidR="00E65DBE" w:rsidRPr="00E9302F" w:rsidRDefault="00E65DBE" w:rsidP="00AF0D4C">
            <w:pPr>
              <w:spacing w:after="0"/>
              <w:rPr>
                <w:ins w:id="7417" w:author="China Telecom" w:date="2020-11-20T19:17:00Z"/>
              </w:rPr>
            </w:pPr>
            <w:ins w:id="7418" w:author="China Telecom" w:date="2020-11-20T19:17:00Z">
              <w:r w:rsidRPr="00E9302F">
                <w:t xml:space="preserve">PDSCH of Msg.4 </w:t>
              </w:r>
            </w:ins>
          </w:p>
        </w:tc>
        <w:tc>
          <w:tcPr>
            <w:tcW w:w="1418" w:type="dxa"/>
            <w:noWrap/>
            <w:hideMark/>
          </w:tcPr>
          <w:p w14:paraId="54961B55" w14:textId="77777777" w:rsidR="00E65DBE" w:rsidRPr="00E9302F" w:rsidRDefault="00E65DBE" w:rsidP="00AF0D4C">
            <w:pPr>
              <w:spacing w:after="0"/>
              <w:jc w:val="center"/>
              <w:rPr>
                <w:ins w:id="7419" w:author="China Telecom" w:date="2020-11-20T19:17:00Z"/>
              </w:rPr>
            </w:pPr>
            <w:ins w:id="7420" w:author="China Telecom" w:date="2020-11-20T19:17:00Z">
              <w:r w:rsidRPr="00E9302F">
                <w:t>2</w:t>
              </w:r>
            </w:ins>
          </w:p>
        </w:tc>
        <w:tc>
          <w:tcPr>
            <w:tcW w:w="1417" w:type="dxa"/>
            <w:noWrap/>
            <w:hideMark/>
          </w:tcPr>
          <w:p w14:paraId="1DA37A8D" w14:textId="77777777" w:rsidR="00E65DBE" w:rsidRPr="00E9302F" w:rsidRDefault="00E65DBE" w:rsidP="00AF0D4C">
            <w:pPr>
              <w:spacing w:after="0"/>
              <w:jc w:val="center"/>
              <w:rPr>
                <w:ins w:id="7421" w:author="China Telecom" w:date="2020-11-20T19:17:00Z"/>
              </w:rPr>
            </w:pPr>
            <w:ins w:id="7422" w:author="China Telecom" w:date="2020-11-20T19:17:00Z">
              <w:r w:rsidRPr="00E9302F">
                <w:t>137.11</w:t>
              </w:r>
            </w:ins>
          </w:p>
        </w:tc>
        <w:tc>
          <w:tcPr>
            <w:tcW w:w="1560" w:type="dxa"/>
            <w:noWrap/>
            <w:hideMark/>
          </w:tcPr>
          <w:p w14:paraId="23A13191" w14:textId="77777777" w:rsidR="00E65DBE" w:rsidRPr="00E9302F" w:rsidRDefault="00E65DBE" w:rsidP="00AF0D4C">
            <w:pPr>
              <w:spacing w:after="0"/>
              <w:jc w:val="center"/>
              <w:rPr>
                <w:ins w:id="7423" w:author="China Telecom" w:date="2020-11-20T19:17:00Z"/>
              </w:rPr>
            </w:pPr>
            <w:ins w:id="7424" w:author="China Telecom" w:date="2020-11-20T19:17:00Z">
              <w:r w:rsidRPr="00E9302F">
                <w:t>0.39</w:t>
              </w:r>
            </w:ins>
          </w:p>
        </w:tc>
        <w:tc>
          <w:tcPr>
            <w:tcW w:w="1417" w:type="dxa"/>
            <w:noWrap/>
            <w:hideMark/>
          </w:tcPr>
          <w:p w14:paraId="79F73FF2" w14:textId="77777777" w:rsidR="00E65DBE" w:rsidRPr="00E9302F" w:rsidRDefault="00E65DBE" w:rsidP="00AF0D4C">
            <w:pPr>
              <w:spacing w:after="0"/>
              <w:jc w:val="center"/>
              <w:rPr>
                <w:ins w:id="7425" w:author="China Telecom" w:date="2020-11-20T19:17:00Z"/>
              </w:rPr>
            </w:pPr>
            <w:ins w:id="7426" w:author="China Telecom" w:date="2020-11-20T19:17:00Z">
              <w:r w:rsidRPr="00E9302F">
                <w:t>4.67</w:t>
              </w:r>
            </w:ins>
          </w:p>
        </w:tc>
      </w:tr>
      <w:tr w:rsidR="00E65DBE" w:rsidRPr="00E9302F" w14:paraId="4DB0D17F" w14:textId="77777777" w:rsidTr="00AF0D4C">
        <w:trPr>
          <w:ins w:id="7427" w:author="China Telecom" w:date="2020-11-20T19:17:00Z"/>
        </w:trPr>
        <w:tc>
          <w:tcPr>
            <w:tcW w:w="4077" w:type="dxa"/>
            <w:noWrap/>
            <w:hideMark/>
          </w:tcPr>
          <w:p w14:paraId="165142A6" w14:textId="77777777" w:rsidR="00E65DBE" w:rsidRPr="00E9302F" w:rsidRDefault="00E65DBE" w:rsidP="00AF0D4C">
            <w:pPr>
              <w:spacing w:after="0"/>
              <w:rPr>
                <w:ins w:id="7428" w:author="China Telecom" w:date="2020-11-20T19:17:00Z"/>
              </w:rPr>
            </w:pPr>
            <w:ins w:id="7429" w:author="China Telecom" w:date="2020-11-20T19:17:00Z">
              <w:r w:rsidRPr="00E9302F">
                <w:t xml:space="preserve">PUCCH w/ HARQ-ACK for Msg.4 </w:t>
              </w:r>
            </w:ins>
          </w:p>
        </w:tc>
        <w:tc>
          <w:tcPr>
            <w:tcW w:w="1418" w:type="dxa"/>
            <w:noWrap/>
            <w:hideMark/>
          </w:tcPr>
          <w:p w14:paraId="4676A815" w14:textId="77777777" w:rsidR="00E65DBE" w:rsidRPr="00E9302F" w:rsidRDefault="00E65DBE" w:rsidP="00AF0D4C">
            <w:pPr>
              <w:spacing w:after="0"/>
              <w:jc w:val="center"/>
              <w:rPr>
                <w:ins w:id="7430" w:author="China Telecom" w:date="2020-11-20T19:17:00Z"/>
              </w:rPr>
            </w:pPr>
            <w:ins w:id="7431" w:author="China Telecom" w:date="2020-11-20T19:17:00Z">
              <w:r w:rsidRPr="00E9302F">
                <w:t>1</w:t>
              </w:r>
            </w:ins>
          </w:p>
        </w:tc>
        <w:tc>
          <w:tcPr>
            <w:tcW w:w="1417" w:type="dxa"/>
            <w:noWrap/>
            <w:hideMark/>
          </w:tcPr>
          <w:p w14:paraId="511AF5EF" w14:textId="77777777" w:rsidR="00E65DBE" w:rsidRPr="00E9302F" w:rsidRDefault="00E65DBE" w:rsidP="00AF0D4C">
            <w:pPr>
              <w:spacing w:after="0"/>
              <w:jc w:val="center"/>
              <w:rPr>
                <w:ins w:id="7432" w:author="China Telecom" w:date="2020-11-20T19:17:00Z"/>
              </w:rPr>
            </w:pPr>
            <w:ins w:id="7433" w:author="China Telecom" w:date="2020-11-20T19:17:00Z">
              <w:r w:rsidRPr="00E9302F">
                <w:t>140.39</w:t>
              </w:r>
            </w:ins>
          </w:p>
        </w:tc>
        <w:tc>
          <w:tcPr>
            <w:tcW w:w="1560" w:type="dxa"/>
            <w:noWrap/>
            <w:hideMark/>
          </w:tcPr>
          <w:p w14:paraId="1259B688" w14:textId="77777777" w:rsidR="00E65DBE" w:rsidRPr="00E9302F" w:rsidRDefault="00E65DBE" w:rsidP="00AF0D4C">
            <w:pPr>
              <w:spacing w:after="0"/>
              <w:jc w:val="center"/>
              <w:rPr>
                <w:ins w:id="7434" w:author="China Telecom" w:date="2020-11-20T19:17:00Z"/>
              </w:rPr>
            </w:pPr>
            <w:ins w:id="7435" w:author="China Telecom" w:date="2020-11-20T19:17:00Z">
              <w:r w:rsidRPr="00E9302F">
                <w:t>0.00</w:t>
              </w:r>
            </w:ins>
          </w:p>
        </w:tc>
        <w:tc>
          <w:tcPr>
            <w:tcW w:w="1417" w:type="dxa"/>
            <w:noWrap/>
            <w:hideMark/>
          </w:tcPr>
          <w:p w14:paraId="16BC37AE" w14:textId="77777777" w:rsidR="00E65DBE" w:rsidRPr="00E9302F" w:rsidRDefault="00E65DBE" w:rsidP="00AF0D4C">
            <w:pPr>
              <w:spacing w:after="0"/>
              <w:jc w:val="center"/>
              <w:rPr>
                <w:ins w:id="7436" w:author="China Telecom" w:date="2020-11-20T19:17:00Z"/>
              </w:rPr>
            </w:pPr>
            <w:ins w:id="7437" w:author="China Telecom" w:date="2020-11-20T19:17:00Z">
              <w:r w:rsidRPr="00E9302F">
                <w:t>7.96</w:t>
              </w:r>
            </w:ins>
          </w:p>
        </w:tc>
      </w:tr>
      <w:tr w:rsidR="00E65DBE" w:rsidRPr="00E9302F" w14:paraId="31FF5306" w14:textId="77777777" w:rsidTr="00AF0D4C">
        <w:trPr>
          <w:ins w:id="7438" w:author="China Telecom" w:date="2020-11-20T19:17:00Z"/>
        </w:trPr>
        <w:tc>
          <w:tcPr>
            <w:tcW w:w="4077" w:type="dxa"/>
            <w:noWrap/>
            <w:hideMark/>
          </w:tcPr>
          <w:p w14:paraId="1361D353" w14:textId="77777777" w:rsidR="00E65DBE" w:rsidRPr="00E9302F" w:rsidRDefault="00E65DBE" w:rsidP="00AF0D4C">
            <w:pPr>
              <w:spacing w:after="0"/>
              <w:rPr>
                <w:ins w:id="7439" w:author="China Telecom" w:date="2020-11-20T19:17:00Z"/>
              </w:rPr>
            </w:pPr>
            <w:ins w:id="7440" w:author="China Telecom" w:date="2020-11-20T19:17:00Z">
              <w:r w:rsidRPr="00E9302F">
                <w:t xml:space="preserve">Unicast PDCCH </w:t>
              </w:r>
            </w:ins>
          </w:p>
        </w:tc>
        <w:tc>
          <w:tcPr>
            <w:tcW w:w="1418" w:type="dxa"/>
            <w:noWrap/>
            <w:hideMark/>
          </w:tcPr>
          <w:p w14:paraId="2AF4D6FE" w14:textId="77777777" w:rsidR="00E65DBE" w:rsidRPr="00E9302F" w:rsidRDefault="00E65DBE" w:rsidP="00AF0D4C">
            <w:pPr>
              <w:spacing w:after="0"/>
              <w:jc w:val="center"/>
              <w:rPr>
                <w:ins w:id="7441" w:author="China Telecom" w:date="2020-11-20T19:17:00Z"/>
              </w:rPr>
            </w:pPr>
            <w:ins w:id="7442" w:author="China Telecom" w:date="2020-11-20T19:17:00Z">
              <w:r w:rsidRPr="00E9302F">
                <w:t>1</w:t>
              </w:r>
            </w:ins>
          </w:p>
        </w:tc>
        <w:tc>
          <w:tcPr>
            <w:tcW w:w="1417" w:type="dxa"/>
            <w:noWrap/>
            <w:hideMark/>
          </w:tcPr>
          <w:p w14:paraId="0DE89ED3" w14:textId="77777777" w:rsidR="00E65DBE" w:rsidRPr="00E9302F" w:rsidRDefault="00E65DBE" w:rsidP="00AF0D4C">
            <w:pPr>
              <w:spacing w:after="0"/>
              <w:jc w:val="center"/>
              <w:rPr>
                <w:ins w:id="7443" w:author="China Telecom" w:date="2020-11-20T19:17:00Z"/>
              </w:rPr>
            </w:pPr>
            <w:ins w:id="7444" w:author="China Telecom" w:date="2020-11-20T19:17:00Z">
              <w:r w:rsidRPr="00E9302F">
                <w:t>140.39</w:t>
              </w:r>
            </w:ins>
          </w:p>
        </w:tc>
        <w:tc>
          <w:tcPr>
            <w:tcW w:w="1560" w:type="dxa"/>
            <w:noWrap/>
            <w:hideMark/>
          </w:tcPr>
          <w:p w14:paraId="3021C23F" w14:textId="77777777" w:rsidR="00E65DBE" w:rsidRPr="00E9302F" w:rsidRDefault="00E65DBE" w:rsidP="00AF0D4C">
            <w:pPr>
              <w:spacing w:after="0"/>
              <w:jc w:val="center"/>
              <w:rPr>
                <w:ins w:id="7445" w:author="China Telecom" w:date="2020-11-20T19:17:00Z"/>
              </w:rPr>
            </w:pPr>
            <w:ins w:id="7446" w:author="China Telecom" w:date="2020-11-20T19:17:00Z">
              <w:r w:rsidRPr="00E9302F">
                <w:t>0.00</w:t>
              </w:r>
            </w:ins>
          </w:p>
        </w:tc>
        <w:tc>
          <w:tcPr>
            <w:tcW w:w="1417" w:type="dxa"/>
            <w:noWrap/>
            <w:hideMark/>
          </w:tcPr>
          <w:p w14:paraId="1A25AA34" w14:textId="77777777" w:rsidR="00E65DBE" w:rsidRPr="00E9302F" w:rsidRDefault="00E65DBE" w:rsidP="00AF0D4C">
            <w:pPr>
              <w:spacing w:after="0"/>
              <w:jc w:val="center"/>
              <w:rPr>
                <w:ins w:id="7447" w:author="China Telecom" w:date="2020-11-20T19:17:00Z"/>
              </w:rPr>
            </w:pPr>
            <w:ins w:id="7448" w:author="China Telecom" w:date="2020-11-20T19:17:00Z">
              <w:r w:rsidRPr="00E9302F">
                <w:t>7.96</w:t>
              </w:r>
            </w:ins>
          </w:p>
        </w:tc>
      </w:tr>
      <w:tr w:rsidR="00E65DBE" w:rsidRPr="00E9302F" w14:paraId="021197E4" w14:textId="77777777" w:rsidTr="00AF0D4C">
        <w:trPr>
          <w:ins w:id="7449" w:author="China Telecom" w:date="2020-11-20T19:17:00Z"/>
        </w:trPr>
        <w:tc>
          <w:tcPr>
            <w:tcW w:w="4077" w:type="dxa"/>
            <w:noWrap/>
            <w:hideMark/>
          </w:tcPr>
          <w:p w14:paraId="2B20E79F" w14:textId="77777777" w:rsidR="00E65DBE" w:rsidRPr="00E9302F" w:rsidRDefault="00E65DBE" w:rsidP="00AF0D4C">
            <w:pPr>
              <w:spacing w:after="0"/>
              <w:rPr>
                <w:ins w:id="7450" w:author="China Telecom" w:date="2020-11-20T19:17:00Z"/>
              </w:rPr>
            </w:pPr>
            <w:ins w:id="7451" w:author="China Telecom" w:date="2020-11-20T19:17:00Z">
              <w:r w:rsidRPr="00E9302F">
                <w:t>PDSCH for eMBB DDDSU</w:t>
              </w:r>
            </w:ins>
          </w:p>
        </w:tc>
        <w:tc>
          <w:tcPr>
            <w:tcW w:w="1418" w:type="dxa"/>
            <w:noWrap/>
            <w:hideMark/>
          </w:tcPr>
          <w:p w14:paraId="28627B75" w14:textId="77777777" w:rsidR="00E65DBE" w:rsidRPr="00E9302F" w:rsidRDefault="00E65DBE" w:rsidP="00AF0D4C">
            <w:pPr>
              <w:spacing w:after="0"/>
              <w:jc w:val="center"/>
              <w:rPr>
                <w:ins w:id="7452" w:author="China Telecom" w:date="2020-11-20T19:17:00Z"/>
              </w:rPr>
            </w:pPr>
            <w:ins w:id="7453" w:author="China Telecom" w:date="2020-11-20T19:17:00Z">
              <w:r w:rsidRPr="00E9302F">
                <w:t>3</w:t>
              </w:r>
            </w:ins>
          </w:p>
        </w:tc>
        <w:tc>
          <w:tcPr>
            <w:tcW w:w="1417" w:type="dxa"/>
            <w:noWrap/>
            <w:hideMark/>
          </w:tcPr>
          <w:p w14:paraId="6526EFEC" w14:textId="77777777" w:rsidR="00E65DBE" w:rsidRPr="00E9302F" w:rsidRDefault="00E65DBE" w:rsidP="00AF0D4C">
            <w:pPr>
              <w:spacing w:after="0"/>
              <w:jc w:val="center"/>
              <w:rPr>
                <w:ins w:id="7454" w:author="China Telecom" w:date="2020-11-20T19:17:00Z"/>
              </w:rPr>
            </w:pPr>
            <w:ins w:id="7455" w:author="China Telecom" w:date="2020-11-20T19:17:00Z">
              <w:r w:rsidRPr="00E9302F">
                <w:t>146.02</w:t>
              </w:r>
            </w:ins>
          </w:p>
        </w:tc>
        <w:tc>
          <w:tcPr>
            <w:tcW w:w="1560" w:type="dxa"/>
            <w:noWrap/>
            <w:hideMark/>
          </w:tcPr>
          <w:p w14:paraId="21CF2852" w14:textId="77777777" w:rsidR="00E65DBE" w:rsidRPr="00E9302F" w:rsidRDefault="00E65DBE" w:rsidP="00AF0D4C">
            <w:pPr>
              <w:spacing w:after="0"/>
              <w:jc w:val="center"/>
              <w:rPr>
                <w:ins w:id="7456" w:author="China Telecom" w:date="2020-11-20T19:17:00Z"/>
              </w:rPr>
            </w:pPr>
            <w:ins w:id="7457" w:author="China Telecom" w:date="2020-11-20T19:17:00Z">
              <w:r w:rsidRPr="00E9302F">
                <w:t>5.18</w:t>
              </w:r>
            </w:ins>
          </w:p>
        </w:tc>
        <w:tc>
          <w:tcPr>
            <w:tcW w:w="1417" w:type="dxa"/>
            <w:noWrap/>
            <w:hideMark/>
          </w:tcPr>
          <w:p w14:paraId="234AA7BC" w14:textId="77777777" w:rsidR="00E65DBE" w:rsidRPr="00E9302F" w:rsidRDefault="00E65DBE" w:rsidP="00AF0D4C">
            <w:pPr>
              <w:spacing w:after="0"/>
              <w:jc w:val="center"/>
              <w:rPr>
                <w:ins w:id="7458" w:author="China Telecom" w:date="2020-11-20T19:17:00Z"/>
              </w:rPr>
            </w:pPr>
            <w:ins w:id="7459" w:author="China Telecom" w:date="2020-11-20T19:17:00Z">
              <w:r w:rsidRPr="00E9302F">
                <w:t>13.59</w:t>
              </w:r>
            </w:ins>
          </w:p>
        </w:tc>
      </w:tr>
      <w:tr w:rsidR="00E65DBE" w:rsidRPr="00E9302F" w14:paraId="1C2E0ECF" w14:textId="77777777" w:rsidTr="00AF0D4C">
        <w:trPr>
          <w:ins w:id="7460" w:author="China Telecom" w:date="2020-11-20T19:17:00Z"/>
        </w:trPr>
        <w:tc>
          <w:tcPr>
            <w:tcW w:w="4077" w:type="dxa"/>
            <w:noWrap/>
            <w:hideMark/>
          </w:tcPr>
          <w:p w14:paraId="77FCA8F7" w14:textId="77777777" w:rsidR="00E65DBE" w:rsidRPr="00E9302F" w:rsidRDefault="00E65DBE" w:rsidP="00AF0D4C">
            <w:pPr>
              <w:spacing w:after="0"/>
              <w:rPr>
                <w:ins w:id="7461" w:author="China Telecom" w:date="2020-11-20T19:17:00Z"/>
              </w:rPr>
            </w:pPr>
            <w:ins w:id="7462" w:author="China Telecom" w:date="2020-11-20T19:17:00Z">
              <w:r w:rsidRPr="00E9302F">
                <w:t>PDSCH for eMBB DDDSUDDSUU</w:t>
              </w:r>
            </w:ins>
          </w:p>
        </w:tc>
        <w:tc>
          <w:tcPr>
            <w:tcW w:w="1418" w:type="dxa"/>
            <w:noWrap/>
            <w:hideMark/>
          </w:tcPr>
          <w:p w14:paraId="32EB1334" w14:textId="77777777" w:rsidR="00E65DBE" w:rsidRPr="00E9302F" w:rsidRDefault="00E65DBE" w:rsidP="00AF0D4C">
            <w:pPr>
              <w:spacing w:after="0"/>
              <w:jc w:val="center"/>
              <w:rPr>
                <w:ins w:id="7463" w:author="China Telecom" w:date="2020-11-20T19:17:00Z"/>
              </w:rPr>
            </w:pPr>
            <w:ins w:id="7464" w:author="China Telecom" w:date="2020-11-20T19:17:00Z">
              <w:r w:rsidRPr="00E9302F">
                <w:t>1</w:t>
              </w:r>
            </w:ins>
          </w:p>
        </w:tc>
        <w:tc>
          <w:tcPr>
            <w:tcW w:w="1417" w:type="dxa"/>
            <w:noWrap/>
            <w:hideMark/>
          </w:tcPr>
          <w:p w14:paraId="7F4C8C07" w14:textId="77777777" w:rsidR="00E65DBE" w:rsidRPr="00E9302F" w:rsidRDefault="00E65DBE" w:rsidP="00AF0D4C">
            <w:pPr>
              <w:spacing w:after="0"/>
              <w:jc w:val="center"/>
              <w:rPr>
                <w:ins w:id="7465" w:author="China Telecom" w:date="2020-11-20T19:17:00Z"/>
              </w:rPr>
            </w:pPr>
            <w:ins w:id="7466" w:author="China Telecom" w:date="2020-11-20T19:17:00Z">
              <w:r w:rsidRPr="00E9302F">
                <w:t>148.40</w:t>
              </w:r>
            </w:ins>
          </w:p>
        </w:tc>
        <w:tc>
          <w:tcPr>
            <w:tcW w:w="1560" w:type="dxa"/>
            <w:noWrap/>
            <w:hideMark/>
          </w:tcPr>
          <w:p w14:paraId="36A4D617" w14:textId="77777777" w:rsidR="00E65DBE" w:rsidRPr="00E9302F" w:rsidRDefault="00E65DBE" w:rsidP="00AF0D4C">
            <w:pPr>
              <w:spacing w:after="0"/>
              <w:jc w:val="center"/>
              <w:rPr>
                <w:ins w:id="7467" w:author="China Telecom" w:date="2020-11-20T19:17:00Z"/>
              </w:rPr>
            </w:pPr>
            <w:ins w:id="7468" w:author="China Telecom" w:date="2020-11-20T19:17:00Z">
              <w:r w:rsidRPr="00E9302F">
                <w:t>0.00</w:t>
              </w:r>
            </w:ins>
          </w:p>
        </w:tc>
        <w:tc>
          <w:tcPr>
            <w:tcW w:w="1417" w:type="dxa"/>
            <w:noWrap/>
            <w:hideMark/>
          </w:tcPr>
          <w:p w14:paraId="6CB5F968" w14:textId="77777777" w:rsidR="00E65DBE" w:rsidRPr="00E9302F" w:rsidRDefault="00E65DBE" w:rsidP="00AF0D4C">
            <w:pPr>
              <w:spacing w:after="0"/>
              <w:jc w:val="center"/>
              <w:rPr>
                <w:ins w:id="7469" w:author="China Telecom" w:date="2020-11-20T19:17:00Z"/>
              </w:rPr>
            </w:pPr>
            <w:ins w:id="7470" w:author="China Telecom" w:date="2020-11-20T19:17:00Z">
              <w:r w:rsidRPr="00E9302F">
                <w:t>15.97</w:t>
              </w:r>
            </w:ins>
          </w:p>
        </w:tc>
      </w:tr>
    </w:tbl>
    <w:p w14:paraId="2DFAD0C6" w14:textId="77777777" w:rsidR="00E65DBE" w:rsidRPr="009F3EB0" w:rsidRDefault="00E65DBE" w:rsidP="00E65DBE">
      <w:pPr>
        <w:pStyle w:val="TH"/>
        <w:rPr>
          <w:ins w:id="7471" w:author="China Telecom" w:date="2020-11-20T19:17:00Z"/>
        </w:rPr>
      </w:pPr>
    </w:p>
    <w:p w14:paraId="0A2810E7" w14:textId="77777777" w:rsidR="00E65DBE" w:rsidRDefault="00E65DBE" w:rsidP="00E65DBE">
      <w:pPr>
        <w:pStyle w:val="3GPPAgreements"/>
        <w:numPr>
          <w:ilvl w:val="0"/>
          <w:numId w:val="0"/>
        </w:numPr>
        <w:ind w:left="284" w:hanging="284"/>
        <w:rPr>
          <w:ins w:id="7472" w:author="China Telecom" w:date="2020-11-20T19:17:00Z"/>
        </w:rPr>
      </w:pPr>
      <w:ins w:id="7473" w:author="China Telecom" w:date="2020-11-20T19:17:00Z">
        <w:r>
          <w:t xml:space="preserve">For </w:t>
        </w:r>
        <w:r w:rsidRPr="00DE78FE">
          <w:t>Rural 4GHz with long distanc</w:t>
        </w:r>
        <w:r>
          <w:t xml:space="preserve">e TDD LOS O2O scenario, the following observation is made: </w:t>
        </w:r>
      </w:ins>
    </w:p>
    <w:p w14:paraId="3E1D20A5" w14:textId="77777777" w:rsidR="00E65DBE" w:rsidRDefault="00E65DBE" w:rsidP="00E65DBE">
      <w:pPr>
        <w:pStyle w:val="ad"/>
        <w:numPr>
          <w:ilvl w:val="0"/>
          <w:numId w:val="26"/>
        </w:numPr>
        <w:spacing w:after="0"/>
        <w:ind w:firstLineChars="0"/>
        <w:rPr>
          <w:ins w:id="7474" w:author="China Telecom" w:date="2020-11-20T19:17:00Z"/>
        </w:rPr>
      </w:pPr>
      <w:ins w:id="7475" w:author="China Telecom" w:date="2020-11-20T19:17:00Z">
        <w:r w:rsidRPr="00DE78FE">
          <w:t xml:space="preserve">PUSCH for eMBB with frame structure DDDSU is the worst channel in terms of MIL. However, due to the lack of the number of samples for each channel, the statistical analysis by relative difference between channels could not be performed.  </w:t>
        </w:r>
      </w:ins>
    </w:p>
    <w:p w14:paraId="7E7A32A7" w14:textId="77777777" w:rsidR="00E65DBE" w:rsidRDefault="00E65DBE" w:rsidP="00E65DBE">
      <w:pPr>
        <w:pStyle w:val="ad"/>
        <w:numPr>
          <w:ilvl w:val="0"/>
          <w:numId w:val="26"/>
        </w:numPr>
        <w:spacing w:after="0"/>
        <w:ind w:firstLineChars="0"/>
        <w:rPr>
          <w:ins w:id="7476" w:author="China Telecom" w:date="2020-11-20T19:17:00Z"/>
        </w:rPr>
      </w:pPr>
      <w:ins w:id="7477" w:author="China Telecom" w:date="2020-11-20T19:17:00Z">
        <w:r w:rsidRPr="00DE78FE">
          <w:t xml:space="preserve">In order to achieve </w:t>
        </w:r>
        <w:r>
          <w:t xml:space="preserve">the target MPL calculated from </w:t>
        </w:r>
        <w:r w:rsidRPr="00DE78FE">
          <w:t xml:space="preserve">12km ISD, at least the following channel(s) needs to be enhanced: </w:t>
        </w:r>
      </w:ins>
    </w:p>
    <w:p w14:paraId="30F63345" w14:textId="77777777" w:rsidR="00E65DBE" w:rsidRPr="009F3EB0" w:rsidRDefault="00E65DBE" w:rsidP="00E65DBE">
      <w:pPr>
        <w:pStyle w:val="ad"/>
        <w:numPr>
          <w:ilvl w:val="1"/>
          <w:numId w:val="26"/>
        </w:numPr>
        <w:spacing w:after="0"/>
        <w:ind w:firstLineChars="0"/>
        <w:rPr>
          <w:ins w:id="7478" w:author="China Telecom" w:date="2020-11-20T19:17:00Z"/>
        </w:rPr>
      </w:pPr>
      <w:ins w:id="7479" w:author="China Telecom" w:date="2020-11-20T19:17:00Z">
        <w:r w:rsidRPr="00DE78FE">
          <w:t>PUSCH for eMBB with frame structure DDDSU</w:t>
        </w:r>
      </w:ins>
    </w:p>
    <w:p w14:paraId="7019A89E" w14:textId="77777777" w:rsidR="00E65DBE" w:rsidRPr="009F3EB0" w:rsidRDefault="00E65DBE" w:rsidP="00E65DBE">
      <w:pPr>
        <w:pStyle w:val="ad"/>
        <w:numPr>
          <w:ilvl w:val="1"/>
          <w:numId w:val="26"/>
        </w:numPr>
        <w:spacing w:after="0"/>
        <w:ind w:firstLineChars="0"/>
        <w:rPr>
          <w:ins w:id="7480" w:author="China Telecom" w:date="2020-11-20T19:17:00Z"/>
        </w:rPr>
      </w:pPr>
      <w:ins w:id="7481" w:author="China Telecom" w:date="2020-11-20T19:17:00Z">
        <w:r w:rsidRPr="00DE78FE">
          <w:t>PUSCH for eMBB with frame structure DDDSUDDSUU</w:t>
        </w:r>
      </w:ins>
    </w:p>
    <w:p w14:paraId="2366AB56" w14:textId="77777777" w:rsidR="00E65DBE" w:rsidRDefault="00E65DBE" w:rsidP="00E65DBE">
      <w:pPr>
        <w:pStyle w:val="ad"/>
        <w:numPr>
          <w:ilvl w:val="1"/>
          <w:numId w:val="26"/>
        </w:numPr>
        <w:spacing w:after="0"/>
        <w:ind w:firstLineChars="0"/>
        <w:rPr>
          <w:ins w:id="7482" w:author="China Telecom" w:date="2020-11-20T19:17:00Z"/>
        </w:rPr>
      </w:pPr>
      <w:ins w:id="7483" w:author="China Telecom" w:date="2020-11-20T19:17:00Z">
        <w:r w:rsidRPr="00DE78FE">
          <w:t xml:space="preserve">This does not mean that other channels do not require any enhancements. RAN1 did not perform any analysis for this point because of the lack of the number of samples for each channel for this scenario. </w:t>
        </w:r>
      </w:ins>
    </w:p>
    <w:p w14:paraId="34C7D87C" w14:textId="77777777" w:rsidR="00E65DBE" w:rsidRPr="00594A66" w:rsidRDefault="00E65DBE" w:rsidP="00E65DBE">
      <w:pPr>
        <w:rPr>
          <w:ins w:id="7484" w:author="China Telecom" w:date="2020-11-20T19:17:00Z"/>
        </w:rPr>
      </w:pPr>
    </w:p>
    <w:p w14:paraId="71C8E981" w14:textId="77777777" w:rsidR="00E65DBE" w:rsidRDefault="00E65DBE" w:rsidP="00E65DBE">
      <w:pPr>
        <w:pStyle w:val="3"/>
        <w:rPr>
          <w:ins w:id="7485" w:author="China Telecom" w:date="2020-11-20T19:17:00Z"/>
          <w:rFonts w:cs="Arial"/>
          <w:szCs w:val="28"/>
        </w:rPr>
      </w:pPr>
      <w:bookmarkStart w:id="7486" w:name="_Toc56794588"/>
      <w:ins w:id="7487" w:author="China Telecom" w:date="2020-11-20T19:17:00Z">
        <w:r>
          <w:rPr>
            <w:rFonts w:eastAsia="Malgun Gothic"/>
          </w:rPr>
          <w:t>5.1</w:t>
        </w:r>
        <w:r w:rsidRPr="007368F9">
          <w:rPr>
            <w:rFonts w:eastAsia="Malgun Gothic"/>
          </w:rPr>
          <w:t>.</w:t>
        </w:r>
        <w:r>
          <w:rPr>
            <w:rFonts w:eastAsia="Malgun Gothic"/>
          </w:rPr>
          <w:t>2</w:t>
        </w:r>
        <w:r w:rsidRPr="007368F9">
          <w:rPr>
            <w:rFonts w:eastAsia="Malgun Gothic"/>
          </w:rPr>
          <w:tab/>
        </w:r>
        <w:r>
          <w:rPr>
            <w:rFonts w:cs="Arial"/>
            <w:szCs w:val="28"/>
          </w:rPr>
          <w:t>Bottleneck identification by representative values</w:t>
        </w:r>
        <w:bookmarkEnd w:id="7486"/>
        <w:r>
          <w:rPr>
            <w:rFonts w:cs="Arial"/>
            <w:szCs w:val="28"/>
          </w:rPr>
          <w:t xml:space="preserve"> </w:t>
        </w:r>
      </w:ins>
    </w:p>
    <w:p w14:paraId="43B2FF9C" w14:textId="77777777" w:rsidR="00E65DBE" w:rsidRDefault="00E65DBE" w:rsidP="00E65DBE">
      <w:pPr>
        <w:rPr>
          <w:ins w:id="7488" w:author="China Telecom" w:date="2020-11-20T19:17:00Z"/>
        </w:rPr>
      </w:pPr>
      <w:ins w:id="7489" w:author="China Telecom" w:date="2020-11-20T19:17:00Z">
        <w:r>
          <w:t>Bottleneck identification is performed by the following procedure:</w:t>
        </w:r>
      </w:ins>
    </w:p>
    <w:p w14:paraId="4504E65A" w14:textId="77777777" w:rsidR="00E65DBE" w:rsidRDefault="00E65DBE" w:rsidP="00E65DBE">
      <w:pPr>
        <w:pStyle w:val="ad"/>
        <w:numPr>
          <w:ilvl w:val="0"/>
          <w:numId w:val="26"/>
        </w:numPr>
        <w:spacing w:after="0"/>
        <w:ind w:firstLineChars="0"/>
        <w:rPr>
          <w:ins w:id="7490" w:author="China Telecom" w:date="2020-11-20T19:17:00Z"/>
        </w:rPr>
      </w:pPr>
      <w:ins w:id="7491" w:author="China Telecom" w:date="2020-11-20T19:17:00Z">
        <w:r>
          <w:t>The potential bottleneck channels identified by absolute metrics, then</w:t>
        </w:r>
      </w:ins>
    </w:p>
    <w:p w14:paraId="6805ED00" w14:textId="77777777" w:rsidR="00E65DBE" w:rsidRPr="00F9020F" w:rsidRDefault="00E65DBE" w:rsidP="00E65DBE">
      <w:pPr>
        <w:pStyle w:val="ad"/>
        <w:numPr>
          <w:ilvl w:val="0"/>
          <w:numId w:val="26"/>
        </w:numPr>
        <w:spacing w:after="0"/>
        <w:ind w:firstLineChars="0"/>
        <w:rPr>
          <w:ins w:id="7492" w:author="China Telecom" w:date="2020-11-20T19:17:00Z"/>
        </w:rPr>
      </w:pPr>
      <w:ins w:id="7493" w:author="China Telecom" w:date="2020-11-20T19:17:00Z">
        <w:r>
          <w:t xml:space="preserve">The potential bottleneck channels identified by absolute metrics can be further filtered by using relative difference between channels in MIL </w:t>
        </w:r>
      </w:ins>
    </w:p>
    <w:p w14:paraId="4661FED4" w14:textId="77777777" w:rsidR="00E65DBE" w:rsidRDefault="00E65DBE" w:rsidP="00E65DBE">
      <w:pPr>
        <w:rPr>
          <w:ins w:id="7494" w:author="China Telecom" w:date="2020-11-20T19:17:00Z"/>
        </w:rPr>
      </w:pPr>
    </w:p>
    <w:p w14:paraId="3879DF16" w14:textId="77777777" w:rsidR="00E65DBE" w:rsidRDefault="00E65DBE" w:rsidP="00E65DBE">
      <w:pPr>
        <w:rPr>
          <w:ins w:id="7495" w:author="China Telecom" w:date="2020-11-20T19:17:00Z"/>
        </w:rPr>
      </w:pPr>
      <w:ins w:id="7496" w:author="China Telecom" w:date="2020-11-20T19:17:00Z">
        <w:r>
          <w:t>The result of the bottleneck channel identification by the procedure above is summarized in Table 5.1.2-1.</w:t>
        </w:r>
      </w:ins>
    </w:p>
    <w:p w14:paraId="36702130" w14:textId="77777777" w:rsidR="00E65DBE" w:rsidRDefault="00E65DBE" w:rsidP="00E65DBE">
      <w:pPr>
        <w:pStyle w:val="TH"/>
        <w:rPr>
          <w:ins w:id="7497" w:author="China Telecom" w:date="2020-11-20T19:17:00Z"/>
          <w:lang w:eastAsia="zh-CN"/>
        </w:rPr>
      </w:pPr>
      <w:ins w:id="7498" w:author="China Telecom" w:date="2020-11-20T19:17:00Z">
        <w:r w:rsidRPr="007368F9">
          <w:t xml:space="preserve">Table </w:t>
        </w:r>
        <w:r>
          <w:rPr>
            <w:lang w:eastAsia="zh-CN"/>
          </w:rPr>
          <w:t>5.1.2</w:t>
        </w:r>
        <w:r w:rsidRPr="007368F9">
          <w:t>-</w:t>
        </w:r>
        <w:r w:rsidRPr="007368F9">
          <w:rPr>
            <w:rFonts w:hint="eastAsia"/>
            <w:lang w:eastAsia="ja-JP"/>
          </w:rPr>
          <w:t>1</w:t>
        </w:r>
        <w:r w:rsidRPr="007368F9">
          <w:rPr>
            <w:rFonts w:hint="eastAsia"/>
          </w:rPr>
          <w:t xml:space="preserve">: </w:t>
        </w:r>
        <w:r>
          <w:t>Potential bottleneck channels for FR1</w:t>
        </w:r>
      </w:ins>
    </w:p>
    <w:tbl>
      <w:tblPr>
        <w:tblStyle w:val="a7"/>
        <w:tblW w:w="0" w:type="auto"/>
        <w:tblLook w:val="04A0" w:firstRow="1" w:lastRow="0" w:firstColumn="1" w:lastColumn="0" w:noHBand="0" w:noVBand="1"/>
      </w:tblPr>
      <w:tblGrid>
        <w:gridCol w:w="1060"/>
        <w:gridCol w:w="1533"/>
        <w:gridCol w:w="2446"/>
        <w:gridCol w:w="1026"/>
        <w:gridCol w:w="1650"/>
        <w:gridCol w:w="1116"/>
        <w:gridCol w:w="1026"/>
      </w:tblGrid>
      <w:tr w:rsidR="00E65DBE" w:rsidRPr="00E9302F" w14:paraId="1E3585BE" w14:textId="77777777" w:rsidTr="00AF0D4C">
        <w:trPr>
          <w:ins w:id="7499" w:author="China Telecom" w:date="2020-11-20T19:17:00Z"/>
        </w:trPr>
        <w:tc>
          <w:tcPr>
            <w:tcW w:w="1060" w:type="dxa"/>
            <w:vMerge w:val="restart"/>
            <w:shd w:val="clear" w:color="auto" w:fill="E7E6E6" w:themeFill="background2"/>
            <w:hideMark/>
          </w:tcPr>
          <w:p w14:paraId="06B6123F" w14:textId="77777777" w:rsidR="00E65DBE" w:rsidRPr="00F9020F" w:rsidRDefault="00E65DBE" w:rsidP="00AF0D4C">
            <w:pPr>
              <w:spacing w:after="0"/>
              <w:jc w:val="center"/>
              <w:rPr>
                <w:ins w:id="7500" w:author="China Telecom" w:date="2020-11-20T19:17:00Z"/>
                <w:lang w:eastAsia="zh-CN"/>
              </w:rPr>
            </w:pPr>
            <w:bookmarkStart w:id="7501" w:name="RANGE!A1:G30"/>
            <w:ins w:id="7502" w:author="China Telecom" w:date="2020-11-20T19:17:00Z">
              <w:r w:rsidRPr="00F9020F">
                <w:rPr>
                  <w:b/>
                  <w:lang w:eastAsia="zh-CN"/>
                </w:rPr>
                <w:t>Scenario</w:t>
              </w:r>
              <w:bookmarkEnd w:id="7501"/>
            </w:ins>
          </w:p>
        </w:tc>
        <w:tc>
          <w:tcPr>
            <w:tcW w:w="1533" w:type="dxa"/>
            <w:vMerge w:val="restart"/>
            <w:shd w:val="clear" w:color="auto" w:fill="E7E6E6" w:themeFill="background2"/>
            <w:hideMark/>
          </w:tcPr>
          <w:p w14:paraId="11E6AC45" w14:textId="77777777" w:rsidR="00E65DBE" w:rsidRPr="00F9020F" w:rsidRDefault="00E65DBE" w:rsidP="00AF0D4C">
            <w:pPr>
              <w:spacing w:after="0"/>
              <w:jc w:val="center"/>
              <w:rPr>
                <w:ins w:id="7503" w:author="China Telecom" w:date="2020-11-20T19:17:00Z"/>
                <w:lang w:eastAsia="zh-CN"/>
              </w:rPr>
            </w:pPr>
            <w:ins w:id="7504" w:author="China Telecom" w:date="2020-11-20T19:17:00Z">
              <w:r w:rsidRPr="00F9020F">
                <w:rPr>
                  <w:b/>
                  <w:lang w:eastAsia="zh-CN"/>
                </w:rPr>
                <w:t>Target metrics</w:t>
              </w:r>
            </w:ins>
          </w:p>
        </w:tc>
        <w:tc>
          <w:tcPr>
            <w:tcW w:w="2446" w:type="dxa"/>
            <w:vMerge w:val="restart"/>
            <w:shd w:val="clear" w:color="auto" w:fill="E7E6E6" w:themeFill="background2"/>
            <w:noWrap/>
            <w:hideMark/>
          </w:tcPr>
          <w:p w14:paraId="596B7B14" w14:textId="77777777" w:rsidR="00E65DBE" w:rsidRPr="00F9020F" w:rsidRDefault="00E65DBE" w:rsidP="00AF0D4C">
            <w:pPr>
              <w:spacing w:after="0"/>
              <w:jc w:val="center"/>
              <w:rPr>
                <w:ins w:id="7505" w:author="China Telecom" w:date="2020-11-20T19:17:00Z"/>
                <w:lang w:eastAsia="zh-CN"/>
              </w:rPr>
            </w:pPr>
            <w:ins w:id="7506" w:author="China Telecom" w:date="2020-11-20T19:17:00Z">
              <w:r w:rsidRPr="00F9020F">
                <w:rPr>
                  <w:b/>
                  <w:lang w:eastAsia="zh-CN"/>
                </w:rPr>
                <w:t>Channels</w:t>
              </w:r>
              <w:r>
                <w:rPr>
                  <w:b/>
                  <w:lang w:eastAsia="zh-CN"/>
                </w:rPr>
                <w:t xml:space="preserve"> (and Frame format)</w:t>
              </w:r>
            </w:ins>
          </w:p>
        </w:tc>
        <w:tc>
          <w:tcPr>
            <w:tcW w:w="4818" w:type="dxa"/>
            <w:gridSpan w:val="4"/>
            <w:shd w:val="clear" w:color="auto" w:fill="E7E6E6" w:themeFill="background2"/>
            <w:noWrap/>
            <w:hideMark/>
          </w:tcPr>
          <w:p w14:paraId="0B5D87F5" w14:textId="77777777" w:rsidR="00E65DBE" w:rsidRPr="00F9020F" w:rsidRDefault="00E65DBE" w:rsidP="00AF0D4C">
            <w:pPr>
              <w:spacing w:after="0"/>
              <w:jc w:val="center"/>
              <w:rPr>
                <w:ins w:id="7507" w:author="China Telecom" w:date="2020-11-20T19:17:00Z"/>
                <w:lang w:eastAsia="zh-CN"/>
              </w:rPr>
            </w:pPr>
            <w:ins w:id="7508" w:author="China Telecom" w:date="2020-11-20T19:17:00Z">
              <w:r w:rsidRPr="00F9020F">
                <w:rPr>
                  <w:b/>
                  <w:lang w:eastAsia="zh-CN"/>
                </w:rPr>
                <w:t>MIL</w:t>
              </w:r>
            </w:ins>
          </w:p>
        </w:tc>
      </w:tr>
      <w:tr w:rsidR="00E65DBE" w:rsidRPr="00E9302F" w14:paraId="6C4B38FB" w14:textId="77777777" w:rsidTr="00AF0D4C">
        <w:trPr>
          <w:ins w:id="7509" w:author="China Telecom" w:date="2020-11-20T19:17:00Z"/>
        </w:trPr>
        <w:tc>
          <w:tcPr>
            <w:tcW w:w="1060" w:type="dxa"/>
            <w:vMerge/>
            <w:shd w:val="clear" w:color="auto" w:fill="E7E6E6" w:themeFill="background2"/>
            <w:hideMark/>
          </w:tcPr>
          <w:p w14:paraId="0658854C" w14:textId="77777777" w:rsidR="00E65DBE" w:rsidRPr="00F9020F" w:rsidRDefault="00E65DBE" w:rsidP="00AF0D4C">
            <w:pPr>
              <w:spacing w:after="0"/>
              <w:jc w:val="center"/>
              <w:rPr>
                <w:ins w:id="7510" w:author="China Telecom" w:date="2020-11-20T19:17:00Z"/>
                <w:lang w:eastAsia="zh-CN"/>
              </w:rPr>
            </w:pPr>
          </w:p>
        </w:tc>
        <w:tc>
          <w:tcPr>
            <w:tcW w:w="1533" w:type="dxa"/>
            <w:vMerge/>
            <w:shd w:val="clear" w:color="auto" w:fill="E7E6E6" w:themeFill="background2"/>
            <w:hideMark/>
          </w:tcPr>
          <w:p w14:paraId="0CFE5BBA" w14:textId="77777777" w:rsidR="00E65DBE" w:rsidRPr="00F9020F" w:rsidRDefault="00E65DBE" w:rsidP="00AF0D4C">
            <w:pPr>
              <w:spacing w:after="0"/>
              <w:jc w:val="center"/>
              <w:rPr>
                <w:ins w:id="7511" w:author="China Telecom" w:date="2020-11-20T19:17:00Z"/>
                <w:lang w:eastAsia="zh-CN"/>
              </w:rPr>
            </w:pPr>
          </w:p>
        </w:tc>
        <w:tc>
          <w:tcPr>
            <w:tcW w:w="2446" w:type="dxa"/>
            <w:vMerge/>
            <w:shd w:val="clear" w:color="auto" w:fill="E7E6E6" w:themeFill="background2"/>
            <w:hideMark/>
          </w:tcPr>
          <w:p w14:paraId="15119B01" w14:textId="77777777" w:rsidR="00E65DBE" w:rsidRPr="00F9020F" w:rsidRDefault="00E65DBE" w:rsidP="00AF0D4C">
            <w:pPr>
              <w:spacing w:after="0"/>
              <w:jc w:val="center"/>
              <w:rPr>
                <w:ins w:id="7512" w:author="China Telecom" w:date="2020-11-20T19:17:00Z"/>
                <w:lang w:eastAsia="zh-CN"/>
              </w:rPr>
            </w:pPr>
          </w:p>
        </w:tc>
        <w:tc>
          <w:tcPr>
            <w:tcW w:w="1026" w:type="dxa"/>
            <w:shd w:val="clear" w:color="auto" w:fill="E7E6E6" w:themeFill="background2"/>
            <w:hideMark/>
          </w:tcPr>
          <w:p w14:paraId="5F744430" w14:textId="77777777" w:rsidR="00E65DBE" w:rsidRPr="00F9020F" w:rsidRDefault="00E65DBE" w:rsidP="00AF0D4C">
            <w:pPr>
              <w:spacing w:after="0"/>
              <w:jc w:val="center"/>
              <w:rPr>
                <w:ins w:id="7513" w:author="China Telecom" w:date="2020-11-20T19:17:00Z"/>
                <w:lang w:eastAsia="zh-CN"/>
              </w:rPr>
            </w:pPr>
            <w:ins w:id="7514" w:author="China Telecom" w:date="2020-11-20T19:17:00Z">
              <w:r w:rsidRPr="00F9020F">
                <w:rPr>
                  <w:b/>
                  <w:lang w:eastAsia="zh-CN"/>
                </w:rPr>
                <w:t xml:space="preserve">Number </w:t>
              </w:r>
              <w:r w:rsidRPr="00F9020F">
                <w:rPr>
                  <w:b/>
                  <w:lang w:eastAsia="zh-CN"/>
                </w:rPr>
                <w:lastRenderedPageBreak/>
                <w:t>of samples</w:t>
              </w:r>
            </w:ins>
          </w:p>
        </w:tc>
        <w:tc>
          <w:tcPr>
            <w:tcW w:w="1650" w:type="dxa"/>
            <w:shd w:val="clear" w:color="auto" w:fill="E7E6E6" w:themeFill="background2"/>
            <w:hideMark/>
          </w:tcPr>
          <w:p w14:paraId="0A68C294" w14:textId="77777777" w:rsidR="00E65DBE" w:rsidRPr="00F9020F" w:rsidRDefault="00E65DBE" w:rsidP="00AF0D4C">
            <w:pPr>
              <w:spacing w:after="0"/>
              <w:jc w:val="center"/>
              <w:rPr>
                <w:ins w:id="7515" w:author="China Telecom" w:date="2020-11-20T19:17:00Z"/>
                <w:lang w:eastAsia="zh-CN"/>
              </w:rPr>
            </w:pPr>
            <w:ins w:id="7516" w:author="China Telecom" w:date="2020-11-20T19:17:00Z">
              <w:r w:rsidRPr="00F9020F">
                <w:rPr>
                  <w:b/>
                  <w:lang w:eastAsia="zh-CN"/>
                </w:rPr>
                <w:lastRenderedPageBreak/>
                <w:t xml:space="preserve">Representative </w:t>
              </w:r>
              <w:r w:rsidRPr="00F9020F">
                <w:rPr>
                  <w:b/>
                  <w:lang w:eastAsia="zh-CN"/>
                </w:rPr>
                <w:lastRenderedPageBreak/>
                <w:t>value</w:t>
              </w:r>
            </w:ins>
          </w:p>
        </w:tc>
        <w:tc>
          <w:tcPr>
            <w:tcW w:w="1116" w:type="dxa"/>
            <w:shd w:val="clear" w:color="auto" w:fill="E7E6E6" w:themeFill="background2"/>
            <w:hideMark/>
          </w:tcPr>
          <w:p w14:paraId="6FFD52C6" w14:textId="77777777" w:rsidR="00E65DBE" w:rsidRPr="00F9020F" w:rsidRDefault="00E65DBE" w:rsidP="00AF0D4C">
            <w:pPr>
              <w:spacing w:after="0"/>
              <w:jc w:val="center"/>
              <w:rPr>
                <w:ins w:id="7517" w:author="China Telecom" w:date="2020-11-20T19:17:00Z"/>
                <w:lang w:eastAsia="zh-CN"/>
              </w:rPr>
            </w:pPr>
            <w:ins w:id="7518" w:author="China Telecom" w:date="2020-11-20T19:17:00Z">
              <w:r w:rsidRPr="00F9020F">
                <w:rPr>
                  <w:b/>
                  <w:lang w:eastAsia="zh-CN"/>
                </w:rPr>
                <w:lastRenderedPageBreak/>
                <w:t xml:space="preserve">Standard </w:t>
              </w:r>
              <w:r w:rsidRPr="00F9020F">
                <w:rPr>
                  <w:b/>
                  <w:lang w:eastAsia="zh-CN"/>
                </w:rPr>
                <w:lastRenderedPageBreak/>
                <w:t>Deviation (w/o outlier)</w:t>
              </w:r>
            </w:ins>
          </w:p>
        </w:tc>
        <w:tc>
          <w:tcPr>
            <w:tcW w:w="1026" w:type="dxa"/>
            <w:shd w:val="clear" w:color="auto" w:fill="E7E6E6" w:themeFill="background2"/>
            <w:hideMark/>
          </w:tcPr>
          <w:p w14:paraId="645D59CF" w14:textId="77777777" w:rsidR="00E65DBE" w:rsidRPr="00F9020F" w:rsidRDefault="00E65DBE" w:rsidP="00AF0D4C">
            <w:pPr>
              <w:spacing w:after="0"/>
              <w:jc w:val="center"/>
              <w:rPr>
                <w:ins w:id="7519" w:author="China Telecom" w:date="2020-11-20T19:17:00Z"/>
                <w:lang w:eastAsia="zh-CN"/>
              </w:rPr>
            </w:pPr>
            <w:ins w:id="7520" w:author="China Telecom" w:date="2020-11-20T19:17:00Z">
              <w:r w:rsidRPr="00F9020F">
                <w:rPr>
                  <w:b/>
                  <w:lang w:eastAsia="zh-CN"/>
                </w:rPr>
                <w:lastRenderedPageBreak/>
                <w:t xml:space="preserve">Gap </w:t>
              </w:r>
              <w:r w:rsidRPr="00F9020F">
                <w:rPr>
                  <w:b/>
                  <w:lang w:eastAsia="zh-CN"/>
                </w:rPr>
                <w:lastRenderedPageBreak/>
                <w:t>from the worst channel</w:t>
              </w:r>
            </w:ins>
          </w:p>
        </w:tc>
      </w:tr>
      <w:tr w:rsidR="00E65DBE" w:rsidRPr="00E9302F" w14:paraId="12AF0D3E" w14:textId="77777777" w:rsidTr="00AF0D4C">
        <w:trPr>
          <w:ins w:id="7521" w:author="China Telecom" w:date="2020-11-20T19:17:00Z"/>
        </w:trPr>
        <w:tc>
          <w:tcPr>
            <w:tcW w:w="1060" w:type="dxa"/>
            <w:vMerge w:val="restart"/>
            <w:hideMark/>
          </w:tcPr>
          <w:p w14:paraId="1CD5ECC6" w14:textId="77777777" w:rsidR="00E65DBE" w:rsidRPr="00E9302F" w:rsidRDefault="00E65DBE" w:rsidP="00AF0D4C">
            <w:pPr>
              <w:spacing w:after="0"/>
              <w:rPr>
                <w:ins w:id="7522" w:author="China Telecom" w:date="2020-11-20T19:17:00Z"/>
                <w:lang w:eastAsia="zh-CN"/>
              </w:rPr>
            </w:pPr>
            <w:ins w:id="7523" w:author="China Telecom" w:date="2020-11-20T19:17:00Z">
              <w:r w:rsidRPr="00E9302F">
                <w:rPr>
                  <w:lang w:eastAsia="zh-CN"/>
                </w:rPr>
                <w:lastRenderedPageBreak/>
                <w:t>Urban 4GHz TDD</w:t>
              </w:r>
            </w:ins>
          </w:p>
        </w:tc>
        <w:tc>
          <w:tcPr>
            <w:tcW w:w="1533" w:type="dxa"/>
            <w:vMerge w:val="restart"/>
            <w:hideMark/>
          </w:tcPr>
          <w:p w14:paraId="55E91782" w14:textId="77777777" w:rsidR="00E65DBE" w:rsidRPr="00E9302F" w:rsidRDefault="00E65DBE" w:rsidP="00AF0D4C">
            <w:pPr>
              <w:spacing w:after="0"/>
              <w:rPr>
                <w:ins w:id="7524" w:author="China Telecom" w:date="2020-11-20T19:17:00Z"/>
                <w:lang w:eastAsia="zh-CN"/>
              </w:rPr>
            </w:pPr>
            <w:ins w:id="7525" w:author="China Telecom" w:date="2020-11-20T19:17:00Z">
              <w:r w:rsidRPr="00E9302F">
                <w:rPr>
                  <w:lang w:eastAsia="zh-CN"/>
                </w:rPr>
                <w:t>S</w:t>
              </w:r>
              <w:r>
                <w:rPr>
                  <w:lang w:eastAsia="zh-CN"/>
                </w:rPr>
                <w:t>c</w:t>
              </w:r>
              <w:r w:rsidRPr="00E9302F">
                <w:rPr>
                  <w:lang w:eastAsia="zh-CN"/>
                </w:rPr>
                <w:t>enario dependent target</w:t>
              </w:r>
              <w:r w:rsidRPr="00E9302F">
                <w:rPr>
                  <w:lang w:eastAsia="zh-CN"/>
                </w:rPr>
                <w:br/>
                <w:t>ISD=400m</w:t>
              </w:r>
            </w:ins>
          </w:p>
        </w:tc>
        <w:tc>
          <w:tcPr>
            <w:tcW w:w="2446" w:type="dxa"/>
            <w:noWrap/>
            <w:hideMark/>
          </w:tcPr>
          <w:p w14:paraId="6A37BD2D" w14:textId="77777777" w:rsidR="00E65DBE" w:rsidRPr="00E9302F" w:rsidRDefault="00E65DBE" w:rsidP="00AF0D4C">
            <w:pPr>
              <w:spacing w:after="0"/>
              <w:rPr>
                <w:ins w:id="7526" w:author="China Telecom" w:date="2020-11-20T19:17:00Z"/>
                <w:lang w:eastAsia="zh-CN"/>
              </w:rPr>
            </w:pPr>
            <w:ins w:id="7527" w:author="China Telecom" w:date="2020-11-20T19:17:00Z">
              <w:r w:rsidRPr="00E9302F">
                <w:rPr>
                  <w:lang w:eastAsia="zh-CN"/>
                </w:rPr>
                <w:t>PUSCH for eMBB DDDSU</w:t>
              </w:r>
            </w:ins>
          </w:p>
        </w:tc>
        <w:tc>
          <w:tcPr>
            <w:tcW w:w="1026" w:type="dxa"/>
            <w:noWrap/>
            <w:hideMark/>
          </w:tcPr>
          <w:p w14:paraId="77615736" w14:textId="77777777" w:rsidR="00E65DBE" w:rsidRPr="00E9302F" w:rsidRDefault="00E65DBE" w:rsidP="00AF0D4C">
            <w:pPr>
              <w:spacing w:after="0"/>
              <w:jc w:val="center"/>
              <w:rPr>
                <w:ins w:id="7528" w:author="China Telecom" w:date="2020-11-20T19:17:00Z"/>
                <w:lang w:eastAsia="zh-CN"/>
              </w:rPr>
            </w:pPr>
            <w:ins w:id="7529" w:author="China Telecom" w:date="2020-11-20T19:17:00Z">
              <w:r w:rsidRPr="00E9302F">
                <w:rPr>
                  <w:lang w:eastAsia="zh-CN"/>
                </w:rPr>
                <w:t>14</w:t>
              </w:r>
            </w:ins>
          </w:p>
        </w:tc>
        <w:tc>
          <w:tcPr>
            <w:tcW w:w="1650" w:type="dxa"/>
            <w:noWrap/>
            <w:hideMark/>
          </w:tcPr>
          <w:p w14:paraId="6C5BBA16" w14:textId="77777777" w:rsidR="00E65DBE" w:rsidRPr="00E9302F" w:rsidRDefault="00E65DBE" w:rsidP="00AF0D4C">
            <w:pPr>
              <w:spacing w:after="0"/>
              <w:jc w:val="center"/>
              <w:rPr>
                <w:ins w:id="7530" w:author="China Telecom" w:date="2020-11-20T19:17:00Z"/>
                <w:lang w:eastAsia="zh-CN"/>
              </w:rPr>
            </w:pPr>
            <w:ins w:id="7531" w:author="China Telecom" w:date="2020-11-20T19:17:00Z">
              <w:r w:rsidRPr="00E9302F">
                <w:rPr>
                  <w:lang w:eastAsia="zh-CN"/>
                </w:rPr>
                <w:t>139.01</w:t>
              </w:r>
            </w:ins>
          </w:p>
        </w:tc>
        <w:tc>
          <w:tcPr>
            <w:tcW w:w="1116" w:type="dxa"/>
            <w:noWrap/>
            <w:hideMark/>
          </w:tcPr>
          <w:p w14:paraId="15FEC76B" w14:textId="77777777" w:rsidR="00E65DBE" w:rsidRPr="00E9302F" w:rsidRDefault="00E65DBE" w:rsidP="00AF0D4C">
            <w:pPr>
              <w:spacing w:after="0"/>
              <w:jc w:val="center"/>
              <w:rPr>
                <w:ins w:id="7532" w:author="China Telecom" w:date="2020-11-20T19:17:00Z"/>
                <w:lang w:eastAsia="zh-CN"/>
              </w:rPr>
            </w:pPr>
            <w:ins w:id="7533" w:author="China Telecom" w:date="2020-11-20T19:17:00Z">
              <w:r w:rsidRPr="00E9302F">
                <w:rPr>
                  <w:lang w:eastAsia="zh-CN"/>
                </w:rPr>
                <w:t>0.97</w:t>
              </w:r>
            </w:ins>
          </w:p>
        </w:tc>
        <w:tc>
          <w:tcPr>
            <w:tcW w:w="1026" w:type="dxa"/>
            <w:noWrap/>
            <w:hideMark/>
          </w:tcPr>
          <w:p w14:paraId="6A351D39" w14:textId="77777777" w:rsidR="00E65DBE" w:rsidRPr="00E9302F" w:rsidRDefault="00E65DBE" w:rsidP="00AF0D4C">
            <w:pPr>
              <w:spacing w:after="0"/>
              <w:jc w:val="center"/>
              <w:rPr>
                <w:ins w:id="7534" w:author="China Telecom" w:date="2020-11-20T19:17:00Z"/>
                <w:lang w:eastAsia="zh-CN"/>
              </w:rPr>
            </w:pPr>
            <w:ins w:id="7535" w:author="China Telecom" w:date="2020-11-20T19:17:00Z">
              <w:r w:rsidRPr="00E9302F">
                <w:rPr>
                  <w:lang w:eastAsia="zh-CN"/>
                </w:rPr>
                <w:t>0.00</w:t>
              </w:r>
            </w:ins>
          </w:p>
        </w:tc>
      </w:tr>
      <w:tr w:rsidR="00E65DBE" w:rsidRPr="00E9302F" w14:paraId="11A7FE08" w14:textId="77777777" w:rsidTr="00AF0D4C">
        <w:trPr>
          <w:ins w:id="7536" w:author="China Telecom" w:date="2020-11-20T19:17:00Z"/>
        </w:trPr>
        <w:tc>
          <w:tcPr>
            <w:tcW w:w="1060" w:type="dxa"/>
            <w:vMerge/>
            <w:hideMark/>
          </w:tcPr>
          <w:p w14:paraId="609BCED3" w14:textId="77777777" w:rsidR="00E65DBE" w:rsidRPr="00E9302F" w:rsidRDefault="00E65DBE" w:rsidP="00AF0D4C">
            <w:pPr>
              <w:spacing w:after="0"/>
              <w:rPr>
                <w:ins w:id="7537" w:author="China Telecom" w:date="2020-11-20T19:17:00Z"/>
                <w:noProof/>
                <w:lang w:eastAsia="zh-CN"/>
              </w:rPr>
            </w:pPr>
          </w:p>
        </w:tc>
        <w:tc>
          <w:tcPr>
            <w:tcW w:w="1533" w:type="dxa"/>
            <w:vMerge/>
            <w:hideMark/>
          </w:tcPr>
          <w:p w14:paraId="545A638C" w14:textId="77777777" w:rsidR="00E65DBE" w:rsidRPr="00E9302F" w:rsidRDefault="00E65DBE" w:rsidP="00AF0D4C">
            <w:pPr>
              <w:spacing w:after="0"/>
              <w:rPr>
                <w:ins w:id="7538" w:author="China Telecom" w:date="2020-11-20T19:17:00Z"/>
                <w:noProof/>
                <w:lang w:eastAsia="zh-CN"/>
              </w:rPr>
            </w:pPr>
          </w:p>
        </w:tc>
        <w:tc>
          <w:tcPr>
            <w:tcW w:w="2446" w:type="dxa"/>
            <w:noWrap/>
            <w:hideMark/>
          </w:tcPr>
          <w:p w14:paraId="2AA9C51B" w14:textId="77777777" w:rsidR="00E65DBE" w:rsidRPr="00E9302F" w:rsidRDefault="00E65DBE" w:rsidP="00AF0D4C">
            <w:pPr>
              <w:spacing w:after="0"/>
              <w:rPr>
                <w:ins w:id="7539" w:author="China Telecom" w:date="2020-11-20T19:17:00Z"/>
                <w:lang w:eastAsia="zh-CN"/>
              </w:rPr>
            </w:pPr>
            <w:ins w:id="7540" w:author="China Telecom" w:date="2020-11-20T19:17:00Z">
              <w:r w:rsidRPr="00E9302F">
                <w:rPr>
                  <w:lang w:eastAsia="zh-CN"/>
                </w:rPr>
                <w:t>PUSCH for eMBB DDDSUDDSUU</w:t>
              </w:r>
            </w:ins>
          </w:p>
        </w:tc>
        <w:tc>
          <w:tcPr>
            <w:tcW w:w="1026" w:type="dxa"/>
            <w:noWrap/>
            <w:hideMark/>
          </w:tcPr>
          <w:p w14:paraId="4DFB6F14" w14:textId="77777777" w:rsidR="00E65DBE" w:rsidRPr="00E9302F" w:rsidRDefault="00E65DBE" w:rsidP="00AF0D4C">
            <w:pPr>
              <w:spacing w:after="0"/>
              <w:jc w:val="center"/>
              <w:rPr>
                <w:ins w:id="7541" w:author="China Telecom" w:date="2020-11-20T19:17:00Z"/>
                <w:lang w:eastAsia="zh-CN"/>
              </w:rPr>
            </w:pPr>
            <w:ins w:id="7542" w:author="China Telecom" w:date="2020-11-20T19:17:00Z">
              <w:r w:rsidRPr="00E9302F">
                <w:rPr>
                  <w:lang w:eastAsia="zh-CN"/>
                </w:rPr>
                <w:t>12</w:t>
              </w:r>
            </w:ins>
          </w:p>
        </w:tc>
        <w:tc>
          <w:tcPr>
            <w:tcW w:w="1650" w:type="dxa"/>
            <w:noWrap/>
            <w:hideMark/>
          </w:tcPr>
          <w:p w14:paraId="41E13D0A" w14:textId="77777777" w:rsidR="00E65DBE" w:rsidRPr="00E9302F" w:rsidRDefault="00E65DBE" w:rsidP="00AF0D4C">
            <w:pPr>
              <w:spacing w:after="0"/>
              <w:jc w:val="center"/>
              <w:rPr>
                <w:ins w:id="7543" w:author="China Telecom" w:date="2020-11-20T19:17:00Z"/>
                <w:lang w:eastAsia="zh-CN"/>
              </w:rPr>
            </w:pPr>
            <w:ins w:id="7544" w:author="China Telecom" w:date="2020-11-20T19:17:00Z">
              <w:r w:rsidRPr="00E9302F">
                <w:rPr>
                  <w:lang w:eastAsia="zh-CN"/>
                </w:rPr>
                <w:t>140.33</w:t>
              </w:r>
            </w:ins>
          </w:p>
        </w:tc>
        <w:tc>
          <w:tcPr>
            <w:tcW w:w="1116" w:type="dxa"/>
            <w:noWrap/>
            <w:hideMark/>
          </w:tcPr>
          <w:p w14:paraId="78EF7C40" w14:textId="77777777" w:rsidR="00E65DBE" w:rsidRPr="00E9302F" w:rsidRDefault="00E65DBE" w:rsidP="00AF0D4C">
            <w:pPr>
              <w:spacing w:after="0"/>
              <w:jc w:val="center"/>
              <w:rPr>
                <w:ins w:id="7545" w:author="China Telecom" w:date="2020-11-20T19:17:00Z"/>
                <w:lang w:eastAsia="zh-CN"/>
              </w:rPr>
            </w:pPr>
            <w:ins w:id="7546" w:author="China Telecom" w:date="2020-11-20T19:17:00Z">
              <w:r w:rsidRPr="00E9302F">
                <w:rPr>
                  <w:lang w:eastAsia="zh-CN"/>
                </w:rPr>
                <w:t>0.95</w:t>
              </w:r>
            </w:ins>
          </w:p>
        </w:tc>
        <w:tc>
          <w:tcPr>
            <w:tcW w:w="1026" w:type="dxa"/>
            <w:noWrap/>
            <w:hideMark/>
          </w:tcPr>
          <w:p w14:paraId="167E985E" w14:textId="77777777" w:rsidR="00E65DBE" w:rsidRPr="00E9302F" w:rsidRDefault="00E65DBE" w:rsidP="00AF0D4C">
            <w:pPr>
              <w:spacing w:after="0"/>
              <w:jc w:val="center"/>
              <w:rPr>
                <w:ins w:id="7547" w:author="China Telecom" w:date="2020-11-20T19:17:00Z"/>
                <w:lang w:eastAsia="zh-CN"/>
              </w:rPr>
            </w:pPr>
            <w:ins w:id="7548" w:author="China Telecom" w:date="2020-11-20T19:17:00Z">
              <w:r w:rsidRPr="00E9302F">
                <w:rPr>
                  <w:lang w:eastAsia="zh-CN"/>
                </w:rPr>
                <w:t>1.32</w:t>
              </w:r>
            </w:ins>
          </w:p>
        </w:tc>
      </w:tr>
      <w:tr w:rsidR="00E65DBE" w:rsidRPr="00E9302F" w14:paraId="71ADF6A8" w14:textId="77777777" w:rsidTr="00AF0D4C">
        <w:trPr>
          <w:ins w:id="7549" w:author="China Telecom" w:date="2020-11-20T19:17:00Z"/>
        </w:trPr>
        <w:tc>
          <w:tcPr>
            <w:tcW w:w="1060" w:type="dxa"/>
            <w:vMerge/>
            <w:hideMark/>
          </w:tcPr>
          <w:p w14:paraId="74C92F00" w14:textId="77777777" w:rsidR="00E65DBE" w:rsidRPr="00E9302F" w:rsidRDefault="00E65DBE" w:rsidP="00AF0D4C">
            <w:pPr>
              <w:spacing w:after="0"/>
              <w:rPr>
                <w:ins w:id="7550" w:author="China Telecom" w:date="2020-11-20T19:17:00Z"/>
                <w:noProof/>
                <w:lang w:eastAsia="zh-CN"/>
              </w:rPr>
            </w:pPr>
          </w:p>
        </w:tc>
        <w:tc>
          <w:tcPr>
            <w:tcW w:w="1533" w:type="dxa"/>
            <w:vMerge/>
            <w:hideMark/>
          </w:tcPr>
          <w:p w14:paraId="651D18BF" w14:textId="77777777" w:rsidR="00E65DBE" w:rsidRPr="00E9302F" w:rsidRDefault="00E65DBE" w:rsidP="00AF0D4C">
            <w:pPr>
              <w:spacing w:after="0"/>
              <w:rPr>
                <w:ins w:id="7551" w:author="China Telecom" w:date="2020-11-20T19:17:00Z"/>
                <w:noProof/>
                <w:lang w:eastAsia="zh-CN"/>
              </w:rPr>
            </w:pPr>
          </w:p>
        </w:tc>
        <w:tc>
          <w:tcPr>
            <w:tcW w:w="2446" w:type="dxa"/>
            <w:noWrap/>
            <w:hideMark/>
          </w:tcPr>
          <w:p w14:paraId="284B3A12" w14:textId="77777777" w:rsidR="00E65DBE" w:rsidRPr="00E9302F" w:rsidRDefault="00E65DBE" w:rsidP="00AF0D4C">
            <w:pPr>
              <w:spacing w:after="0"/>
              <w:rPr>
                <w:ins w:id="7552" w:author="China Telecom" w:date="2020-11-20T19:17:00Z"/>
                <w:lang w:eastAsia="zh-CN"/>
              </w:rPr>
            </w:pPr>
            <w:ins w:id="7553" w:author="China Telecom" w:date="2020-11-20T19:17:00Z">
              <w:r w:rsidRPr="00E9302F">
                <w:rPr>
                  <w:lang w:eastAsia="zh-CN"/>
                </w:rPr>
                <w:t xml:space="preserve">Broadcast PDCCH(PDCCH of Msg.2) </w:t>
              </w:r>
              <w:r>
                <w:rPr>
                  <w:lang w:eastAsia="zh-CN"/>
                </w:rPr>
                <w:t>(24dBm/MHz DL Tx power)</w:t>
              </w:r>
            </w:ins>
          </w:p>
        </w:tc>
        <w:tc>
          <w:tcPr>
            <w:tcW w:w="1026" w:type="dxa"/>
            <w:noWrap/>
            <w:hideMark/>
          </w:tcPr>
          <w:p w14:paraId="68FF807B" w14:textId="77777777" w:rsidR="00E65DBE" w:rsidRPr="00E9302F" w:rsidRDefault="00E65DBE" w:rsidP="00AF0D4C">
            <w:pPr>
              <w:spacing w:after="0"/>
              <w:jc w:val="center"/>
              <w:rPr>
                <w:ins w:id="7554" w:author="China Telecom" w:date="2020-11-20T19:17:00Z"/>
                <w:lang w:eastAsia="zh-CN"/>
              </w:rPr>
            </w:pPr>
            <w:ins w:id="7555" w:author="China Telecom" w:date="2020-11-20T19:17:00Z">
              <w:r w:rsidRPr="00E9302F">
                <w:rPr>
                  <w:lang w:eastAsia="zh-CN"/>
                </w:rPr>
                <w:t>7</w:t>
              </w:r>
            </w:ins>
          </w:p>
        </w:tc>
        <w:tc>
          <w:tcPr>
            <w:tcW w:w="1650" w:type="dxa"/>
            <w:noWrap/>
            <w:hideMark/>
          </w:tcPr>
          <w:p w14:paraId="2CF0D483" w14:textId="77777777" w:rsidR="00E65DBE" w:rsidRPr="00E9302F" w:rsidRDefault="00E65DBE" w:rsidP="00AF0D4C">
            <w:pPr>
              <w:spacing w:after="0"/>
              <w:jc w:val="center"/>
              <w:rPr>
                <w:ins w:id="7556" w:author="China Telecom" w:date="2020-11-20T19:17:00Z"/>
                <w:lang w:eastAsia="zh-CN"/>
              </w:rPr>
            </w:pPr>
            <w:ins w:id="7557" w:author="China Telecom" w:date="2020-11-20T19:17:00Z">
              <w:r w:rsidRPr="00E9302F">
                <w:rPr>
                  <w:lang w:eastAsia="zh-CN"/>
                </w:rPr>
                <w:t>149.54</w:t>
              </w:r>
            </w:ins>
          </w:p>
        </w:tc>
        <w:tc>
          <w:tcPr>
            <w:tcW w:w="1116" w:type="dxa"/>
            <w:noWrap/>
            <w:hideMark/>
          </w:tcPr>
          <w:p w14:paraId="2E1579A9" w14:textId="77777777" w:rsidR="00E65DBE" w:rsidRPr="00E9302F" w:rsidRDefault="00E65DBE" w:rsidP="00AF0D4C">
            <w:pPr>
              <w:spacing w:after="0"/>
              <w:jc w:val="center"/>
              <w:rPr>
                <w:ins w:id="7558" w:author="China Telecom" w:date="2020-11-20T19:17:00Z"/>
                <w:lang w:eastAsia="zh-CN"/>
              </w:rPr>
            </w:pPr>
            <w:ins w:id="7559" w:author="China Telecom" w:date="2020-11-20T19:17:00Z">
              <w:r w:rsidRPr="00E9302F">
                <w:rPr>
                  <w:lang w:eastAsia="zh-CN"/>
                </w:rPr>
                <w:t>2.12</w:t>
              </w:r>
            </w:ins>
          </w:p>
        </w:tc>
        <w:tc>
          <w:tcPr>
            <w:tcW w:w="1026" w:type="dxa"/>
            <w:noWrap/>
            <w:hideMark/>
          </w:tcPr>
          <w:p w14:paraId="08E91A98" w14:textId="77777777" w:rsidR="00E65DBE" w:rsidRPr="00E9302F" w:rsidRDefault="00E65DBE" w:rsidP="00AF0D4C">
            <w:pPr>
              <w:spacing w:after="0"/>
              <w:jc w:val="center"/>
              <w:rPr>
                <w:ins w:id="7560" w:author="China Telecom" w:date="2020-11-20T19:17:00Z"/>
                <w:lang w:eastAsia="zh-CN"/>
              </w:rPr>
            </w:pPr>
            <w:ins w:id="7561" w:author="China Telecom" w:date="2020-11-20T19:17:00Z">
              <w:r w:rsidRPr="00E9302F">
                <w:rPr>
                  <w:lang w:eastAsia="zh-CN"/>
                </w:rPr>
                <w:t>10.53</w:t>
              </w:r>
            </w:ins>
          </w:p>
        </w:tc>
      </w:tr>
      <w:tr w:rsidR="00E65DBE" w:rsidRPr="00E9302F" w14:paraId="275CF3A3" w14:textId="77777777" w:rsidTr="00AF0D4C">
        <w:trPr>
          <w:ins w:id="7562" w:author="China Telecom" w:date="2020-11-20T19:17:00Z"/>
        </w:trPr>
        <w:tc>
          <w:tcPr>
            <w:tcW w:w="1060" w:type="dxa"/>
            <w:hideMark/>
          </w:tcPr>
          <w:p w14:paraId="39DC8923" w14:textId="77777777" w:rsidR="00E65DBE" w:rsidRPr="00E9302F" w:rsidRDefault="00E65DBE" w:rsidP="00AF0D4C">
            <w:pPr>
              <w:spacing w:after="0"/>
              <w:rPr>
                <w:ins w:id="7563" w:author="China Telecom" w:date="2020-11-20T19:17:00Z"/>
                <w:lang w:eastAsia="zh-CN"/>
              </w:rPr>
            </w:pPr>
            <w:ins w:id="7564" w:author="China Telecom" w:date="2020-11-20T19:17:00Z">
              <w:r w:rsidRPr="00E9302F">
                <w:rPr>
                  <w:lang w:eastAsia="zh-CN"/>
                </w:rPr>
                <w:t>Urban 2.6GHz TDD</w:t>
              </w:r>
            </w:ins>
          </w:p>
        </w:tc>
        <w:tc>
          <w:tcPr>
            <w:tcW w:w="1533" w:type="dxa"/>
            <w:hideMark/>
          </w:tcPr>
          <w:p w14:paraId="5C85D22A" w14:textId="77777777" w:rsidR="00E65DBE" w:rsidRPr="00E9302F" w:rsidRDefault="00E65DBE" w:rsidP="00AF0D4C">
            <w:pPr>
              <w:spacing w:after="0"/>
              <w:rPr>
                <w:ins w:id="7565" w:author="China Telecom" w:date="2020-11-20T19:17:00Z"/>
                <w:lang w:eastAsia="zh-CN"/>
              </w:rPr>
            </w:pPr>
            <w:ins w:id="7566" w:author="China Telecom" w:date="2020-11-20T19:17:00Z">
              <w:r w:rsidRPr="00E9302F">
                <w:rPr>
                  <w:lang w:eastAsia="zh-CN"/>
                </w:rPr>
                <w:t>S</w:t>
              </w:r>
              <w:r>
                <w:rPr>
                  <w:lang w:eastAsia="zh-CN"/>
                </w:rPr>
                <w:t>c</w:t>
              </w:r>
              <w:r w:rsidRPr="00E9302F">
                <w:rPr>
                  <w:lang w:eastAsia="zh-CN"/>
                </w:rPr>
                <w:t>enario dependent target</w:t>
              </w:r>
              <w:r w:rsidRPr="00E9302F">
                <w:rPr>
                  <w:lang w:eastAsia="zh-CN"/>
                </w:rPr>
                <w:br/>
                <w:t>ISD=400m</w:t>
              </w:r>
            </w:ins>
          </w:p>
        </w:tc>
        <w:tc>
          <w:tcPr>
            <w:tcW w:w="2446" w:type="dxa"/>
            <w:noWrap/>
            <w:hideMark/>
          </w:tcPr>
          <w:p w14:paraId="14DC75EB" w14:textId="77777777" w:rsidR="00E65DBE" w:rsidRPr="00E9302F" w:rsidRDefault="00E65DBE" w:rsidP="00AF0D4C">
            <w:pPr>
              <w:spacing w:after="0"/>
              <w:rPr>
                <w:ins w:id="7567" w:author="China Telecom" w:date="2020-11-20T19:17:00Z"/>
                <w:lang w:eastAsia="zh-CN"/>
              </w:rPr>
            </w:pPr>
            <w:ins w:id="7568" w:author="China Telecom" w:date="2020-11-20T19:17:00Z">
              <w:r w:rsidRPr="00E9302F">
                <w:rPr>
                  <w:lang w:eastAsia="zh-CN"/>
                </w:rPr>
                <w:t>PUSCH for eMBB DDDDDDDSUU</w:t>
              </w:r>
            </w:ins>
          </w:p>
        </w:tc>
        <w:tc>
          <w:tcPr>
            <w:tcW w:w="1026" w:type="dxa"/>
            <w:noWrap/>
            <w:hideMark/>
          </w:tcPr>
          <w:p w14:paraId="68A477FC" w14:textId="77777777" w:rsidR="00E65DBE" w:rsidRPr="00E9302F" w:rsidRDefault="00E65DBE" w:rsidP="00AF0D4C">
            <w:pPr>
              <w:spacing w:after="0"/>
              <w:jc w:val="center"/>
              <w:rPr>
                <w:ins w:id="7569" w:author="China Telecom" w:date="2020-11-20T19:17:00Z"/>
                <w:lang w:eastAsia="zh-CN"/>
              </w:rPr>
            </w:pPr>
            <w:ins w:id="7570" w:author="China Telecom" w:date="2020-11-20T19:17:00Z">
              <w:r w:rsidRPr="00E9302F">
                <w:rPr>
                  <w:lang w:eastAsia="zh-CN"/>
                </w:rPr>
                <w:t>10</w:t>
              </w:r>
            </w:ins>
          </w:p>
        </w:tc>
        <w:tc>
          <w:tcPr>
            <w:tcW w:w="1650" w:type="dxa"/>
            <w:noWrap/>
            <w:hideMark/>
          </w:tcPr>
          <w:p w14:paraId="089BE08F" w14:textId="77777777" w:rsidR="00E65DBE" w:rsidRPr="00E9302F" w:rsidRDefault="00E65DBE" w:rsidP="00AF0D4C">
            <w:pPr>
              <w:spacing w:after="0"/>
              <w:jc w:val="center"/>
              <w:rPr>
                <w:ins w:id="7571" w:author="China Telecom" w:date="2020-11-20T19:17:00Z"/>
                <w:lang w:eastAsia="zh-CN"/>
              </w:rPr>
            </w:pPr>
            <w:ins w:id="7572" w:author="China Telecom" w:date="2020-11-20T19:17:00Z">
              <w:r w:rsidRPr="00E9302F">
                <w:rPr>
                  <w:lang w:eastAsia="zh-CN"/>
                </w:rPr>
                <w:t>139.66</w:t>
              </w:r>
            </w:ins>
          </w:p>
        </w:tc>
        <w:tc>
          <w:tcPr>
            <w:tcW w:w="1116" w:type="dxa"/>
            <w:noWrap/>
            <w:hideMark/>
          </w:tcPr>
          <w:p w14:paraId="5F02718A" w14:textId="77777777" w:rsidR="00E65DBE" w:rsidRPr="00E9302F" w:rsidRDefault="00E65DBE" w:rsidP="00AF0D4C">
            <w:pPr>
              <w:spacing w:after="0"/>
              <w:jc w:val="center"/>
              <w:rPr>
                <w:ins w:id="7573" w:author="China Telecom" w:date="2020-11-20T19:17:00Z"/>
                <w:lang w:eastAsia="zh-CN"/>
              </w:rPr>
            </w:pPr>
            <w:ins w:id="7574" w:author="China Telecom" w:date="2020-11-20T19:17:00Z">
              <w:r w:rsidRPr="00E9302F">
                <w:rPr>
                  <w:lang w:eastAsia="zh-CN"/>
                </w:rPr>
                <w:t>1.12</w:t>
              </w:r>
            </w:ins>
          </w:p>
        </w:tc>
        <w:tc>
          <w:tcPr>
            <w:tcW w:w="1026" w:type="dxa"/>
            <w:noWrap/>
            <w:hideMark/>
          </w:tcPr>
          <w:p w14:paraId="7BCA9FAF" w14:textId="77777777" w:rsidR="00E65DBE" w:rsidRPr="00E9302F" w:rsidRDefault="00E65DBE" w:rsidP="00AF0D4C">
            <w:pPr>
              <w:spacing w:after="0"/>
              <w:jc w:val="center"/>
              <w:rPr>
                <w:ins w:id="7575" w:author="China Telecom" w:date="2020-11-20T19:17:00Z"/>
                <w:lang w:eastAsia="zh-CN"/>
              </w:rPr>
            </w:pPr>
            <w:ins w:id="7576" w:author="China Telecom" w:date="2020-11-20T19:17:00Z">
              <w:r w:rsidRPr="00E9302F">
                <w:rPr>
                  <w:lang w:eastAsia="zh-CN"/>
                </w:rPr>
                <w:t>0.00</w:t>
              </w:r>
            </w:ins>
          </w:p>
        </w:tc>
      </w:tr>
      <w:tr w:rsidR="00E65DBE" w:rsidRPr="00E9302F" w14:paraId="4DC6CF2A" w14:textId="77777777" w:rsidTr="00AF0D4C">
        <w:trPr>
          <w:ins w:id="7577" w:author="China Telecom" w:date="2020-11-20T19:17:00Z"/>
        </w:trPr>
        <w:tc>
          <w:tcPr>
            <w:tcW w:w="1060" w:type="dxa"/>
            <w:vMerge w:val="restart"/>
            <w:hideMark/>
          </w:tcPr>
          <w:p w14:paraId="33FB7FD2" w14:textId="77777777" w:rsidR="00E65DBE" w:rsidRPr="00691270" w:rsidRDefault="00E65DBE" w:rsidP="00AF0D4C">
            <w:pPr>
              <w:spacing w:after="0"/>
              <w:rPr>
                <w:ins w:id="7578" w:author="China Telecom" w:date="2020-11-20T19:17:00Z"/>
                <w:lang w:val="pt-BR" w:eastAsia="zh-CN"/>
              </w:rPr>
            </w:pPr>
            <w:ins w:id="7579" w:author="China Telecom" w:date="2020-11-20T19:17:00Z">
              <w:r w:rsidRPr="00691270">
                <w:rPr>
                  <w:lang w:val="pt-BR" w:eastAsia="zh-CN"/>
                </w:rPr>
                <w:t>Rural 4GHz TDD NLOS O2I</w:t>
              </w:r>
            </w:ins>
          </w:p>
        </w:tc>
        <w:tc>
          <w:tcPr>
            <w:tcW w:w="1533" w:type="dxa"/>
            <w:vMerge w:val="restart"/>
            <w:hideMark/>
          </w:tcPr>
          <w:p w14:paraId="52635954" w14:textId="77777777" w:rsidR="00E65DBE" w:rsidRPr="00E9302F" w:rsidRDefault="00E65DBE" w:rsidP="00AF0D4C">
            <w:pPr>
              <w:spacing w:after="0"/>
              <w:rPr>
                <w:ins w:id="7580" w:author="China Telecom" w:date="2020-11-20T19:17:00Z"/>
                <w:lang w:eastAsia="zh-CN"/>
              </w:rPr>
            </w:pPr>
            <w:ins w:id="7581" w:author="China Telecom" w:date="2020-11-20T19:17:00Z">
              <w:r w:rsidRPr="00E9302F">
                <w:rPr>
                  <w:lang w:eastAsia="zh-CN"/>
                </w:rPr>
                <w:t>S</w:t>
              </w:r>
              <w:r>
                <w:rPr>
                  <w:lang w:eastAsia="zh-CN"/>
                </w:rPr>
                <w:t>c</w:t>
              </w:r>
              <w:r w:rsidRPr="00E9302F">
                <w:rPr>
                  <w:lang w:eastAsia="zh-CN"/>
                </w:rPr>
                <w:t>enario dependent target</w:t>
              </w:r>
              <w:r w:rsidRPr="00E9302F">
                <w:rPr>
                  <w:lang w:eastAsia="zh-CN"/>
                </w:rPr>
                <w:br/>
                <w:t>ISD=1732m with BS Tx power of 33dBm/MHz</w:t>
              </w:r>
            </w:ins>
          </w:p>
        </w:tc>
        <w:tc>
          <w:tcPr>
            <w:tcW w:w="2446" w:type="dxa"/>
            <w:noWrap/>
            <w:hideMark/>
          </w:tcPr>
          <w:p w14:paraId="4866D4A4" w14:textId="77777777" w:rsidR="00E65DBE" w:rsidRPr="00E9302F" w:rsidRDefault="00E65DBE" w:rsidP="00AF0D4C">
            <w:pPr>
              <w:spacing w:after="0"/>
              <w:rPr>
                <w:ins w:id="7582" w:author="China Telecom" w:date="2020-11-20T19:17:00Z"/>
                <w:lang w:eastAsia="zh-CN"/>
              </w:rPr>
            </w:pPr>
            <w:ins w:id="7583" w:author="China Telecom" w:date="2020-11-20T19:17:00Z">
              <w:r w:rsidRPr="00E9302F">
                <w:rPr>
                  <w:lang w:eastAsia="zh-CN"/>
                </w:rPr>
                <w:t>PUSCH for eMBB DDDSU</w:t>
              </w:r>
            </w:ins>
          </w:p>
        </w:tc>
        <w:tc>
          <w:tcPr>
            <w:tcW w:w="1026" w:type="dxa"/>
            <w:noWrap/>
            <w:hideMark/>
          </w:tcPr>
          <w:p w14:paraId="2BF86B59" w14:textId="77777777" w:rsidR="00E65DBE" w:rsidRPr="00E9302F" w:rsidRDefault="00E65DBE" w:rsidP="00AF0D4C">
            <w:pPr>
              <w:spacing w:after="0"/>
              <w:jc w:val="center"/>
              <w:rPr>
                <w:ins w:id="7584" w:author="China Telecom" w:date="2020-11-20T19:17:00Z"/>
                <w:lang w:eastAsia="zh-CN"/>
              </w:rPr>
            </w:pPr>
            <w:ins w:id="7585" w:author="China Telecom" w:date="2020-11-20T19:17:00Z">
              <w:r w:rsidRPr="00E9302F">
                <w:rPr>
                  <w:lang w:eastAsia="zh-CN"/>
                </w:rPr>
                <w:t>10</w:t>
              </w:r>
            </w:ins>
          </w:p>
        </w:tc>
        <w:tc>
          <w:tcPr>
            <w:tcW w:w="1650" w:type="dxa"/>
            <w:noWrap/>
            <w:hideMark/>
          </w:tcPr>
          <w:p w14:paraId="743B1204" w14:textId="77777777" w:rsidR="00E65DBE" w:rsidRPr="00E9302F" w:rsidRDefault="00E65DBE" w:rsidP="00AF0D4C">
            <w:pPr>
              <w:spacing w:after="0"/>
              <w:jc w:val="center"/>
              <w:rPr>
                <w:ins w:id="7586" w:author="China Telecom" w:date="2020-11-20T19:17:00Z"/>
                <w:lang w:eastAsia="zh-CN"/>
              </w:rPr>
            </w:pPr>
            <w:ins w:id="7587" w:author="China Telecom" w:date="2020-11-20T19:17:00Z">
              <w:r w:rsidRPr="00E9302F">
                <w:rPr>
                  <w:lang w:eastAsia="zh-CN"/>
                </w:rPr>
                <w:t>142.25</w:t>
              </w:r>
            </w:ins>
          </w:p>
        </w:tc>
        <w:tc>
          <w:tcPr>
            <w:tcW w:w="1116" w:type="dxa"/>
            <w:noWrap/>
            <w:hideMark/>
          </w:tcPr>
          <w:p w14:paraId="192F17BF" w14:textId="77777777" w:rsidR="00E65DBE" w:rsidRPr="00E9302F" w:rsidRDefault="00E65DBE" w:rsidP="00AF0D4C">
            <w:pPr>
              <w:spacing w:after="0"/>
              <w:jc w:val="center"/>
              <w:rPr>
                <w:ins w:id="7588" w:author="China Telecom" w:date="2020-11-20T19:17:00Z"/>
                <w:lang w:eastAsia="zh-CN"/>
              </w:rPr>
            </w:pPr>
            <w:ins w:id="7589" w:author="China Telecom" w:date="2020-11-20T19:17:00Z">
              <w:r w:rsidRPr="00E9302F">
                <w:rPr>
                  <w:lang w:eastAsia="zh-CN"/>
                </w:rPr>
                <w:t>1.75</w:t>
              </w:r>
            </w:ins>
          </w:p>
        </w:tc>
        <w:tc>
          <w:tcPr>
            <w:tcW w:w="1026" w:type="dxa"/>
            <w:noWrap/>
            <w:hideMark/>
          </w:tcPr>
          <w:p w14:paraId="3EAEAA44" w14:textId="77777777" w:rsidR="00E65DBE" w:rsidRPr="00E9302F" w:rsidRDefault="00E65DBE" w:rsidP="00AF0D4C">
            <w:pPr>
              <w:spacing w:after="0"/>
              <w:jc w:val="center"/>
              <w:rPr>
                <w:ins w:id="7590" w:author="China Telecom" w:date="2020-11-20T19:17:00Z"/>
                <w:lang w:eastAsia="zh-CN"/>
              </w:rPr>
            </w:pPr>
            <w:ins w:id="7591" w:author="China Telecom" w:date="2020-11-20T19:17:00Z">
              <w:r w:rsidRPr="00E9302F">
                <w:rPr>
                  <w:lang w:eastAsia="zh-CN"/>
                </w:rPr>
                <w:t>0.00</w:t>
              </w:r>
            </w:ins>
          </w:p>
        </w:tc>
      </w:tr>
      <w:tr w:rsidR="00E65DBE" w:rsidRPr="00E9302F" w14:paraId="5AAD1AC4" w14:textId="77777777" w:rsidTr="00AF0D4C">
        <w:trPr>
          <w:ins w:id="7592" w:author="China Telecom" w:date="2020-11-20T19:17:00Z"/>
        </w:trPr>
        <w:tc>
          <w:tcPr>
            <w:tcW w:w="1060" w:type="dxa"/>
            <w:vMerge/>
            <w:hideMark/>
          </w:tcPr>
          <w:p w14:paraId="5F065DA4" w14:textId="77777777" w:rsidR="00E65DBE" w:rsidRPr="00E9302F" w:rsidRDefault="00E65DBE" w:rsidP="00AF0D4C">
            <w:pPr>
              <w:spacing w:after="0"/>
              <w:rPr>
                <w:ins w:id="7593" w:author="China Telecom" w:date="2020-11-20T19:17:00Z"/>
                <w:noProof/>
                <w:lang w:eastAsia="zh-CN"/>
              </w:rPr>
            </w:pPr>
          </w:p>
        </w:tc>
        <w:tc>
          <w:tcPr>
            <w:tcW w:w="1533" w:type="dxa"/>
            <w:vMerge/>
            <w:hideMark/>
          </w:tcPr>
          <w:p w14:paraId="12433F30" w14:textId="77777777" w:rsidR="00E65DBE" w:rsidRPr="00E9302F" w:rsidRDefault="00E65DBE" w:rsidP="00AF0D4C">
            <w:pPr>
              <w:spacing w:after="0"/>
              <w:rPr>
                <w:ins w:id="7594" w:author="China Telecom" w:date="2020-11-20T19:17:00Z"/>
                <w:noProof/>
                <w:lang w:eastAsia="zh-CN"/>
              </w:rPr>
            </w:pPr>
          </w:p>
        </w:tc>
        <w:tc>
          <w:tcPr>
            <w:tcW w:w="2446" w:type="dxa"/>
            <w:noWrap/>
            <w:hideMark/>
          </w:tcPr>
          <w:p w14:paraId="38DBC96A" w14:textId="77777777" w:rsidR="00E65DBE" w:rsidRPr="00E9302F" w:rsidRDefault="00E65DBE" w:rsidP="00AF0D4C">
            <w:pPr>
              <w:spacing w:after="0"/>
              <w:rPr>
                <w:ins w:id="7595" w:author="China Telecom" w:date="2020-11-20T19:17:00Z"/>
                <w:lang w:eastAsia="zh-CN"/>
              </w:rPr>
            </w:pPr>
            <w:ins w:id="7596" w:author="China Telecom" w:date="2020-11-20T19:17:00Z">
              <w:r w:rsidRPr="00E9302F">
                <w:rPr>
                  <w:lang w:eastAsia="zh-CN"/>
                </w:rPr>
                <w:t>PUSCH for eMBB DDDSUDDSUU</w:t>
              </w:r>
            </w:ins>
          </w:p>
        </w:tc>
        <w:tc>
          <w:tcPr>
            <w:tcW w:w="1026" w:type="dxa"/>
            <w:noWrap/>
            <w:hideMark/>
          </w:tcPr>
          <w:p w14:paraId="62CAAB17" w14:textId="77777777" w:rsidR="00E65DBE" w:rsidRPr="00E9302F" w:rsidRDefault="00E65DBE" w:rsidP="00AF0D4C">
            <w:pPr>
              <w:spacing w:after="0"/>
              <w:jc w:val="center"/>
              <w:rPr>
                <w:ins w:id="7597" w:author="China Telecom" w:date="2020-11-20T19:17:00Z"/>
                <w:lang w:eastAsia="zh-CN"/>
              </w:rPr>
            </w:pPr>
            <w:ins w:id="7598" w:author="China Telecom" w:date="2020-11-20T19:17:00Z">
              <w:r w:rsidRPr="00E9302F">
                <w:rPr>
                  <w:lang w:eastAsia="zh-CN"/>
                </w:rPr>
                <w:t>9</w:t>
              </w:r>
            </w:ins>
          </w:p>
        </w:tc>
        <w:tc>
          <w:tcPr>
            <w:tcW w:w="1650" w:type="dxa"/>
            <w:noWrap/>
            <w:hideMark/>
          </w:tcPr>
          <w:p w14:paraId="14128B6B" w14:textId="77777777" w:rsidR="00E65DBE" w:rsidRPr="00E9302F" w:rsidRDefault="00E65DBE" w:rsidP="00AF0D4C">
            <w:pPr>
              <w:spacing w:after="0"/>
              <w:jc w:val="center"/>
              <w:rPr>
                <w:ins w:id="7599" w:author="China Telecom" w:date="2020-11-20T19:17:00Z"/>
                <w:lang w:eastAsia="zh-CN"/>
              </w:rPr>
            </w:pPr>
            <w:ins w:id="7600" w:author="China Telecom" w:date="2020-11-20T19:17:00Z">
              <w:r w:rsidRPr="00E9302F">
                <w:rPr>
                  <w:lang w:eastAsia="zh-CN"/>
                </w:rPr>
                <w:t>144.22</w:t>
              </w:r>
            </w:ins>
          </w:p>
        </w:tc>
        <w:tc>
          <w:tcPr>
            <w:tcW w:w="1116" w:type="dxa"/>
            <w:noWrap/>
            <w:hideMark/>
          </w:tcPr>
          <w:p w14:paraId="267B373A" w14:textId="77777777" w:rsidR="00E65DBE" w:rsidRPr="00E9302F" w:rsidRDefault="00E65DBE" w:rsidP="00AF0D4C">
            <w:pPr>
              <w:spacing w:after="0"/>
              <w:jc w:val="center"/>
              <w:rPr>
                <w:ins w:id="7601" w:author="China Telecom" w:date="2020-11-20T19:17:00Z"/>
                <w:lang w:eastAsia="zh-CN"/>
              </w:rPr>
            </w:pPr>
            <w:ins w:id="7602" w:author="China Telecom" w:date="2020-11-20T19:17:00Z">
              <w:r w:rsidRPr="00E9302F">
                <w:rPr>
                  <w:lang w:eastAsia="zh-CN"/>
                </w:rPr>
                <w:t>1.03</w:t>
              </w:r>
            </w:ins>
          </w:p>
        </w:tc>
        <w:tc>
          <w:tcPr>
            <w:tcW w:w="1026" w:type="dxa"/>
            <w:noWrap/>
            <w:hideMark/>
          </w:tcPr>
          <w:p w14:paraId="60027E1D" w14:textId="77777777" w:rsidR="00E65DBE" w:rsidRPr="00E9302F" w:rsidRDefault="00E65DBE" w:rsidP="00AF0D4C">
            <w:pPr>
              <w:spacing w:after="0"/>
              <w:jc w:val="center"/>
              <w:rPr>
                <w:ins w:id="7603" w:author="China Telecom" w:date="2020-11-20T19:17:00Z"/>
                <w:lang w:eastAsia="zh-CN"/>
              </w:rPr>
            </w:pPr>
            <w:ins w:id="7604" w:author="China Telecom" w:date="2020-11-20T19:17:00Z">
              <w:r w:rsidRPr="00E9302F">
                <w:rPr>
                  <w:lang w:eastAsia="zh-CN"/>
                </w:rPr>
                <w:t>1.97</w:t>
              </w:r>
            </w:ins>
          </w:p>
        </w:tc>
      </w:tr>
      <w:tr w:rsidR="00E65DBE" w:rsidRPr="00E9302F" w14:paraId="0E53FE02" w14:textId="77777777" w:rsidTr="00AF0D4C">
        <w:trPr>
          <w:ins w:id="7605" w:author="China Telecom" w:date="2020-11-20T19:17:00Z"/>
        </w:trPr>
        <w:tc>
          <w:tcPr>
            <w:tcW w:w="1060" w:type="dxa"/>
            <w:vMerge/>
            <w:hideMark/>
          </w:tcPr>
          <w:p w14:paraId="3DE8B130" w14:textId="77777777" w:rsidR="00E65DBE" w:rsidRPr="00E9302F" w:rsidRDefault="00E65DBE" w:rsidP="00AF0D4C">
            <w:pPr>
              <w:spacing w:after="0"/>
              <w:rPr>
                <w:ins w:id="7606" w:author="China Telecom" w:date="2020-11-20T19:17:00Z"/>
                <w:noProof/>
                <w:lang w:eastAsia="zh-CN"/>
              </w:rPr>
            </w:pPr>
          </w:p>
        </w:tc>
        <w:tc>
          <w:tcPr>
            <w:tcW w:w="1533" w:type="dxa"/>
            <w:vMerge/>
            <w:hideMark/>
          </w:tcPr>
          <w:p w14:paraId="22E24C11" w14:textId="77777777" w:rsidR="00E65DBE" w:rsidRPr="00E9302F" w:rsidRDefault="00E65DBE" w:rsidP="00AF0D4C">
            <w:pPr>
              <w:spacing w:after="0"/>
              <w:rPr>
                <w:ins w:id="7607" w:author="China Telecom" w:date="2020-11-20T19:17:00Z"/>
                <w:noProof/>
                <w:lang w:eastAsia="zh-CN"/>
              </w:rPr>
            </w:pPr>
          </w:p>
        </w:tc>
        <w:tc>
          <w:tcPr>
            <w:tcW w:w="2446" w:type="dxa"/>
            <w:noWrap/>
            <w:hideMark/>
          </w:tcPr>
          <w:p w14:paraId="5E8CE28B" w14:textId="77777777" w:rsidR="00E65DBE" w:rsidRPr="00E9302F" w:rsidRDefault="00E65DBE" w:rsidP="00AF0D4C">
            <w:pPr>
              <w:spacing w:after="0"/>
              <w:rPr>
                <w:ins w:id="7608" w:author="China Telecom" w:date="2020-11-20T19:17:00Z"/>
                <w:lang w:eastAsia="zh-CN"/>
              </w:rPr>
            </w:pPr>
            <w:ins w:id="7609" w:author="China Telecom" w:date="2020-11-20T19:17:00Z">
              <w:r w:rsidRPr="00E9302F">
                <w:rPr>
                  <w:lang w:eastAsia="zh-CN"/>
                </w:rPr>
                <w:t>PRACH Format B4</w:t>
              </w:r>
            </w:ins>
          </w:p>
        </w:tc>
        <w:tc>
          <w:tcPr>
            <w:tcW w:w="1026" w:type="dxa"/>
            <w:noWrap/>
            <w:hideMark/>
          </w:tcPr>
          <w:p w14:paraId="5DDBDB71" w14:textId="77777777" w:rsidR="00E65DBE" w:rsidRPr="00E9302F" w:rsidRDefault="00E65DBE" w:rsidP="00AF0D4C">
            <w:pPr>
              <w:spacing w:after="0"/>
              <w:jc w:val="center"/>
              <w:rPr>
                <w:ins w:id="7610" w:author="China Telecom" w:date="2020-11-20T19:17:00Z"/>
                <w:lang w:eastAsia="zh-CN"/>
              </w:rPr>
            </w:pPr>
            <w:ins w:id="7611" w:author="China Telecom" w:date="2020-11-20T19:17:00Z">
              <w:r w:rsidRPr="00E9302F">
                <w:rPr>
                  <w:lang w:eastAsia="zh-CN"/>
                </w:rPr>
                <w:t>5</w:t>
              </w:r>
            </w:ins>
          </w:p>
        </w:tc>
        <w:tc>
          <w:tcPr>
            <w:tcW w:w="1650" w:type="dxa"/>
            <w:noWrap/>
            <w:hideMark/>
          </w:tcPr>
          <w:p w14:paraId="567E5BEF" w14:textId="77777777" w:rsidR="00E65DBE" w:rsidRPr="00E9302F" w:rsidRDefault="00E65DBE" w:rsidP="00AF0D4C">
            <w:pPr>
              <w:spacing w:after="0"/>
              <w:jc w:val="center"/>
              <w:rPr>
                <w:ins w:id="7612" w:author="China Telecom" w:date="2020-11-20T19:17:00Z"/>
                <w:lang w:eastAsia="zh-CN"/>
              </w:rPr>
            </w:pPr>
            <w:ins w:id="7613" w:author="China Telecom" w:date="2020-11-20T19:17:00Z">
              <w:r w:rsidRPr="00E9302F">
                <w:rPr>
                  <w:lang w:eastAsia="zh-CN"/>
                </w:rPr>
                <w:t>146.48</w:t>
              </w:r>
            </w:ins>
          </w:p>
        </w:tc>
        <w:tc>
          <w:tcPr>
            <w:tcW w:w="1116" w:type="dxa"/>
            <w:noWrap/>
            <w:hideMark/>
          </w:tcPr>
          <w:p w14:paraId="4899D084" w14:textId="77777777" w:rsidR="00E65DBE" w:rsidRPr="00E9302F" w:rsidRDefault="00E65DBE" w:rsidP="00AF0D4C">
            <w:pPr>
              <w:spacing w:after="0"/>
              <w:jc w:val="center"/>
              <w:rPr>
                <w:ins w:id="7614" w:author="China Telecom" w:date="2020-11-20T19:17:00Z"/>
                <w:lang w:eastAsia="zh-CN"/>
              </w:rPr>
            </w:pPr>
            <w:ins w:id="7615" w:author="China Telecom" w:date="2020-11-20T19:17:00Z">
              <w:r w:rsidRPr="00E9302F">
                <w:rPr>
                  <w:lang w:eastAsia="zh-CN"/>
                </w:rPr>
                <w:t>3.88</w:t>
              </w:r>
            </w:ins>
          </w:p>
        </w:tc>
        <w:tc>
          <w:tcPr>
            <w:tcW w:w="1026" w:type="dxa"/>
            <w:noWrap/>
            <w:hideMark/>
          </w:tcPr>
          <w:p w14:paraId="4FE138FC" w14:textId="77777777" w:rsidR="00E65DBE" w:rsidRPr="00E9302F" w:rsidRDefault="00E65DBE" w:rsidP="00AF0D4C">
            <w:pPr>
              <w:spacing w:after="0"/>
              <w:jc w:val="center"/>
              <w:rPr>
                <w:ins w:id="7616" w:author="China Telecom" w:date="2020-11-20T19:17:00Z"/>
                <w:lang w:eastAsia="zh-CN"/>
              </w:rPr>
            </w:pPr>
            <w:ins w:id="7617" w:author="China Telecom" w:date="2020-11-20T19:17:00Z">
              <w:r w:rsidRPr="00E9302F">
                <w:rPr>
                  <w:lang w:eastAsia="zh-CN"/>
                </w:rPr>
                <w:t>4.23</w:t>
              </w:r>
            </w:ins>
          </w:p>
        </w:tc>
      </w:tr>
      <w:tr w:rsidR="00E65DBE" w:rsidRPr="00E9302F" w14:paraId="0609DA84" w14:textId="77777777" w:rsidTr="00AF0D4C">
        <w:trPr>
          <w:ins w:id="7618" w:author="China Telecom" w:date="2020-11-20T19:17:00Z"/>
        </w:trPr>
        <w:tc>
          <w:tcPr>
            <w:tcW w:w="1060" w:type="dxa"/>
            <w:vMerge/>
            <w:hideMark/>
          </w:tcPr>
          <w:p w14:paraId="474439C4" w14:textId="77777777" w:rsidR="00E65DBE" w:rsidRPr="00E9302F" w:rsidRDefault="00E65DBE" w:rsidP="00AF0D4C">
            <w:pPr>
              <w:spacing w:after="0"/>
              <w:rPr>
                <w:ins w:id="7619" w:author="China Telecom" w:date="2020-11-20T19:17:00Z"/>
                <w:noProof/>
                <w:lang w:eastAsia="zh-CN"/>
              </w:rPr>
            </w:pPr>
          </w:p>
        </w:tc>
        <w:tc>
          <w:tcPr>
            <w:tcW w:w="1533" w:type="dxa"/>
            <w:vMerge/>
            <w:hideMark/>
          </w:tcPr>
          <w:p w14:paraId="1F68E008" w14:textId="77777777" w:rsidR="00E65DBE" w:rsidRPr="00E9302F" w:rsidRDefault="00E65DBE" w:rsidP="00AF0D4C">
            <w:pPr>
              <w:spacing w:after="0"/>
              <w:rPr>
                <w:ins w:id="7620" w:author="China Telecom" w:date="2020-11-20T19:17:00Z"/>
                <w:noProof/>
                <w:lang w:eastAsia="zh-CN"/>
              </w:rPr>
            </w:pPr>
          </w:p>
        </w:tc>
        <w:tc>
          <w:tcPr>
            <w:tcW w:w="2446" w:type="dxa"/>
            <w:noWrap/>
            <w:hideMark/>
          </w:tcPr>
          <w:p w14:paraId="156765DB" w14:textId="77777777" w:rsidR="00E65DBE" w:rsidRPr="00E9302F" w:rsidRDefault="00E65DBE" w:rsidP="00AF0D4C">
            <w:pPr>
              <w:spacing w:after="0"/>
              <w:rPr>
                <w:ins w:id="7621" w:author="China Telecom" w:date="2020-11-20T19:17:00Z"/>
                <w:lang w:eastAsia="zh-CN"/>
              </w:rPr>
            </w:pPr>
            <w:ins w:id="7622" w:author="China Telecom" w:date="2020-11-20T19:17:00Z">
              <w:r w:rsidRPr="00E9302F">
                <w:rPr>
                  <w:lang w:eastAsia="zh-CN"/>
                </w:rPr>
                <w:t>PUCCH Format 3 22bit</w:t>
              </w:r>
            </w:ins>
          </w:p>
        </w:tc>
        <w:tc>
          <w:tcPr>
            <w:tcW w:w="1026" w:type="dxa"/>
            <w:noWrap/>
            <w:hideMark/>
          </w:tcPr>
          <w:p w14:paraId="3ABB38F5" w14:textId="77777777" w:rsidR="00E65DBE" w:rsidRPr="00E9302F" w:rsidRDefault="00E65DBE" w:rsidP="00AF0D4C">
            <w:pPr>
              <w:spacing w:after="0"/>
              <w:jc w:val="center"/>
              <w:rPr>
                <w:ins w:id="7623" w:author="China Telecom" w:date="2020-11-20T19:17:00Z"/>
                <w:lang w:eastAsia="zh-CN"/>
              </w:rPr>
            </w:pPr>
            <w:ins w:id="7624" w:author="China Telecom" w:date="2020-11-20T19:17:00Z">
              <w:r w:rsidRPr="00E9302F">
                <w:rPr>
                  <w:lang w:eastAsia="zh-CN"/>
                </w:rPr>
                <w:t>9</w:t>
              </w:r>
            </w:ins>
          </w:p>
        </w:tc>
        <w:tc>
          <w:tcPr>
            <w:tcW w:w="1650" w:type="dxa"/>
            <w:noWrap/>
            <w:hideMark/>
          </w:tcPr>
          <w:p w14:paraId="3B84E3E6" w14:textId="77777777" w:rsidR="00E65DBE" w:rsidRPr="00E9302F" w:rsidRDefault="00E65DBE" w:rsidP="00AF0D4C">
            <w:pPr>
              <w:spacing w:after="0"/>
              <w:jc w:val="center"/>
              <w:rPr>
                <w:ins w:id="7625" w:author="China Telecom" w:date="2020-11-20T19:17:00Z"/>
                <w:lang w:eastAsia="zh-CN"/>
              </w:rPr>
            </w:pPr>
            <w:ins w:id="7626" w:author="China Telecom" w:date="2020-11-20T19:17:00Z">
              <w:r w:rsidRPr="00E9302F">
                <w:rPr>
                  <w:lang w:eastAsia="zh-CN"/>
                </w:rPr>
                <w:t>147.71</w:t>
              </w:r>
            </w:ins>
          </w:p>
        </w:tc>
        <w:tc>
          <w:tcPr>
            <w:tcW w:w="1116" w:type="dxa"/>
            <w:noWrap/>
            <w:hideMark/>
          </w:tcPr>
          <w:p w14:paraId="7427C0AC" w14:textId="77777777" w:rsidR="00E65DBE" w:rsidRPr="00E9302F" w:rsidRDefault="00E65DBE" w:rsidP="00AF0D4C">
            <w:pPr>
              <w:spacing w:after="0"/>
              <w:jc w:val="center"/>
              <w:rPr>
                <w:ins w:id="7627" w:author="China Telecom" w:date="2020-11-20T19:17:00Z"/>
                <w:lang w:eastAsia="zh-CN"/>
              </w:rPr>
            </w:pPr>
            <w:ins w:id="7628" w:author="China Telecom" w:date="2020-11-20T19:17:00Z">
              <w:r w:rsidRPr="00E9302F">
                <w:rPr>
                  <w:lang w:eastAsia="zh-CN"/>
                </w:rPr>
                <w:t>1.50</w:t>
              </w:r>
            </w:ins>
          </w:p>
        </w:tc>
        <w:tc>
          <w:tcPr>
            <w:tcW w:w="1026" w:type="dxa"/>
            <w:noWrap/>
            <w:hideMark/>
          </w:tcPr>
          <w:p w14:paraId="341789AF" w14:textId="77777777" w:rsidR="00E65DBE" w:rsidRPr="00E9302F" w:rsidRDefault="00E65DBE" w:rsidP="00AF0D4C">
            <w:pPr>
              <w:spacing w:after="0"/>
              <w:jc w:val="center"/>
              <w:rPr>
                <w:ins w:id="7629" w:author="China Telecom" w:date="2020-11-20T19:17:00Z"/>
                <w:lang w:eastAsia="zh-CN"/>
              </w:rPr>
            </w:pPr>
            <w:ins w:id="7630" w:author="China Telecom" w:date="2020-11-20T19:17:00Z">
              <w:r w:rsidRPr="00E9302F">
                <w:rPr>
                  <w:lang w:eastAsia="zh-CN"/>
                </w:rPr>
                <w:t>5.46</w:t>
              </w:r>
            </w:ins>
          </w:p>
        </w:tc>
      </w:tr>
      <w:tr w:rsidR="00E65DBE" w:rsidRPr="00E9302F" w14:paraId="22654536" w14:textId="77777777" w:rsidTr="00AF0D4C">
        <w:trPr>
          <w:ins w:id="7631" w:author="China Telecom" w:date="2020-11-20T19:17:00Z"/>
        </w:trPr>
        <w:tc>
          <w:tcPr>
            <w:tcW w:w="1060" w:type="dxa"/>
            <w:vMerge/>
            <w:hideMark/>
          </w:tcPr>
          <w:p w14:paraId="4310A88F" w14:textId="77777777" w:rsidR="00E65DBE" w:rsidRPr="00E9302F" w:rsidRDefault="00E65DBE" w:rsidP="00AF0D4C">
            <w:pPr>
              <w:spacing w:after="0"/>
              <w:rPr>
                <w:ins w:id="7632" w:author="China Telecom" w:date="2020-11-20T19:17:00Z"/>
                <w:noProof/>
                <w:lang w:eastAsia="zh-CN"/>
              </w:rPr>
            </w:pPr>
          </w:p>
        </w:tc>
        <w:tc>
          <w:tcPr>
            <w:tcW w:w="1533" w:type="dxa"/>
            <w:vMerge/>
            <w:hideMark/>
          </w:tcPr>
          <w:p w14:paraId="711F4F09" w14:textId="77777777" w:rsidR="00E65DBE" w:rsidRPr="00E9302F" w:rsidRDefault="00E65DBE" w:rsidP="00AF0D4C">
            <w:pPr>
              <w:spacing w:after="0"/>
              <w:rPr>
                <w:ins w:id="7633" w:author="China Telecom" w:date="2020-11-20T19:17:00Z"/>
                <w:noProof/>
                <w:lang w:eastAsia="zh-CN"/>
              </w:rPr>
            </w:pPr>
          </w:p>
        </w:tc>
        <w:tc>
          <w:tcPr>
            <w:tcW w:w="2446" w:type="dxa"/>
            <w:noWrap/>
            <w:hideMark/>
          </w:tcPr>
          <w:p w14:paraId="59280B59" w14:textId="77777777" w:rsidR="00E65DBE" w:rsidRPr="00E9302F" w:rsidRDefault="00E65DBE" w:rsidP="00AF0D4C">
            <w:pPr>
              <w:spacing w:after="0"/>
              <w:rPr>
                <w:ins w:id="7634" w:author="China Telecom" w:date="2020-11-20T19:17:00Z"/>
                <w:lang w:eastAsia="zh-CN"/>
              </w:rPr>
            </w:pPr>
            <w:ins w:id="7635" w:author="China Telecom" w:date="2020-11-20T19:17:00Z">
              <w:r w:rsidRPr="00E9302F">
                <w:rPr>
                  <w:lang w:eastAsia="zh-CN"/>
                </w:rPr>
                <w:t>PUSCH for VoIP DDDSUDDSUU</w:t>
              </w:r>
            </w:ins>
          </w:p>
        </w:tc>
        <w:tc>
          <w:tcPr>
            <w:tcW w:w="1026" w:type="dxa"/>
            <w:noWrap/>
            <w:hideMark/>
          </w:tcPr>
          <w:p w14:paraId="70483191" w14:textId="77777777" w:rsidR="00E65DBE" w:rsidRPr="00E9302F" w:rsidRDefault="00E65DBE" w:rsidP="00AF0D4C">
            <w:pPr>
              <w:spacing w:after="0"/>
              <w:jc w:val="center"/>
              <w:rPr>
                <w:ins w:id="7636" w:author="China Telecom" w:date="2020-11-20T19:17:00Z"/>
                <w:lang w:eastAsia="zh-CN"/>
              </w:rPr>
            </w:pPr>
            <w:ins w:id="7637" w:author="China Telecom" w:date="2020-11-20T19:17:00Z">
              <w:r w:rsidRPr="00E9302F">
                <w:rPr>
                  <w:lang w:eastAsia="zh-CN"/>
                </w:rPr>
                <w:t>12</w:t>
              </w:r>
            </w:ins>
          </w:p>
        </w:tc>
        <w:tc>
          <w:tcPr>
            <w:tcW w:w="1650" w:type="dxa"/>
            <w:noWrap/>
            <w:hideMark/>
          </w:tcPr>
          <w:p w14:paraId="1CA27885" w14:textId="77777777" w:rsidR="00E65DBE" w:rsidRPr="00E9302F" w:rsidRDefault="00E65DBE" w:rsidP="00AF0D4C">
            <w:pPr>
              <w:spacing w:after="0"/>
              <w:jc w:val="center"/>
              <w:rPr>
                <w:ins w:id="7638" w:author="China Telecom" w:date="2020-11-20T19:17:00Z"/>
                <w:lang w:eastAsia="zh-CN"/>
              </w:rPr>
            </w:pPr>
            <w:ins w:id="7639" w:author="China Telecom" w:date="2020-11-20T19:17:00Z">
              <w:r w:rsidRPr="00E9302F">
                <w:rPr>
                  <w:lang w:eastAsia="zh-CN"/>
                </w:rPr>
                <w:t>147.87</w:t>
              </w:r>
            </w:ins>
          </w:p>
        </w:tc>
        <w:tc>
          <w:tcPr>
            <w:tcW w:w="1116" w:type="dxa"/>
            <w:noWrap/>
            <w:hideMark/>
          </w:tcPr>
          <w:p w14:paraId="1FF64F13" w14:textId="77777777" w:rsidR="00E65DBE" w:rsidRPr="00E9302F" w:rsidRDefault="00E65DBE" w:rsidP="00AF0D4C">
            <w:pPr>
              <w:spacing w:after="0"/>
              <w:jc w:val="center"/>
              <w:rPr>
                <w:ins w:id="7640" w:author="China Telecom" w:date="2020-11-20T19:17:00Z"/>
                <w:lang w:eastAsia="zh-CN"/>
              </w:rPr>
            </w:pPr>
            <w:ins w:id="7641" w:author="China Telecom" w:date="2020-11-20T19:17:00Z">
              <w:r w:rsidRPr="00E9302F">
                <w:rPr>
                  <w:lang w:eastAsia="zh-CN"/>
                </w:rPr>
                <w:t>1.91</w:t>
              </w:r>
            </w:ins>
          </w:p>
        </w:tc>
        <w:tc>
          <w:tcPr>
            <w:tcW w:w="1026" w:type="dxa"/>
            <w:noWrap/>
            <w:hideMark/>
          </w:tcPr>
          <w:p w14:paraId="47444DB0" w14:textId="77777777" w:rsidR="00E65DBE" w:rsidRPr="00E9302F" w:rsidRDefault="00E65DBE" w:rsidP="00AF0D4C">
            <w:pPr>
              <w:spacing w:after="0"/>
              <w:jc w:val="center"/>
              <w:rPr>
                <w:ins w:id="7642" w:author="China Telecom" w:date="2020-11-20T19:17:00Z"/>
                <w:lang w:eastAsia="zh-CN"/>
              </w:rPr>
            </w:pPr>
            <w:ins w:id="7643" w:author="China Telecom" w:date="2020-11-20T19:17:00Z">
              <w:r w:rsidRPr="00E9302F">
                <w:rPr>
                  <w:lang w:eastAsia="zh-CN"/>
                </w:rPr>
                <w:t>5.62</w:t>
              </w:r>
            </w:ins>
          </w:p>
        </w:tc>
      </w:tr>
      <w:tr w:rsidR="00E65DBE" w:rsidRPr="00E9302F" w14:paraId="1F47BE1F" w14:textId="77777777" w:rsidTr="00AF0D4C">
        <w:trPr>
          <w:ins w:id="7644" w:author="China Telecom" w:date="2020-11-20T19:17:00Z"/>
        </w:trPr>
        <w:tc>
          <w:tcPr>
            <w:tcW w:w="1060" w:type="dxa"/>
            <w:vMerge/>
            <w:hideMark/>
          </w:tcPr>
          <w:p w14:paraId="221CEE27" w14:textId="77777777" w:rsidR="00E65DBE" w:rsidRPr="00E9302F" w:rsidRDefault="00E65DBE" w:rsidP="00AF0D4C">
            <w:pPr>
              <w:spacing w:after="0"/>
              <w:rPr>
                <w:ins w:id="7645" w:author="China Telecom" w:date="2020-11-20T19:17:00Z"/>
                <w:noProof/>
                <w:lang w:eastAsia="zh-CN"/>
              </w:rPr>
            </w:pPr>
          </w:p>
        </w:tc>
        <w:tc>
          <w:tcPr>
            <w:tcW w:w="1533" w:type="dxa"/>
            <w:vMerge/>
            <w:hideMark/>
          </w:tcPr>
          <w:p w14:paraId="4AE91739" w14:textId="77777777" w:rsidR="00E65DBE" w:rsidRPr="00E9302F" w:rsidRDefault="00E65DBE" w:rsidP="00AF0D4C">
            <w:pPr>
              <w:spacing w:after="0"/>
              <w:rPr>
                <w:ins w:id="7646" w:author="China Telecom" w:date="2020-11-20T19:17:00Z"/>
                <w:noProof/>
                <w:lang w:eastAsia="zh-CN"/>
              </w:rPr>
            </w:pPr>
          </w:p>
        </w:tc>
        <w:tc>
          <w:tcPr>
            <w:tcW w:w="2446" w:type="dxa"/>
            <w:noWrap/>
            <w:hideMark/>
          </w:tcPr>
          <w:p w14:paraId="6B2CC35D" w14:textId="77777777" w:rsidR="00E65DBE" w:rsidRPr="00E9302F" w:rsidRDefault="00E65DBE" w:rsidP="00AF0D4C">
            <w:pPr>
              <w:spacing w:after="0"/>
              <w:rPr>
                <w:ins w:id="7647" w:author="China Telecom" w:date="2020-11-20T19:17:00Z"/>
                <w:lang w:eastAsia="zh-CN"/>
              </w:rPr>
            </w:pPr>
            <w:ins w:id="7648" w:author="China Telecom" w:date="2020-11-20T19:17:00Z">
              <w:r w:rsidRPr="00E9302F">
                <w:rPr>
                  <w:lang w:eastAsia="zh-CN"/>
                </w:rPr>
                <w:t>PUSCH for VoIP DDDSU</w:t>
              </w:r>
            </w:ins>
          </w:p>
        </w:tc>
        <w:tc>
          <w:tcPr>
            <w:tcW w:w="1026" w:type="dxa"/>
            <w:noWrap/>
            <w:hideMark/>
          </w:tcPr>
          <w:p w14:paraId="2F4FC8F0" w14:textId="77777777" w:rsidR="00E65DBE" w:rsidRPr="00E9302F" w:rsidRDefault="00E65DBE" w:rsidP="00AF0D4C">
            <w:pPr>
              <w:spacing w:after="0"/>
              <w:jc w:val="center"/>
              <w:rPr>
                <w:ins w:id="7649" w:author="China Telecom" w:date="2020-11-20T19:17:00Z"/>
                <w:lang w:eastAsia="zh-CN"/>
              </w:rPr>
            </w:pPr>
            <w:ins w:id="7650" w:author="China Telecom" w:date="2020-11-20T19:17:00Z">
              <w:r w:rsidRPr="00E9302F">
                <w:rPr>
                  <w:lang w:eastAsia="zh-CN"/>
                </w:rPr>
                <w:t>13</w:t>
              </w:r>
            </w:ins>
          </w:p>
        </w:tc>
        <w:tc>
          <w:tcPr>
            <w:tcW w:w="1650" w:type="dxa"/>
            <w:noWrap/>
            <w:hideMark/>
          </w:tcPr>
          <w:p w14:paraId="22DC664C" w14:textId="77777777" w:rsidR="00E65DBE" w:rsidRPr="00E9302F" w:rsidRDefault="00E65DBE" w:rsidP="00AF0D4C">
            <w:pPr>
              <w:spacing w:after="0"/>
              <w:jc w:val="center"/>
              <w:rPr>
                <w:ins w:id="7651" w:author="China Telecom" w:date="2020-11-20T19:17:00Z"/>
                <w:lang w:eastAsia="zh-CN"/>
              </w:rPr>
            </w:pPr>
            <w:ins w:id="7652" w:author="China Telecom" w:date="2020-11-20T19:17:00Z">
              <w:r w:rsidRPr="00E9302F">
                <w:rPr>
                  <w:lang w:eastAsia="zh-CN"/>
                </w:rPr>
                <w:t>148.04</w:t>
              </w:r>
            </w:ins>
          </w:p>
        </w:tc>
        <w:tc>
          <w:tcPr>
            <w:tcW w:w="1116" w:type="dxa"/>
            <w:noWrap/>
            <w:hideMark/>
          </w:tcPr>
          <w:p w14:paraId="7C4D338B" w14:textId="77777777" w:rsidR="00E65DBE" w:rsidRPr="00E9302F" w:rsidRDefault="00E65DBE" w:rsidP="00AF0D4C">
            <w:pPr>
              <w:spacing w:after="0"/>
              <w:jc w:val="center"/>
              <w:rPr>
                <w:ins w:id="7653" w:author="China Telecom" w:date="2020-11-20T19:17:00Z"/>
                <w:lang w:eastAsia="zh-CN"/>
              </w:rPr>
            </w:pPr>
            <w:ins w:id="7654" w:author="China Telecom" w:date="2020-11-20T19:17:00Z">
              <w:r w:rsidRPr="00E9302F">
                <w:rPr>
                  <w:lang w:eastAsia="zh-CN"/>
                </w:rPr>
                <w:t>1.76</w:t>
              </w:r>
            </w:ins>
          </w:p>
        </w:tc>
        <w:tc>
          <w:tcPr>
            <w:tcW w:w="1026" w:type="dxa"/>
            <w:noWrap/>
            <w:hideMark/>
          </w:tcPr>
          <w:p w14:paraId="38BF55B4" w14:textId="77777777" w:rsidR="00E65DBE" w:rsidRPr="00E9302F" w:rsidRDefault="00E65DBE" w:rsidP="00AF0D4C">
            <w:pPr>
              <w:spacing w:after="0"/>
              <w:jc w:val="center"/>
              <w:rPr>
                <w:ins w:id="7655" w:author="China Telecom" w:date="2020-11-20T19:17:00Z"/>
                <w:lang w:eastAsia="zh-CN"/>
              </w:rPr>
            </w:pPr>
            <w:ins w:id="7656" w:author="China Telecom" w:date="2020-11-20T19:17:00Z">
              <w:r w:rsidRPr="00E9302F">
                <w:rPr>
                  <w:lang w:eastAsia="zh-CN"/>
                </w:rPr>
                <w:t>5.79</w:t>
              </w:r>
            </w:ins>
          </w:p>
        </w:tc>
      </w:tr>
      <w:tr w:rsidR="00E65DBE" w:rsidRPr="00E9302F" w14:paraId="7AEAB30B" w14:textId="77777777" w:rsidTr="00AF0D4C">
        <w:trPr>
          <w:ins w:id="7657" w:author="China Telecom" w:date="2020-11-20T19:17:00Z"/>
        </w:trPr>
        <w:tc>
          <w:tcPr>
            <w:tcW w:w="1060" w:type="dxa"/>
            <w:vMerge/>
            <w:hideMark/>
          </w:tcPr>
          <w:p w14:paraId="1E557C09" w14:textId="77777777" w:rsidR="00E65DBE" w:rsidRPr="00E9302F" w:rsidRDefault="00E65DBE" w:rsidP="00AF0D4C">
            <w:pPr>
              <w:spacing w:after="0"/>
              <w:rPr>
                <w:ins w:id="7658" w:author="China Telecom" w:date="2020-11-20T19:17:00Z"/>
                <w:noProof/>
                <w:lang w:eastAsia="zh-CN"/>
              </w:rPr>
            </w:pPr>
          </w:p>
        </w:tc>
        <w:tc>
          <w:tcPr>
            <w:tcW w:w="1533" w:type="dxa"/>
            <w:vMerge/>
            <w:hideMark/>
          </w:tcPr>
          <w:p w14:paraId="508437C4" w14:textId="77777777" w:rsidR="00E65DBE" w:rsidRPr="00E9302F" w:rsidRDefault="00E65DBE" w:rsidP="00AF0D4C">
            <w:pPr>
              <w:spacing w:after="0"/>
              <w:rPr>
                <w:ins w:id="7659" w:author="China Telecom" w:date="2020-11-20T19:17:00Z"/>
                <w:noProof/>
                <w:lang w:eastAsia="zh-CN"/>
              </w:rPr>
            </w:pPr>
          </w:p>
        </w:tc>
        <w:tc>
          <w:tcPr>
            <w:tcW w:w="2446" w:type="dxa"/>
            <w:noWrap/>
            <w:hideMark/>
          </w:tcPr>
          <w:p w14:paraId="7B5C3384" w14:textId="77777777" w:rsidR="00E65DBE" w:rsidRPr="00E9302F" w:rsidRDefault="00E65DBE" w:rsidP="00AF0D4C">
            <w:pPr>
              <w:spacing w:after="0"/>
              <w:rPr>
                <w:ins w:id="7660" w:author="China Telecom" w:date="2020-11-20T19:17:00Z"/>
                <w:lang w:eastAsia="zh-CN"/>
              </w:rPr>
            </w:pPr>
            <w:ins w:id="7661" w:author="China Telecom" w:date="2020-11-20T19:17:00Z">
              <w:r w:rsidRPr="00E9302F">
                <w:rPr>
                  <w:lang w:eastAsia="zh-CN"/>
                </w:rPr>
                <w:t xml:space="preserve">PUSCH of Msg.3 </w:t>
              </w:r>
            </w:ins>
          </w:p>
        </w:tc>
        <w:tc>
          <w:tcPr>
            <w:tcW w:w="1026" w:type="dxa"/>
            <w:noWrap/>
            <w:hideMark/>
          </w:tcPr>
          <w:p w14:paraId="1B313C93" w14:textId="77777777" w:rsidR="00E65DBE" w:rsidRPr="00E9302F" w:rsidRDefault="00E65DBE" w:rsidP="00AF0D4C">
            <w:pPr>
              <w:spacing w:after="0"/>
              <w:jc w:val="center"/>
              <w:rPr>
                <w:ins w:id="7662" w:author="China Telecom" w:date="2020-11-20T19:17:00Z"/>
                <w:lang w:eastAsia="zh-CN"/>
              </w:rPr>
            </w:pPr>
            <w:ins w:id="7663" w:author="China Telecom" w:date="2020-11-20T19:17:00Z">
              <w:r w:rsidRPr="00E9302F">
                <w:rPr>
                  <w:lang w:eastAsia="zh-CN"/>
                </w:rPr>
                <w:t>9</w:t>
              </w:r>
            </w:ins>
          </w:p>
        </w:tc>
        <w:tc>
          <w:tcPr>
            <w:tcW w:w="1650" w:type="dxa"/>
            <w:noWrap/>
            <w:hideMark/>
          </w:tcPr>
          <w:p w14:paraId="4AEDA35A" w14:textId="77777777" w:rsidR="00E65DBE" w:rsidRPr="00E9302F" w:rsidRDefault="00E65DBE" w:rsidP="00AF0D4C">
            <w:pPr>
              <w:spacing w:after="0"/>
              <w:jc w:val="center"/>
              <w:rPr>
                <w:ins w:id="7664" w:author="China Telecom" w:date="2020-11-20T19:17:00Z"/>
                <w:lang w:eastAsia="zh-CN"/>
              </w:rPr>
            </w:pPr>
            <w:ins w:id="7665" w:author="China Telecom" w:date="2020-11-20T19:17:00Z">
              <w:r w:rsidRPr="00E9302F">
                <w:rPr>
                  <w:lang w:eastAsia="zh-CN"/>
                </w:rPr>
                <w:t>148.11</w:t>
              </w:r>
            </w:ins>
          </w:p>
        </w:tc>
        <w:tc>
          <w:tcPr>
            <w:tcW w:w="1116" w:type="dxa"/>
            <w:noWrap/>
            <w:hideMark/>
          </w:tcPr>
          <w:p w14:paraId="19A08645" w14:textId="77777777" w:rsidR="00E65DBE" w:rsidRPr="00E9302F" w:rsidRDefault="00E65DBE" w:rsidP="00AF0D4C">
            <w:pPr>
              <w:spacing w:after="0"/>
              <w:jc w:val="center"/>
              <w:rPr>
                <w:ins w:id="7666" w:author="China Telecom" w:date="2020-11-20T19:17:00Z"/>
                <w:lang w:eastAsia="zh-CN"/>
              </w:rPr>
            </w:pPr>
            <w:ins w:id="7667" w:author="China Telecom" w:date="2020-11-20T19:17:00Z">
              <w:r w:rsidRPr="00E9302F">
                <w:rPr>
                  <w:lang w:eastAsia="zh-CN"/>
                </w:rPr>
                <w:t>1.58</w:t>
              </w:r>
            </w:ins>
          </w:p>
        </w:tc>
        <w:tc>
          <w:tcPr>
            <w:tcW w:w="1026" w:type="dxa"/>
            <w:noWrap/>
            <w:hideMark/>
          </w:tcPr>
          <w:p w14:paraId="3E4BBEFD" w14:textId="77777777" w:rsidR="00E65DBE" w:rsidRPr="00E9302F" w:rsidRDefault="00E65DBE" w:rsidP="00AF0D4C">
            <w:pPr>
              <w:spacing w:after="0"/>
              <w:jc w:val="center"/>
              <w:rPr>
                <w:ins w:id="7668" w:author="China Telecom" w:date="2020-11-20T19:17:00Z"/>
                <w:lang w:eastAsia="zh-CN"/>
              </w:rPr>
            </w:pPr>
            <w:ins w:id="7669" w:author="China Telecom" w:date="2020-11-20T19:17:00Z">
              <w:r w:rsidRPr="00E9302F">
                <w:rPr>
                  <w:lang w:eastAsia="zh-CN"/>
                </w:rPr>
                <w:t>5.86</w:t>
              </w:r>
            </w:ins>
          </w:p>
        </w:tc>
      </w:tr>
      <w:tr w:rsidR="00E65DBE" w:rsidRPr="00E9302F" w14:paraId="6C101853" w14:textId="77777777" w:rsidTr="00AF0D4C">
        <w:trPr>
          <w:ins w:id="7670" w:author="China Telecom" w:date="2020-11-20T19:17:00Z"/>
        </w:trPr>
        <w:tc>
          <w:tcPr>
            <w:tcW w:w="1060" w:type="dxa"/>
            <w:vMerge/>
            <w:hideMark/>
          </w:tcPr>
          <w:p w14:paraId="18E3A39C" w14:textId="77777777" w:rsidR="00E65DBE" w:rsidRPr="00E9302F" w:rsidRDefault="00E65DBE" w:rsidP="00AF0D4C">
            <w:pPr>
              <w:spacing w:after="0"/>
              <w:rPr>
                <w:ins w:id="7671" w:author="China Telecom" w:date="2020-11-20T19:17:00Z"/>
                <w:noProof/>
                <w:lang w:eastAsia="zh-CN"/>
              </w:rPr>
            </w:pPr>
          </w:p>
        </w:tc>
        <w:tc>
          <w:tcPr>
            <w:tcW w:w="1533" w:type="dxa"/>
            <w:vMerge/>
            <w:hideMark/>
          </w:tcPr>
          <w:p w14:paraId="70085FD3" w14:textId="77777777" w:rsidR="00E65DBE" w:rsidRPr="00E9302F" w:rsidRDefault="00E65DBE" w:rsidP="00AF0D4C">
            <w:pPr>
              <w:spacing w:after="0"/>
              <w:rPr>
                <w:ins w:id="7672" w:author="China Telecom" w:date="2020-11-20T19:17:00Z"/>
                <w:noProof/>
                <w:lang w:eastAsia="zh-CN"/>
              </w:rPr>
            </w:pPr>
          </w:p>
        </w:tc>
        <w:tc>
          <w:tcPr>
            <w:tcW w:w="2446" w:type="dxa"/>
            <w:noWrap/>
            <w:hideMark/>
          </w:tcPr>
          <w:p w14:paraId="0C511EC9" w14:textId="77777777" w:rsidR="00E65DBE" w:rsidRPr="00E9302F" w:rsidRDefault="00E65DBE" w:rsidP="00AF0D4C">
            <w:pPr>
              <w:spacing w:after="0"/>
              <w:rPr>
                <w:ins w:id="7673" w:author="China Telecom" w:date="2020-11-20T19:17:00Z"/>
                <w:lang w:eastAsia="zh-CN"/>
              </w:rPr>
            </w:pPr>
            <w:ins w:id="7674" w:author="China Telecom" w:date="2020-11-20T19:17:00Z">
              <w:r w:rsidRPr="00E9302F">
                <w:rPr>
                  <w:lang w:eastAsia="zh-CN"/>
                </w:rPr>
                <w:t>PUCCH Format 3 11bit</w:t>
              </w:r>
            </w:ins>
          </w:p>
        </w:tc>
        <w:tc>
          <w:tcPr>
            <w:tcW w:w="1026" w:type="dxa"/>
            <w:noWrap/>
            <w:hideMark/>
          </w:tcPr>
          <w:p w14:paraId="1F16C5AF" w14:textId="77777777" w:rsidR="00E65DBE" w:rsidRPr="00E9302F" w:rsidRDefault="00E65DBE" w:rsidP="00AF0D4C">
            <w:pPr>
              <w:spacing w:after="0"/>
              <w:jc w:val="center"/>
              <w:rPr>
                <w:ins w:id="7675" w:author="China Telecom" w:date="2020-11-20T19:17:00Z"/>
                <w:lang w:eastAsia="zh-CN"/>
              </w:rPr>
            </w:pPr>
            <w:ins w:id="7676" w:author="China Telecom" w:date="2020-11-20T19:17:00Z">
              <w:r w:rsidRPr="00E9302F">
                <w:rPr>
                  <w:lang w:eastAsia="zh-CN"/>
                </w:rPr>
                <w:t>7</w:t>
              </w:r>
            </w:ins>
          </w:p>
        </w:tc>
        <w:tc>
          <w:tcPr>
            <w:tcW w:w="1650" w:type="dxa"/>
            <w:noWrap/>
            <w:hideMark/>
          </w:tcPr>
          <w:p w14:paraId="47AA9B0C" w14:textId="77777777" w:rsidR="00E65DBE" w:rsidRPr="00E9302F" w:rsidRDefault="00E65DBE" w:rsidP="00AF0D4C">
            <w:pPr>
              <w:spacing w:after="0"/>
              <w:jc w:val="center"/>
              <w:rPr>
                <w:ins w:id="7677" w:author="China Telecom" w:date="2020-11-20T19:17:00Z"/>
                <w:lang w:eastAsia="zh-CN"/>
              </w:rPr>
            </w:pPr>
            <w:ins w:id="7678" w:author="China Telecom" w:date="2020-11-20T19:17:00Z">
              <w:r w:rsidRPr="00E9302F">
                <w:rPr>
                  <w:lang w:eastAsia="zh-CN"/>
                </w:rPr>
                <w:t>150.63</w:t>
              </w:r>
            </w:ins>
          </w:p>
        </w:tc>
        <w:tc>
          <w:tcPr>
            <w:tcW w:w="1116" w:type="dxa"/>
            <w:noWrap/>
            <w:hideMark/>
          </w:tcPr>
          <w:p w14:paraId="770AF858" w14:textId="77777777" w:rsidR="00E65DBE" w:rsidRPr="00E9302F" w:rsidRDefault="00E65DBE" w:rsidP="00AF0D4C">
            <w:pPr>
              <w:spacing w:after="0"/>
              <w:jc w:val="center"/>
              <w:rPr>
                <w:ins w:id="7679" w:author="China Telecom" w:date="2020-11-20T19:17:00Z"/>
                <w:lang w:eastAsia="zh-CN"/>
              </w:rPr>
            </w:pPr>
            <w:ins w:id="7680" w:author="China Telecom" w:date="2020-11-20T19:17:00Z">
              <w:r w:rsidRPr="00E9302F">
                <w:rPr>
                  <w:lang w:eastAsia="zh-CN"/>
                </w:rPr>
                <w:t>1.35</w:t>
              </w:r>
            </w:ins>
          </w:p>
        </w:tc>
        <w:tc>
          <w:tcPr>
            <w:tcW w:w="1026" w:type="dxa"/>
            <w:noWrap/>
            <w:hideMark/>
          </w:tcPr>
          <w:p w14:paraId="7AE631C4" w14:textId="77777777" w:rsidR="00E65DBE" w:rsidRPr="00E9302F" w:rsidRDefault="00E65DBE" w:rsidP="00AF0D4C">
            <w:pPr>
              <w:spacing w:after="0"/>
              <w:jc w:val="center"/>
              <w:rPr>
                <w:ins w:id="7681" w:author="China Telecom" w:date="2020-11-20T19:17:00Z"/>
                <w:lang w:eastAsia="zh-CN"/>
              </w:rPr>
            </w:pPr>
            <w:ins w:id="7682" w:author="China Telecom" w:date="2020-11-20T19:17:00Z">
              <w:r w:rsidRPr="00E9302F">
                <w:rPr>
                  <w:lang w:eastAsia="zh-CN"/>
                </w:rPr>
                <w:t>8.38</w:t>
              </w:r>
            </w:ins>
          </w:p>
        </w:tc>
      </w:tr>
      <w:tr w:rsidR="00E65DBE" w:rsidRPr="00E9302F" w14:paraId="56BA4D17" w14:textId="77777777" w:rsidTr="00AF0D4C">
        <w:trPr>
          <w:ins w:id="7683" w:author="China Telecom" w:date="2020-11-20T19:17:00Z"/>
        </w:trPr>
        <w:tc>
          <w:tcPr>
            <w:tcW w:w="1060" w:type="dxa"/>
            <w:vMerge/>
            <w:hideMark/>
          </w:tcPr>
          <w:p w14:paraId="40820630" w14:textId="77777777" w:rsidR="00E65DBE" w:rsidRPr="00E9302F" w:rsidRDefault="00E65DBE" w:rsidP="00AF0D4C">
            <w:pPr>
              <w:spacing w:after="0"/>
              <w:rPr>
                <w:ins w:id="7684" w:author="China Telecom" w:date="2020-11-20T19:17:00Z"/>
                <w:noProof/>
                <w:lang w:eastAsia="zh-CN"/>
              </w:rPr>
            </w:pPr>
          </w:p>
        </w:tc>
        <w:tc>
          <w:tcPr>
            <w:tcW w:w="1533" w:type="dxa"/>
            <w:vMerge/>
            <w:hideMark/>
          </w:tcPr>
          <w:p w14:paraId="573437C7" w14:textId="77777777" w:rsidR="00E65DBE" w:rsidRPr="00E9302F" w:rsidRDefault="00E65DBE" w:rsidP="00AF0D4C">
            <w:pPr>
              <w:spacing w:after="0"/>
              <w:rPr>
                <w:ins w:id="7685" w:author="China Telecom" w:date="2020-11-20T19:17:00Z"/>
                <w:noProof/>
                <w:lang w:eastAsia="zh-CN"/>
              </w:rPr>
            </w:pPr>
          </w:p>
        </w:tc>
        <w:tc>
          <w:tcPr>
            <w:tcW w:w="2446" w:type="dxa"/>
            <w:noWrap/>
            <w:hideMark/>
          </w:tcPr>
          <w:p w14:paraId="094CAD0E" w14:textId="77777777" w:rsidR="00E65DBE" w:rsidRPr="00E9302F" w:rsidRDefault="00E65DBE" w:rsidP="00AF0D4C">
            <w:pPr>
              <w:spacing w:after="0"/>
              <w:rPr>
                <w:ins w:id="7686" w:author="China Telecom" w:date="2020-11-20T19:17:00Z"/>
                <w:lang w:eastAsia="zh-CN"/>
              </w:rPr>
            </w:pPr>
            <w:ins w:id="7687" w:author="China Telecom" w:date="2020-11-20T19:17:00Z">
              <w:r w:rsidRPr="00E9302F">
                <w:rPr>
                  <w:lang w:eastAsia="zh-CN"/>
                </w:rPr>
                <w:t>PUCCH Format 1</w:t>
              </w:r>
            </w:ins>
          </w:p>
        </w:tc>
        <w:tc>
          <w:tcPr>
            <w:tcW w:w="1026" w:type="dxa"/>
            <w:noWrap/>
            <w:hideMark/>
          </w:tcPr>
          <w:p w14:paraId="5D97AACE" w14:textId="77777777" w:rsidR="00E65DBE" w:rsidRPr="00E9302F" w:rsidRDefault="00E65DBE" w:rsidP="00AF0D4C">
            <w:pPr>
              <w:spacing w:after="0"/>
              <w:jc w:val="center"/>
              <w:rPr>
                <w:ins w:id="7688" w:author="China Telecom" w:date="2020-11-20T19:17:00Z"/>
                <w:lang w:eastAsia="zh-CN"/>
              </w:rPr>
            </w:pPr>
            <w:ins w:id="7689" w:author="China Telecom" w:date="2020-11-20T19:17:00Z">
              <w:r w:rsidRPr="00E9302F">
                <w:rPr>
                  <w:lang w:eastAsia="zh-CN"/>
                </w:rPr>
                <w:t>11</w:t>
              </w:r>
            </w:ins>
          </w:p>
        </w:tc>
        <w:tc>
          <w:tcPr>
            <w:tcW w:w="1650" w:type="dxa"/>
            <w:noWrap/>
            <w:hideMark/>
          </w:tcPr>
          <w:p w14:paraId="1E808DEF" w14:textId="77777777" w:rsidR="00E65DBE" w:rsidRPr="00E9302F" w:rsidRDefault="00E65DBE" w:rsidP="00AF0D4C">
            <w:pPr>
              <w:spacing w:after="0"/>
              <w:jc w:val="center"/>
              <w:rPr>
                <w:ins w:id="7690" w:author="China Telecom" w:date="2020-11-20T19:17:00Z"/>
                <w:lang w:eastAsia="zh-CN"/>
              </w:rPr>
            </w:pPr>
            <w:ins w:id="7691" w:author="China Telecom" w:date="2020-11-20T19:17:00Z">
              <w:r w:rsidRPr="00E9302F">
                <w:rPr>
                  <w:lang w:eastAsia="zh-CN"/>
                </w:rPr>
                <w:t>152.06</w:t>
              </w:r>
            </w:ins>
          </w:p>
        </w:tc>
        <w:tc>
          <w:tcPr>
            <w:tcW w:w="1116" w:type="dxa"/>
            <w:noWrap/>
            <w:hideMark/>
          </w:tcPr>
          <w:p w14:paraId="44D1CF48" w14:textId="77777777" w:rsidR="00E65DBE" w:rsidRPr="00E9302F" w:rsidRDefault="00E65DBE" w:rsidP="00AF0D4C">
            <w:pPr>
              <w:spacing w:after="0"/>
              <w:jc w:val="center"/>
              <w:rPr>
                <w:ins w:id="7692" w:author="China Telecom" w:date="2020-11-20T19:17:00Z"/>
                <w:lang w:eastAsia="zh-CN"/>
              </w:rPr>
            </w:pPr>
            <w:ins w:id="7693" w:author="China Telecom" w:date="2020-11-20T19:17:00Z">
              <w:r w:rsidRPr="00E9302F">
                <w:rPr>
                  <w:lang w:eastAsia="zh-CN"/>
                </w:rPr>
                <w:t>1.46</w:t>
              </w:r>
            </w:ins>
          </w:p>
        </w:tc>
        <w:tc>
          <w:tcPr>
            <w:tcW w:w="1026" w:type="dxa"/>
            <w:noWrap/>
            <w:hideMark/>
          </w:tcPr>
          <w:p w14:paraId="4009E59B" w14:textId="77777777" w:rsidR="00E65DBE" w:rsidRPr="00E9302F" w:rsidRDefault="00E65DBE" w:rsidP="00AF0D4C">
            <w:pPr>
              <w:spacing w:after="0"/>
              <w:jc w:val="center"/>
              <w:rPr>
                <w:ins w:id="7694" w:author="China Telecom" w:date="2020-11-20T19:17:00Z"/>
                <w:lang w:eastAsia="zh-CN"/>
              </w:rPr>
            </w:pPr>
            <w:ins w:id="7695" w:author="China Telecom" w:date="2020-11-20T19:17:00Z">
              <w:r w:rsidRPr="00E9302F">
                <w:rPr>
                  <w:lang w:eastAsia="zh-CN"/>
                </w:rPr>
                <w:t>9.81</w:t>
              </w:r>
            </w:ins>
          </w:p>
        </w:tc>
      </w:tr>
      <w:tr w:rsidR="00E65DBE" w:rsidRPr="00E9302F" w14:paraId="6B7726A1" w14:textId="77777777" w:rsidTr="00AF0D4C">
        <w:trPr>
          <w:ins w:id="7696" w:author="China Telecom" w:date="2020-11-20T19:17:00Z"/>
        </w:trPr>
        <w:tc>
          <w:tcPr>
            <w:tcW w:w="1060" w:type="dxa"/>
            <w:vMerge w:val="restart"/>
            <w:hideMark/>
          </w:tcPr>
          <w:p w14:paraId="442C46C5" w14:textId="77777777" w:rsidR="00E65DBE" w:rsidRPr="00691270" w:rsidRDefault="00E65DBE" w:rsidP="00AF0D4C">
            <w:pPr>
              <w:spacing w:after="0"/>
              <w:rPr>
                <w:ins w:id="7697" w:author="China Telecom" w:date="2020-11-20T19:17:00Z"/>
                <w:lang w:val="pt-BR" w:eastAsia="zh-CN"/>
              </w:rPr>
            </w:pPr>
            <w:ins w:id="7698" w:author="China Telecom" w:date="2020-11-20T19:17:00Z">
              <w:r w:rsidRPr="00691270">
                <w:rPr>
                  <w:lang w:val="pt-BR" w:eastAsia="zh-CN"/>
                </w:rPr>
                <w:t>Rural 2.6GHz TDD NLOS O2I</w:t>
              </w:r>
            </w:ins>
          </w:p>
        </w:tc>
        <w:tc>
          <w:tcPr>
            <w:tcW w:w="1533" w:type="dxa"/>
            <w:vMerge w:val="restart"/>
            <w:hideMark/>
          </w:tcPr>
          <w:p w14:paraId="71A3BE1E" w14:textId="77777777" w:rsidR="00E65DBE" w:rsidRPr="00E9302F" w:rsidRDefault="00E65DBE" w:rsidP="00AF0D4C">
            <w:pPr>
              <w:spacing w:after="0"/>
              <w:rPr>
                <w:ins w:id="7699" w:author="China Telecom" w:date="2020-11-20T19:17:00Z"/>
                <w:lang w:eastAsia="zh-CN"/>
              </w:rPr>
            </w:pPr>
            <w:ins w:id="7700" w:author="China Telecom" w:date="2020-11-20T19:17:00Z">
              <w:r w:rsidRPr="00E9302F">
                <w:rPr>
                  <w:lang w:eastAsia="zh-CN"/>
                </w:rPr>
                <w:t>S</w:t>
              </w:r>
              <w:r>
                <w:rPr>
                  <w:lang w:eastAsia="zh-CN"/>
                </w:rPr>
                <w:t>c</w:t>
              </w:r>
              <w:r w:rsidRPr="00E9302F">
                <w:rPr>
                  <w:lang w:eastAsia="zh-CN"/>
                </w:rPr>
                <w:t>enario dependent target</w:t>
              </w:r>
              <w:r w:rsidRPr="00E9302F">
                <w:rPr>
                  <w:lang w:eastAsia="zh-CN"/>
                </w:rPr>
                <w:br/>
                <w:t xml:space="preserve">ISD=1732m </w:t>
              </w:r>
            </w:ins>
          </w:p>
        </w:tc>
        <w:tc>
          <w:tcPr>
            <w:tcW w:w="2446" w:type="dxa"/>
            <w:noWrap/>
            <w:hideMark/>
          </w:tcPr>
          <w:p w14:paraId="31C17AD6" w14:textId="77777777" w:rsidR="00E65DBE" w:rsidRPr="00E9302F" w:rsidRDefault="00E65DBE" w:rsidP="00AF0D4C">
            <w:pPr>
              <w:spacing w:after="0"/>
              <w:rPr>
                <w:ins w:id="7701" w:author="China Telecom" w:date="2020-11-20T19:17:00Z"/>
                <w:lang w:eastAsia="zh-CN"/>
              </w:rPr>
            </w:pPr>
            <w:ins w:id="7702" w:author="China Telecom" w:date="2020-11-20T19:17:00Z">
              <w:r w:rsidRPr="00E9302F">
                <w:rPr>
                  <w:lang w:eastAsia="zh-CN"/>
                </w:rPr>
                <w:t>PUSCH for eMBB DDDDDDDSUU</w:t>
              </w:r>
            </w:ins>
          </w:p>
        </w:tc>
        <w:tc>
          <w:tcPr>
            <w:tcW w:w="1026" w:type="dxa"/>
            <w:noWrap/>
            <w:hideMark/>
          </w:tcPr>
          <w:p w14:paraId="669239FC" w14:textId="77777777" w:rsidR="00E65DBE" w:rsidRPr="00E9302F" w:rsidRDefault="00E65DBE" w:rsidP="00AF0D4C">
            <w:pPr>
              <w:spacing w:after="0"/>
              <w:jc w:val="center"/>
              <w:rPr>
                <w:ins w:id="7703" w:author="China Telecom" w:date="2020-11-20T19:17:00Z"/>
                <w:lang w:eastAsia="zh-CN"/>
              </w:rPr>
            </w:pPr>
            <w:ins w:id="7704" w:author="China Telecom" w:date="2020-11-20T19:17:00Z">
              <w:r w:rsidRPr="00E9302F">
                <w:rPr>
                  <w:lang w:eastAsia="zh-CN"/>
                </w:rPr>
                <w:t>7</w:t>
              </w:r>
            </w:ins>
          </w:p>
        </w:tc>
        <w:tc>
          <w:tcPr>
            <w:tcW w:w="1650" w:type="dxa"/>
            <w:noWrap/>
            <w:hideMark/>
          </w:tcPr>
          <w:p w14:paraId="12C75503" w14:textId="77777777" w:rsidR="00E65DBE" w:rsidRPr="00E9302F" w:rsidRDefault="00E65DBE" w:rsidP="00AF0D4C">
            <w:pPr>
              <w:spacing w:after="0"/>
              <w:jc w:val="center"/>
              <w:rPr>
                <w:ins w:id="7705" w:author="China Telecom" w:date="2020-11-20T19:17:00Z"/>
                <w:lang w:eastAsia="zh-CN"/>
              </w:rPr>
            </w:pPr>
            <w:ins w:id="7706" w:author="China Telecom" w:date="2020-11-20T19:17:00Z">
              <w:r w:rsidRPr="00E9302F">
                <w:rPr>
                  <w:lang w:eastAsia="zh-CN"/>
                </w:rPr>
                <w:t>142.46</w:t>
              </w:r>
            </w:ins>
          </w:p>
        </w:tc>
        <w:tc>
          <w:tcPr>
            <w:tcW w:w="1116" w:type="dxa"/>
            <w:noWrap/>
            <w:hideMark/>
          </w:tcPr>
          <w:p w14:paraId="04150D1D" w14:textId="77777777" w:rsidR="00E65DBE" w:rsidRPr="00E9302F" w:rsidRDefault="00E65DBE" w:rsidP="00AF0D4C">
            <w:pPr>
              <w:spacing w:after="0"/>
              <w:jc w:val="center"/>
              <w:rPr>
                <w:ins w:id="7707" w:author="China Telecom" w:date="2020-11-20T19:17:00Z"/>
                <w:lang w:eastAsia="zh-CN"/>
              </w:rPr>
            </w:pPr>
            <w:ins w:id="7708" w:author="China Telecom" w:date="2020-11-20T19:17:00Z">
              <w:r w:rsidRPr="00E9302F">
                <w:rPr>
                  <w:lang w:eastAsia="zh-CN"/>
                </w:rPr>
                <w:t>1.05</w:t>
              </w:r>
            </w:ins>
          </w:p>
        </w:tc>
        <w:tc>
          <w:tcPr>
            <w:tcW w:w="1026" w:type="dxa"/>
            <w:noWrap/>
            <w:hideMark/>
          </w:tcPr>
          <w:p w14:paraId="36A4CDC7" w14:textId="77777777" w:rsidR="00E65DBE" w:rsidRPr="00E9302F" w:rsidRDefault="00E65DBE" w:rsidP="00AF0D4C">
            <w:pPr>
              <w:spacing w:after="0"/>
              <w:jc w:val="center"/>
              <w:rPr>
                <w:ins w:id="7709" w:author="China Telecom" w:date="2020-11-20T19:17:00Z"/>
                <w:lang w:eastAsia="zh-CN"/>
              </w:rPr>
            </w:pPr>
            <w:ins w:id="7710" w:author="China Telecom" w:date="2020-11-20T19:17:00Z">
              <w:r w:rsidRPr="00E9302F">
                <w:rPr>
                  <w:lang w:eastAsia="zh-CN"/>
                </w:rPr>
                <w:t>0.00</w:t>
              </w:r>
            </w:ins>
          </w:p>
        </w:tc>
      </w:tr>
      <w:tr w:rsidR="00E65DBE" w:rsidRPr="00E9302F" w14:paraId="72D79346" w14:textId="77777777" w:rsidTr="00AF0D4C">
        <w:trPr>
          <w:ins w:id="7711" w:author="China Telecom" w:date="2020-11-20T19:17:00Z"/>
        </w:trPr>
        <w:tc>
          <w:tcPr>
            <w:tcW w:w="1060" w:type="dxa"/>
            <w:vMerge/>
            <w:hideMark/>
          </w:tcPr>
          <w:p w14:paraId="5511D870" w14:textId="77777777" w:rsidR="00E65DBE" w:rsidRPr="00E9302F" w:rsidRDefault="00E65DBE" w:rsidP="00AF0D4C">
            <w:pPr>
              <w:spacing w:after="0"/>
              <w:rPr>
                <w:ins w:id="7712" w:author="China Telecom" w:date="2020-11-20T19:17:00Z"/>
                <w:noProof/>
                <w:lang w:eastAsia="zh-CN"/>
              </w:rPr>
            </w:pPr>
          </w:p>
        </w:tc>
        <w:tc>
          <w:tcPr>
            <w:tcW w:w="1533" w:type="dxa"/>
            <w:vMerge/>
            <w:hideMark/>
          </w:tcPr>
          <w:p w14:paraId="28A91489" w14:textId="77777777" w:rsidR="00E65DBE" w:rsidRPr="00E9302F" w:rsidRDefault="00E65DBE" w:rsidP="00AF0D4C">
            <w:pPr>
              <w:spacing w:after="0"/>
              <w:rPr>
                <w:ins w:id="7713" w:author="China Telecom" w:date="2020-11-20T19:17:00Z"/>
                <w:noProof/>
                <w:lang w:eastAsia="zh-CN"/>
              </w:rPr>
            </w:pPr>
          </w:p>
        </w:tc>
        <w:tc>
          <w:tcPr>
            <w:tcW w:w="2446" w:type="dxa"/>
            <w:noWrap/>
            <w:hideMark/>
          </w:tcPr>
          <w:p w14:paraId="7985890F" w14:textId="77777777" w:rsidR="00E65DBE" w:rsidRPr="00E9302F" w:rsidRDefault="00E65DBE" w:rsidP="00AF0D4C">
            <w:pPr>
              <w:spacing w:after="0"/>
              <w:rPr>
                <w:ins w:id="7714" w:author="China Telecom" w:date="2020-11-20T19:17:00Z"/>
                <w:lang w:eastAsia="zh-CN"/>
              </w:rPr>
            </w:pPr>
            <w:ins w:id="7715" w:author="China Telecom" w:date="2020-11-20T19:17:00Z">
              <w:r w:rsidRPr="00E9302F">
                <w:rPr>
                  <w:lang w:eastAsia="zh-CN"/>
                </w:rPr>
                <w:t>PUCCH Format 3 11bit</w:t>
              </w:r>
            </w:ins>
          </w:p>
        </w:tc>
        <w:tc>
          <w:tcPr>
            <w:tcW w:w="1026" w:type="dxa"/>
            <w:noWrap/>
            <w:hideMark/>
          </w:tcPr>
          <w:p w14:paraId="12E7F49F" w14:textId="77777777" w:rsidR="00E65DBE" w:rsidRPr="00E9302F" w:rsidRDefault="00E65DBE" w:rsidP="00AF0D4C">
            <w:pPr>
              <w:spacing w:after="0"/>
              <w:jc w:val="center"/>
              <w:rPr>
                <w:ins w:id="7716" w:author="China Telecom" w:date="2020-11-20T19:17:00Z"/>
                <w:lang w:eastAsia="zh-CN"/>
              </w:rPr>
            </w:pPr>
            <w:ins w:id="7717" w:author="China Telecom" w:date="2020-11-20T19:17:00Z">
              <w:r w:rsidRPr="00E9302F">
                <w:rPr>
                  <w:lang w:eastAsia="zh-CN"/>
                </w:rPr>
                <w:t>4</w:t>
              </w:r>
            </w:ins>
          </w:p>
        </w:tc>
        <w:tc>
          <w:tcPr>
            <w:tcW w:w="1650" w:type="dxa"/>
            <w:noWrap/>
            <w:hideMark/>
          </w:tcPr>
          <w:p w14:paraId="67A02817" w14:textId="77777777" w:rsidR="00E65DBE" w:rsidRPr="00E9302F" w:rsidRDefault="00E65DBE" w:rsidP="00AF0D4C">
            <w:pPr>
              <w:spacing w:after="0"/>
              <w:jc w:val="center"/>
              <w:rPr>
                <w:ins w:id="7718" w:author="China Telecom" w:date="2020-11-20T19:17:00Z"/>
                <w:lang w:eastAsia="zh-CN"/>
              </w:rPr>
            </w:pPr>
            <w:ins w:id="7719" w:author="China Telecom" w:date="2020-11-20T19:17:00Z">
              <w:r w:rsidRPr="00E9302F">
                <w:rPr>
                  <w:lang w:eastAsia="zh-CN"/>
                </w:rPr>
                <w:t>149.30</w:t>
              </w:r>
            </w:ins>
          </w:p>
        </w:tc>
        <w:tc>
          <w:tcPr>
            <w:tcW w:w="1116" w:type="dxa"/>
            <w:noWrap/>
            <w:hideMark/>
          </w:tcPr>
          <w:p w14:paraId="062EDA44" w14:textId="77777777" w:rsidR="00E65DBE" w:rsidRPr="00E9302F" w:rsidRDefault="00E65DBE" w:rsidP="00AF0D4C">
            <w:pPr>
              <w:spacing w:after="0"/>
              <w:jc w:val="center"/>
              <w:rPr>
                <w:ins w:id="7720" w:author="China Telecom" w:date="2020-11-20T19:17:00Z"/>
                <w:lang w:eastAsia="zh-CN"/>
              </w:rPr>
            </w:pPr>
            <w:ins w:id="7721" w:author="China Telecom" w:date="2020-11-20T19:17:00Z">
              <w:r w:rsidRPr="00E9302F">
                <w:rPr>
                  <w:lang w:eastAsia="zh-CN"/>
                </w:rPr>
                <w:t>0.45</w:t>
              </w:r>
            </w:ins>
          </w:p>
        </w:tc>
        <w:tc>
          <w:tcPr>
            <w:tcW w:w="1026" w:type="dxa"/>
            <w:noWrap/>
            <w:hideMark/>
          </w:tcPr>
          <w:p w14:paraId="4E78295C" w14:textId="77777777" w:rsidR="00E65DBE" w:rsidRPr="00E9302F" w:rsidRDefault="00E65DBE" w:rsidP="00AF0D4C">
            <w:pPr>
              <w:spacing w:after="0"/>
              <w:jc w:val="center"/>
              <w:rPr>
                <w:ins w:id="7722" w:author="China Telecom" w:date="2020-11-20T19:17:00Z"/>
                <w:lang w:eastAsia="zh-CN"/>
              </w:rPr>
            </w:pPr>
            <w:ins w:id="7723" w:author="China Telecom" w:date="2020-11-20T19:17:00Z">
              <w:r w:rsidRPr="00E9302F">
                <w:rPr>
                  <w:lang w:eastAsia="zh-CN"/>
                </w:rPr>
                <w:t>6.84</w:t>
              </w:r>
            </w:ins>
          </w:p>
        </w:tc>
      </w:tr>
      <w:tr w:rsidR="00E65DBE" w:rsidRPr="00E9302F" w14:paraId="7747B2FE" w14:textId="77777777" w:rsidTr="00AF0D4C">
        <w:trPr>
          <w:ins w:id="7724" w:author="China Telecom" w:date="2020-11-20T19:17:00Z"/>
        </w:trPr>
        <w:tc>
          <w:tcPr>
            <w:tcW w:w="1060" w:type="dxa"/>
            <w:hideMark/>
          </w:tcPr>
          <w:p w14:paraId="5339D100" w14:textId="77777777" w:rsidR="00E65DBE" w:rsidRPr="00691270" w:rsidRDefault="00E65DBE" w:rsidP="00AF0D4C">
            <w:pPr>
              <w:spacing w:after="0"/>
              <w:rPr>
                <w:ins w:id="7725" w:author="China Telecom" w:date="2020-11-20T19:17:00Z"/>
                <w:lang w:val="pt-BR" w:eastAsia="zh-CN"/>
              </w:rPr>
            </w:pPr>
            <w:ins w:id="7726" w:author="China Telecom" w:date="2020-11-20T19:17:00Z">
              <w:r w:rsidRPr="00691270">
                <w:rPr>
                  <w:lang w:val="pt-BR" w:eastAsia="zh-CN"/>
                </w:rPr>
                <w:t>Rural 2GHz FDD NLOS O2I</w:t>
              </w:r>
            </w:ins>
          </w:p>
        </w:tc>
        <w:tc>
          <w:tcPr>
            <w:tcW w:w="1533" w:type="dxa"/>
            <w:hideMark/>
          </w:tcPr>
          <w:p w14:paraId="6C13CE7B" w14:textId="77777777" w:rsidR="00E65DBE" w:rsidRPr="00E9302F" w:rsidRDefault="00E65DBE" w:rsidP="00AF0D4C">
            <w:pPr>
              <w:spacing w:after="0"/>
              <w:rPr>
                <w:ins w:id="7727" w:author="China Telecom" w:date="2020-11-20T19:17:00Z"/>
                <w:lang w:eastAsia="zh-CN"/>
              </w:rPr>
            </w:pPr>
            <w:ins w:id="7728" w:author="China Telecom" w:date="2020-11-20T19:17:00Z">
              <w:r w:rsidRPr="00E9302F">
                <w:rPr>
                  <w:lang w:eastAsia="zh-CN"/>
                </w:rPr>
                <w:t>S</w:t>
              </w:r>
              <w:r>
                <w:rPr>
                  <w:lang w:eastAsia="zh-CN"/>
                </w:rPr>
                <w:t>c</w:t>
              </w:r>
              <w:r w:rsidRPr="00E9302F">
                <w:rPr>
                  <w:lang w:eastAsia="zh-CN"/>
                </w:rPr>
                <w:t>enario dependent target</w:t>
              </w:r>
              <w:r w:rsidRPr="00E9302F">
                <w:rPr>
                  <w:lang w:eastAsia="zh-CN"/>
                </w:rPr>
                <w:br/>
                <w:t>ISD=1732m</w:t>
              </w:r>
            </w:ins>
          </w:p>
        </w:tc>
        <w:tc>
          <w:tcPr>
            <w:tcW w:w="2446" w:type="dxa"/>
            <w:noWrap/>
            <w:hideMark/>
          </w:tcPr>
          <w:p w14:paraId="4EE52A96" w14:textId="77777777" w:rsidR="00E65DBE" w:rsidRPr="00E9302F" w:rsidRDefault="00E65DBE" w:rsidP="00AF0D4C">
            <w:pPr>
              <w:spacing w:after="0"/>
              <w:rPr>
                <w:ins w:id="7729" w:author="China Telecom" w:date="2020-11-20T19:17:00Z"/>
                <w:lang w:eastAsia="zh-CN"/>
              </w:rPr>
            </w:pPr>
            <w:ins w:id="7730" w:author="China Telecom" w:date="2020-11-20T19:17:00Z">
              <w:r w:rsidRPr="00E9302F">
                <w:rPr>
                  <w:lang w:eastAsia="zh-CN"/>
                </w:rPr>
                <w:t>PRACH Format B4</w:t>
              </w:r>
            </w:ins>
          </w:p>
        </w:tc>
        <w:tc>
          <w:tcPr>
            <w:tcW w:w="1026" w:type="dxa"/>
            <w:noWrap/>
            <w:hideMark/>
          </w:tcPr>
          <w:p w14:paraId="489F9788" w14:textId="77777777" w:rsidR="00E65DBE" w:rsidRPr="00E9302F" w:rsidRDefault="00E65DBE" w:rsidP="00AF0D4C">
            <w:pPr>
              <w:spacing w:after="0"/>
              <w:jc w:val="center"/>
              <w:rPr>
                <w:ins w:id="7731" w:author="China Telecom" w:date="2020-11-20T19:17:00Z"/>
                <w:lang w:eastAsia="zh-CN"/>
              </w:rPr>
            </w:pPr>
            <w:ins w:id="7732" w:author="China Telecom" w:date="2020-11-20T19:17:00Z">
              <w:r w:rsidRPr="00E9302F">
                <w:rPr>
                  <w:lang w:eastAsia="zh-CN"/>
                </w:rPr>
                <w:t>4</w:t>
              </w:r>
            </w:ins>
          </w:p>
        </w:tc>
        <w:tc>
          <w:tcPr>
            <w:tcW w:w="1650" w:type="dxa"/>
            <w:noWrap/>
            <w:hideMark/>
          </w:tcPr>
          <w:p w14:paraId="2D850A7C" w14:textId="77777777" w:rsidR="00E65DBE" w:rsidRPr="00E9302F" w:rsidRDefault="00E65DBE" w:rsidP="00AF0D4C">
            <w:pPr>
              <w:spacing w:after="0"/>
              <w:jc w:val="center"/>
              <w:rPr>
                <w:ins w:id="7733" w:author="China Telecom" w:date="2020-11-20T19:17:00Z"/>
                <w:lang w:eastAsia="zh-CN"/>
              </w:rPr>
            </w:pPr>
            <w:ins w:id="7734" w:author="China Telecom" w:date="2020-11-20T19:17:00Z">
              <w:r w:rsidRPr="00E9302F">
                <w:rPr>
                  <w:lang w:eastAsia="zh-CN"/>
                </w:rPr>
                <w:t>142.35</w:t>
              </w:r>
            </w:ins>
          </w:p>
        </w:tc>
        <w:tc>
          <w:tcPr>
            <w:tcW w:w="1116" w:type="dxa"/>
            <w:noWrap/>
            <w:hideMark/>
          </w:tcPr>
          <w:p w14:paraId="63EFF4DC" w14:textId="77777777" w:rsidR="00E65DBE" w:rsidRPr="00E9302F" w:rsidRDefault="00E65DBE" w:rsidP="00AF0D4C">
            <w:pPr>
              <w:spacing w:after="0"/>
              <w:jc w:val="center"/>
              <w:rPr>
                <w:ins w:id="7735" w:author="China Telecom" w:date="2020-11-20T19:17:00Z"/>
                <w:lang w:eastAsia="zh-CN"/>
              </w:rPr>
            </w:pPr>
            <w:ins w:id="7736" w:author="China Telecom" w:date="2020-11-20T19:17:00Z">
              <w:r w:rsidRPr="00E9302F">
                <w:rPr>
                  <w:lang w:eastAsia="zh-CN"/>
                </w:rPr>
                <w:t>2.02</w:t>
              </w:r>
            </w:ins>
          </w:p>
        </w:tc>
        <w:tc>
          <w:tcPr>
            <w:tcW w:w="1026" w:type="dxa"/>
            <w:noWrap/>
            <w:hideMark/>
          </w:tcPr>
          <w:p w14:paraId="07919682" w14:textId="77777777" w:rsidR="00E65DBE" w:rsidRPr="00E9302F" w:rsidRDefault="00E65DBE" w:rsidP="00AF0D4C">
            <w:pPr>
              <w:spacing w:after="0"/>
              <w:jc w:val="center"/>
              <w:rPr>
                <w:ins w:id="7737" w:author="China Telecom" w:date="2020-11-20T19:17:00Z"/>
                <w:lang w:eastAsia="zh-CN"/>
              </w:rPr>
            </w:pPr>
            <w:ins w:id="7738" w:author="China Telecom" w:date="2020-11-20T19:17:00Z">
              <w:r w:rsidRPr="00E9302F">
                <w:rPr>
                  <w:lang w:eastAsia="zh-CN"/>
                </w:rPr>
                <w:t>0.00</w:t>
              </w:r>
            </w:ins>
          </w:p>
        </w:tc>
      </w:tr>
      <w:tr w:rsidR="00E65DBE" w:rsidRPr="00E9302F" w14:paraId="4450D7B1" w14:textId="77777777" w:rsidTr="00AF0D4C">
        <w:trPr>
          <w:ins w:id="7739" w:author="China Telecom" w:date="2020-11-20T19:17:00Z"/>
        </w:trPr>
        <w:tc>
          <w:tcPr>
            <w:tcW w:w="1060" w:type="dxa"/>
            <w:vMerge w:val="restart"/>
            <w:hideMark/>
          </w:tcPr>
          <w:p w14:paraId="14AABC34" w14:textId="77777777" w:rsidR="00E65DBE" w:rsidRPr="00691270" w:rsidRDefault="00E65DBE" w:rsidP="00AF0D4C">
            <w:pPr>
              <w:spacing w:after="0"/>
              <w:rPr>
                <w:ins w:id="7740" w:author="China Telecom" w:date="2020-11-20T19:17:00Z"/>
                <w:lang w:val="pt-BR" w:eastAsia="zh-CN"/>
              </w:rPr>
            </w:pPr>
            <w:ins w:id="7741" w:author="China Telecom" w:date="2020-11-20T19:17:00Z">
              <w:r w:rsidRPr="00691270">
                <w:rPr>
                  <w:lang w:val="pt-BR" w:eastAsia="zh-CN"/>
                </w:rPr>
                <w:t>Rural 700MHz FDD NLOS O2I</w:t>
              </w:r>
            </w:ins>
          </w:p>
        </w:tc>
        <w:tc>
          <w:tcPr>
            <w:tcW w:w="1533" w:type="dxa"/>
            <w:vMerge w:val="restart"/>
            <w:hideMark/>
          </w:tcPr>
          <w:p w14:paraId="7502C92A" w14:textId="77777777" w:rsidR="00E65DBE" w:rsidRPr="00E9302F" w:rsidRDefault="00E65DBE" w:rsidP="00AF0D4C">
            <w:pPr>
              <w:spacing w:after="0"/>
              <w:rPr>
                <w:ins w:id="7742" w:author="China Telecom" w:date="2020-11-20T19:17:00Z"/>
                <w:lang w:eastAsia="zh-CN"/>
              </w:rPr>
            </w:pPr>
            <w:ins w:id="7743" w:author="China Telecom" w:date="2020-11-20T19:17:00Z">
              <w:r w:rsidRPr="00E9302F">
                <w:rPr>
                  <w:lang w:eastAsia="zh-CN"/>
                </w:rPr>
                <w:t>Service dependent target</w:t>
              </w:r>
              <w:r w:rsidRPr="00E9302F">
                <w:rPr>
                  <w:lang w:eastAsia="zh-CN"/>
                </w:rPr>
                <w:br/>
                <w:t>MCL=139.2dB</w:t>
              </w:r>
            </w:ins>
          </w:p>
        </w:tc>
        <w:tc>
          <w:tcPr>
            <w:tcW w:w="2446" w:type="dxa"/>
            <w:noWrap/>
            <w:hideMark/>
          </w:tcPr>
          <w:p w14:paraId="06EC4BE5" w14:textId="77777777" w:rsidR="00E65DBE" w:rsidRPr="00E9302F" w:rsidRDefault="00E65DBE" w:rsidP="00AF0D4C">
            <w:pPr>
              <w:spacing w:after="0"/>
              <w:rPr>
                <w:ins w:id="7744" w:author="China Telecom" w:date="2020-11-20T19:17:00Z"/>
                <w:lang w:eastAsia="zh-CN"/>
              </w:rPr>
            </w:pPr>
            <w:ins w:id="7745" w:author="China Telecom" w:date="2020-11-20T19:17:00Z">
              <w:r w:rsidRPr="00E9302F">
                <w:rPr>
                  <w:lang w:eastAsia="zh-CN"/>
                </w:rPr>
                <w:t>PUSCH for VoIP UUUUU</w:t>
              </w:r>
            </w:ins>
          </w:p>
        </w:tc>
        <w:tc>
          <w:tcPr>
            <w:tcW w:w="1026" w:type="dxa"/>
            <w:noWrap/>
            <w:hideMark/>
          </w:tcPr>
          <w:p w14:paraId="32283894" w14:textId="77777777" w:rsidR="00E65DBE" w:rsidRPr="00E9302F" w:rsidRDefault="00E65DBE" w:rsidP="00AF0D4C">
            <w:pPr>
              <w:spacing w:after="0"/>
              <w:jc w:val="center"/>
              <w:rPr>
                <w:ins w:id="7746" w:author="China Telecom" w:date="2020-11-20T19:17:00Z"/>
                <w:lang w:eastAsia="zh-CN"/>
              </w:rPr>
            </w:pPr>
            <w:ins w:id="7747" w:author="China Telecom" w:date="2020-11-20T19:17:00Z">
              <w:r w:rsidRPr="00E9302F">
                <w:rPr>
                  <w:lang w:eastAsia="zh-CN"/>
                </w:rPr>
                <w:t>10</w:t>
              </w:r>
            </w:ins>
          </w:p>
        </w:tc>
        <w:tc>
          <w:tcPr>
            <w:tcW w:w="1650" w:type="dxa"/>
            <w:noWrap/>
            <w:hideMark/>
          </w:tcPr>
          <w:p w14:paraId="4C0F5BEF" w14:textId="77777777" w:rsidR="00E65DBE" w:rsidRPr="00E9302F" w:rsidRDefault="00E65DBE" w:rsidP="00AF0D4C">
            <w:pPr>
              <w:spacing w:after="0"/>
              <w:jc w:val="center"/>
              <w:rPr>
                <w:ins w:id="7748" w:author="China Telecom" w:date="2020-11-20T19:17:00Z"/>
                <w:lang w:eastAsia="zh-CN"/>
              </w:rPr>
            </w:pPr>
            <w:ins w:id="7749" w:author="China Telecom" w:date="2020-11-20T19:17:00Z">
              <w:r w:rsidRPr="00E9302F">
                <w:rPr>
                  <w:lang w:eastAsia="zh-CN"/>
                </w:rPr>
                <w:t>146.94</w:t>
              </w:r>
            </w:ins>
          </w:p>
        </w:tc>
        <w:tc>
          <w:tcPr>
            <w:tcW w:w="1116" w:type="dxa"/>
            <w:noWrap/>
            <w:hideMark/>
          </w:tcPr>
          <w:p w14:paraId="0446B552" w14:textId="77777777" w:rsidR="00E65DBE" w:rsidRPr="00E9302F" w:rsidRDefault="00E65DBE" w:rsidP="00AF0D4C">
            <w:pPr>
              <w:spacing w:after="0"/>
              <w:jc w:val="center"/>
              <w:rPr>
                <w:ins w:id="7750" w:author="China Telecom" w:date="2020-11-20T19:17:00Z"/>
                <w:lang w:eastAsia="zh-CN"/>
              </w:rPr>
            </w:pPr>
            <w:ins w:id="7751" w:author="China Telecom" w:date="2020-11-20T19:17:00Z">
              <w:r w:rsidRPr="00E9302F">
                <w:rPr>
                  <w:lang w:eastAsia="zh-CN"/>
                </w:rPr>
                <w:t>1.91</w:t>
              </w:r>
            </w:ins>
          </w:p>
        </w:tc>
        <w:tc>
          <w:tcPr>
            <w:tcW w:w="1026" w:type="dxa"/>
            <w:noWrap/>
            <w:hideMark/>
          </w:tcPr>
          <w:p w14:paraId="27A6C7EF" w14:textId="77777777" w:rsidR="00E65DBE" w:rsidRPr="00E9302F" w:rsidRDefault="00E65DBE" w:rsidP="00AF0D4C">
            <w:pPr>
              <w:spacing w:after="0"/>
              <w:jc w:val="center"/>
              <w:rPr>
                <w:ins w:id="7752" w:author="China Telecom" w:date="2020-11-20T19:17:00Z"/>
                <w:lang w:eastAsia="zh-CN"/>
              </w:rPr>
            </w:pPr>
            <w:ins w:id="7753" w:author="China Telecom" w:date="2020-11-20T19:17:00Z">
              <w:r w:rsidRPr="00E9302F">
                <w:rPr>
                  <w:lang w:eastAsia="zh-CN"/>
                </w:rPr>
                <w:t>0.00</w:t>
              </w:r>
            </w:ins>
          </w:p>
        </w:tc>
      </w:tr>
      <w:tr w:rsidR="00E65DBE" w:rsidRPr="00E9302F" w14:paraId="6995FF1D" w14:textId="77777777" w:rsidTr="00AF0D4C">
        <w:trPr>
          <w:ins w:id="7754" w:author="China Telecom" w:date="2020-11-20T19:17:00Z"/>
        </w:trPr>
        <w:tc>
          <w:tcPr>
            <w:tcW w:w="1060" w:type="dxa"/>
            <w:vMerge/>
            <w:hideMark/>
          </w:tcPr>
          <w:p w14:paraId="6C6F8028" w14:textId="77777777" w:rsidR="00E65DBE" w:rsidRPr="00E9302F" w:rsidRDefault="00E65DBE" w:rsidP="00AF0D4C">
            <w:pPr>
              <w:spacing w:after="0"/>
              <w:rPr>
                <w:ins w:id="7755" w:author="China Telecom" w:date="2020-11-20T19:17:00Z"/>
                <w:noProof/>
                <w:lang w:eastAsia="zh-CN"/>
              </w:rPr>
            </w:pPr>
          </w:p>
        </w:tc>
        <w:tc>
          <w:tcPr>
            <w:tcW w:w="1533" w:type="dxa"/>
            <w:vMerge/>
            <w:hideMark/>
          </w:tcPr>
          <w:p w14:paraId="0C947D17" w14:textId="77777777" w:rsidR="00E65DBE" w:rsidRPr="00E9302F" w:rsidRDefault="00E65DBE" w:rsidP="00AF0D4C">
            <w:pPr>
              <w:spacing w:after="0"/>
              <w:rPr>
                <w:ins w:id="7756" w:author="China Telecom" w:date="2020-11-20T19:17:00Z"/>
                <w:noProof/>
                <w:lang w:eastAsia="zh-CN"/>
              </w:rPr>
            </w:pPr>
          </w:p>
        </w:tc>
        <w:tc>
          <w:tcPr>
            <w:tcW w:w="2446" w:type="dxa"/>
            <w:noWrap/>
            <w:hideMark/>
          </w:tcPr>
          <w:p w14:paraId="378F86E4" w14:textId="77777777" w:rsidR="00E65DBE" w:rsidRPr="00E9302F" w:rsidRDefault="00E65DBE" w:rsidP="00AF0D4C">
            <w:pPr>
              <w:spacing w:after="0"/>
              <w:rPr>
                <w:ins w:id="7757" w:author="China Telecom" w:date="2020-11-20T19:17:00Z"/>
                <w:lang w:eastAsia="zh-CN"/>
              </w:rPr>
            </w:pPr>
            <w:ins w:id="7758" w:author="China Telecom" w:date="2020-11-20T19:17:00Z">
              <w:r w:rsidRPr="00E9302F">
                <w:rPr>
                  <w:lang w:eastAsia="zh-CN"/>
                </w:rPr>
                <w:t xml:space="preserve">PUSCH of Msg.3 </w:t>
              </w:r>
            </w:ins>
          </w:p>
        </w:tc>
        <w:tc>
          <w:tcPr>
            <w:tcW w:w="1026" w:type="dxa"/>
            <w:noWrap/>
            <w:hideMark/>
          </w:tcPr>
          <w:p w14:paraId="1836A0C3" w14:textId="77777777" w:rsidR="00E65DBE" w:rsidRPr="00E9302F" w:rsidRDefault="00E65DBE" w:rsidP="00AF0D4C">
            <w:pPr>
              <w:spacing w:after="0"/>
              <w:jc w:val="center"/>
              <w:rPr>
                <w:ins w:id="7759" w:author="China Telecom" w:date="2020-11-20T19:17:00Z"/>
                <w:lang w:eastAsia="zh-CN"/>
              </w:rPr>
            </w:pPr>
            <w:ins w:id="7760" w:author="China Telecom" w:date="2020-11-20T19:17:00Z">
              <w:r w:rsidRPr="00E9302F">
                <w:rPr>
                  <w:lang w:eastAsia="zh-CN"/>
                </w:rPr>
                <w:t>7</w:t>
              </w:r>
            </w:ins>
          </w:p>
        </w:tc>
        <w:tc>
          <w:tcPr>
            <w:tcW w:w="1650" w:type="dxa"/>
            <w:noWrap/>
            <w:hideMark/>
          </w:tcPr>
          <w:p w14:paraId="02C21AB5" w14:textId="77777777" w:rsidR="00E65DBE" w:rsidRPr="00E9302F" w:rsidRDefault="00E65DBE" w:rsidP="00AF0D4C">
            <w:pPr>
              <w:spacing w:after="0"/>
              <w:jc w:val="center"/>
              <w:rPr>
                <w:ins w:id="7761" w:author="China Telecom" w:date="2020-11-20T19:17:00Z"/>
                <w:lang w:eastAsia="zh-CN"/>
              </w:rPr>
            </w:pPr>
            <w:ins w:id="7762" w:author="China Telecom" w:date="2020-11-20T19:17:00Z">
              <w:r w:rsidRPr="00E9302F">
                <w:rPr>
                  <w:lang w:eastAsia="zh-CN"/>
                </w:rPr>
                <w:t>147.50</w:t>
              </w:r>
            </w:ins>
          </w:p>
        </w:tc>
        <w:tc>
          <w:tcPr>
            <w:tcW w:w="1116" w:type="dxa"/>
            <w:noWrap/>
            <w:hideMark/>
          </w:tcPr>
          <w:p w14:paraId="6B873844" w14:textId="77777777" w:rsidR="00E65DBE" w:rsidRPr="00E9302F" w:rsidRDefault="00E65DBE" w:rsidP="00AF0D4C">
            <w:pPr>
              <w:spacing w:after="0"/>
              <w:jc w:val="center"/>
              <w:rPr>
                <w:ins w:id="7763" w:author="China Telecom" w:date="2020-11-20T19:17:00Z"/>
                <w:lang w:eastAsia="zh-CN"/>
              </w:rPr>
            </w:pPr>
            <w:ins w:id="7764" w:author="China Telecom" w:date="2020-11-20T19:17:00Z">
              <w:r w:rsidRPr="00E9302F">
                <w:rPr>
                  <w:lang w:eastAsia="zh-CN"/>
                </w:rPr>
                <w:t>1.58</w:t>
              </w:r>
            </w:ins>
          </w:p>
        </w:tc>
        <w:tc>
          <w:tcPr>
            <w:tcW w:w="1026" w:type="dxa"/>
            <w:noWrap/>
            <w:hideMark/>
          </w:tcPr>
          <w:p w14:paraId="3D86707B" w14:textId="77777777" w:rsidR="00E65DBE" w:rsidRPr="00E9302F" w:rsidRDefault="00E65DBE" w:rsidP="00AF0D4C">
            <w:pPr>
              <w:spacing w:after="0"/>
              <w:jc w:val="center"/>
              <w:rPr>
                <w:ins w:id="7765" w:author="China Telecom" w:date="2020-11-20T19:17:00Z"/>
                <w:lang w:eastAsia="zh-CN"/>
              </w:rPr>
            </w:pPr>
            <w:ins w:id="7766" w:author="China Telecom" w:date="2020-11-20T19:17:00Z">
              <w:r w:rsidRPr="00E9302F">
                <w:rPr>
                  <w:lang w:eastAsia="zh-CN"/>
                </w:rPr>
                <w:t>0.56</w:t>
              </w:r>
            </w:ins>
          </w:p>
        </w:tc>
      </w:tr>
      <w:tr w:rsidR="00E65DBE" w:rsidRPr="00E9302F" w14:paraId="5F921EE8" w14:textId="77777777" w:rsidTr="00AF0D4C">
        <w:trPr>
          <w:ins w:id="7767" w:author="China Telecom" w:date="2020-11-20T19:17:00Z"/>
        </w:trPr>
        <w:tc>
          <w:tcPr>
            <w:tcW w:w="1060" w:type="dxa"/>
            <w:vMerge/>
            <w:hideMark/>
          </w:tcPr>
          <w:p w14:paraId="3A68F2F9" w14:textId="77777777" w:rsidR="00E65DBE" w:rsidRPr="00E9302F" w:rsidRDefault="00E65DBE" w:rsidP="00AF0D4C">
            <w:pPr>
              <w:spacing w:after="0"/>
              <w:rPr>
                <w:ins w:id="7768" w:author="China Telecom" w:date="2020-11-20T19:17:00Z"/>
                <w:noProof/>
                <w:lang w:eastAsia="zh-CN"/>
              </w:rPr>
            </w:pPr>
          </w:p>
        </w:tc>
        <w:tc>
          <w:tcPr>
            <w:tcW w:w="1533" w:type="dxa"/>
            <w:vMerge/>
            <w:hideMark/>
          </w:tcPr>
          <w:p w14:paraId="673E0276" w14:textId="77777777" w:rsidR="00E65DBE" w:rsidRPr="00E9302F" w:rsidRDefault="00E65DBE" w:rsidP="00AF0D4C">
            <w:pPr>
              <w:spacing w:after="0"/>
              <w:rPr>
                <w:ins w:id="7769" w:author="China Telecom" w:date="2020-11-20T19:17:00Z"/>
                <w:noProof/>
                <w:lang w:eastAsia="zh-CN"/>
              </w:rPr>
            </w:pPr>
          </w:p>
        </w:tc>
        <w:tc>
          <w:tcPr>
            <w:tcW w:w="2446" w:type="dxa"/>
            <w:noWrap/>
            <w:hideMark/>
          </w:tcPr>
          <w:p w14:paraId="50F1580F" w14:textId="77777777" w:rsidR="00E65DBE" w:rsidRPr="00E9302F" w:rsidRDefault="00E65DBE" w:rsidP="00AF0D4C">
            <w:pPr>
              <w:spacing w:after="0"/>
              <w:rPr>
                <w:ins w:id="7770" w:author="China Telecom" w:date="2020-11-20T19:17:00Z"/>
                <w:lang w:eastAsia="zh-CN"/>
              </w:rPr>
            </w:pPr>
            <w:ins w:id="7771" w:author="China Telecom" w:date="2020-11-20T19:17:00Z">
              <w:r w:rsidRPr="00E9302F">
                <w:rPr>
                  <w:lang w:eastAsia="zh-CN"/>
                </w:rPr>
                <w:t>PUCCH Format 3 11bit</w:t>
              </w:r>
            </w:ins>
          </w:p>
        </w:tc>
        <w:tc>
          <w:tcPr>
            <w:tcW w:w="1026" w:type="dxa"/>
            <w:noWrap/>
            <w:hideMark/>
          </w:tcPr>
          <w:p w14:paraId="55CC2691" w14:textId="77777777" w:rsidR="00E65DBE" w:rsidRPr="00E9302F" w:rsidRDefault="00E65DBE" w:rsidP="00AF0D4C">
            <w:pPr>
              <w:spacing w:after="0"/>
              <w:jc w:val="center"/>
              <w:rPr>
                <w:ins w:id="7772" w:author="China Telecom" w:date="2020-11-20T19:17:00Z"/>
                <w:lang w:eastAsia="zh-CN"/>
              </w:rPr>
            </w:pPr>
            <w:ins w:id="7773" w:author="China Telecom" w:date="2020-11-20T19:17:00Z">
              <w:r w:rsidRPr="00E9302F">
                <w:rPr>
                  <w:lang w:eastAsia="zh-CN"/>
                </w:rPr>
                <w:t>5</w:t>
              </w:r>
            </w:ins>
          </w:p>
        </w:tc>
        <w:tc>
          <w:tcPr>
            <w:tcW w:w="1650" w:type="dxa"/>
            <w:noWrap/>
            <w:hideMark/>
          </w:tcPr>
          <w:p w14:paraId="13F070D4" w14:textId="77777777" w:rsidR="00E65DBE" w:rsidRPr="00E9302F" w:rsidRDefault="00E65DBE" w:rsidP="00AF0D4C">
            <w:pPr>
              <w:spacing w:after="0"/>
              <w:jc w:val="center"/>
              <w:rPr>
                <w:ins w:id="7774" w:author="China Telecom" w:date="2020-11-20T19:17:00Z"/>
                <w:lang w:eastAsia="zh-CN"/>
              </w:rPr>
            </w:pPr>
            <w:ins w:id="7775" w:author="China Telecom" w:date="2020-11-20T19:17:00Z">
              <w:r w:rsidRPr="00E9302F">
                <w:rPr>
                  <w:lang w:eastAsia="zh-CN"/>
                </w:rPr>
                <w:t>148.87</w:t>
              </w:r>
            </w:ins>
          </w:p>
        </w:tc>
        <w:tc>
          <w:tcPr>
            <w:tcW w:w="1116" w:type="dxa"/>
            <w:noWrap/>
            <w:hideMark/>
          </w:tcPr>
          <w:p w14:paraId="0A253AED" w14:textId="77777777" w:rsidR="00E65DBE" w:rsidRPr="00E9302F" w:rsidRDefault="00E65DBE" w:rsidP="00AF0D4C">
            <w:pPr>
              <w:spacing w:after="0"/>
              <w:jc w:val="center"/>
              <w:rPr>
                <w:ins w:id="7776" w:author="China Telecom" w:date="2020-11-20T19:17:00Z"/>
                <w:lang w:eastAsia="zh-CN"/>
              </w:rPr>
            </w:pPr>
            <w:ins w:id="7777" w:author="China Telecom" w:date="2020-11-20T19:17:00Z">
              <w:r w:rsidRPr="00E9302F">
                <w:rPr>
                  <w:lang w:eastAsia="zh-CN"/>
                </w:rPr>
                <w:t>1.00</w:t>
              </w:r>
            </w:ins>
          </w:p>
        </w:tc>
        <w:tc>
          <w:tcPr>
            <w:tcW w:w="1026" w:type="dxa"/>
            <w:noWrap/>
            <w:hideMark/>
          </w:tcPr>
          <w:p w14:paraId="51525BA1" w14:textId="77777777" w:rsidR="00E65DBE" w:rsidRPr="00E9302F" w:rsidRDefault="00E65DBE" w:rsidP="00AF0D4C">
            <w:pPr>
              <w:spacing w:after="0"/>
              <w:jc w:val="center"/>
              <w:rPr>
                <w:ins w:id="7778" w:author="China Telecom" w:date="2020-11-20T19:17:00Z"/>
                <w:lang w:eastAsia="zh-CN"/>
              </w:rPr>
            </w:pPr>
            <w:ins w:id="7779" w:author="China Telecom" w:date="2020-11-20T19:17:00Z">
              <w:r w:rsidRPr="00E9302F">
                <w:rPr>
                  <w:lang w:eastAsia="zh-CN"/>
                </w:rPr>
                <w:t>1.92</w:t>
              </w:r>
            </w:ins>
          </w:p>
        </w:tc>
      </w:tr>
      <w:tr w:rsidR="00E65DBE" w:rsidRPr="00E9302F" w14:paraId="13780808" w14:textId="77777777" w:rsidTr="00AF0D4C">
        <w:trPr>
          <w:ins w:id="7780" w:author="China Telecom" w:date="2020-11-20T19:17:00Z"/>
        </w:trPr>
        <w:tc>
          <w:tcPr>
            <w:tcW w:w="1060" w:type="dxa"/>
            <w:vMerge/>
            <w:hideMark/>
          </w:tcPr>
          <w:p w14:paraId="03B887F2" w14:textId="77777777" w:rsidR="00E65DBE" w:rsidRPr="00E9302F" w:rsidRDefault="00E65DBE" w:rsidP="00AF0D4C">
            <w:pPr>
              <w:spacing w:after="0"/>
              <w:rPr>
                <w:ins w:id="7781" w:author="China Telecom" w:date="2020-11-20T19:17:00Z"/>
                <w:noProof/>
                <w:lang w:eastAsia="zh-CN"/>
              </w:rPr>
            </w:pPr>
          </w:p>
        </w:tc>
        <w:tc>
          <w:tcPr>
            <w:tcW w:w="1533" w:type="dxa"/>
            <w:vMerge/>
            <w:hideMark/>
          </w:tcPr>
          <w:p w14:paraId="59440456" w14:textId="77777777" w:rsidR="00E65DBE" w:rsidRPr="00E9302F" w:rsidRDefault="00E65DBE" w:rsidP="00AF0D4C">
            <w:pPr>
              <w:spacing w:after="0"/>
              <w:rPr>
                <w:ins w:id="7782" w:author="China Telecom" w:date="2020-11-20T19:17:00Z"/>
                <w:noProof/>
                <w:lang w:eastAsia="zh-CN"/>
              </w:rPr>
            </w:pPr>
          </w:p>
        </w:tc>
        <w:tc>
          <w:tcPr>
            <w:tcW w:w="2446" w:type="dxa"/>
            <w:noWrap/>
            <w:hideMark/>
          </w:tcPr>
          <w:p w14:paraId="216744A4" w14:textId="77777777" w:rsidR="00E65DBE" w:rsidRPr="00E9302F" w:rsidRDefault="00E65DBE" w:rsidP="00AF0D4C">
            <w:pPr>
              <w:spacing w:after="0"/>
              <w:rPr>
                <w:ins w:id="7783" w:author="China Telecom" w:date="2020-11-20T19:17:00Z"/>
                <w:lang w:eastAsia="zh-CN"/>
              </w:rPr>
            </w:pPr>
            <w:ins w:id="7784" w:author="China Telecom" w:date="2020-11-20T19:17:00Z">
              <w:r w:rsidRPr="00E9302F">
                <w:rPr>
                  <w:lang w:eastAsia="zh-CN"/>
                </w:rPr>
                <w:t>PUCCH Format 1</w:t>
              </w:r>
            </w:ins>
          </w:p>
        </w:tc>
        <w:tc>
          <w:tcPr>
            <w:tcW w:w="1026" w:type="dxa"/>
            <w:noWrap/>
            <w:hideMark/>
          </w:tcPr>
          <w:p w14:paraId="11C1028D" w14:textId="77777777" w:rsidR="00E65DBE" w:rsidRPr="00E9302F" w:rsidRDefault="00E65DBE" w:rsidP="00AF0D4C">
            <w:pPr>
              <w:spacing w:after="0"/>
              <w:jc w:val="center"/>
              <w:rPr>
                <w:ins w:id="7785" w:author="China Telecom" w:date="2020-11-20T19:17:00Z"/>
                <w:lang w:eastAsia="zh-CN"/>
              </w:rPr>
            </w:pPr>
            <w:ins w:id="7786" w:author="China Telecom" w:date="2020-11-20T19:17:00Z">
              <w:r w:rsidRPr="00E9302F">
                <w:rPr>
                  <w:lang w:eastAsia="zh-CN"/>
                </w:rPr>
                <w:t>8</w:t>
              </w:r>
            </w:ins>
          </w:p>
        </w:tc>
        <w:tc>
          <w:tcPr>
            <w:tcW w:w="1650" w:type="dxa"/>
            <w:noWrap/>
            <w:hideMark/>
          </w:tcPr>
          <w:p w14:paraId="348B8CD4" w14:textId="77777777" w:rsidR="00E65DBE" w:rsidRPr="00E9302F" w:rsidRDefault="00E65DBE" w:rsidP="00AF0D4C">
            <w:pPr>
              <w:spacing w:after="0"/>
              <w:jc w:val="center"/>
              <w:rPr>
                <w:ins w:id="7787" w:author="China Telecom" w:date="2020-11-20T19:17:00Z"/>
                <w:lang w:eastAsia="zh-CN"/>
              </w:rPr>
            </w:pPr>
            <w:ins w:id="7788" w:author="China Telecom" w:date="2020-11-20T19:17:00Z">
              <w:r w:rsidRPr="00E9302F">
                <w:rPr>
                  <w:lang w:eastAsia="zh-CN"/>
                </w:rPr>
                <w:t>150.54</w:t>
              </w:r>
            </w:ins>
          </w:p>
        </w:tc>
        <w:tc>
          <w:tcPr>
            <w:tcW w:w="1116" w:type="dxa"/>
            <w:noWrap/>
            <w:hideMark/>
          </w:tcPr>
          <w:p w14:paraId="68A65DEE" w14:textId="77777777" w:rsidR="00E65DBE" w:rsidRPr="00E9302F" w:rsidRDefault="00E65DBE" w:rsidP="00AF0D4C">
            <w:pPr>
              <w:spacing w:after="0"/>
              <w:jc w:val="center"/>
              <w:rPr>
                <w:ins w:id="7789" w:author="China Telecom" w:date="2020-11-20T19:17:00Z"/>
                <w:lang w:eastAsia="zh-CN"/>
              </w:rPr>
            </w:pPr>
            <w:ins w:id="7790" w:author="China Telecom" w:date="2020-11-20T19:17:00Z">
              <w:r w:rsidRPr="00E9302F">
                <w:rPr>
                  <w:lang w:eastAsia="zh-CN"/>
                </w:rPr>
                <w:t>2.20</w:t>
              </w:r>
            </w:ins>
          </w:p>
        </w:tc>
        <w:tc>
          <w:tcPr>
            <w:tcW w:w="1026" w:type="dxa"/>
            <w:noWrap/>
            <w:hideMark/>
          </w:tcPr>
          <w:p w14:paraId="516E6726" w14:textId="77777777" w:rsidR="00E65DBE" w:rsidRPr="00E9302F" w:rsidRDefault="00E65DBE" w:rsidP="00AF0D4C">
            <w:pPr>
              <w:spacing w:after="0"/>
              <w:jc w:val="center"/>
              <w:rPr>
                <w:ins w:id="7791" w:author="China Telecom" w:date="2020-11-20T19:17:00Z"/>
                <w:lang w:eastAsia="zh-CN"/>
              </w:rPr>
            </w:pPr>
            <w:ins w:id="7792" w:author="China Telecom" w:date="2020-11-20T19:17:00Z">
              <w:r w:rsidRPr="00E9302F">
                <w:rPr>
                  <w:lang w:eastAsia="zh-CN"/>
                </w:rPr>
                <w:t>3.60</w:t>
              </w:r>
            </w:ins>
          </w:p>
        </w:tc>
      </w:tr>
      <w:tr w:rsidR="00E65DBE" w:rsidRPr="00E9302F" w14:paraId="7B8B9E31" w14:textId="77777777" w:rsidTr="00AF0D4C">
        <w:trPr>
          <w:ins w:id="7793" w:author="China Telecom" w:date="2020-11-20T19:17:00Z"/>
        </w:trPr>
        <w:tc>
          <w:tcPr>
            <w:tcW w:w="1060" w:type="dxa"/>
            <w:vMerge/>
            <w:hideMark/>
          </w:tcPr>
          <w:p w14:paraId="7ED8CB9B" w14:textId="77777777" w:rsidR="00E65DBE" w:rsidRPr="00E9302F" w:rsidRDefault="00E65DBE" w:rsidP="00AF0D4C">
            <w:pPr>
              <w:spacing w:after="0"/>
              <w:rPr>
                <w:ins w:id="7794" w:author="China Telecom" w:date="2020-11-20T19:17:00Z"/>
                <w:noProof/>
                <w:lang w:eastAsia="zh-CN"/>
              </w:rPr>
            </w:pPr>
          </w:p>
        </w:tc>
        <w:tc>
          <w:tcPr>
            <w:tcW w:w="1533" w:type="dxa"/>
            <w:vMerge w:val="restart"/>
            <w:hideMark/>
          </w:tcPr>
          <w:p w14:paraId="5E07FC0F" w14:textId="77777777" w:rsidR="00E65DBE" w:rsidRPr="00E9302F" w:rsidRDefault="00E65DBE" w:rsidP="00AF0D4C">
            <w:pPr>
              <w:spacing w:after="0"/>
              <w:rPr>
                <w:ins w:id="7795" w:author="China Telecom" w:date="2020-11-20T19:17:00Z"/>
                <w:lang w:eastAsia="zh-CN"/>
              </w:rPr>
            </w:pPr>
            <w:ins w:id="7796" w:author="China Telecom" w:date="2020-11-20T19:17:00Z">
              <w:r w:rsidRPr="00E9302F">
                <w:rPr>
                  <w:lang w:eastAsia="zh-CN"/>
                </w:rPr>
                <w:t>S</w:t>
              </w:r>
              <w:r>
                <w:rPr>
                  <w:lang w:eastAsia="zh-CN"/>
                </w:rPr>
                <w:t>c</w:t>
              </w:r>
              <w:r w:rsidRPr="00E9302F">
                <w:rPr>
                  <w:lang w:eastAsia="zh-CN"/>
                </w:rPr>
                <w:t>enario dependent target</w:t>
              </w:r>
              <w:r w:rsidRPr="00E9302F">
                <w:rPr>
                  <w:lang w:eastAsia="zh-CN"/>
                </w:rPr>
                <w:br/>
                <w:t>ISD=4000m</w:t>
              </w:r>
            </w:ins>
          </w:p>
        </w:tc>
        <w:tc>
          <w:tcPr>
            <w:tcW w:w="2446" w:type="dxa"/>
            <w:noWrap/>
            <w:hideMark/>
          </w:tcPr>
          <w:p w14:paraId="735DA3F0" w14:textId="77777777" w:rsidR="00E65DBE" w:rsidRPr="00E9302F" w:rsidRDefault="00E65DBE" w:rsidP="00AF0D4C">
            <w:pPr>
              <w:spacing w:after="0"/>
              <w:rPr>
                <w:ins w:id="7797" w:author="China Telecom" w:date="2020-11-20T19:17:00Z"/>
                <w:lang w:eastAsia="zh-CN"/>
              </w:rPr>
            </w:pPr>
            <w:ins w:id="7798" w:author="China Telecom" w:date="2020-11-20T19:17:00Z">
              <w:r w:rsidRPr="00E9302F">
                <w:rPr>
                  <w:lang w:eastAsia="zh-CN"/>
                </w:rPr>
                <w:t>PUCCH Format 3 22bit</w:t>
              </w:r>
            </w:ins>
          </w:p>
        </w:tc>
        <w:tc>
          <w:tcPr>
            <w:tcW w:w="1026" w:type="dxa"/>
            <w:noWrap/>
            <w:hideMark/>
          </w:tcPr>
          <w:p w14:paraId="6A671BE1" w14:textId="77777777" w:rsidR="00E65DBE" w:rsidRPr="00E9302F" w:rsidRDefault="00E65DBE" w:rsidP="00AF0D4C">
            <w:pPr>
              <w:spacing w:after="0"/>
              <w:jc w:val="center"/>
              <w:rPr>
                <w:ins w:id="7799" w:author="China Telecom" w:date="2020-11-20T19:17:00Z"/>
                <w:lang w:eastAsia="zh-CN"/>
              </w:rPr>
            </w:pPr>
            <w:ins w:id="7800" w:author="China Telecom" w:date="2020-11-20T19:17:00Z">
              <w:r w:rsidRPr="00E9302F">
                <w:rPr>
                  <w:lang w:eastAsia="zh-CN"/>
                </w:rPr>
                <w:t>5</w:t>
              </w:r>
            </w:ins>
          </w:p>
        </w:tc>
        <w:tc>
          <w:tcPr>
            <w:tcW w:w="1650" w:type="dxa"/>
            <w:noWrap/>
            <w:hideMark/>
          </w:tcPr>
          <w:p w14:paraId="10A583F2" w14:textId="77777777" w:rsidR="00E65DBE" w:rsidRPr="00E9302F" w:rsidRDefault="00E65DBE" w:rsidP="00AF0D4C">
            <w:pPr>
              <w:spacing w:after="0"/>
              <w:jc w:val="center"/>
              <w:rPr>
                <w:ins w:id="7801" w:author="China Telecom" w:date="2020-11-20T19:17:00Z"/>
                <w:lang w:eastAsia="zh-CN"/>
              </w:rPr>
            </w:pPr>
            <w:ins w:id="7802" w:author="China Telecom" w:date="2020-11-20T19:17:00Z">
              <w:r w:rsidRPr="00E9302F">
                <w:rPr>
                  <w:lang w:eastAsia="zh-CN"/>
                </w:rPr>
                <w:t>144.54</w:t>
              </w:r>
            </w:ins>
          </w:p>
        </w:tc>
        <w:tc>
          <w:tcPr>
            <w:tcW w:w="1116" w:type="dxa"/>
            <w:noWrap/>
            <w:hideMark/>
          </w:tcPr>
          <w:p w14:paraId="38C3A265" w14:textId="77777777" w:rsidR="00E65DBE" w:rsidRPr="00E9302F" w:rsidRDefault="00E65DBE" w:rsidP="00AF0D4C">
            <w:pPr>
              <w:spacing w:after="0"/>
              <w:jc w:val="center"/>
              <w:rPr>
                <w:ins w:id="7803" w:author="China Telecom" w:date="2020-11-20T19:17:00Z"/>
                <w:lang w:eastAsia="zh-CN"/>
              </w:rPr>
            </w:pPr>
            <w:ins w:id="7804" w:author="China Telecom" w:date="2020-11-20T19:17:00Z">
              <w:r w:rsidRPr="00E9302F">
                <w:rPr>
                  <w:lang w:eastAsia="zh-CN"/>
                </w:rPr>
                <w:t>1.92</w:t>
              </w:r>
            </w:ins>
          </w:p>
        </w:tc>
        <w:tc>
          <w:tcPr>
            <w:tcW w:w="1026" w:type="dxa"/>
            <w:noWrap/>
            <w:hideMark/>
          </w:tcPr>
          <w:p w14:paraId="4439E178" w14:textId="77777777" w:rsidR="00E65DBE" w:rsidRPr="00E9302F" w:rsidRDefault="00E65DBE" w:rsidP="00AF0D4C">
            <w:pPr>
              <w:spacing w:after="0"/>
              <w:jc w:val="center"/>
              <w:rPr>
                <w:ins w:id="7805" w:author="China Telecom" w:date="2020-11-20T19:17:00Z"/>
                <w:lang w:eastAsia="zh-CN"/>
              </w:rPr>
            </w:pPr>
            <w:ins w:id="7806" w:author="China Telecom" w:date="2020-11-20T19:17:00Z">
              <w:r w:rsidRPr="00E9302F">
                <w:rPr>
                  <w:lang w:eastAsia="zh-CN"/>
                </w:rPr>
                <w:t>0.00</w:t>
              </w:r>
            </w:ins>
          </w:p>
        </w:tc>
      </w:tr>
      <w:tr w:rsidR="00E65DBE" w:rsidRPr="00E9302F" w14:paraId="3745E163" w14:textId="77777777" w:rsidTr="00AF0D4C">
        <w:trPr>
          <w:ins w:id="7807" w:author="China Telecom" w:date="2020-11-20T19:17:00Z"/>
        </w:trPr>
        <w:tc>
          <w:tcPr>
            <w:tcW w:w="1060" w:type="dxa"/>
            <w:vMerge/>
            <w:hideMark/>
          </w:tcPr>
          <w:p w14:paraId="3640C9B1" w14:textId="77777777" w:rsidR="00E65DBE" w:rsidRPr="00E9302F" w:rsidRDefault="00E65DBE" w:rsidP="00AF0D4C">
            <w:pPr>
              <w:spacing w:after="0"/>
              <w:rPr>
                <w:ins w:id="7808" w:author="China Telecom" w:date="2020-11-20T19:17:00Z"/>
                <w:noProof/>
                <w:lang w:eastAsia="zh-CN"/>
              </w:rPr>
            </w:pPr>
          </w:p>
        </w:tc>
        <w:tc>
          <w:tcPr>
            <w:tcW w:w="1533" w:type="dxa"/>
            <w:vMerge/>
            <w:hideMark/>
          </w:tcPr>
          <w:p w14:paraId="6E8669EF" w14:textId="77777777" w:rsidR="00E65DBE" w:rsidRPr="00E9302F" w:rsidRDefault="00E65DBE" w:rsidP="00AF0D4C">
            <w:pPr>
              <w:spacing w:after="0"/>
              <w:rPr>
                <w:ins w:id="7809" w:author="China Telecom" w:date="2020-11-20T19:17:00Z"/>
                <w:noProof/>
                <w:lang w:eastAsia="zh-CN"/>
              </w:rPr>
            </w:pPr>
          </w:p>
        </w:tc>
        <w:tc>
          <w:tcPr>
            <w:tcW w:w="2446" w:type="dxa"/>
            <w:noWrap/>
            <w:hideMark/>
          </w:tcPr>
          <w:p w14:paraId="359ADF79" w14:textId="77777777" w:rsidR="00E65DBE" w:rsidRPr="00E9302F" w:rsidRDefault="00E65DBE" w:rsidP="00AF0D4C">
            <w:pPr>
              <w:spacing w:after="0"/>
              <w:rPr>
                <w:ins w:id="7810" w:author="China Telecom" w:date="2020-11-20T19:17:00Z"/>
                <w:lang w:eastAsia="zh-CN"/>
              </w:rPr>
            </w:pPr>
            <w:ins w:id="7811" w:author="China Telecom" w:date="2020-11-20T19:17:00Z">
              <w:r w:rsidRPr="00E9302F">
                <w:rPr>
                  <w:lang w:eastAsia="zh-CN"/>
                </w:rPr>
                <w:t>PUSCH for eMBB UUUUU</w:t>
              </w:r>
            </w:ins>
          </w:p>
        </w:tc>
        <w:tc>
          <w:tcPr>
            <w:tcW w:w="1026" w:type="dxa"/>
            <w:noWrap/>
            <w:hideMark/>
          </w:tcPr>
          <w:p w14:paraId="117C034B" w14:textId="77777777" w:rsidR="00E65DBE" w:rsidRPr="00E9302F" w:rsidRDefault="00E65DBE" w:rsidP="00AF0D4C">
            <w:pPr>
              <w:spacing w:after="0"/>
              <w:jc w:val="center"/>
              <w:rPr>
                <w:ins w:id="7812" w:author="China Telecom" w:date="2020-11-20T19:17:00Z"/>
                <w:lang w:eastAsia="zh-CN"/>
              </w:rPr>
            </w:pPr>
            <w:ins w:id="7813" w:author="China Telecom" w:date="2020-11-20T19:17:00Z">
              <w:r w:rsidRPr="00E9302F">
                <w:rPr>
                  <w:lang w:eastAsia="zh-CN"/>
                </w:rPr>
                <w:t>11</w:t>
              </w:r>
            </w:ins>
          </w:p>
        </w:tc>
        <w:tc>
          <w:tcPr>
            <w:tcW w:w="1650" w:type="dxa"/>
            <w:noWrap/>
            <w:hideMark/>
          </w:tcPr>
          <w:p w14:paraId="5D972205" w14:textId="77777777" w:rsidR="00E65DBE" w:rsidRPr="00E9302F" w:rsidRDefault="00E65DBE" w:rsidP="00AF0D4C">
            <w:pPr>
              <w:spacing w:after="0"/>
              <w:jc w:val="center"/>
              <w:rPr>
                <w:ins w:id="7814" w:author="China Telecom" w:date="2020-11-20T19:17:00Z"/>
                <w:lang w:eastAsia="zh-CN"/>
              </w:rPr>
            </w:pPr>
            <w:ins w:id="7815" w:author="China Telecom" w:date="2020-11-20T19:17:00Z">
              <w:r w:rsidRPr="00E9302F">
                <w:rPr>
                  <w:lang w:eastAsia="zh-CN"/>
                </w:rPr>
                <w:t>144.76</w:t>
              </w:r>
            </w:ins>
          </w:p>
        </w:tc>
        <w:tc>
          <w:tcPr>
            <w:tcW w:w="1116" w:type="dxa"/>
            <w:noWrap/>
            <w:hideMark/>
          </w:tcPr>
          <w:p w14:paraId="0A01087D" w14:textId="77777777" w:rsidR="00E65DBE" w:rsidRPr="00E9302F" w:rsidRDefault="00E65DBE" w:rsidP="00AF0D4C">
            <w:pPr>
              <w:spacing w:after="0"/>
              <w:jc w:val="center"/>
              <w:rPr>
                <w:ins w:id="7816" w:author="China Telecom" w:date="2020-11-20T19:17:00Z"/>
                <w:lang w:eastAsia="zh-CN"/>
              </w:rPr>
            </w:pPr>
            <w:ins w:id="7817" w:author="China Telecom" w:date="2020-11-20T19:17:00Z">
              <w:r w:rsidRPr="00E9302F">
                <w:rPr>
                  <w:lang w:eastAsia="zh-CN"/>
                </w:rPr>
                <w:t>2.45</w:t>
              </w:r>
            </w:ins>
          </w:p>
        </w:tc>
        <w:tc>
          <w:tcPr>
            <w:tcW w:w="1026" w:type="dxa"/>
            <w:noWrap/>
            <w:hideMark/>
          </w:tcPr>
          <w:p w14:paraId="64AF61C0" w14:textId="77777777" w:rsidR="00E65DBE" w:rsidRPr="00E9302F" w:rsidRDefault="00E65DBE" w:rsidP="00AF0D4C">
            <w:pPr>
              <w:spacing w:after="0"/>
              <w:jc w:val="center"/>
              <w:rPr>
                <w:ins w:id="7818" w:author="China Telecom" w:date="2020-11-20T19:17:00Z"/>
                <w:lang w:eastAsia="zh-CN"/>
              </w:rPr>
            </w:pPr>
            <w:ins w:id="7819" w:author="China Telecom" w:date="2020-11-20T19:17:00Z">
              <w:r w:rsidRPr="00E9302F">
                <w:rPr>
                  <w:lang w:eastAsia="zh-CN"/>
                </w:rPr>
                <w:t>0.22</w:t>
              </w:r>
            </w:ins>
          </w:p>
        </w:tc>
      </w:tr>
      <w:tr w:rsidR="00E65DBE" w:rsidRPr="00E9302F" w14:paraId="33D25A74" w14:textId="77777777" w:rsidTr="00AF0D4C">
        <w:trPr>
          <w:ins w:id="7820" w:author="China Telecom" w:date="2020-11-20T19:17:00Z"/>
        </w:trPr>
        <w:tc>
          <w:tcPr>
            <w:tcW w:w="1060" w:type="dxa"/>
            <w:vMerge/>
            <w:hideMark/>
          </w:tcPr>
          <w:p w14:paraId="0EE45641" w14:textId="77777777" w:rsidR="00E65DBE" w:rsidRPr="00E9302F" w:rsidRDefault="00E65DBE" w:rsidP="00AF0D4C">
            <w:pPr>
              <w:spacing w:after="0"/>
              <w:rPr>
                <w:ins w:id="7821" w:author="China Telecom" w:date="2020-11-20T19:17:00Z"/>
                <w:noProof/>
                <w:lang w:eastAsia="zh-CN"/>
              </w:rPr>
            </w:pPr>
          </w:p>
        </w:tc>
        <w:tc>
          <w:tcPr>
            <w:tcW w:w="1533" w:type="dxa"/>
            <w:vMerge/>
            <w:hideMark/>
          </w:tcPr>
          <w:p w14:paraId="68CDB36F" w14:textId="77777777" w:rsidR="00E65DBE" w:rsidRPr="00E9302F" w:rsidRDefault="00E65DBE" w:rsidP="00AF0D4C">
            <w:pPr>
              <w:spacing w:after="0"/>
              <w:rPr>
                <w:ins w:id="7822" w:author="China Telecom" w:date="2020-11-20T19:17:00Z"/>
                <w:noProof/>
                <w:lang w:eastAsia="zh-CN"/>
              </w:rPr>
            </w:pPr>
          </w:p>
        </w:tc>
        <w:tc>
          <w:tcPr>
            <w:tcW w:w="2446" w:type="dxa"/>
            <w:noWrap/>
            <w:hideMark/>
          </w:tcPr>
          <w:p w14:paraId="36698F87" w14:textId="77777777" w:rsidR="00E65DBE" w:rsidRPr="00E9302F" w:rsidRDefault="00E65DBE" w:rsidP="00AF0D4C">
            <w:pPr>
              <w:spacing w:after="0"/>
              <w:rPr>
                <w:ins w:id="7823" w:author="China Telecom" w:date="2020-11-20T19:17:00Z"/>
                <w:lang w:eastAsia="zh-CN"/>
              </w:rPr>
            </w:pPr>
            <w:ins w:id="7824" w:author="China Telecom" w:date="2020-11-20T19:17:00Z">
              <w:r w:rsidRPr="00E9302F">
                <w:rPr>
                  <w:lang w:eastAsia="zh-CN"/>
                </w:rPr>
                <w:t>PUSCH for VoIP UUUUU</w:t>
              </w:r>
            </w:ins>
          </w:p>
        </w:tc>
        <w:tc>
          <w:tcPr>
            <w:tcW w:w="1026" w:type="dxa"/>
            <w:noWrap/>
            <w:hideMark/>
          </w:tcPr>
          <w:p w14:paraId="0AB3FE98" w14:textId="77777777" w:rsidR="00E65DBE" w:rsidRPr="00E9302F" w:rsidRDefault="00E65DBE" w:rsidP="00AF0D4C">
            <w:pPr>
              <w:spacing w:after="0"/>
              <w:jc w:val="center"/>
              <w:rPr>
                <w:ins w:id="7825" w:author="China Telecom" w:date="2020-11-20T19:17:00Z"/>
                <w:lang w:eastAsia="zh-CN"/>
              </w:rPr>
            </w:pPr>
            <w:ins w:id="7826" w:author="China Telecom" w:date="2020-11-20T19:17:00Z">
              <w:r w:rsidRPr="00E9302F">
                <w:rPr>
                  <w:lang w:eastAsia="zh-CN"/>
                </w:rPr>
                <w:t>10</w:t>
              </w:r>
            </w:ins>
          </w:p>
        </w:tc>
        <w:tc>
          <w:tcPr>
            <w:tcW w:w="1650" w:type="dxa"/>
            <w:noWrap/>
            <w:hideMark/>
          </w:tcPr>
          <w:p w14:paraId="363ACAD0" w14:textId="77777777" w:rsidR="00E65DBE" w:rsidRPr="00E9302F" w:rsidRDefault="00E65DBE" w:rsidP="00AF0D4C">
            <w:pPr>
              <w:spacing w:after="0"/>
              <w:jc w:val="center"/>
              <w:rPr>
                <w:ins w:id="7827" w:author="China Telecom" w:date="2020-11-20T19:17:00Z"/>
                <w:lang w:eastAsia="zh-CN"/>
              </w:rPr>
            </w:pPr>
            <w:ins w:id="7828" w:author="China Telecom" w:date="2020-11-20T19:17:00Z">
              <w:r w:rsidRPr="00E9302F">
                <w:rPr>
                  <w:lang w:eastAsia="zh-CN"/>
                </w:rPr>
                <w:t>146.94</w:t>
              </w:r>
            </w:ins>
          </w:p>
        </w:tc>
        <w:tc>
          <w:tcPr>
            <w:tcW w:w="1116" w:type="dxa"/>
            <w:noWrap/>
            <w:hideMark/>
          </w:tcPr>
          <w:p w14:paraId="08834CE1" w14:textId="77777777" w:rsidR="00E65DBE" w:rsidRPr="00E9302F" w:rsidRDefault="00E65DBE" w:rsidP="00AF0D4C">
            <w:pPr>
              <w:spacing w:after="0"/>
              <w:jc w:val="center"/>
              <w:rPr>
                <w:ins w:id="7829" w:author="China Telecom" w:date="2020-11-20T19:17:00Z"/>
                <w:lang w:eastAsia="zh-CN"/>
              </w:rPr>
            </w:pPr>
            <w:ins w:id="7830" w:author="China Telecom" w:date="2020-11-20T19:17:00Z">
              <w:r w:rsidRPr="00E9302F">
                <w:rPr>
                  <w:lang w:eastAsia="zh-CN"/>
                </w:rPr>
                <w:t>1.91</w:t>
              </w:r>
            </w:ins>
          </w:p>
        </w:tc>
        <w:tc>
          <w:tcPr>
            <w:tcW w:w="1026" w:type="dxa"/>
            <w:noWrap/>
            <w:hideMark/>
          </w:tcPr>
          <w:p w14:paraId="302919DF" w14:textId="77777777" w:rsidR="00E65DBE" w:rsidRPr="00E9302F" w:rsidRDefault="00E65DBE" w:rsidP="00AF0D4C">
            <w:pPr>
              <w:spacing w:after="0"/>
              <w:jc w:val="center"/>
              <w:rPr>
                <w:ins w:id="7831" w:author="China Telecom" w:date="2020-11-20T19:17:00Z"/>
                <w:lang w:eastAsia="zh-CN"/>
              </w:rPr>
            </w:pPr>
            <w:ins w:id="7832" w:author="China Telecom" w:date="2020-11-20T19:17:00Z">
              <w:r w:rsidRPr="00E9302F">
                <w:rPr>
                  <w:lang w:eastAsia="zh-CN"/>
                </w:rPr>
                <w:t>2.40</w:t>
              </w:r>
            </w:ins>
          </w:p>
        </w:tc>
      </w:tr>
      <w:tr w:rsidR="00E65DBE" w:rsidRPr="00E9302F" w14:paraId="66D6705F" w14:textId="77777777" w:rsidTr="00AF0D4C">
        <w:trPr>
          <w:ins w:id="7833" w:author="China Telecom" w:date="2020-11-20T19:17:00Z"/>
        </w:trPr>
        <w:tc>
          <w:tcPr>
            <w:tcW w:w="1060" w:type="dxa"/>
            <w:vMerge/>
            <w:hideMark/>
          </w:tcPr>
          <w:p w14:paraId="27E4D0D6" w14:textId="77777777" w:rsidR="00E65DBE" w:rsidRPr="00E9302F" w:rsidRDefault="00E65DBE" w:rsidP="00AF0D4C">
            <w:pPr>
              <w:spacing w:after="0"/>
              <w:rPr>
                <w:ins w:id="7834" w:author="China Telecom" w:date="2020-11-20T19:17:00Z"/>
                <w:noProof/>
                <w:lang w:eastAsia="zh-CN"/>
              </w:rPr>
            </w:pPr>
          </w:p>
        </w:tc>
        <w:tc>
          <w:tcPr>
            <w:tcW w:w="1533" w:type="dxa"/>
            <w:vMerge/>
            <w:hideMark/>
          </w:tcPr>
          <w:p w14:paraId="102C5A2B" w14:textId="77777777" w:rsidR="00E65DBE" w:rsidRPr="00E9302F" w:rsidRDefault="00E65DBE" w:rsidP="00AF0D4C">
            <w:pPr>
              <w:spacing w:after="0"/>
              <w:rPr>
                <w:ins w:id="7835" w:author="China Telecom" w:date="2020-11-20T19:17:00Z"/>
                <w:noProof/>
                <w:lang w:eastAsia="zh-CN"/>
              </w:rPr>
            </w:pPr>
          </w:p>
        </w:tc>
        <w:tc>
          <w:tcPr>
            <w:tcW w:w="2446" w:type="dxa"/>
            <w:noWrap/>
            <w:hideMark/>
          </w:tcPr>
          <w:p w14:paraId="108BCE7C" w14:textId="77777777" w:rsidR="00E65DBE" w:rsidRPr="00E9302F" w:rsidRDefault="00E65DBE" w:rsidP="00AF0D4C">
            <w:pPr>
              <w:spacing w:after="0"/>
              <w:rPr>
                <w:ins w:id="7836" w:author="China Telecom" w:date="2020-11-20T19:17:00Z"/>
                <w:lang w:eastAsia="zh-CN"/>
              </w:rPr>
            </w:pPr>
            <w:ins w:id="7837" w:author="China Telecom" w:date="2020-11-20T19:17:00Z">
              <w:r w:rsidRPr="00E9302F">
                <w:rPr>
                  <w:lang w:eastAsia="zh-CN"/>
                </w:rPr>
                <w:t xml:space="preserve">PUSCH of Msg.3 </w:t>
              </w:r>
            </w:ins>
          </w:p>
        </w:tc>
        <w:tc>
          <w:tcPr>
            <w:tcW w:w="1026" w:type="dxa"/>
            <w:noWrap/>
            <w:hideMark/>
          </w:tcPr>
          <w:p w14:paraId="5E7D1AA0" w14:textId="77777777" w:rsidR="00E65DBE" w:rsidRPr="00E9302F" w:rsidRDefault="00E65DBE" w:rsidP="00AF0D4C">
            <w:pPr>
              <w:spacing w:after="0"/>
              <w:jc w:val="center"/>
              <w:rPr>
                <w:ins w:id="7838" w:author="China Telecom" w:date="2020-11-20T19:17:00Z"/>
                <w:lang w:eastAsia="zh-CN"/>
              </w:rPr>
            </w:pPr>
            <w:ins w:id="7839" w:author="China Telecom" w:date="2020-11-20T19:17:00Z">
              <w:r w:rsidRPr="00E9302F">
                <w:rPr>
                  <w:lang w:eastAsia="zh-CN"/>
                </w:rPr>
                <w:t>7</w:t>
              </w:r>
            </w:ins>
          </w:p>
        </w:tc>
        <w:tc>
          <w:tcPr>
            <w:tcW w:w="1650" w:type="dxa"/>
            <w:noWrap/>
            <w:hideMark/>
          </w:tcPr>
          <w:p w14:paraId="00735315" w14:textId="77777777" w:rsidR="00E65DBE" w:rsidRPr="00E9302F" w:rsidRDefault="00E65DBE" w:rsidP="00AF0D4C">
            <w:pPr>
              <w:spacing w:after="0"/>
              <w:jc w:val="center"/>
              <w:rPr>
                <w:ins w:id="7840" w:author="China Telecom" w:date="2020-11-20T19:17:00Z"/>
                <w:lang w:eastAsia="zh-CN"/>
              </w:rPr>
            </w:pPr>
            <w:ins w:id="7841" w:author="China Telecom" w:date="2020-11-20T19:17:00Z">
              <w:r w:rsidRPr="00E9302F">
                <w:rPr>
                  <w:lang w:eastAsia="zh-CN"/>
                </w:rPr>
                <w:t>147.50</w:t>
              </w:r>
            </w:ins>
          </w:p>
        </w:tc>
        <w:tc>
          <w:tcPr>
            <w:tcW w:w="1116" w:type="dxa"/>
            <w:noWrap/>
            <w:hideMark/>
          </w:tcPr>
          <w:p w14:paraId="6346EFC5" w14:textId="77777777" w:rsidR="00E65DBE" w:rsidRPr="00E9302F" w:rsidRDefault="00E65DBE" w:rsidP="00AF0D4C">
            <w:pPr>
              <w:spacing w:after="0"/>
              <w:jc w:val="center"/>
              <w:rPr>
                <w:ins w:id="7842" w:author="China Telecom" w:date="2020-11-20T19:17:00Z"/>
                <w:lang w:eastAsia="zh-CN"/>
              </w:rPr>
            </w:pPr>
            <w:ins w:id="7843" w:author="China Telecom" w:date="2020-11-20T19:17:00Z">
              <w:r w:rsidRPr="00E9302F">
                <w:rPr>
                  <w:lang w:eastAsia="zh-CN"/>
                </w:rPr>
                <w:t>1.58</w:t>
              </w:r>
            </w:ins>
          </w:p>
        </w:tc>
        <w:tc>
          <w:tcPr>
            <w:tcW w:w="1026" w:type="dxa"/>
            <w:noWrap/>
            <w:hideMark/>
          </w:tcPr>
          <w:p w14:paraId="336939AD" w14:textId="77777777" w:rsidR="00E65DBE" w:rsidRPr="00E9302F" w:rsidRDefault="00E65DBE" w:rsidP="00AF0D4C">
            <w:pPr>
              <w:spacing w:after="0"/>
              <w:jc w:val="center"/>
              <w:rPr>
                <w:ins w:id="7844" w:author="China Telecom" w:date="2020-11-20T19:17:00Z"/>
                <w:lang w:eastAsia="zh-CN"/>
              </w:rPr>
            </w:pPr>
            <w:ins w:id="7845" w:author="China Telecom" w:date="2020-11-20T19:17:00Z">
              <w:r w:rsidRPr="00E9302F">
                <w:rPr>
                  <w:lang w:eastAsia="zh-CN"/>
                </w:rPr>
                <w:t>2.96</w:t>
              </w:r>
            </w:ins>
          </w:p>
        </w:tc>
      </w:tr>
      <w:tr w:rsidR="00E65DBE" w:rsidRPr="00E9302F" w14:paraId="04AF82A5" w14:textId="77777777" w:rsidTr="00AF0D4C">
        <w:trPr>
          <w:ins w:id="7846" w:author="China Telecom" w:date="2020-11-20T19:17:00Z"/>
        </w:trPr>
        <w:tc>
          <w:tcPr>
            <w:tcW w:w="1060" w:type="dxa"/>
            <w:vMerge/>
            <w:hideMark/>
          </w:tcPr>
          <w:p w14:paraId="4BA1D423" w14:textId="77777777" w:rsidR="00E65DBE" w:rsidRPr="00E9302F" w:rsidRDefault="00E65DBE" w:rsidP="00AF0D4C">
            <w:pPr>
              <w:spacing w:after="0"/>
              <w:rPr>
                <w:ins w:id="7847" w:author="China Telecom" w:date="2020-11-20T19:17:00Z"/>
                <w:noProof/>
                <w:lang w:eastAsia="zh-CN"/>
              </w:rPr>
            </w:pPr>
          </w:p>
        </w:tc>
        <w:tc>
          <w:tcPr>
            <w:tcW w:w="1533" w:type="dxa"/>
            <w:vMerge/>
            <w:hideMark/>
          </w:tcPr>
          <w:p w14:paraId="1A542493" w14:textId="77777777" w:rsidR="00E65DBE" w:rsidRPr="00E9302F" w:rsidRDefault="00E65DBE" w:rsidP="00AF0D4C">
            <w:pPr>
              <w:spacing w:after="0"/>
              <w:rPr>
                <w:ins w:id="7848" w:author="China Telecom" w:date="2020-11-20T19:17:00Z"/>
                <w:noProof/>
                <w:lang w:eastAsia="zh-CN"/>
              </w:rPr>
            </w:pPr>
          </w:p>
        </w:tc>
        <w:tc>
          <w:tcPr>
            <w:tcW w:w="2446" w:type="dxa"/>
            <w:noWrap/>
            <w:hideMark/>
          </w:tcPr>
          <w:p w14:paraId="290BD76C" w14:textId="77777777" w:rsidR="00E65DBE" w:rsidRPr="00E9302F" w:rsidRDefault="00E65DBE" w:rsidP="00AF0D4C">
            <w:pPr>
              <w:spacing w:after="0"/>
              <w:rPr>
                <w:ins w:id="7849" w:author="China Telecom" w:date="2020-11-20T19:17:00Z"/>
                <w:lang w:eastAsia="zh-CN"/>
              </w:rPr>
            </w:pPr>
            <w:ins w:id="7850" w:author="China Telecom" w:date="2020-11-20T19:17:00Z">
              <w:r w:rsidRPr="00E9302F">
                <w:rPr>
                  <w:lang w:eastAsia="zh-CN"/>
                </w:rPr>
                <w:t>PUCCH Format 3 11bit</w:t>
              </w:r>
            </w:ins>
          </w:p>
        </w:tc>
        <w:tc>
          <w:tcPr>
            <w:tcW w:w="1026" w:type="dxa"/>
            <w:noWrap/>
            <w:hideMark/>
          </w:tcPr>
          <w:p w14:paraId="465410AB" w14:textId="77777777" w:rsidR="00E65DBE" w:rsidRPr="00E9302F" w:rsidRDefault="00E65DBE" w:rsidP="00AF0D4C">
            <w:pPr>
              <w:spacing w:after="0"/>
              <w:jc w:val="center"/>
              <w:rPr>
                <w:ins w:id="7851" w:author="China Telecom" w:date="2020-11-20T19:17:00Z"/>
                <w:lang w:eastAsia="zh-CN"/>
              </w:rPr>
            </w:pPr>
            <w:ins w:id="7852" w:author="China Telecom" w:date="2020-11-20T19:17:00Z">
              <w:r w:rsidRPr="00E9302F">
                <w:rPr>
                  <w:lang w:eastAsia="zh-CN"/>
                </w:rPr>
                <w:t>5</w:t>
              </w:r>
            </w:ins>
          </w:p>
        </w:tc>
        <w:tc>
          <w:tcPr>
            <w:tcW w:w="1650" w:type="dxa"/>
            <w:noWrap/>
            <w:hideMark/>
          </w:tcPr>
          <w:p w14:paraId="22104012" w14:textId="77777777" w:rsidR="00E65DBE" w:rsidRPr="00E9302F" w:rsidRDefault="00E65DBE" w:rsidP="00AF0D4C">
            <w:pPr>
              <w:spacing w:after="0"/>
              <w:jc w:val="center"/>
              <w:rPr>
                <w:ins w:id="7853" w:author="China Telecom" w:date="2020-11-20T19:17:00Z"/>
                <w:lang w:eastAsia="zh-CN"/>
              </w:rPr>
            </w:pPr>
            <w:ins w:id="7854" w:author="China Telecom" w:date="2020-11-20T19:17:00Z">
              <w:r w:rsidRPr="00E9302F">
                <w:rPr>
                  <w:lang w:eastAsia="zh-CN"/>
                </w:rPr>
                <w:t>148.87</w:t>
              </w:r>
            </w:ins>
          </w:p>
        </w:tc>
        <w:tc>
          <w:tcPr>
            <w:tcW w:w="1116" w:type="dxa"/>
            <w:noWrap/>
            <w:hideMark/>
          </w:tcPr>
          <w:p w14:paraId="6476C51C" w14:textId="77777777" w:rsidR="00E65DBE" w:rsidRPr="00E9302F" w:rsidRDefault="00E65DBE" w:rsidP="00AF0D4C">
            <w:pPr>
              <w:spacing w:after="0"/>
              <w:jc w:val="center"/>
              <w:rPr>
                <w:ins w:id="7855" w:author="China Telecom" w:date="2020-11-20T19:17:00Z"/>
                <w:lang w:eastAsia="zh-CN"/>
              </w:rPr>
            </w:pPr>
            <w:ins w:id="7856" w:author="China Telecom" w:date="2020-11-20T19:17:00Z">
              <w:r w:rsidRPr="00E9302F">
                <w:rPr>
                  <w:lang w:eastAsia="zh-CN"/>
                </w:rPr>
                <w:t>1.00</w:t>
              </w:r>
            </w:ins>
          </w:p>
        </w:tc>
        <w:tc>
          <w:tcPr>
            <w:tcW w:w="1026" w:type="dxa"/>
            <w:noWrap/>
            <w:hideMark/>
          </w:tcPr>
          <w:p w14:paraId="3B74A375" w14:textId="77777777" w:rsidR="00E65DBE" w:rsidRPr="00E9302F" w:rsidRDefault="00E65DBE" w:rsidP="00AF0D4C">
            <w:pPr>
              <w:spacing w:after="0"/>
              <w:jc w:val="center"/>
              <w:rPr>
                <w:ins w:id="7857" w:author="China Telecom" w:date="2020-11-20T19:17:00Z"/>
                <w:lang w:eastAsia="zh-CN"/>
              </w:rPr>
            </w:pPr>
            <w:ins w:id="7858" w:author="China Telecom" w:date="2020-11-20T19:17:00Z">
              <w:r w:rsidRPr="00E9302F">
                <w:rPr>
                  <w:lang w:eastAsia="zh-CN"/>
                </w:rPr>
                <w:t>4.33</w:t>
              </w:r>
            </w:ins>
          </w:p>
        </w:tc>
      </w:tr>
      <w:tr w:rsidR="00E65DBE" w:rsidRPr="00E9302F" w14:paraId="2B807807" w14:textId="77777777" w:rsidTr="00AF0D4C">
        <w:trPr>
          <w:ins w:id="7859" w:author="China Telecom" w:date="2020-11-20T19:17:00Z"/>
        </w:trPr>
        <w:tc>
          <w:tcPr>
            <w:tcW w:w="1060" w:type="dxa"/>
            <w:vMerge/>
            <w:hideMark/>
          </w:tcPr>
          <w:p w14:paraId="5C339DD3" w14:textId="77777777" w:rsidR="00E65DBE" w:rsidRPr="00E9302F" w:rsidRDefault="00E65DBE" w:rsidP="00AF0D4C">
            <w:pPr>
              <w:spacing w:after="0"/>
              <w:rPr>
                <w:ins w:id="7860" w:author="China Telecom" w:date="2020-11-20T19:17:00Z"/>
                <w:noProof/>
                <w:lang w:eastAsia="zh-CN"/>
              </w:rPr>
            </w:pPr>
          </w:p>
        </w:tc>
        <w:tc>
          <w:tcPr>
            <w:tcW w:w="1533" w:type="dxa"/>
            <w:vMerge/>
            <w:hideMark/>
          </w:tcPr>
          <w:p w14:paraId="433A9619" w14:textId="77777777" w:rsidR="00E65DBE" w:rsidRPr="00E9302F" w:rsidRDefault="00E65DBE" w:rsidP="00AF0D4C">
            <w:pPr>
              <w:spacing w:after="0"/>
              <w:rPr>
                <w:ins w:id="7861" w:author="China Telecom" w:date="2020-11-20T19:17:00Z"/>
                <w:noProof/>
                <w:lang w:eastAsia="zh-CN"/>
              </w:rPr>
            </w:pPr>
          </w:p>
        </w:tc>
        <w:tc>
          <w:tcPr>
            <w:tcW w:w="2446" w:type="dxa"/>
            <w:noWrap/>
            <w:hideMark/>
          </w:tcPr>
          <w:p w14:paraId="399D0CE2" w14:textId="77777777" w:rsidR="00E65DBE" w:rsidRPr="00E9302F" w:rsidRDefault="00E65DBE" w:rsidP="00AF0D4C">
            <w:pPr>
              <w:spacing w:after="0"/>
              <w:rPr>
                <w:ins w:id="7862" w:author="China Telecom" w:date="2020-11-20T19:17:00Z"/>
                <w:lang w:eastAsia="zh-CN"/>
              </w:rPr>
            </w:pPr>
            <w:ins w:id="7863" w:author="China Telecom" w:date="2020-11-20T19:17:00Z">
              <w:r w:rsidRPr="00E9302F">
                <w:rPr>
                  <w:lang w:eastAsia="zh-CN"/>
                </w:rPr>
                <w:t>PUCCH Format 1</w:t>
              </w:r>
            </w:ins>
          </w:p>
        </w:tc>
        <w:tc>
          <w:tcPr>
            <w:tcW w:w="1026" w:type="dxa"/>
            <w:noWrap/>
            <w:hideMark/>
          </w:tcPr>
          <w:p w14:paraId="5903FEBC" w14:textId="77777777" w:rsidR="00E65DBE" w:rsidRPr="00E9302F" w:rsidRDefault="00E65DBE" w:rsidP="00AF0D4C">
            <w:pPr>
              <w:spacing w:after="0"/>
              <w:jc w:val="center"/>
              <w:rPr>
                <w:ins w:id="7864" w:author="China Telecom" w:date="2020-11-20T19:17:00Z"/>
                <w:lang w:eastAsia="zh-CN"/>
              </w:rPr>
            </w:pPr>
            <w:ins w:id="7865" w:author="China Telecom" w:date="2020-11-20T19:17:00Z">
              <w:r w:rsidRPr="00E9302F">
                <w:rPr>
                  <w:lang w:eastAsia="zh-CN"/>
                </w:rPr>
                <w:t>8</w:t>
              </w:r>
            </w:ins>
          </w:p>
        </w:tc>
        <w:tc>
          <w:tcPr>
            <w:tcW w:w="1650" w:type="dxa"/>
            <w:noWrap/>
            <w:hideMark/>
          </w:tcPr>
          <w:p w14:paraId="09505AD3" w14:textId="77777777" w:rsidR="00E65DBE" w:rsidRPr="00E9302F" w:rsidRDefault="00E65DBE" w:rsidP="00AF0D4C">
            <w:pPr>
              <w:spacing w:after="0"/>
              <w:jc w:val="center"/>
              <w:rPr>
                <w:ins w:id="7866" w:author="China Telecom" w:date="2020-11-20T19:17:00Z"/>
                <w:lang w:eastAsia="zh-CN"/>
              </w:rPr>
            </w:pPr>
            <w:ins w:id="7867" w:author="China Telecom" w:date="2020-11-20T19:17:00Z">
              <w:r w:rsidRPr="00E9302F">
                <w:rPr>
                  <w:lang w:eastAsia="zh-CN"/>
                </w:rPr>
                <w:t>150.54</w:t>
              </w:r>
            </w:ins>
          </w:p>
        </w:tc>
        <w:tc>
          <w:tcPr>
            <w:tcW w:w="1116" w:type="dxa"/>
            <w:noWrap/>
            <w:hideMark/>
          </w:tcPr>
          <w:p w14:paraId="6AB91309" w14:textId="77777777" w:rsidR="00E65DBE" w:rsidRPr="00E9302F" w:rsidRDefault="00E65DBE" w:rsidP="00AF0D4C">
            <w:pPr>
              <w:spacing w:after="0"/>
              <w:jc w:val="center"/>
              <w:rPr>
                <w:ins w:id="7868" w:author="China Telecom" w:date="2020-11-20T19:17:00Z"/>
                <w:lang w:eastAsia="zh-CN"/>
              </w:rPr>
            </w:pPr>
            <w:ins w:id="7869" w:author="China Telecom" w:date="2020-11-20T19:17:00Z">
              <w:r w:rsidRPr="00E9302F">
                <w:rPr>
                  <w:lang w:eastAsia="zh-CN"/>
                </w:rPr>
                <w:t>2.20</w:t>
              </w:r>
            </w:ins>
          </w:p>
        </w:tc>
        <w:tc>
          <w:tcPr>
            <w:tcW w:w="1026" w:type="dxa"/>
            <w:noWrap/>
            <w:hideMark/>
          </w:tcPr>
          <w:p w14:paraId="591C3DEC" w14:textId="77777777" w:rsidR="00E65DBE" w:rsidRPr="00E9302F" w:rsidRDefault="00E65DBE" w:rsidP="00AF0D4C">
            <w:pPr>
              <w:spacing w:after="0"/>
              <w:jc w:val="center"/>
              <w:rPr>
                <w:ins w:id="7870" w:author="China Telecom" w:date="2020-11-20T19:17:00Z"/>
                <w:lang w:eastAsia="zh-CN"/>
              </w:rPr>
            </w:pPr>
            <w:ins w:id="7871" w:author="China Telecom" w:date="2020-11-20T19:17:00Z">
              <w:r w:rsidRPr="00E9302F">
                <w:rPr>
                  <w:lang w:eastAsia="zh-CN"/>
                </w:rPr>
                <w:t>6.00</w:t>
              </w:r>
            </w:ins>
          </w:p>
        </w:tc>
      </w:tr>
      <w:tr w:rsidR="00E65DBE" w:rsidRPr="00E9302F" w14:paraId="74F713AF" w14:textId="77777777" w:rsidTr="00AF0D4C">
        <w:trPr>
          <w:ins w:id="7872" w:author="China Telecom" w:date="2020-11-20T19:17:00Z"/>
        </w:trPr>
        <w:tc>
          <w:tcPr>
            <w:tcW w:w="1060" w:type="dxa"/>
            <w:vMerge w:val="restart"/>
            <w:hideMark/>
          </w:tcPr>
          <w:p w14:paraId="7A897098" w14:textId="77777777" w:rsidR="00E65DBE" w:rsidRPr="00E9302F" w:rsidRDefault="00E65DBE" w:rsidP="00AF0D4C">
            <w:pPr>
              <w:spacing w:after="0"/>
              <w:rPr>
                <w:ins w:id="7873" w:author="China Telecom" w:date="2020-11-20T19:17:00Z"/>
                <w:lang w:eastAsia="zh-CN"/>
              </w:rPr>
            </w:pPr>
            <w:ins w:id="7874" w:author="China Telecom" w:date="2020-11-20T19:17:00Z">
              <w:r w:rsidRPr="00E9302F">
                <w:rPr>
                  <w:lang w:eastAsia="zh-CN"/>
                </w:rPr>
                <w:t>Rural 4GHz with long distance TDD LOS O2O</w:t>
              </w:r>
            </w:ins>
          </w:p>
        </w:tc>
        <w:tc>
          <w:tcPr>
            <w:tcW w:w="1533" w:type="dxa"/>
            <w:vMerge w:val="restart"/>
            <w:hideMark/>
          </w:tcPr>
          <w:p w14:paraId="05B15F13" w14:textId="77777777" w:rsidR="00E65DBE" w:rsidRPr="00E9302F" w:rsidRDefault="00E65DBE" w:rsidP="00AF0D4C">
            <w:pPr>
              <w:spacing w:after="0"/>
              <w:rPr>
                <w:ins w:id="7875" w:author="China Telecom" w:date="2020-11-20T19:17:00Z"/>
                <w:lang w:eastAsia="zh-CN"/>
              </w:rPr>
            </w:pPr>
            <w:ins w:id="7876" w:author="China Telecom" w:date="2020-11-20T19:17:00Z">
              <w:r w:rsidRPr="00E9302F">
                <w:rPr>
                  <w:lang w:eastAsia="zh-CN"/>
                </w:rPr>
                <w:t>S</w:t>
              </w:r>
              <w:r>
                <w:rPr>
                  <w:lang w:eastAsia="zh-CN"/>
                </w:rPr>
                <w:t>c</w:t>
              </w:r>
              <w:r w:rsidRPr="00E9302F">
                <w:rPr>
                  <w:lang w:eastAsia="zh-CN"/>
                </w:rPr>
                <w:t>enario dependent target</w:t>
              </w:r>
              <w:r w:rsidRPr="00E9302F">
                <w:rPr>
                  <w:lang w:eastAsia="zh-CN"/>
                </w:rPr>
                <w:br/>
                <w:t>ISD=12km</w:t>
              </w:r>
            </w:ins>
          </w:p>
        </w:tc>
        <w:tc>
          <w:tcPr>
            <w:tcW w:w="2446" w:type="dxa"/>
            <w:noWrap/>
            <w:hideMark/>
          </w:tcPr>
          <w:p w14:paraId="00990617" w14:textId="77777777" w:rsidR="00E65DBE" w:rsidRPr="00E9302F" w:rsidRDefault="00E65DBE" w:rsidP="00AF0D4C">
            <w:pPr>
              <w:spacing w:after="0"/>
              <w:rPr>
                <w:ins w:id="7877" w:author="China Telecom" w:date="2020-11-20T19:17:00Z"/>
                <w:lang w:eastAsia="zh-CN"/>
              </w:rPr>
            </w:pPr>
            <w:ins w:id="7878" w:author="China Telecom" w:date="2020-11-20T19:17:00Z">
              <w:r w:rsidRPr="00E9302F">
                <w:rPr>
                  <w:lang w:eastAsia="zh-CN"/>
                </w:rPr>
                <w:t>PUSCH for eMBB DDDSU</w:t>
              </w:r>
            </w:ins>
          </w:p>
        </w:tc>
        <w:tc>
          <w:tcPr>
            <w:tcW w:w="1026" w:type="dxa"/>
            <w:noWrap/>
            <w:hideMark/>
          </w:tcPr>
          <w:p w14:paraId="098B5DF3" w14:textId="77777777" w:rsidR="00E65DBE" w:rsidRPr="00E9302F" w:rsidRDefault="00E65DBE" w:rsidP="00AF0D4C">
            <w:pPr>
              <w:spacing w:after="0"/>
              <w:jc w:val="center"/>
              <w:rPr>
                <w:ins w:id="7879" w:author="China Telecom" w:date="2020-11-20T19:17:00Z"/>
                <w:lang w:eastAsia="zh-CN"/>
              </w:rPr>
            </w:pPr>
            <w:ins w:id="7880" w:author="China Telecom" w:date="2020-11-20T19:17:00Z">
              <w:r w:rsidRPr="00E9302F">
                <w:rPr>
                  <w:lang w:eastAsia="zh-CN"/>
                </w:rPr>
                <w:t>6</w:t>
              </w:r>
            </w:ins>
          </w:p>
        </w:tc>
        <w:tc>
          <w:tcPr>
            <w:tcW w:w="1650" w:type="dxa"/>
            <w:noWrap/>
            <w:hideMark/>
          </w:tcPr>
          <w:p w14:paraId="429FF298" w14:textId="77777777" w:rsidR="00E65DBE" w:rsidRPr="00E9302F" w:rsidRDefault="00E65DBE" w:rsidP="00AF0D4C">
            <w:pPr>
              <w:spacing w:after="0"/>
              <w:jc w:val="center"/>
              <w:rPr>
                <w:ins w:id="7881" w:author="China Telecom" w:date="2020-11-20T19:17:00Z"/>
                <w:lang w:eastAsia="zh-CN"/>
              </w:rPr>
            </w:pPr>
            <w:ins w:id="7882" w:author="China Telecom" w:date="2020-11-20T19:17:00Z">
              <w:r w:rsidRPr="00E9302F">
                <w:rPr>
                  <w:lang w:eastAsia="zh-CN"/>
                </w:rPr>
                <w:t>140.28</w:t>
              </w:r>
            </w:ins>
          </w:p>
        </w:tc>
        <w:tc>
          <w:tcPr>
            <w:tcW w:w="1116" w:type="dxa"/>
            <w:noWrap/>
            <w:hideMark/>
          </w:tcPr>
          <w:p w14:paraId="0D2A82DB" w14:textId="77777777" w:rsidR="00E65DBE" w:rsidRPr="00E9302F" w:rsidRDefault="00E65DBE" w:rsidP="00AF0D4C">
            <w:pPr>
              <w:spacing w:after="0"/>
              <w:jc w:val="center"/>
              <w:rPr>
                <w:ins w:id="7883" w:author="China Telecom" w:date="2020-11-20T19:17:00Z"/>
                <w:lang w:eastAsia="zh-CN"/>
              </w:rPr>
            </w:pPr>
            <w:ins w:id="7884" w:author="China Telecom" w:date="2020-11-20T19:17:00Z">
              <w:r w:rsidRPr="00E9302F">
                <w:rPr>
                  <w:lang w:eastAsia="zh-CN"/>
                </w:rPr>
                <w:t>2.65</w:t>
              </w:r>
            </w:ins>
          </w:p>
        </w:tc>
        <w:tc>
          <w:tcPr>
            <w:tcW w:w="1026" w:type="dxa"/>
            <w:noWrap/>
            <w:hideMark/>
          </w:tcPr>
          <w:p w14:paraId="32EACE3F" w14:textId="77777777" w:rsidR="00E65DBE" w:rsidRPr="00E9302F" w:rsidRDefault="00E65DBE" w:rsidP="00AF0D4C">
            <w:pPr>
              <w:spacing w:after="0"/>
              <w:jc w:val="center"/>
              <w:rPr>
                <w:ins w:id="7885" w:author="China Telecom" w:date="2020-11-20T19:17:00Z"/>
                <w:lang w:eastAsia="zh-CN"/>
              </w:rPr>
            </w:pPr>
            <w:ins w:id="7886" w:author="China Telecom" w:date="2020-11-20T19:17:00Z">
              <w:r w:rsidRPr="00E9302F">
                <w:rPr>
                  <w:lang w:eastAsia="zh-CN"/>
                </w:rPr>
                <w:t>0.00</w:t>
              </w:r>
            </w:ins>
          </w:p>
        </w:tc>
      </w:tr>
      <w:tr w:rsidR="00E65DBE" w:rsidRPr="00E9302F" w14:paraId="589918BA" w14:textId="77777777" w:rsidTr="00AF0D4C">
        <w:trPr>
          <w:ins w:id="7887" w:author="China Telecom" w:date="2020-11-20T19:17:00Z"/>
        </w:trPr>
        <w:tc>
          <w:tcPr>
            <w:tcW w:w="1060" w:type="dxa"/>
            <w:vMerge/>
            <w:hideMark/>
          </w:tcPr>
          <w:p w14:paraId="45BB27BF" w14:textId="77777777" w:rsidR="00E65DBE" w:rsidRPr="00E9302F" w:rsidRDefault="00E65DBE" w:rsidP="00AF0D4C">
            <w:pPr>
              <w:spacing w:after="0"/>
              <w:rPr>
                <w:ins w:id="7888" w:author="China Telecom" w:date="2020-11-20T19:17:00Z"/>
                <w:noProof/>
                <w:lang w:eastAsia="zh-CN"/>
              </w:rPr>
            </w:pPr>
          </w:p>
        </w:tc>
        <w:tc>
          <w:tcPr>
            <w:tcW w:w="1533" w:type="dxa"/>
            <w:vMerge/>
            <w:hideMark/>
          </w:tcPr>
          <w:p w14:paraId="37F097F0" w14:textId="77777777" w:rsidR="00E65DBE" w:rsidRPr="00E9302F" w:rsidRDefault="00E65DBE" w:rsidP="00AF0D4C">
            <w:pPr>
              <w:spacing w:after="0"/>
              <w:rPr>
                <w:ins w:id="7889" w:author="China Telecom" w:date="2020-11-20T19:17:00Z"/>
                <w:noProof/>
                <w:lang w:eastAsia="zh-CN"/>
              </w:rPr>
            </w:pPr>
          </w:p>
        </w:tc>
        <w:tc>
          <w:tcPr>
            <w:tcW w:w="2446" w:type="dxa"/>
            <w:noWrap/>
            <w:hideMark/>
          </w:tcPr>
          <w:p w14:paraId="2401ABF4" w14:textId="77777777" w:rsidR="00E65DBE" w:rsidRPr="00E9302F" w:rsidRDefault="00E65DBE" w:rsidP="00AF0D4C">
            <w:pPr>
              <w:spacing w:after="0"/>
              <w:rPr>
                <w:ins w:id="7890" w:author="China Telecom" w:date="2020-11-20T19:17:00Z"/>
                <w:lang w:eastAsia="zh-CN"/>
              </w:rPr>
            </w:pPr>
            <w:ins w:id="7891" w:author="China Telecom" w:date="2020-11-20T19:17:00Z">
              <w:r w:rsidRPr="00E9302F">
                <w:rPr>
                  <w:lang w:eastAsia="zh-CN"/>
                </w:rPr>
                <w:t>PUSCH for VoIP DDDSU</w:t>
              </w:r>
            </w:ins>
          </w:p>
        </w:tc>
        <w:tc>
          <w:tcPr>
            <w:tcW w:w="1026" w:type="dxa"/>
            <w:noWrap/>
            <w:hideMark/>
          </w:tcPr>
          <w:p w14:paraId="6F2E7A57" w14:textId="77777777" w:rsidR="00E65DBE" w:rsidRPr="00E9302F" w:rsidRDefault="00E65DBE" w:rsidP="00AF0D4C">
            <w:pPr>
              <w:spacing w:after="0"/>
              <w:jc w:val="center"/>
              <w:rPr>
                <w:ins w:id="7892" w:author="China Telecom" w:date="2020-11-20T19:17:00Z"/>
                <w:lang w:eastAsia="zh-CN"/>
              </w:rPr>
            </w:pPr>
            <w:ins w:id="7893" w:author="China Telecom" w:date="2020-11-20T19:17:00Z">
              <w:r w:rsidRPr="00E9302F">
                <w:rPr>
                  <w:lang w:eastAsia="zh-CN"/>
                </w:rPr>
                <w:t>6</w:t>
              </w:r>
            </w:ins>
          </w:p>
        </w:tc>
        <w:tc>
          <w:tcPr>
            <w:tcW w:w="1650" w:type="dxa"/>
            <w:noWrap/>
            <w:hideMark/>
          </w:tcPr>
          <w:p w14:paraId="65185F7A" w14:textId="77777777" w:rsidR="00E65DBE" w:rsidRPr="00E9302F" w:rsidRDefault="00E65DBE" w:rsidP="00AF0D4C">
            <w:pPr>
              <w:spacing w:after="0"/>
              <w:jc w:val="center"/>
              <w:rPr>
                <w:ins w:id="7894" w:author="China Telecom" w:date="2020-11-20T19:17:00Z"/>
                <w:lang w:eastAsia="zh-CN"/>
              </w:rPr>
            </w:pPr>
            <w:ins w:id="7895" w:author="China Telecom" w:date="2020-11-20T19:17:00Z">
              <w:r w:rsidRPr="00E9302F">
                <w:rPr>
                  <w:lang w:eastAsia="zh-CN"/>
                </w:rPr>
                <w:t>149.06</w:t>
              </w:r>
            </w:ins>
          </w:p>
        </w:tc>
        <w:tc>
          <w:tcPr>
            <w:tcW w:w="1116" w:type="dxa"/>
            <w:noWrap/>
            <w:hideMark/>
          </w:tcPr>
          <w:p w14:paraId="7313BF88" w14:textId="77777777" w:rsidR="00E65DBE" w:rsidRPr="00E9302F" w:rsidRDefault="00E65DBE" w:rsidP="00AF0D4C">
            <w:pPr>
              <w:spacing w:after="0"/>
              <w:jc w:val="center"/>
              <w:rPr>
                <w:ins w:id="7896" w:author="China Telecom" w:date="2020-11-20T19:17:00Z"/>
                <w:lang w:eastAsia="zh-CN"/>
              </w:rPr>
            </w:pPr>
            <w:ins w:id="7897" w:author="China Telecom" w:date="2020-11-20T19:17:00Z">
              <w:r w:rsidRPr="00E9302F">
                <w:rPr>
                  <w:lang w:eastAsia="zh-CN"/>
                </w:rPr>
                <w:t>3.00</w:t>
              </w:r>
            </w:ins>
          </w:p>
        </w:tc>
        <w:tc>
          <w:tcPr>
            <w:tcW w:w="1026" w:type="dxa"/>
            <w:noWrap/>
            <w:hideMark/>
          </w:tcPr>
          <w:p w14:paraId="57A7BA0B" w14:textId="77777777" w:rsidR="00E65DBE" w:rsidRPr="00E9302F" w:rsidRDefault="00E65DBE" w:rsidP="00AF0D4C">
            <w:pPr>
              <w:spacing w:after="0"/>
              <w:jc w:val="center"/>
              <w:rPr>
                <w:ins w:id="7898" w:author="China Telecom" w:date="2020-11-20T19:17:00Z"/>
                <w:lang w:eastAsia="zh-CN"/>
              </w:rPr>
            </w:pPr>
            <w:ins w:id="7899" w:author="China Telecom" w:date="2020-11-20T19:17:00Z">
              <w:r w:rsidRPr="00E9302F">
                <w:rPr>
                  <w:lang w:eastAsia="zh-CN"/>
                </w:rPr>
                <w:t>8.78</w:t>
              </w:r>
            </w:ins>
          </w:p>
        </w:tc>
      </w:tr>
    </w:tbl>
    <w:p w14:paraId="04568485" w14:textId="77777777" w:rsidR="00E65DBE" w:rsidRPr="007368F9" w:rsidRDefault="00E65DBE" w:rsidP="00E65DBE">
      <w:pPr>
        <w:pStyle w:val="TH"/>
        <w:rPr>
          <w:ins w:id="7900" w:author="China Telecom" w:date="2020-11-20T19:17:00Z"/>
          <w:lang w:eastAsia="zh-CN"/>
        </w:rPr>
      </w:pPr>
    </w:p>
    <w:p w14:paraId="11E89770" w14:textId="77777777" w:rsidR="00E65DBE" w:rsidRDefault="00E65DBE" w:rsidP="00E65DBE">
      <w:pPr>
        <w:rPr>
          <w:ins w:id="7901" w:author="China Telecom" w:date="2020-11-20T19:17:00Z"/>
        </w:rPr>
      </w:pPr>
      <w:ins w:id="7902" w:author="China Telecom" w:date="2020-11-20T19:17:00Z">
        <w:r>
          <w:t>The following channels are identified as the potential bottleneck channels derived from the absolute metrics (i.e. service dependent metric and scenario dependent metric) and the relative metric (i.e. relative difference between channels)</w:t>
        </w:r>
      </w:ins>
    </w:p>
    <w:p w14:paraId="23065E5C" w14:textId="77777777" w:rsidR="00E65DBE" w:rsidRDefault="00E65DBE" w:rsidP="00E65DBE">
      <w:pPr>
        <w:pStyle w:val="ad"/>
        <w:numPr>
          <w:ilvl w:val="0"/>
          <w:numId w:val="26"/>
        </w:numPr>
        <w:spacing w:after="0"/>
        <w:ind w:firstLineChars="0"/>
        <w:rPr>
          <w:ins w:id="7903" w:author="China Telecom" w:date="2020-11-20T19:17:00Z"/>
        </w:rPr>
      </w:pPr>
      <w:ins w:id="7904" w:author="China Telecom" w:date="2020-11-20T19:17:00Z">
        <w:r w:rsidRPr="00120ABB">
          <w:t>1st priority</w:t>
        </w:r>
      </w:ins>
    </w:p>
    <w:p w14:paraId="465EAB84" w14:textId="77777777" w:rsidR="00E65DBE" w:rsidRDefault="00E65DBE" w:rsidP="00E65DBE">
      <w:pPr>
        <w:pStyle w:val="ad"/>
        <w:numPr>
          <w:ilvl w:val="1"/>
          <w:numId w:val="26"/>
        </w:numPr>
        <w:spacing w:after="0"/>
        <w:ind w:firstLineChars="0"/>
        <w:rPr>
          <w:ins w:id="7905" w:author="China Telecom" w:date="2020-11-20T19:17:00Z"/>
        </w:rPr>
      </w:pPr>
      <w:ins w:id="7906" w:author="China Telecom" w:date="2020-11-20T19:17:00Z">
        <w:r w:rsidRPr="00120ABB">
          <w:t>PUSCH for eMBB (for FDD and TDD with DDDSU, DDDSUDDSUU and DDDDDDDSUU)</w:t>
        </w:r>
      </w:ins>
    </w:p>
    <w:p w14:paraId="38E6B45B" w14:textId="77777777" w:rsidR="00E65DBE" w:rsidRDefault="00E65DBE" w:rsidP="00E65DBE">
      <w:pPr>
        <w:pStyle w:val="ad"/>
        <w:numPr>
          <w:ilvl w:val="1"/>
          <w:numId w:val="26"/>
        </w:numPr>
        <w:spacing w:after="0"/>
        <w:ind w:firstLineChars="0"/>
        <w:rPr>
          <w:ins w:id="7907" w:author="China Telecom" w:date="2020-11-20T19:17:00Z"/>
        </w:rPr>
      </w:pPr>
      <w:ins w:id="7908" w:author="China Telecom" w:date="2020-11-20T19:17:00Z">
        <w:r w:rsidRPr="00120ABB">
          <w:lastRenderedPageBreak/>
          <w:t>PUSCH for VoIP (for FDD and TDD with DDDSU, DDDSUDDSUU)</w:t>
        </w:r>
      </w:ins>
    </w:p>
    <w:p w14:paraId="05A1D2E4" w14:textId="77777777" w:rsidR="00E65DBE" w:rsidRDefault="00E65DBE" w:rsidP="00E65DBE">
      <w:pPr>
        <w:pStyle w:val="ad"/>
        <w:numPr>
          <w:ilvl w:val="0"/>
          <w:numId w:val="26"/>
        </w:numPr>
        <w:spacing w:after="0"/>
        <w:ind w:firstLineChars="0"/>
        <w:rPr>
          <w:ins w:id="7909" w:author="China Telecom" w:date="2020-11-20T19:17:00Z"/>
        </w:rPr>
      </w:pPr>
      <w:ins w:id="7910" w:author="China Telecom" w:date="2020-11-20T19:17:00Z">
        <w:r w:rsidRPr="00120ABB">
          <w:t>2nd priority</w:t>
        </w:r>
      </w:ins>
    </w:p>
    <w:p w14:paraId="2C242169" w14:textId="77777777" w:rsidR="00E65DBE" w:rsidRDefault="00E65DBE" w:rsidP="00E65DBE">
      <w:pPr>
        <w:pStyle w:val="ad"/>
        <w:numPr>
          <w:ilvl w:val="1"/>
          <w:numId w:val="26"/>
        </w:numPr>
        <w:spacing w:after="0"/>
        <w:ind w:firstLineChars="0"/>
        <w:rPr>
          <w:ins w:id="7911" w:author="China Telecom" w:date="2020-11-20T19:17:00Z"/>
        </w:rPr>
      </w:pPr>
      <w:ins w:id="7912" w:author="China Telecom" w:date="2020-11-20T19:17:00Z">
        <w:r w:rsidRPr="00120ABB">
          <w:t>PRACH format B4</w:t>
        </w:r>
      </w:ins>
    </w:p>
    <w:p w14:paraId="012295E9" w14:textId="77777777" w:rsidR="00E65DBE" w:rsidRDefault="00E65DBE" w:rsidP="00E65DBE">
      <w:pPr>
        <w:pStyle w:val="ad"/>
        <w:numPr>
          <w:ilvl w:val="1"/>
          <w:numId w:val="26"/>
        </w:numPr>
        <w:spacing w:after="0"/>
        <w:ind w:firstLineChars="0"/>
        <w:rPr>
          <w:ins w:id="7913" w:author="China Telecom" w:date="2020-11-20T19:17:00Z"/>
        </w:rPr>
      </w:pPr>
      <w:ins w:id="7914" w:author="China Telecom" w:date="2020-11-20T19:17:00Z">
        <w:r w:rsidRPr="00120ABB">
          <w:t>PUSCH of Msg.3</w:t>
        </w:r>
      </w:ins>
    </w:p>
    <w:p w14:paraId="26DDBA2D" w14:textId="77777777" w:rsidR="00E65DBE" w:rsidRDefault="00E65DBE" w:rsidP="00E65DBE">
      <w:pPr>
        <w:pStyle w:val="ad"/>
        <w:numPr>
          <w:ilvl w:val="1"/>
          <w:numId w:val="26"/>
        </w:numPr>
        <w:spacing w:after="0"/>
        <w:ind w:firstLineChars="0"/>
        <w:rPr>
          <w:ins w:id="7915" w:author="China Telecom" w:date="2020-11-20T19:17:00Z"/>
        </w:rPr>
      </w:pPr>
      <w:ins w:id="7916" w:author="China Telecom" w:date="2020-11-20T19:17:00Z">
        <w:r w:rsidRPr="00120ABB">
          <w:t>PUCCH format 1</w:t>
        </w:r>
      </w:ins>
    </w:p>
    <w:p w14:paraId="233C2279" w14:textId="77777777" w:rsidR="00E65DBE" w:rsidRDefault="00E65DBE" w:rsidP="00E65DBE">
      <w:pPr>
        <w:pStyle w:val="ad"/>
        <w:numPr>
          <w:ilvl w:val="1"/>
          <w:numId w:val="26"/>
        </w:numPr>
        <w:spacing w:after="0"/>
        <w:ind w:firstLineChars="0"/>
        <w:rPr>
          <w:ins w:id="7917" w:author="China Telecom" w:date="2020-11-20T19:17:00Z"/>
        </w:rPr>
      </w:pPr>
      <w:ins w:id="7918" w:author="China Telecom" w:date="2020-11-20T19:17:00Z">
        <w:r w:rsidRPr="00120ABB">
          <w:t xml:space="preserve">PUCCH format 3 with 11bit </w:t>
        </w:r>
      </w:ins>
    </w:p>
    <w:p w14:paraId="55033DEE" w14:textId="77777777" w:rsidR="00E65DBE" w:rsidRDefault="00E65DBE" w:rsidP="00E65DBE">
      <w:pPr>
        <w:pStyle w:val="ad"/>
        <w:numPr>
          <w:ilvl w:val="1"/>
          <w:numId w:val="26"/>
        </w:numPr>
        <w:spacing w:after="0"/>
        <w:ind w:firstLineChars="0"/>
        <w:rPr>
          <w:ins w:id="7919" w:author="China Telecom" w:date="2020-11-20T19:17:00Z"/>
        </w:rPr>
      </w:pPr>
      <w:ins w:id="7920" w:author="China Telecom" w:date="2020-11-20T19:17:00Z">
        <w:r w:rsidRPr="00120ABB">
          <w:t xml:space="preserve">PUCCH format 3 with 22bit </w:t>
        </w:r>
      </w:ins>
    </w:p>
    <w:p w14:paraId="786BBDF8" w14:textId="77777777" w:rsidR="00E65DBE" w:rsidRDefault="00E65DBE" w:rsidP="00E65DBE">
      <w:pPr>
        <w:pStyle w:val="ad"/>
        <w:numPr>
          <w:ilvl w:val="1"/>
          <w:numId w:val="26"/>
        </w:numPr>
        <w:spacing w:after="0"/>
        <w:ind w:firstLineChars="0"/>
        <w:rPr>
          <w:ins w:id="7921" w:author="China Telecom" w:date="2020-11-20T19:17:00Z"/>
        </w:rPr>
      </w:pPr>
      <w:ins w:id="7922" w:author="China Telecom" w:date="2020-11-20T19:17:00Z">
        <w:r w:rsidRPr="00120ABB">
          <w:t>Broadcast PDCCH</w:t>
        </w:r>
      </w:ins>
    </w:p>
    <w:p w14:paraId="5863C7D5" w14:textId="77777777" w:rsidR="00E65DBE" w:rsidRDefault="00E65DBE" w:rsidP="00E65DBE">
      <w:pPr>
        <w:spacing w:after="0"/>
        <w:rPr>
          <w:ins w:id="7923" w:author="China Telecom" w:date="2020-11-20T19:17:00Z"/>
        </w:rPr>
      </w:pPr>
    </w:p>
    <w:p w14:paraId="28D90604" w14:textId="77777777" w:rsidR="00E65DBE" w:rsidRPr="00594A66" w:rsidRDefault="00E65DBE" w:rsidP="00E65DBE">
      <w:pPr>
        <w:pStyle w:val="3"/>
        <w:rPr>
          <w:ins w:id="7924" w:author="China Telecom" w:date="2020-11-20T19:17:00Z"/>
          <w:rFonts w:cs="Arial"/>
          <w:szCs w:val="28"/>
        </w:rPr>
      </w:pPr>
      <w:bookmarkStart w:id="7925" w:name="_Toc56794589"/>
      <w:ins w:id="7926" w:author="China Telecom" w:date="2020-11-20T19:17:00Z">
        <w:r>
          <w:rPr>
            <w:rFonts w:eastAsia="Malgun Gothic"/>
          </w:rPr>
          <w:t>5.1</w:t>
        </w:r>
        <w:r w:rsidRPr="007368F9">
          <w:rPr>
            <w:rFonts w:eastAsia="Malgun Gothic"/>
          </w:rPr>
          <w:t>.</w:t>
        </w:r>
        <w:r>
          <w:rPr>
            <w:rFonts w:eastAsia="Malgun Gothic"/>
          </w:rPr>
          <w:t>3</w:t>
        </w:r>
        <w:r w:rsidRPr="007368F9">
          <w:rPr>
            <w:rFonts w:eastAsia="Malgun Gothic"/>
          </w:rPr>
          <w:tab/>
        </w:r>
        <w:r>
          <w:rPr>
            <w:rFonts w:cs="Arial"/>
            <w:szCs w:val="28"/>
          </w:rPr>
          <w:t>Observation from the simulation result not using representative values</w:t>
        </w:r>
        <w:bookmarkEnd w:id="7925"/>
        <w:r>
          <w:rPr>
            <w:rFonts w:cs="Arial"/>
            <w:szCs w:val="28"/>
          </w:rPr>
          <w:t xml:space="preserve"> </w:t>
        </w:r>
      </w:ins>
    </w:p>
    <w:p w14:paraId="28C8A0D8" w14:textId="52C3464F" w:rsidR="00E65DBE" w:rsidRPr="00F256D6" w:rsidRDefault="00E65DBE" w:rsidP="00F256D6">
      <w:pPr>
        <w:rPr>
          <w:ins w:id="7927" w:author="China Telecom" w:date="2020-11-20T19:17:00Z"/>
        </w:rPr>
      </w:pPr>
      <w:ins w:id="7928" w:author="China Telecom" w:date="2020-11-20T19:17:00Z">
        <w:r w:rsidRPr="00F256D6">
          <w:t>One source (R1-2007741) evaluated the target performance, i.e. the 5th percentile geometry SINR value, based on system-level simulation. Compared to the baseline performance, i.e., required SNR based on link level simulation, the following is observed for FR1. The details are shown i</w:t>
        </w:r>
        <w:r w:rsidRPr="00221ACA">
          <w:t xml:space="preserve">n Table </w:t>
        </w:r>
      </w:ins>
      <w:r w:rsidR="00C47DCF" w:rsidRPr="00221ACA">
        <w:t>1-15</w:t>
      </w:r>
      <w:ins w:id="7929" w:author="China Telecom" w:date="2020-11-20T19:17:00Z">
        <w:r w:rsidRPr="00221ACA">
          <w:t xml:space="preserve"> of Annex </w:t>
        </w:r>
      </w:ins>
      <w:r w:rsidR="00C47DCF" w:rsidRPr="00221ACA">
        <w:t>B</w:t>
      </w:r>
      <w:r w:rsidR="00EC34F5" w:rsidRPr="00221ACA">
        <w:t>.</w:t>
      </w:r>
    </w:p>
    <w:p w14:paraId="33CF4CB2" w14:textId="77777777" w:rsidR="00E65DBE" w:rsidRPr="00F256D6" w:rsidRDefault="00E65DBE" w:rsidP="00E65DBE">
      <w:pPr>
        <w:pStyle w:val="ad"/>
        <w:numPr>
          <w:ilvl w:val="0"/>
          <w:numId w:val="26"/>
        </w:numPr>
        <w:spacing w:after="0"/>
        <w:ind w:firstLineChars="0"/>
        <w:rPr>
          <w:ins w:id="7930" w:author="China Telecom" w:date="2020-11-20T19:17:00Z"/>
        </w:rPr>
      </w:pPr>
      <w:ins w:id="7931" w:author="China Telecom" w:date="2020-11-20T19:17:00Z">
        <w:r w:rsidRPr="00F256D6">
          <w:t>In Urban 4 GHz O2I scenario with ISD 500m, PUSCH eMBB, PUSCH VoIP, Msg3, PRACH B4, PUCCH Format 1 with 2 bits, PUCCH Format 3 with 11 bits and PUCCH Format 3 with 22 bits require coverage compensation</w:t>
        </w:r>
      </w:ins>
    </w:p>
    <w:p w14:paraId="32BE146B" w14:textId="77777777" w:rsidR="00E65DBE" w:rsidRPr="00F256D6" w:rsidRDefault="00E65DBE" w:rsidP="00E65DBE">
      <w:pPr>
        <w:pStyle w:val="ad"/>
        <w:numPr>
          <w:ilvl w:val="0"/>
          <w:numId w:val="26"/>
        </w:numPr>
        <w:spacing w:after="0"/>
        <w:ind w:firstLineChars="0"/>
        <w:rPr>
          <w:ins w:id="7932" w:author="China Telecom" w:date="2020-11-20T19:17:00Z"/>
        </w:rPr>
      </w:pPr>
      <w:ins w:id="7933" w:author="China Telecom" w:date="2020-11-20T19:17:00Z">
        <w:r w:rsidRPr="00F256D6">
          <w:t>In Rural 4 GHz O2I scenario with ISD 1732m, PUSCH eMBB, Msg3, PRACH B4, PUCCH Format 1 with 2 bits, PUCCH Format 3 with 11 bits and PUCCH Format 3 with 22 bits require coverage compensation</w:t>
        </w:r>
      </w:ins>
    </w:p>
    <w:p w14:paraId="412218D9" w14:textId="77777777" w:rsidR="00E65DBE" w:rsidRPr="00F256D6" w:rsidRDefault="00E65DBE" w:rsidP="00E65DBE">
      <w:pPr>
        <w:pStyle w:val="ad"/>
        <w:numPr>
          <w:ilvl w:val="0"/>
          <w:numId w:val="26"/>
        </w:numPr>
        <w:spacing w:after="0"/>
        <w:ind w:firstLineChars="0"/>
        <w:rPr>
          <w:ins w:id="7934" w:author="China Telecom" w:date="2020-11-20T19:17:00Z"/>
        </w:rPr>
      </w:pPr>
      <w:ins w:id="7935" w:author="China Telecom" w:date="2020-11-20T19:17:00Z">
        <w:r w:rsidRPr="00F256D6">
          <w:t>In Rural 2.6 GHz O2I scenario with ISD 1732m, PUSCH eMBB, Msg3, PRACH B4, PUCCH Format 1 with 2 bits, PUCCH Format 3 with 11 bits and PUCCH Format 3 with 22 bits, require coverage compensation</w:t>
        </w:r>
      </w:ins>
    </w:p>
    <w:p w14:paraId="54201DB7" w14:textId="77777777" w:rsidR="00E65DBE" w:rsidRPr="00F256D6" w:rsidRDefault="00E65DBE" w:rsidP="00E65DBE">
      <w:pPr>
        <w:pStyle w:val="ad"/>
        <w:numPr>
          <w:ilvl w:val="0"/>
          <w:numId w:val="26"/>
        </w:numPr>
        <w:spacing w:after="0"/>
        <w:ind w:firstLineChars="0"/>
        <w:rPr>
          <w:ins w:id="7936" w:author="China Telecom" w:date="2020-11-20T19:17:00Z"/>
        </w:rPr>
      </w:pPr>
      <w:ins w:id="7937" w:author="China Telecom" w:date="2020-11-20T19:17:00Z">
        <w:r w:rsidRPr="00F256D6">
          <w:t>In Rural 700MHz O2O scenario with ISD 1732m, no channel requires coverage compensation.</w:t>
        </w:r>
      </w:ins>
    </w:p>
    <w:p w14:paraId="6F20C9FF" w14:textId="77777777" w:rsidR="00E65DBE" w:rsidRPr="00F256D6" w:rsidRDefault="00E65DBE" w:rsidP="00E65DBE">
      <w:pPr>
        <w:pStyle w:val="ad"/>
        <w:numPr>
          <w:ilvl w:val="0"/>
          <w:numId w:val="26"/>
        </w:numPr>
        <w:spacing w:after="0"/>
        <w:ind w:firstLineChars="0"/>
        <w:rPr>
          <w:ins w:id="7938" w:author="China Telecom" w:date="2020-11-20T19:17:00Z"/>
        </w:rPr>
      </w:pPr>
      <w:ins w:id="7939" w:author="China Telecom" w:date="2020-11-20T19:17:00Z">
        <w:r w:rsidRPr="00F256D6">
          <w:t>In Rural with long distance 700MHz O2O scenario with ISD 12km, no channel requires coverage compensation.</w:t>
        </w:r>
      </w:ins>
    </w:p>
    <w:p w14:paraId="46B23464" w14:textId="77777777" w:rsidR="00561243" w:rsidRDefault="00561243" w:rsidP="00561243"/>
    <w:p w14:paraId="3D90C243" w14:textId="77777777" w:rsidR="00080512" w:rsidRPr="004D3578" w:rsidRDefault="00EB7613">
      <w:pPr>
        <w:pStyle w:val="2"/>
      </w:pPr>
      <w:bookmarkStart w:id="7940" w:name="_Toc56794590"/>
      <w:r>
        <w:t>5</w:t>
      </w:r>
      <w:r w:rsidR="00080512" w:rsidRPr="004D3578">
        <w:t>.2</w:t>
      </w:r>
      <w:r w:rsidR="00080512" w:rsidRPr="004D3578">
        <w:tab/>
      </w:r>
      <w:r w:rsidR="00561243">
        <w:t>Baseline coverage performance for FR2</w:t>
      </w:r>
      <w:bookmarkEnd w:id="7940"/>
    </w:p>
    <w:p w14:paraId="3D9535B8" w14:textId="77777777" w:rsidR="009B0098" w:rsidRDefault="009B0098" w:rsidP="009B0098">
      <w:pPr>
        <w:pStyle w:val="3"/>
        <w:rPr>
          <w:ins w:id="7941" w:author="China Telecom" w:date="2020-11-20T19:25:00Z"/>
          <w:rFonts w:cs="Arial"/>
          <w:szCs w:val="28"/>
        </w:rPr>
      </w:pPr>
      <w:bookmarkStart w:id="7942" w:name="_Toc56794591"/>
      <w:ins w:id="7943" w:author="China Telecom" w:date="2020-11-20T19:25:00Z">
        <w:r>
          <w:rPr>
            <w:rFonts w:eastAsia="Malgun Gothic"/>
          </w:rPr>
          <w:t>5.2</w:t>
        </w:r>
        <w:r w:rsidRPr="007368F9">
          <w:rPr>
            <w:rFonts w:eastAsia="Malgun Gothic"/>
          </w:rPr>
          <w:t>.1</w:t>
        </w:r>
        <w:r w:rsidRPr="007368F9">
          <w:rPr>
            <w:rFonts w:eastAsia="Malgun Gothic"/>
          </w:rPr>
          <w:tab/>
        </w:r>
        <w:r>
          <w:rPr>
            <w:rFonts w:cs="Arial"/>
            <w:szCs w:val="28"/>
          </w:rPr>
          <w:t>Representative values and observation for each scenario</w:t>
        </w:r>
        <w:bookmarkEnd w:id="7942"/>
        <w:r>
          <w:rPr>
            <w:rFonts w:cs="Arial"/>
            <w:szCs w:val="28"/>
          </w:rPr>
          <w:t xml:space="preserve"> </w:t>
        </w:r>
      </w:ins>
    </w:p>
    <w:p w14:paraId="203AB03C" w14:textId="77777777" w:rsidR="009B0098" w:rsidRDefault="009B0098" w:rsidP="009B0098">
      <w:pPr>
        <w:pStyle w:val="4"/>
        <w:rPr>
          <w:ins w:id="7944" w:author="China Telecom" w:date="2020-11-20T19:25:00Z"/>
        </w:rPr>
      </w:pPr>
      <w:bookmarkStart w:id="7945" w:name="_Toc56794592"/>
      <w:ins w:id="7946" w:author="China Telecom" w:date="2020-11-20T19:25:00Z">
        <w:r>
          <w:t>5.2.1.1</w:t>
        </w:r>
        <w:r>
          <w:tab/>
          <w:t>Urban 28GHz TDD NLOS O2I</w:t>
        </w:r>
        <w:r w:rsidRPr="00DE78FE">
          <w:t xml:space="preserve"> scenario</w:t>
        </w:r>
        <w:bookmarkEnd w:id="7945"/>
      </w:ins>
    </w:p>
    <w:p w14:paraId="06879FDA" w14:textId="77777777" w:rsidR="009B0098" w:rsidRPr="00AF0D4C" w:rsidRDefault="009B0098" w:rsidP="009B0098">
      <w:pPr>
        <w:pStyle w:val="3GPPAgreements"/>
        <w:numPr>
          <w:ilvl w:val="0"/>
          <w:numId w:val="0"/>
        </w:numPr>
        <w:rPr>
          <w:ins w:id="7947" w:author="China Telecom" w:date="2020-11-20T19:25:00Z"/>
          <w:sz w:val="20"/>
        </w:rPr>
      </w:pPr>
      <w:ins w:id="7948" w:author="China Telecom" w:date="2020-11-20T19:25:00Z">
        <w:r w:rsidRPr="00AF0D4C">
          <w:rPr>
            <w:sz w:val="20"/>
          </w:rPr>
          <w:t>The representative values for the metrics are summarized below. Table 5.2.1.1-1 to 5.2.1.1-3 show the results for UE Tx power of 12 dBm.</w:t>
        </w:r>
      </w:ins>
    </w:p>
    <w:p w14:paraId="1C0C2E90" w14:textId="77777777" w:rsidR="009B0098" w:rsidRDefault="009B0098" w:rsidP="009B0098">
      <w:pPr>
        <w:pStyle w:val="3GPPAgreements"/>
        <w:numPr>
          <w:ilvl w:val="0"/>
          <w:numId w:val="0"/>
        </w:numPr>
        <w:rPr>
          <w:ins w:id="7949" w:author="China Telecom" w:date="2020-11-20T19:25:00Z"/>
        </w:rPr>
      </w:pPr>
    </w:p>
    <w:p w14:paraId="1A62FEEA" w14:textId="77777777" w:rsidR="009B0098" w:rsidRDefault="009B0098" w:rsidP="009B0098">
      <w:pPr>
        <w:pStyle w:val="TH"/>
        <w:rPr>
          <w:ins w:id="7950" w:author="China Telecom" w:date="2020-11-20T19:25:00Z"/>
        </w:rPr>
      </w:pPr>
      <w:ins w:id="7951" w:author="China Telecom" w:date="2020-11-20T19:25:00Z">
        <w:r>
          <w:t xml:space="preserve">Table </w:t>
        </w:r>
        <w:r>
          <w:rPr>
            <w:lang w:eastAsia="zh-CN"/>
          </w:rPr>
          <w:t>5.2.1.1</w:t>
        </w:r>
        <w:r w:rsidRPr="007368F9">
          <w:t>-</w:t>
        </w:r>
        <w:r>
          <w:rPr>
            <w:rFonts w:hint="eastAsia"/>
            <w:lang w:eastAsia="ja-JP"/>
          </w:rPr>
          <w:t>1</w:t>
        </w:r>
        <w:r w:rsidRPr="007368F9">
          <w:rPr>
            <w:rFonts w:hint="eastAsia"/>
          </w:rPr>
          <w:t>:</w:t>
        </w:r>
        <w:r>
          <w:rPr>
            <w:rFonts w:hint="eastAsia"/>
          </w:rPr>
          <w:t xml:space="preserve"> Representative values </w:t>
        </w:r>
        <w:r>
          <w:t>of MCL for Urban 28GHz TDD NLOS O2I scenario for UE Tx power of 12 dBm.</w:t>
        </w:r>
      </w:ins>
    </w:p>
    <w:tbl>
      <w:tblPr>
        <w:tblStyle w:val="a7"/>
        <w:tblW w:w="0" w:type="auto"/>
        <w:tblLook w:val="04A0" w:firstRow="1" w:lastRow="0" w:firstColumn="1" w:lastColumn="0" w:noHBand="0" w:noVBand="1"/>
      </w:tblPr>
      <w:tblGrid>
        <w:gridCol w:w="4814"/>
        <w:gridCol w:w="1681"/>
        <w:gridCol w:w="1681"/>
        <w:gridCol w:w="1681"/>
      </w:tblGrid>
      <w:tr w:rsidR="009B0098" w:rsidRPr="00A36602" w14:paraId="04AB2C9D" w14:textId="77777777" w:rsidTr="00AF0D4C">
        <w:trPr>
          <w:ins w:id="7952" w:author="China Telecom" w:date="2020-11-20T19:25:00Z"/>
        </w:trPr>
        <w:tc>
          <w:tcPr>
            <w:tcW w:w="4814" w:type="dxa"/>
            <w:shd w:val="clear" w:color="auto" w:fill="E7E6E6" w:themeFill="background2"/>
            <w:noWrap/>
            <w:hideMark/>
          </w:tcPr>
          <w:p w14:paraId="62DA1E1D" w14:textId="77777777" w:rsidR="009B0098" w:rsidRPr="00F9020F" w:rsidRDefault="009B0098" w:rsidP="00AF0D4C">
            <w:pPr>
              <w:spacing w:after="0"/>
              <w:jc w:val="center"/>
              <w:rPr>
                <w:ins w:id="7953" w:author="China Telecom" w:date="2020-11-20T19:25:00Z"/>
              </w:rPr>
            </w:pPr>
            <w:ins w:id="7954" w:author="China Telecom" w:date="2020-11-20T19:25:00Z">
              <w:r w:rsidRPr="00F9020F">
                <w:rPr>
                  <w:b/>
                </w:rPr>
                <w:t>Channels (and Frame format)</w:t>
              </w:r>
            </w:ins>
          </w:p>
        </w:tc>
        <w:tc>
          <w:tcPr>
            <w:tcW w:w="1681" w:type="dxa"/>
            <w:shd w:val="clear" w:color="auto" w:fill="E7E6E6" w:themeFill="background2"/>
            <w:hideMark/>
          </w:tcPr>
          <w:p w14:paraId="64C226D5" w14:textId="77777777" w:rsidR="009B0098" w:rsidRPr="00F9020F" w:rsidRDefault="009B0098" w:rsidP="00AF0D4C">
            <w:pPr>
              <w:spacing w:after="0"/>
              <w:jc w:val="center"/>
              <w:rPr>
                <w:ins w:id="7955" w:author="China Telecom" w:date="2020-11-20T19:25:00Z"/>
              </w:rPr>
            </w:pPr>
            <w:ins w:id="7956" w:author="China Telecom" w:date="2020-11-20T19:25:00Z">
              <w:r w:rsidRPr="00F9020F">
                <w:rPr>
                  <w:b/>
                </w:rPr>
                <w:t>Number of Samples</w:t>
              </w:r>
            </w:ins>
          </w:p>
        </w:tc>
        <w:tc>
          <w:tcPr>
            <w:tcW w:w="1681" w:type="dxa"/>
            <w:shd w:val="clear" w:color="auto" w:fill="E7E6E6" w:themeFill="background2"/>
            <w:hideMark/>
          </w:tcPr>
          <w:p w14:paraId="0758B397" w14:textId="77777777" w:rsidR="009B0098" w:rsidRPr="00F9020F" w:rsidRDefault="009B0098" w:rsidP="00AF0D4C">
            <w:pPr>
              <w:spacing w:after="0"/>
              <w:jc w:val="center"/>
              <w:rPr>
                <w:ins w:id="7957" w:author="China Telecom" w:date="2020-11-20T19:25:00Z"/>
              </w:rPr>
            </w:pPr>
            <w:ins w:id="7958" w:author="China Telecom" w:date="2020-11-20T19:25:00Z">
              <w:r w:rsidRPr="00F9020F">
                <w:rPr>
                  <w:b/>
                </w:rPr>
                <w:t>Representative value</w:t>
              </w:r>
            </w:ins>
          </w:p>
        </w:tc>
        <w:tc>
          <w:tcPr>
            <w:tcW w:w="1681" w:type="dxa"/>
            <w:shd w:val="clear" w:color="auto" w:fill="E7E6E6" w:themeFill="background2"/>
            <w:hideMark/>
          </w:tcPr>
          <w:p w14:paraId="70EE6525" w14:textId="77777777" w:rsidR="009B0098" w:rsidRPr="00F9020F" w:rsidRDefault="009B0098" w:rsidP="00AF0D4C">
            <w:pPr>
              <w:spacing w:after="0"/>
              <w:jc w:val="center"/>
              <w:rPr>
                <w:ins w:id="7959" w:author="China Telecom" w:date="2020-11-20T19:25:00Z"/>
              </w:rPr>
            </w:pPr>
            <w:ins w:id="7960" w:author="China Telecom" w:date="2020-11-20T19:25:00Z">
              <w:r w:rsidRPr="00F9020F">
                <w:rPr>
                  <w:b/>
                </w:rPr>
                <w:t>Standard Deviation (w/o outlier)</w:t>
              </w:r>
            </w:ins>
          </w:p>
        </w:tc>
      </w:tr>
      <w:tr w:rsidR="009B0098" w:rsidRPr="00A36602" w14:paraId="0EB72F27" w14:textId="77777777" w:rsidTr="00AF0D4C">
        <w:trPr>
          <w:ins w:id="7961" w:author="China Telecom" w:date="2020-11-20T19:25:00Z"/>
        </w:trPr>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B335D" w14:textId="77777777" w:rsidR="009B0098" w:rsidRPr="00F80BAC" w:rsidRDefault="009B0098" w:rsidP="00AF0D4C">
            <w:pPr>
              <w:spacing w:after="0"/>
              <w:rPr>
                <w:ins w:id="7962" w:author="China Telecom" w:date="2020-11-20T19:25:00Z"/>
                <w:noProof/>
              </w:rPr>
            </w:pPr>
            <w:ins w:id="7963" w:author="China Telecom" w:date="2020-11-20T19:25:00Z">
              <w:r w:rsidRPr="00CC7E50">
                <w:rPr>
                  <w:rFonts w:eastAsia="Times New Roman"/>
                  <w:color w:val="000000"/>
                  <w:lang w:val="en-US"/>
                </w:rPr>
                <w:t>PUSCH eMBB DDDSU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E56B2" w14:textId="77777777" w:rsidR="009B0098" w:rsidRPr="00F80BAC" w:rsidRDefault="009B0098" w:rsidP="00AF0D4C">
            <w:pPr>
              <w:spacing w:after="0"/>
              <w:jc w:val="center"/>
              <w:rPr>
                <w:ins w:id="7964" w:author="China Telecom" w:date="2020-11-20T19:25:00Z"/>
              </w:rPr>
            </w:pPr>
            <w:ins w:id="7965" w:author="China Telecom" w:date="2020-11-20T19:25:00Z">
              <w:r w:rsidRPr="00F80BAC">
                <w:t>9</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960B153" w14:textId="77777777" w:rsidR="009B0098" w:rsidRPr="00F80BAC" w:rsidRDefault="009B0098" w:rsidP="00AF0D4C">
            <w:pPr>
              <w:spacing w:after="0"/>
              <w:jc w:val="center"/>
              <w:rPr>
                <w:ins w:id="7966" w:author="China Telecom" w:date="2020-11-20T19:25:00Z"/>
              </w:rPr>
            </w:pPr>
            <w:ins w:id="7967" w:author="China Telecom" w:date="2020-11-20T19:25:00Z">
              <w:r w:rsidRPr="00F80BAC">
                <w:t>94.05</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2D7F7BA5" w14:textId="77777777" w:rsidR="009B0098" w:rsidRPr="00F80BAC" w:rsidRDefault="009B0098" w:rsidP="00AF0D4C">
            <w:pPr>
              <w:spacing w:after="0"/>
              <w:jc w:val="center"/>
              <w:rPr>
                <w:ins w:id="7968" w:author="China Telecom" w:date="2020-11-20T19:25:00Z"/>
              </w:rPr>
            </w:pPr>
            <w:ins w:id="7969" w:author="China Telecom" w:date="2020-11-20T19:25:00Z">
              <w:r w:rsidRPr="00F80BAC">
                <w:t>5.81</w:t>
              </w:r>
            </w:ins>
          </w:p>
        </w:tc>
      </w:tr>
      <w:tr w:rsidR="009B0098" w:rsidRPr="00A36602" w14:paraId="25572EAD" w14:textId="77777777" w:rsidTr="00AF0D4C">
        <w:trPr>
          <w:ins w:id="7970" w:author="China Telecom" w:date="2020-11-20T19:25:00Z"/>
        </w:trPr>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8A637" w14:textId="77777777" w:rsidR="009B0098" w:rsidRPr="00F80BAC" w:rsidRDefault="009B0098" w:rsidP="00AF0D4C">
            <w:pPr>
              <w:spacing w:after="0"/>
              <w:rPr>
                <w:ins w:id="7971" w:author="China Telecom" w:date="2020-11-20T19:25:00Z"/>
              </w:rPr>
            </w:pPr>
            <w:ins w:id="7972" w:author="China Telecom" w:date="2020-11-20T19:25:00Z">
              <w:r w:rsidRPr="00CC7E50">
                <w:rPr>
                  <w:rFonts w:eastAsia="Times New Roman"/>
                  <w:color w:val="000000"/>
                  <w:lang w:val="en-US"/>
                </w:rPr>
                <w:t>PUSCH eMBB 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D448E" w14:textId="77777777" w:rsidR="009B0098" w:rsidRPr="00F80BAC" w:rsidRDefault="009B0098" w:rsidP="00AF0D4C">
            <w:pPr>
              <w:spacing w:after="0"/>
              <w:jc w:val="center"/>
              <w:rPr>
                <w:ins w:id="7973" w:author="China Telecom" w:date="2020-11-20T19:25:00Z"/>
              </w:rPr>
            </w:pPr>
            <w:ins w:id="7974" w:author="China Telecom" w:date="2020-11-20T19:25:00Z">
              <w:r w:rsidRPr="00F80BAC">
                <w:t>3</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6ABB461" w14:textId="77777777" w:rsidR="009B0098" w:rsidRPr="00F80BAC" w:rsidRDefault="009B0098" w:rsidP="00AF0D4C">
            <w:pPr>
              <w:spacing w:after="0"/>
              <w:jc w:val="center"/>
              <w:rPr>
                <w:ins w:id="7975" w:author="China Telecom" w:date="2020-11-20T19:25:00Z"/>
              </w:rPr>
            </w:pPr>
            <w:ins w:id="7976" w:author="China Telecom" w:date="2020-11-20T19:25:00Z">
              <w:r w:rsidRPr="00F80BAC">
                <w:t>90.38</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433E14E" w14:textId="77777777" w:rsidR="009B0098" w:rsidRPr="00F80BAC" w:rsidRDefault="009B0098" w:rsidP="00AF0D4C">
            <w:pPr>
              <w:spacing w:after="0"/>
              <w:jc w:val="center"/>
              <w:rPr>
                <w:ins w:id="7977" w:author="China Telecom" w:date="2020-11-20T19:25:00Z"/>
              </w:rPr>
            </w:pPr>
            <w:ins w:id="7978" w:author="China Telecom" w:date="2020-11-20T19:25:00Z">
              <w:r w:rsidRPr="00F80BAC">
                <w:t>5.87</w:t>
              </w:r>
            </w:ins>
          </w:p>
        </w:tc>
      </w:tr>
      <w:tr w:rsidR="009B0098" w:rsidRPr="00A36602" w14:paraId="5A646F42" w14:textId="77777777" w:rsidTr="00AF0D4C">
        <w:trPr>
          <w:ins w:id="7979"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1CA66550" w14:textId="77777777" w:rsidR="009B0098" w:rsidRPr="00F80BAC" w:rsidRDefault="009B0098" w:rsidP="00AF0D4C">
            <w:pPr>
              <w:spacing w:after="0"/>
              <w:rPr>
                <w:ins w:id="7980" w:author="China Telecom" w:date="2020-11-20T19:25:00Z"/>
              </w:rPr>
            </w:pPr>
            <w:ins w:id="7981" w:author="China Telecom" w:date="2020-11-20T19:25:00Z">
              <w:r w:rsidRPr="00CC7E50">
                <w:rPr>
                  <w:rFonts w:eastAsia="Times New Roman"/>
                  <w:color w:val="000000"/>
                  <w:lang w:val="en-US"/>
                </w:rPr>
                <w:t>PUSCH VoIP DDDSU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68965F6" w14:textId="77777777" w:rsidR="009B0098" w:rsidRPr="00F80BAC" w:rsidRDefault="009B0098" w:rsidP="00AF0D4C">
            <w:pPr>
              <w:spacing w:after="0"/>
              <w:jc w:val="center"/>
              <w:rPr>
                <w:ins w:id="7982" w:author="China Telecom" w:date="2020-11-20T19:25:00Z"/>
              </w:rPr>
            </w:pPr>
            <w:ins w:id="7983" w:author="China Telecom" w:date="2020-11-20T19:25:00Z">
              <w:r w:rsidRPr="00F80BAC">
                <w:t>6</w:t>
              </w:r>
            </w:ins>
          </w:p>
        </w:tc>
        <w:tc>
          <w:tcPr>
            <w:tcW w:w="1681" w:type="dxa"/>
            <w:tcBorders>
              <w:top w:val="nil"/>
              <w:left w:val="nil"/>
              <w:bottom w:val="single" w:sz="4" w:space="0" w:color="auto"/>
              <w:right w:val="single" w:sz="4" w:space="0" w:color="auto"/>
            </w:tcBorders>
            <w:shd w:val="clear" w:color="auto" w:fill="auto"/>
            <w:noWrap/>
            <w:vAlign w:val="bottom"/>
          </w:tcPr>
          <w:p w14:paraId="5019552C" w14:textId="77777777" w:rsidR="009B0098" w:rsidRPr="00F80BAC" w:rsidRDefault="009B0098" w:rsidP="00AF0D4C">
            <w:pPr>
              <w:spacing w:after="0"/>
              <w:jc w:val="center"/>
              <w:rPr>
                <w:ins w:id="7984" w:author="China Telecom" w:date="2020-11-20T19:25:00Z"/>
              </w:rPr>
            </w:pPr>
            <w:ins w:id="7985" w:author="China Telecom" w:date="2020-11-20T19:25:00Z">
              <w:r w:rsidRPr="00F80BAC">
                <w:t>107.66</w:t>
              </w:r>
            </w:ins>
          </w:p>
        </w:tc>
        <w:tc>
          <w:tcPr>
            <w:tcW w:w="1681" w:type="dxa"/>
            <w:tcBorders>
              <w:top w:val="nil"/>
              <w:left w:val="nil"/>
              <w:bottom w:val="single" w:sz="4" w:space="0" w:color="auto"/>
              <w:right w:val="single" w:sz="4" w:space="0" w:color="auto"/>
            </w:tcBorders>
            <w:shd w:val="clear" w:color="auto" w:fill="auto"/>
            <w:noWrap/>
            <w:vAlign w:val="bottom"/>
          </w:tcPr>
          <w:p w14:paraId="76E56BC6" w14:textId="77777777" w:rsidR="009B0098" w:rsidRPr="00F80BAC" w:rsidRDefault="009B0098" w:rsidP="00AF0D4C">
            <w:pPr>
              <w:spacing w:after="0"/>
              <w:jc w:val="center"/>
              <w:rPr>
                <w:ins w:id="7986" w:author="China Telecom" w:date="2020-11-20T19:25:00Z"/>
              </w:rPr>
            </w:pPr>
            <w:ins w:id="7987" w:author="China Telecom" w:date="2020-11-20T19:25:00Z">
              <w:r w:rsidRPr="00F80BAC">
                <w:t>4.68</w:t>
              </w:r>
            </w:ins>
          </w:p>
        </w:tc>
      </w:tr>
      <w:tr w:rsidR="009B0098" w:rsidRPr="00A36602" w14:paraId="67C159A7" w14:textId="77777777" w:rsidTr="00AF0D4C">
        <w:trPr>
          <w:ins w:id="7988"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5A0D1935" w14:textId="77777777" w:rsidR="009B0098" w:rsidRPr="00F80BAC" w:rsidRDefault="009B0098" w:rsidP="00AF0D4C">
            <w:pPr>
              <w:spacing w:after="0"/>
              <w:rPr>
                <w:ins w:id="7989" w:author="China Telecom" w:date="2020-11-20T19:25:00Z"/>
              </w:rPr>
            </w:pPr>
            <w:ins w:id="7990" w:author="China Telecom" w:date="2020-11-20T19:25:00Z">
              <w:r w:rsidRPr="00CC7E50">
                <w:rPr>
                  <w:rFonts w:eastAsia="Times New Roman"/>
                  <w:color w:val="000000"/>
                  <w:lang w:val="en-US"/>
                </w:rPr>
                <w:t>PUSCH VoIP 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38CE51D" w14:textId="77777777" w:rsidR="009B0098" w:rsidRPr="00F80BAC" w:rsidRDefault="009B0098" w:rsidP="00AF0D4C">
            <w:pPr>
              <w:spacing w:after="0"/>
              <w:jc w:val="center"/>
              <w:rPr>
                <w:ins w:id="7991" w:author="China Telecom" w:date="2020-11-20T19:25:00Z"/>
              </w:rPr>
            </w:pPr>
            <w:ins w:id="7992" w:author="China Telecom" w:date="2020-11-20T19:25:00Z">
              <w:r w:rsidRPr="00F80BAC">
                <w:t>4</w:t>
              </w:r>
            </w:ins>
          </w:p>
        </w:tc>
        <w:tc>
          <w:tcPr>
            <w:tcW w:w="1681" w:type="dxa"/>
            <w:tcBorders>
              <w:top w:val="nil"/>
              <w:left w:val="nil"/>
              <w:bottom w:val="single" w:sz="4" w:space="0" w:color="auto"/>
              <w:right w:val="single" w:sz="4" w:space="0" w:color="auto"/>
            </w:tcBorders>
            <w:shd w:val="clear" w:color="auto" w:fill="auto"/>
            <w:noWrap/>
            <w:vAlign w:val="bottom"/>
          </w:tcPr>
          <w:p w14:paraId="0F3E61BB" w14:textId="77777777" w:rsidR="009B0098" w:rsidRPr="00F80BAC" w:rsidRDefault="009B0098" w:rsidP="00AF0D4C">
            <w:pPr>
              <w:spacing w:after="0"/>
              <w:jc w:val="center"/>
              <w:rPr>
                <w:ins w:id="7993" w:author="China Telecom" w:date="2020-11-20T19:25:00Z"/>
              </w:rPr>
            </w:pPr>
            <w:ins w:id="7994" w:author="China Telecom" w:date="2020-11-20T19:25:00Z">
              <w:r w:rsidRPr="00F80BAC">
                <w:t>103.13</w:t>
              </w:r>
            </w:ins>
          </w:p>
        </w:tc>
        <w:tc>
          <w:tcPr>
            <w:tcW w:w="1681" w:type="dxa"/>
            <w:tcBorders>
              <w:top w:val="nil"/>
              <w:left w:val="nil"/>
              <w:bottom w:val="single" w:sz="4" w:space="0" w:color="auto"/>
              <w:right w:val="single" w:sz="4" w:space="0" w:color="auto"/>
            </w:tcBorders>
            <w:shd w:val="clear" w:color="auto" w:fill="auto"/>
            <w:noWrap/>
            <w:vAlign w:val="bottom"/>
          </w:tcPr>
          <w:p w14:paraId="6737EE64" w14:textId="77777777" w:rsidR="009B0098" w:rsidRPr="00F80BAC" w:rsidRDefault="009B0098" w:rsidP="00AF0D4C">
            <w:pPr>
              <w:spacing w:after="0"/>
              <w:jc w:val="center"/>
              <w:rPr>
                <w:ins w:id="7995" w:author="China Telecom" w:date="2020-11-20T19:25:00Z"/>
              </w:rPr>
            </w:pPr>
            <w:ins w:id="7996" w:author="China Telecom" w:date="2020-11-20T19:25:00Z">
              <w:r w:rsidRPr="00F80BAC">
                <w:t>0.97</w:t>
              </w:r>
            </w:ins>
          </w:p>
        </w:tc>
      </w:tr>
      <w:tr w:rsidR="009B0098" w:rsidRPr="00A36602" w14:paraId="65A681DC" w14:textId="77777777" w:rsidTr="00AF0D4C">
        <w:trPr>
          <w:ins w:id="7997"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7F994803" w14:textId="77777777" w:rsidR="009B0098" w:rsidRPr="00F80BAC" w:rsidRDefault="009B0098" w:rsidP="00AF0D4C">
            <w:pPr>
              <w:spacing w:after="0"/>
              <w:rPr>
                <w:ins w:id="7998" w:author="China Telecom" w:date="2020-11-20T19:25:00Z"/>
              </w:rPr>
            </w:pPr>
            <w:ins w:id="7999" w:author="China Telecom" w:date="2020-11-20T19:25:00Z">
              <w:r w:rsidRPr="00CC7E50">
                <w:rPr>
                  <w:rFonts w:eastAsia="Times New Roman"/>
                  <w:color w:val="000000"/>
                  <w:lang w:val="en-US"/>
                </w:rPr>
                <w:t>PUSCH with SIP invite</w:t>
              </w:r>
              <w:r>
                <w:rPr>
                  <w:rFonts w:eastAsia="Times New Roman"/>
                  <w:color w:val="000000"/>
                  <w:lang w:val="en-US"/>
                </w:rPr>
                <w:t xml:space="preserve"> DDDSU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C8DF5" w14:textId="77777777" w:rsidR="009B0098" w:rsidRPr="00F80BAC" w:rsidRDefault="009B0098" w:rsidP="00AF0D4C">
            <w:pPr>
              <w:spacing w:after="0"/>
              <w:jc w:val="center"/>
              <w:rPr>
                <w:ins w:id="8000" w:author="China Telecom" w:date="2020-11-20T19:25:00Z"/>
              </w:rPr>
            </w:pPr>
            <w:ins w:id="8001" w:author="China Telecom" w:date="2020-11-20T19:25:00Z">
              <w:r w:rsidRPr="00F80BAC">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EB502" w14:textId="77777777" w:rsidR="009B0098" w:rsidRPr="00F80BAC" w:rsidRDefault="009B0098" w:rsidP="00AF0D4C">
            <w:pPr>
              <w:spacing w:after="0"/>
              <w:jc w:val="center"/>
              <w:rPr>
                <w:ins w:id="8002" w:author="China Telecom" w:date="2020-11-20T19:25:00Z"/>
              </w:rPr>
            </w:pPr>
            <w:ins w:id="8003" w:author="China Telecom" w:date="2020-11-20T19:25:00Z">
              <w:r w:rsidRPr="00F80BAC">
                <w:t>130.40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31917" w14:textId="77777777" w:rsidR="009B0098" w:rsidRPr="00F80BAC" w:rsidRDefault="009B0098" w:rsidP="00AF0D4C">
            <w:pPr>
              <w:spacing w:after="0"/>
              <w:jc w:val="center"/>
              <w:rPr>
                <w:ins w:id="8004" w:author="China Telecom" w:date="2020-11-20T19:25:00Z"/>
              </w:rPr>
            </w:pPr>
            <w:ins w:id="8005" w:author="China Telecom" w:date="2020-11-20T19:25:00Z">
              <w:r w:rsidRPr="00F80BAC">
                <w:t>0.00</w:t>
              </w:r>
            </w:ins>
          </w:p>
        </w:tc>
      </w:tr>
      <w:tr w:rsidR="009B0098" w:rsidRPr="00A36602" w14:paraId="37EA9B81" w14:textId="77777777" w:rsidTr="00AF0D4C">
        <w:trPr>
          <w:ins w:id="8006"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3FD0D473" w14:textId="77777777" w:rsidR="009B0098" w:rsidRPr="00F80BAC" w:rsidRDefault="009B0098" w:rsidP="00AF0D4C">
            <w:pPr>
              <w:spacing w:after="0"/>
              <w:rPr>
                <w:ins w:id="8007" w:author="China Telecom" w:date="2020-11-20T19:25:00Z"/>
              </w:rPr>
            </w:pPr>
            <w:ins w:id="8008" w:author="China Telecom" w:date="2020-11-20T19:25:00Z">
              <w:r w:rsidRPr="00CC7E50">
                <w:rPr>
                  <w:rFonts w:eastAsia="Times New Roman"/>
                  <w:color w:val="000000"/>
                  <w:lang w:val="en-US"/>
                </w:rPr>
                <w:t>PUSCH for CSI 11bits</w:t>
              </w:r>
              <w:r>
                <w:rPr>
                  <w:rFonts w:eastAsia="Times New Roman"/>
                  <w:color w:val="000000"/>
                  <w:lang w:val="en-US"/>
                </w:rPr>
                <w:t xml:space="preserve"> DDDSU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731F76" w14:textId="77777777" w:rsidR="009B0098" w:rsidRPr="00F80BAC" w:rsidRDefault="009B0098" w:rsidP="00AF0D4C">
            <w:pPr>
              <w:spacing w:after="0"/>
              <w:jc w:val="center"/>
              <w:rPr>
                <w:ins w:id="8009" w:author="China Telecom" w:date="2020-11-20T19:25:00Z"/>
              </w:rPr>
            </w:pPr>
            <w:ins w:id="8010" w:author="China Telecom" w:date="2020-11-20T19:25:00Z">
              <w:r w:rsidRPr="00F80BAC">
                <w:t>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AC9FB" w14:textId="77777777" w:rsidR="009B0098" w:rsidRPr="00F80BAC" w:rsidRDefault="009B0098" w:rsidP="00AF0D4C">
            <w:pPr>
              <w:spacing w:after="0"/>
              <w:jc w:val="center"/>
              <w:rPr>
                <w:ins w:id="8011" w:author="China Telecom" w:date="2020-11-20T19:25:00Z"/>
              </w:rPr>
            </w:pPr>
            <w:ins w:id="8012" w:author="China Telecom" w:date="2020-11-20T19:25:00Z">
              <w:r w:rsidRPr="00F80BAC">
                <w:t>133.10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39366" w14:textId="77777777" w:rsidR="009B0098" w:rsidRPr="00F80BAC" w:rsidRDefault="009B0098" w:rsidP="00AF0D4C">
            <w:pPr>
              <w:spacing w:after="0"/>
              <w:jc w:val="center"/>
              <w:rPr>
                <w:ins w:id="8013" w:author="China Telecom" w:date="2020-11-20T19:25:00Z"/>
              </w:rPr>
            </w:pPr>
            <w:ins w:id="8014" w:author="China Telecom" w:date="2020-11-20T19:25:00Z">
              <w:r w:rsidRPr="00F80BAC">
                <w:t>3.10</w:t>
              </w:r>
            </w:ins>
          </w:p>
        </w:tc>
      </w:tr>
      <w:tr w:rsidR="009B0098" w:rsidRPr="00A36602" w14:paraId="334A14E5" w14:textId="77777777" w:rsidTr="00AF0D4C">
        <w:trPr>
          <w:ins w:id="8015"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3E5C6979" w14:textId="77777777" w:rsidR="009B0098" w:rsidRPr="00F80BAC" w:rsidRDefault="009B0098" w:rsidP="00AF0D4C">
            <w:pPr>
              <w:spacing w:after="0"/>
              <w:rPr>
                <w:ins w:id="8016" w:author="China Telecom" w:date="2020-11-20T19:25:00Z"/>
              </w:rPr>
            </w:pPr>
            <w:ins w:id="8017" w:author="China Telecom" w:date="2020-11-20T19:25:00Z">
              <w:r w:rsidRPr="00CC7E50">
                <w:rPr>
                  <w:rFonts w:eastAsia="Times New Roman"/>
                  <w:color w:val="000000"/>
                  <w:lang w:val="en-US"/>
                </w:rPr>
                <w:t>PUSCH for CSI 22bits</w:t>
              </w:r>
              <w:r>
                <w:rPr>
                  <w:rFonts w:eastAsia="Times New Roman"/>
                  <w:color w:val="000000"/>
                  <w:lang w:val="en-US"/>
                </w:rPr>
                <w:t xml:space="preserve"> DDDSU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4716FA" w14:textId="77777777" w:rsidR="009B0098" w:rsidRPr="00F80BAC" w:rsidRDefault="009B0098" w:rsidP="00AF0D4C">
            <w:pPr>
              <w:spacing w:after="0"/>
              <w:jc w:val="center"/>
              <w:rPr>
                <w:ins w:id="8018" w:author="China Telecom" w:date="2020-11-20T19:25:00Z"/>
              </w:rPr>
            </w:pPr>
            <w:ins w:id="8019" w:author="China Telecom" w:date="2020-11-20T19:25:00Z">
              <w:r w:rsidRPr="00F80BAC">
                <w:t>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974BA" w14:textId="77777777" w:rsidR="009B0098" w:rsidRPr="00F80BAC" w:rsidRDefault="009B0098" w:rsidP="00AF0D4C">
            <w:pPr>
              <w:spacing w:after="0"/>
              <w:jc w:val="center"/>
              <w:rPr>
                <w:ins w:id="8020" w:author="China Telecom" w:date="2020-11-20T19:25:00Z"/>
              </w:rPr>
            </w:pPr>
            <w:ins w:id="8021" w:author="China Telecom" w:date="2020-11-20T19:25:00Z">
              <w:r w:rsidRPr="00F80BAC">
                <w:t>131.60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FB971" w14:textId="77777777" w:rsidR="009B0098" w:rsidRPr="00F80BAC" w:rsidRDefault="009B0098" w:rsidP="00AF0D4C">
            <w:pPr>
              <w:spacing w:after="0"/>
              <w:jc w:val="center"/>
              <w:rPr>
                <w:ins w:id="8022" w:author="China Telecom" w:date="2020-11-20T19:25:00Z"/>
              </w:rPr>
            </w:pPr>
            <w:ins w:id="8023" w:author="China Telecom" w:date="2020-11-20T19:25:00Z">
              <w:r w:rsidRPr="00F80BAC">
                <w:t>0.10</w:t>
              </w:r>
            </w:ins>
          </w:p>
        </w:tc>
      </w:tr>
      <w:tr w:rsidR="009B0098" w:rsidRPr="00A36602" w14:paraId="76E9AD5B" w14:textId="77777777" w:rsidTr="00AF0D4C">
        <w:trPr>
          <w:ins w:id="8024"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3C105DCC" w14:textId="77777777" w:rsidR="009B0098" w:rsidRPr="00F80BAC" w:rsidRDefault="009B0098" w:rsidP="00AF0D4C">
            <w:pPr>
              <w:spacing w:after="0"/>
              <w:rPr>
                <w:ins w:id="8025" w:author="China Telecom" w:date="2020-11-20T19:25:00Z"/>
              </w:rPr>
            </w:pPr>
            <w:ins w:id="8026" w:author="China Telecom" w:date="2020-11-20T19:25:00Z">
              <w:r w:rsidRPr="00CC7E50">
                <w:rPr>
                  <w:rFonts w:eastAsia="Times New Roman"/>
                  <w:color w:val="000000"/>
                  <w:lang w:val="en-US"/>
                </w:rPr>
                <w:t>PUCCH F</w:t>
              </w:r>
              <w:r>
                <w:rPr>
                  <w:rFonts w:eastAsia="Times New Roman"/>
                  <w:color w:val="000000"/>
                  <w:lang w:val="en-US"/>
                </w:rPr>
                <w:t xml:space="preserve">ormat </w:t>
              </w:r>
              <w:r w:rsidRPr="00CC7E50">
                <w:rPr>
                  <w:rFonts w:eastAsia="Times New Roman"/>
                  <w:color w:val="000000"/>
                  <w:lang w:val="en-US"/>
                </w:rPr>
                <w:t>1</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AEB3552" w14:textId="77777777" w:rsidR="009B0098" w:rsidRPr="00F80BAC" w:rsidRDefault="009B0098" w:rsidP="00AF0D4C">
            <w:pPr>
              <w:spacing w:after="0"/>
              <w:jc w:val="center"/>
              <w:rPr>
                <w:ins w:id="8027" w:author="China Telecom" w:date="2020-11-20T19:25:00Z"/>
              </w:rPr>
            </w:pPr>
            <w:ins w:id="8028" w:author="China Telecom" w:date="2020-11-20T19:25:00Z">
              <w:r w:rsidRPr="00F80BAC">
                <w:t>8</w:t>
              </w:r>
            </w:ins>
          </w:p>
        </w:tc>
        <w:tc>
          <w:tcPr>
            <w:tcW w:w="1681" w:type="dxa"/>
            <w:tcBorders>
              <w:top w:val="nil"/>
              <w:left w:val="nil"/>
              <w:bottom w:val="single" w:sz="4" w:space="0" w:color="auto"/>
              <w:right w:val="single" w:sz="4" w:space="0" w:color="auto"/>
            </w:tcBorders>
            <w:shd w:val="clear" w:color="auto" w:fill="auto"/>
            <w:noWrap/>
            <w:vAlign w:val="bottom"/>
          </w:tcPr>
          <w:p w14:paraId="0C697F4E" w14:textId="77777777" w:rsidR="009B0098" w:rsidRPr="00F80BAC" w:rsidRDefault="009B0098" w:rsidP="00AF0D4C">
            <w:pPr>
              <w:spacing w:after="0"/>
              <w:jc w:val="center"/>
              <w:rPr>
                <w:ins w:id="8029" w:author="China Telecom" w:date="2020-11-20T19:25:00Z"/>
                <w:noProof/>
              </w:rPr>
            </w:pPr>
            <w:ins w:id="8030" w:author="China Telecom" w:date="2020-11-20T19:25:00Z">
              <w:r w:rsidRPr="00F80BAC">
                <w:t>109.37</w:t>
              </w:r>
            </w:ins>
          </w:p>
        </w:tc>
        <w:tc>
          <w:tcPr>
            <w:tcW w:w="1681" w:type="dxa"/>
            <w:tcBorders>
              <w:top w:val="nil"/>
              <w:left w:val="nil"/>
              <w:bottom w:val="single" w:sz="4" w:space="0" w:color="auto"/>
              <w:right w:val="single" w:sz="4" w:space="0" w:color="auto"/>
            </w:tcBorders>
            <w:shd w:val="clear" w:color="auto" w:fill="auto"/>
            <w:noWrap/>
            <w:vAlign w:val="bottom"/>
          </w:tcPr>
          <w:p w14:paraId="4645981F" w14:textId="77777777" w:rsidR="009B0098" w:rsidRPr="00F80BAC" w:rsidRDefault="009B0098" w:rsidP="00AF0D4C">
            <w:pPr>
              <w:spacing w:after="0"/>
              <w:jc w:val="center"/>
              <w:rPr>
                <w:ins w:id="8031" w:author="China Telecom" w:date="2020-11-20T19:25:00Z"/>
                <w:noProof/>
              </w:rPr>
            </w:pPr>
            <w:ins w:id="8032" w:author="China Telecom" w:date="2020-11-20T19:25:00Z">
              <w:r w:rsidRPr="00F80BAC">
                <w:t>6.14</w:t>
              </w:r>
            </w:ins>
          </w:p>
        </w:tc>
      </w:tr>
      <w:tr w:rsidR="009B0098" w:rsidRPr="00A36602" w14:paraId="4E360021" w14:textId="77777777" w:rsidTr="00AF0D4C">
        <w:trPr>
          <w:ins w:id="8033"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7DAC82ED" w14:textId="77777777" w:rsidR="009B0098" w:rsidRPr="00F80BAC" w:rsidRDefault="009B0098" w:rsidP="00AF0D4C">
            <w:pPr>
              <w:spacing w:after="0"/>
              <w:rPr>
                <w:ins w:id="8034" w:author="China Telecom" w:date="2020-11-20T19:25:00Z"/>
              </w:rPr>
            </w:pPr>
            <w:ins w:id="8035" w:author="China Telecom" w:date="2020-11-20T19:25:00Z">
              <w:r w:rsidRPr="00CC7E50">
                <w:rPr>
                  <w:rFonts w:eastAsia="Times New Roman"/>
                  <w:color w:val="000000"/>
                  <w:lang w:val="en-US"/>
                </w:rPr>
                <w:t>PUCCH F</w:t>
              </w:r>
              <w:r>
                <w:rPr>
                  <w:rFonts w:eastAsia="Times New Roman"/>
                  <w:color w:val="000000"/>
                  <w:lang w:val="en-US"/>
                </w:rPr>
                <w:t xml:space="preserve">ormat </w:t>
              </w:r>
              <w:r w:rsidRPr="00CC7E50">
                <w:rPr>
                  <w:rFonts w:eastAsia="Times New Roman"/>
                  <w:color w:val="000000"/>
                  <w:lang w:val="en-US"/>
                </w:rPr>
                <w:t>3 11bits</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E27BC80" w14:textId="77777777" w:rsidR="009B0098" w:rsidRPr="00F80BAC" w:rsidRDefault="009B0098" w:rsidP="00AF0D4C">
            <w:pPr>
              <w:spacing w:after="0"/>
              <w:jc w:val="center"/>
              <w:rPr>
                <w:ins w:id="8036" w:author="China Telecom" w:date="2020-11-20T19:25:00Z"/>
              </w:rPr>
            </w:pPr>
            <w:ins w:id="8037" w:author="China Telecom" w:date="2020-11-20T19:25:00Z">
              <w:r w:rsidRPr="00F80BAC">
                <w:t>8</w:t>
              </w:r>
            </w:ins>
          </w:p>
        </w:tc>
        <w:tc>
          <w:tcPr>
            <w:tcW w:w="1681" w:type="dxa"/>
            <w:tcBorders>
              <w:top w:val="nil"/>
              <w:left w:val="nil"/>
              <w:bottom w:val="single" w:sz="4" w:space="0" w:color="auto"/>
              <w:right w:val="single" w:sz="4" w:space="0" w:color="auto"/>
            </w:tcBorders>
            <w:shd w:val="clear" w:color="auto" w:fill="auto"/>
            <w:noWrap/>
            <w:vAlign w:val="bottom"/>
          </w:tcPr>
          <w:p w14:paraId="357764D3" w14:textId="77777777" w:rsidR="009B0098" w:rsidRPr="00F80BAC" w:rsidRDefault="009B0098" w:rsidP="00AF0D4C">
            <w:pPr>
              <w:spacing w:after="0"/>
              <w:jc w:val="center"/>
              <w:rPr>
                <w:ins w:id="8038" w:author="China Telecom" w:date="2020-11-20T19:25:00Z"/>
              </w:rPr>
            </w:pPr>
            <w:ins w:id="8039" w:author="China Telecom" w:date="2020-11-20T19:25:00Z">
              <w:r w:rsidRPr="00F80BAC">
                <w:t>109.88</w:t>
              </w:r>
            </w:ins>
          </w:p>
        </w:tc>
        <w:tc>
          <w:tcPr>
            <w:tcW w:w="1681" w:type="dxa"/>
            <w:tcBorders>
              <w:top w:val="nil"/>
              <w:left w:val="nil"/>
              <w:bottom w:val="single" w:sz="4" w:space="0" w:color="auto"/>
              <w:right w:val="single" w:sz="4" w:space="0" w:color="auto"/>
            </w:tcBorders>
            <w:shd w:val="clear" w:color="auto" w:fill="auto"/>
            <w:noWrap/>
            <w:vAlign w:val="bottom"/>
          </w:tcPr>
          <w:p w14:paraId="4063C2D3" w14:textId="77777777" w:rsidR="009B0098" w:rsidRPr="00F80BAC" w:rsidRDefault="009B0098" w:rsidP="00AF0D4C">
            <w:pPr>
              <w:spacing w:after="0"/>
              <w:jc w:val="center"/>
              <w:rPr>
                <w:ins w:id="8040" w:author="China Telecom" w:date="2020-11-20T19:25:00Z"/>
              </w:rPr>
            </w:pPr>
            <w:ins w:id="8041" w:author="China Telecom" w:date="2020-11-20T19:25:00Z">
              <w:r w:rsidRPr="00F80BAC">
                <w:t>5.32</w:t>
              </w:r>
            </w:ins>
          </w:p>
        </w:tc>
      </w:tr>
      <w:tr w:rsidR="009B0098" w:rsidRPr="00A36602" w14:paraId="2BB98CA0" w14:textId="77777777" w:rsidTr="00AF0D4C">
        <w:trPr>
          <w:ins w:id="8042"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08AFC5E9" w14:textId="77777777" w:rsidR="009B0098" w:rsidRPr="00F80BAC" w:rsidRDefault="009B0098" w:rsidP="00AF0D4C">
            <w:pPr>
              <w:spacing w:after="0"/>
              <w:rPr>
                <w:ins w:id="8043" w:author="China Telecom" w:date="2020-11-20T19:25:00Z"/>
              </w:rPr>
            </w:pPr>
            <w:ins w:id="8044" w:author="China Telecom" w:date="2020-11-20T19:25:00Z">
              <w:r w:rsidRPr="00CC7E50">
                <w:rPr>
                  <w:rFonts w:eastAsia="Times New Roman"/>
                  <w:color w:val="000000"/>
                  <w:lang w:val="en-US"/>
                </w:rPr>
                <w:t>PUCCH F</w:t>
              </w:r>
              <w:r>
                <w:rPr>
                  <w:rFonts w:eastAsia="Times New Roman"/>
                  <w:color w:val="000000"/>
                  <w:lang w:val="en-US"/>
                </w:rPr>
                <w:t xml:space="preserve">ormat </w:t>
              </w:r>
              <w:r w:rsidRPr="00CC7E50">
                <w:rPr>
                  <w:rFonts w:eastAsia="Times New Roman"/>
                  <w:color w:val="000000"/>
                  <w:lang w:val="en-US"/>
                </w:rPr>
                <w:t>3 22bits</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A483FE7" w14:textId="77777777" w:rsidR="009B0098" w:rsidRPr="00F80BAC" w:rsidRDefault="009B0098" w:rsidP="00AF0D4C">
            <w:pPr>
              <w:spacing w:after="0"/>
              <w:jc w:val="center"/>
              <w:rPr>
                <w:ins w:id="8045" w:author="China Telecom" w:date="2020-11-20T19:25:00Z"/>
              </w:rPr>
            </w:pPr>
            <w:ins w:id="8046" w:author="China Telecom" w:date="2020-11-20T19:25:00Z">
              <w:r w:rsidRPr="00F80BAC">
                <w:t>7</w:t>
              </w:r>
            </w:ins>
          </w:p>
        </w:tc>
        <w:tc>
          <w:tcPr>
            <w:tcW w:w="1681" w:type="dxa"/>
            <w:tcBorders>
              <w:top w:val="nil"/>
              <w:left w:val="nil"/>
              <w:bottom w:val="single" w:sz="4" w:space="0" w:color="auto"/>
              <w:right w:val="single" w:sz="4" w:space="0" w:color="auto"/>
            </w:tcBorders>
            <w:shd w:val="clear" w:color="auto" w:fill="auto"/>
            <w:noWrap/>
            <w:vAlign w:val="bottom"/>
          </w:tcPr>
          <w:p w14:paraId="20C86CF7" w14:textId="77777777" w:rsidR="009B0098" w:rsidRPr="00F80BAC" w:rsidRDefault="009B0098" w:rsidP="00AF0D4C">
            <w:pPr>
              <w:spacing w:after="0"/>
              <w:jc w:val="center"/>
              <w:rPr>
                <w:ins w:id="8047" w:author="China Telecom" w:date="2020-11-20T19:25:00Z"/>
              </w:rPr>
            </w:pPr>
            <w:ins w:id="8048" w:author="China Telecom" w:date="2020-11-20T19:25:00Z">
              <w:r w:rsidRPr="00F80BAC">
                <w:t>106.45</w:t>
              </w:r>
            </w:ins>
          </w:p>
        </w:tc>
        <w:tc>
          <w:tcPr>
            <w:tcW w:w="1681" w:type="dxa"/>
            <w:tcBorders>
              <w:top w:val="nil"/>
              <w:left w:val="nil"/>
              <w:bottom w:val="single" w:sz="4" w:space="0" w:color="auto"/>
              <w:right w:val="single" w:sz="4" w:space="0" w:color="auto"/>
            </w:tcBorders>
            <w:shd w:val="clear" w:color="auto" w:fill="auto"/>
            <w:noWrap/>
            <w:vAlign w:val="bottom"/>
          </w:tcPr>
          <w:p w14:paraId="440916B9" w14:textId="77777777" w:rsidR="009B0098" w:rsidRPr="00F80BAC" w:rsidRDefault="009B0098" w:rsidP="00AF0D4C">
            <w:pPr>
              <w:spacing w:after="0"/>
              <w:jc w:val="center"/>
              <w:rPr>
                <w:ins w:id="8049" w:author="China Telecom" w:date="2020-11-20T19:25:00Z"/>
              </w:rPr>
            </w:pPr>
            <w:ins w:id="8050" w:author="China Telecom" w:date="2020-11-20T19:25:00Z">
              <w:r w:rsidRPr="00F80BAC">
                <w:t>5.17</w:t>
              </w:r>
            </w:ins>
          </w:p>
        </w:tc>
      </w:tr>
      <w:tr w:rsidR="009B0098" w:rsidRPr="00A36602" w14:paraId="1142A1A3" w14:textId="77777777" w:rsidTr="00AF0D4C">
        <w:trPr>
          <w:ins w:id="8051"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0854B2AA" w14:textId="77777777" w:rsidR="009B0098" w:rsidRPr="00F80BAC" w:rsidRDefault="009B0098" w:rsidP="00AF0D4C">
            <w:pPr>
              <w:spacing w:after="0"/>
              <w:rPr>
                <w:ins w:id="8052" w:author="China Telecom" w:date="2020-11-20T19:25:00Z"/>
              </w:rPr>
            </w:pPr>
            <w:ins w:id="8053" w:author="China Telecom" w:date="2020-11-20T19:25:00Z">
              <w:r w:rsidRPr="00CC7E50">
                <w:rPr>
                  <w:rFonts w:eastAsia="Times New Roman"/>
                  <w:color w:val="000000"/>
                  <w:lang w:val="en-US"/>
                </w:rPr>
                <w:t>SSB</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456E3BF" w14:textId="77777777" w:rsidR="009B0098" w:rsidRPr="00F80BAC" w:rsidRDefault="009B0098" w:rsidP="00AF0D4C">
            <w:pPr>
              <w:spacing w:after="0"/>
              <w:jc w:val="center"/>
              <w:rPr>
                <w:ins w:id="8054" w:author="China Telecom" w:date="2020-11-20T19:25:00Z"/>
              </w:rPr>
            </w:pPr>
            <w:ins w:id="8055" w:author="China Telecom" w:date="2020-11-20T19:25:00Z">
              <w:r w:rsidRPr="00F80BAC">
                <w:t>6</w:t>
              </w:r>
            </w:ins>
          </w:p>
        </w:tc>
        <w:tc>
          <w:tcPr>
            <w:tcW w:w="1681" w:type="dxa"/>
            <w:tcBorders>
              <w:top w:val="nil"/>
              <w:left w:val="nil"/>
              <w:bottom w:val="single" w:sz="4" w:space="0" w:color="auto"/>
              <w:right w:val="single" w:sz="4" w:space="0" w:color="auto"/>
            </w:tcBorders>
            <w:shd w:val="clear" w:color="auto" w:fill="auto"/>
            <w:noWrap/>
            <w:vAlign w:val="bottom"/>
          </w:tcPr>
          <w:p w14:paraId="046BF4E0" w14:textId="77777777" w:rsidR="009B0098" w:rsidRPr="00F80BAC" w:rsidRDefault="009B0098" w:rsidP="00AF0D4C">
            <w:pPr>
              <w:spacing w:after="0"/>
              <w:jc w:val="center"/>
              <w:rPr>
                <w:ins w:id="8056" w:author="China Telecom" w:date="2020-11-20T19:25:00Z"/>
              </w:rPr>
            </w:pPr>
            <w:ins w:id="8057" w:author="China Telecom" w:date="2020-11-20T19:25:00Z">
              <w:r w:rsidRPr="00F80BAC">
                <w:t>131.14</w:t>
              </w:r>
            </w:ins>
          </w:p>
        </w:tc>
        <w:tc>
          <w:tcPr>
            <w:tcW w:w="1681" w:type="dxa"/>
            <w:tcBorders>
              <w:top w:val="nil"/>
              <w:left w:val="nil"/>
              <w:bottom w:val="single" w:sz="4" w:space="0" w:color="auto"/>
              <w:right w:val="single" w:sz="4" w:space="0" w:color="auto"/>
            </w:tcBorders>
            <w:shd w:val="clear" w:color="auto" w:fill="auto"/>
            <w:noWrap/>
            <w:vAlign w:val="bottom"/>
          </w:tcPr>
          <w:p w14:paraId="3C9DEAB9" w14:textId="77777777" w:rsidR="009B0098" w:rsidRPr="00F80BAC" w:rsidRDefault="009B0098" w:rsidP="00AF0D4C">
            <w:pPr>
              <w:spacing w:after="0"/>
              <w:jc w:val="center"/>
              <w:rPr>
                <w:ins w:id="8058" w:author="China Telecom" w:date="2020-11-20T19:25:00Z"/>
              </w:rPr>
            </w:pPr>
            <w:ins w:id="8059" w:author="China Telecom" w:date="2020-11-20T19:25:00Z">
              <w:r w:rsidRPr="00F80BAC">
                <w:t>2.14</w:t>
              </w:r>
            </w:ins>
          </w:p>
        </w:tc>
      </w:tr>
      <w:tr w:rsidR="009B0098" w:rsidRPr="00A36602" w14:paraId="1AB8A966" w14:textId="77777777" w:rsidTr="00AF0D4C">
        <w:trPr>
          <w:ins w:id="8060"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443FA94E" w14:textId="77777777" w:rsidR="009B0098" w:rsidRPr="00F80BAC" w:rsidRDefault="009B0098" w:rsidP="00AF0D4C">
            <w:pPr>
              <w:spacing w:after="0"/>
              <w:rPr>
                <w:ins w:id="8061" w:author="China Telecom" w:date="2020-11-20T19:25:00Z"/>
              </w:rPr>
            </w:pPr>
            <w:ins w:id="8062" w:author="China Telecom" w:date="2020-11-20T19:25:00Z">
              <w:r w:rsidRPr="00CC7E50">
                <w:rPr>
                  <w:rFonts w:eastAsia="Times New Roman"/>
                  <w:color w:val="000000"/>
                  <w:lang w:val="en-US"/>
                </w:rPr>
                <w:t xml:space="preserve">PRACH </w:t>
              </w:r>
              <w:r>
                <w:rPr>
                  <w:rFonts w:eastAsia="Times New Roman"/>
                  <w:color w:val="000000"/>
                  <w:lang w:val="en-US"/>
                </w:rPr>
                <w:t xml:space="preserve">Format </w:t>
              </w:r>
              <w:r w:rsidRPr="00CC7E50">
                <w:rPr>
                  <w:rFonts w:eastAsia="Times New Roman"/>
                  <w:color w:val="000000"/>
                  <w:lang w:val="en-US"/>
                </w:rPr>
                <w:t>B4</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94EECED" w14:textId="77777777" w:rsidR="009B0098" w:rsidRPr="00F80BAC" w:rsidRDefault="009B0098" w:rsidP="00AF0D4C">
            <w:pPr>
              <w:spacing w:after="0"/>
              <w:jc w:val="center"/>
              <w:rPr>
                <w:ins w:id="8063" w:author="China Telecom" w:date="2020-11-20T19:25:00Z"/>
              </w:rPr>
            </w:pPr>
            <w:ins w:id="8064" w:author="China Telecom" w:date="2020-11-20T19:25:00Z">
              <w:r w:rsidRPr="00F80BAC">
                <w:t>6</w:t>
              </w:r>
            </w:ins>
          </w:p>
        </w:tc>
        <w:tc>
          <w:tcPr>
            <w:tcW w:w="1681" w:type="dxa"/>
            <w:tcBorders>
              <w:top w:val="nil"/>
              <w:left w:val="nil"/>
              <w:bottom w:val="single" w:sz="4" w:space="0" w:color="auto"/>
              <w:right w:val="single" w:sz="4" w:space="0" w:color="auto"/>
            </w:tcBorders>
            <w:shd w:val="clear" w:color="auto" w:fill="auto"/>
            <w:noWrap/>
            <w:vAlign w:val="bottom"/>
          </w:tcPr>
          <w:p w14:paraId="43E426E6" w14:textId="77777777" w:rsidR="009B0098" w:rsidRPr="00F80BAC" w:rsidRDefault="009B0098" w:rsidP="00AF0D4C">
            <w:pPr>
              <w:spacing w:after="0"/>
              <w:jc w:val="center"/>
              <w:rPr>
                <w:ins w:id="8065" w:author="China Telecom" w:date="2020-11-20T19:25:00Z"/>
              </w:rPr>
            </w:pPr>
            <w:ins w:id="8066" w:author="China Telecom" w:date="2020-11-20T19:25:00Z">
              <w:r w:rsidRPr="00F80BAC">
                <w:t>116.28</w:t>
              </w:r>
            </w:ins>
          </w:p>
        </w:tc>
        <w:tc>
          <w:tcPr>
            <w:tcW w:w="1681" w:type="dxa"/>
            <w:tcBorders>
              <w:top w:val="nil"/>
              <w:left w:val="nil"/>
              <w:bottom w:val="single" w:sz="4" w:space="0" w:color="auto"/>
              <w:right w:val="single" w:sz="4" w:space="0" w:color="auto"/>
            </w:tcBorders>
            <w:shd w:val="clear" w:color="auto" w:fill="auto"/>
            <w:noWrap/>
            <w:vAlign w:val="bottom"/>
          </w:tcPr>
          <w:p w14:paraId="22B5277D" w14:textId="77777777" w:rsidR="009B0098" w:rsidRPr="00F80BAC" w:rsidRDefault="009B0098" w:rsidP="00AF0D4C">
            <w:pPr>
              <w:spacing w:after="0"/>
              <w:jc w:val="center"/>
              <w:rPr>
                <w:ins w:id="8067" w:author="China Telecom" w:date="2020-11-20T19:25:00Z"/>
              </w:rPr>
            </w:pPr>
            <w:ins w:id="8068" w:author="China Telecom" w:date="2020-11-20T19:25:00Z">
              <w:r w:rsidRPr="00F80BAC">
                <w:t>2.93</w:t>
              </w:r>
            </w:ins>
          </w:p>
        </w:tc>
      </w:tr>
      <w:tr w:rsidR="009B0098" w:rsidRPr="00A36602" w14:paraId="713F39CA" w14:textId="77777777" w:rsidTr="00AF0D4C">
        <w:trPr>
          <w:ins w:id="8069"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3947705E" w14:textId="77777777" w:rsidR="009B0098" w:rsidRPr="00F80BAC" w:rsidRDefault="009B0098" w:rsidP="00AF0D4C">
            <w:pPr>
              <w:spacing w:after="0"/>
              <w:rPr>
                <w:ins w:id="8070" w:author="China Telecom" w:date="2020-11-20T19:25:00Z"/>
              </w:rPr>
            </w:pPr>
            <w:ins w:id="8071" w:author="China Telecom" w:date="2020-11-20T19:25:00Z">
              <w:r w:rsidRPr="00CC7E50">
                <w:rPr>
                  <w:rFonts w:eastAsia="Times New Roman"/>
                  <w:color w:val="000000"/>
                  <w:lang w:val="en-US"/>
                </w:rPr>
                <w:t xml:space="preserve">PRACH </w:t>
              </w:r>
              <w:r>
                <w:rPr>
                  <w:rFonts w:eastAsia="Times New Roman"/>
                  <w:color w:val="000000"/>
                  <w:lang w:val="en-US"/>
                </w:rPr>
                <w:t xml:space="preserve">Format </w:t>
              </w:r>
              <w:r w:rsidRPr="00CC7E50">
                <w:rPr>
                  <w:rFonts w:eastAsia="Times New Roman"/>
                  <w:color w:val="000000"/>
                  <w:lang w:val="en-US"/>
                </w:rPr>
                <w:t>C2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E967A" w14:textId="77777777" w:rsidR="009B0098" w:rsidRPr="00F80BAC" w:rsidRDefault="009B0098" w:rsidP="00AF0D4C">
            <w:pPr>
              <w:spacing w:after="0"/>
              <w:jc w:val="center"/>
              <w:rPr>
                <w:ins w:id="8072" w:author="China Telecom" w:date="2020-11-20T19:25:00Z"/>
              </w:rPr>
            </w:pPr>
            <w:ins w:id="8073" w:author="China Telecom" w:date="2020-11-20T19:25:00Z">
              <w:r w:rsidRPr="00F80BAC">
                <w:t>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F6F02" w14:textId="77777777" w:rsidR="009B0098" w:rsidRPr="00F80BAC" w:rsidRDefault="009B0098" w:rsidP="00AF0D4C">
            <w:pPr>
              <w:spacing w:after="0"/>
              <w:jc w:val="center"/>
              <w:rPr>
                <w:ins w:id="8074" w:author="China Telecom" w:date="2020-11-20T19:25:00Z"/>
              </w:rPr>
            </w:pPr>
            <w:ins w:id="8075" w:author="China Telecom" w:date="2020-11-20T19:25:00Z">
              <w:r w:rsidRPr="00F80BAC">
                <w:t> </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26B68" w14:textId="77777777" w:rsidR="009B0098" w:rsidRPr="00F80BAC" w:rsidRDefault="009B0098" w:rsidP="00AF0D4C">
            <w:pPr>
              <w:spacing w:after="0"/>
              <w:jc w:val="center"/>
              <w:rPr>
                <w:ins w:id="8076" w:author="China Telecom" w:date="2020-11-20T19:25:00Z"/>
              </w:rPr>
            </w:pPr>
            <w:ins w:id="8077" w:author="China Telecom" w:date="2020-11-20T19:25:00Z">
              <w:r w:rsidRPr="00F80BAC">
                <w:t> </w:t>
              </w:r>
            </w:ins>
          </w:p>
        </w:tc>
      </w:tr>
      <w:tr w:rsidR="009B0098" w:rsidRPr="00A36602" w14:paraId="62B9E5B7" w14:textId="77777777" w:rsidTr="00AF0D4C">
        <w:trPr>
          <w:ins w:id="8078"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2198DF63" w14:textId="77777777" w:rsidR="009B0098" w:rsidRPr="00F80BAC" w:rsidRDefault="009B0098" w:rsidP="00AF0D4C">
            <w:pPr>
              <w:spacing w:after="0"/>
              <w:rPr>
                <w:ins w:id="8079" w:author="China Telecom" w:date="2020-11-20T19:25:00Z"/>
              </w:rPr>
            </w:pPr>
            <w:ins w:id="8080" w:author="China Telecom" w:date="2020-11-20T19:25:00Z">
              <w:r w:rsidRPr="00CC7E50">
                <w:rPr>
                  <w:rFonts w:eastAsia="Times New Roman"/>
                  <w:color w:val="000000"/>
                  <w:lang w:val="en-US"/>
                </w:rPr>
                <w:t>PDCCH of Msg2</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0BEAD1D" w14:textId="77777777" w:rsidR="009B0098" w:rsidRPr="00F80BAC" w:rsidRDefault="009B0098" w:rsidP="00AF0D4C">
            <w:pPr>
              <w:spacing w:after="0"/>
              <w:jc w:val="center"/>
              <w:rPr>
                <w:ins w:id="8081" w:author="China Telecom" w:date="2020-11-20T19:25:00Z"/>
              </w:rPr>
            </w:pPr>
            <w:ins w:id="8082" w:author="China Telecom" w:date="2020-11-20T19:25:00Z">
              <w:r w:rsidRPr="00F80BAC">
                <w:t>5</w:t>
              </w:r>
            </w:ins>
          </w:p>
        </w:tc>
        <w:tc>
          <w:tcPr>
            <w:tcW w:w="1681" w:type="dxa"/>
            <w:tcBorders>
              <w:top w:val="nil"/>
              <w:left w:val="nil"/>
              <w:bottom w:val="single" w:sz="4" w:space="0" w:color="auto"/>
              <w:right w:val="single" w:sz="4" w:space="0" w:color="auto"/>
            </w:tcBorders>
            <w:shd w:val="clear" w:color="auto" w:fill="auto"/>
            <w:noWrap/>
            <w:vAlign w:val="bottom"/>
          </w:tcPr>
          <w:p w14:paraId="2E03E457" w14:textId="77777777" w:rsidR="009B0098" w:rsidRPr="00F80BAC" w:rsidRDefault="009B0098" w:rsidP="00AF0D4C">
            <w:pPr>
              <w:spacing w:after="0"/>
              <w:jc w:val="center"/>
              <w:rPr>
                <w:ins w:id="8083" w:author="China Telecom" w:date="2020-11-20T19:25:00Z"/>
              </w:rPr>
            </w:pPr>
            <w:ins w:id="8084" w:author="China Telecom" w:date="2020-11-20T19:25:00Z">
              <w:r w:rsidRPr="00F80BAC">
                <w:t>132.49</w:t>
              </w:r>
            </w:ins>
          </w:p>
        </w:tc>
        <w:tc>
          <w:tcPr>
            <w:tcW w:w="1681" w:type="dxa"/>
            <w:tcBorders>
              <w:top w:val="nil"/>
              <w:left w:val="nil"/>
              <w:bottom w:val="single" w:sz="4" w:space="0" w:color="auto"/>
              <w:right w:val="single" w:sz="4" w:space="0" w:color="auto"/>
            </w:tcBorders>
            <w:shd w:val="clear" w:color="auto" w:fill="auto"/>
            <w:noWrap/>
            <w:vAlign w:val="bottom"/>
          </w:tcPr>
          <w:p w14:paraId="665B96ED" w14:textId="77777777" w:rsidR="009B0098" w:rsidRPr="00F80BAC" w:rsidRDefault="009B0098" w:rsidP="00AF0D4C">
            <w:pPr>
              <w:spacing w:after="0"/>
              <w:jc w:val="center"/>
              <w:rPr>
                <w:ins w:id="8085" w:author="China Telecom" w:date="2020-11-20T19:25:00Z"/>
              </w:rPr>
            </w:pPr>
            <w:ins w:id="8086" w:author="China Telecom" w:date="2020-11-20T19:25:00Z">
              <w:r w:rsidRPr="00F80BAC">
                <w:t>3.29</w:t>
              </w:r>
            </w:ins>
          </w:p>
        </w:tc>
      </w:tr>
      <w:tr w:rsidR="009B0098" w:rsidRPr="00A36602" w14:paraId="12E181CD" w14:textId="77777777" w:rsidTr="00AF0D4C">
        <w:trPr>
          <w:ins w:id="8087"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10AE76F3" w14:textId="77777777" w:rsidR="009B0098" w:rsidRPr="00F80BAC" w:rsidRDefault="009B0098" w:rsidP="00AF0D4C">
            <w:pPr>
              <w:spacing w:after="0"/>
              <w:rPr>
                <w:ins w:id="8088" w:author="China Telecom" w:date="2020-11-20T19:25:00Z"/>
              </w:rPr>
            </w:pPr>
            <w:ins w:id="8089" w:author="China Telecom" w:date="2020-11-20T19:25:00Z">
              <w:r w:rsidRPr="00CC7E50">
                <w:rPr>
                  <w:rFonts w:eastAsia="Times New Roman"/>
                  <w:color w:val="000000"/>
                  <w:lang w:val="en-US"/>
                </w:rPr>
                <w:t>PDSCH of Msg2</w:t>
              </w:r>
              <w:r>
                <w:rPr>
                  <w:rFonts w:eastAsia="Times New Roman"/>
                  <w:color w:val="000000"/>
                  <w:lang w:val="en-US"/>
                </w:rPr>
                <w:t xml:space="preserve"> DDDSU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5F71C" w14:textId="77777777" w:rsidR="009B0098" w:rsidRPr="00F80BAC" w:rsidRDefault="009B0098" w:rsidP="00AF0D4C">
            <w:pPr>
              <w:spacing w:after="0"/>
              <w:jc w:val="center"/>
              <w:rPr>
                <w:ins w:id="8090" w:author="China Telecom" w:date="2020-11-20T19:25:00Z"/>
              </w:rPr>
            </w:pPr>
            <w:ins w:id="8091" w:author="China Telecom" w:date="2020-11-20T19:25:00Z">
              <w:r w:rsidRPr="00F80BAC">
                <w:t>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5B4CE" w14:textId="77777777" w:rsidR="009B0098" w:rsidRPr="00F80BAC" w:rsidRDefault="009B0098" w:rsidP="00AF0D4C">
            <w:pPr>
              <w:spacing w:after="0"/>
              <w:jc w:val="center"/>
              <w:rPr>
                <w:ins w:id="8092" w:author="China Telecom" w:date="2020-11-20T19:25:00Z"/>
              </w:rPr>
            </w:pPr>
            <w:ins w:id="8093" w:author="China Telecom" w:date="2020-11-20T19:25:00Z">
              <w:r w:rsidRPr="00F80BAC">
                <w:t>136.38</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60F31" w14:textId="77777777" w:rsidR="009B0098" w:rsidRPr="00F80BAC" w:rsidRDefault="009B0098" w:rsidP="00AF0D4C">
            <w:pPr>
              <w:spacing w:after="0"/>
              <w:jc w:val="center"/>
              <w:rPr>
                <w:ins w:id="8094" w:author="China Telecom" w:date="2020-11-20T19:25:00Z"/>
                <w:noProof/>
              </w:rPr>
            </w:pPr>
            <w:ins w:id="8095" w:author="China Telecom" w:date="2020-11-20T19:25:00Z">
              <w:r w:rsidRPr="00F80BAC">
                <w:t>11.02</w:t>
              </w:r>
            </w:ins>
          </w:p>
        </w:tc>
      </w:tr>
      <w:tr w:rsidR="009B0098" w:rsidRPr="00A36602" w14:paraId="16E52936" w14:textId="77777777" w:rsidTr="00AF0D4C">
        <w:trPr>
          <w:ins w:id="8096"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703D5562" w14:textId="77777777" w:rsidR="009B0098" w:rsidRPr="00F80BAC" w:rsidRDefault="009B0098" w:rsidP="00AF0D4C">
            <w:pPr>
              <w:spacing w:after="0"/>
              <w:rPr>
                <w:ins w:id="8097" w:author="China Telecom" w:date="2020-11-20T19:25:00Z"/>
              </w:rPr>
            </w:pPr>
            <w:ins w:id="8098" w:author="China Telecom" w:date="2020-11-20T19:25:00Z">
              <w:r w:rsidRPr="00CC7E50">
                <w:rPr>
                  <w:rFonts w:eastAsia="Times New Roman"/>
                  <w:color w:val="000000"/>
                  <w:lang w:val="en-US"/>
                </w:rPr>
                <w:t>PDSCH of Msg2 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18E7A" w14:textId="77777777" w:rsidR="009B0098" w:rsidRPr="00F80BAC" w:rsidRDefault="009B0098" w:rsidP="00AF0D4C">
            <w:pPr>
              <w:spacing w:after="0"/>
              <w:jc w:val="center"/>
              <w:rPr>
                <w:ins w:id="8099" w:author="China Telecom" w:date="2020-11-20T19:25:00Z"/>
              </w:rPr>
            </w:pPr>
            <w:ins w:id="8100" w:author="China Telecom" w:date="2020-11-20T19:25:00Z">
              <w:r w:rsidRPr="00F80BAC">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3E484" w14:textId="77777777" w:rsidR="009B0098" w:rsidRPr="00F80BAC" w:rsidRDefault="009B0098" w:rsidP="00AF0D4C">
            <w:pPr>
              <w:spacing w:after="0"/>
              <w:jc w:val="center"/>
              <w:rPr>
                <w:ins w:id="8101" w:author="China Telecom" w:date="2020-11-20T19:25:00Z"/>
              </w:rPr>
            </w:pPr>
            <w:ins w:id="8102" w:author="China Telecom" w:date="2020-11-20T19:25:00Z">
              <w:r w:rsidRPr="00F80BAC">
                <w:t>125.36</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28215" w14:textId="77777777" w:rsidR="009B0098" w:rsidRPr="00F80BAC" w:rsidRDefault="009B0098" w:rsidP="00AF0D4C">
            <w:pPr>
              <w:spacing w:after="0"/>
              <w:jc w:val="center"/>
              <w:rPr>
                <w:ins w:id="8103" w:author="China Telecom" w:date="2020-11-20T19:25:00Z"/>
              </w:rPr>
            </w:pPr>
            <w:ins w:id="8104" w:author="China Telecom" w:date="2020-11-20T19:25:00Z">
              <w:r w:rsidRPr="00F80BAC">
                <w:t>0.00</w:t>
              </w:r>
            </w:ins>
          </w:p>
        </w:tc>
      </w:tr>
      <w:tr w:rsidR="009B0098" w:rsidRPr="00A36602" w14:paraId="0EA79267" w14:textId="77777777" w:rsidTr="00AF0D4C">
        <w:trPr>
          <w:ins w:id="8105"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706ABE54" w14:textId="77777777" w:rsidR="009B0098" w:rsidRPr="00F80BAC" w:rsidRDefault="009B0098" w:rsidP="00AF0D4C">
            <w:pPr>
              <w:spacing w:after="0"/>
              <w:rPr>
                <w:ins w:id="8106" w:author="China Telecom" w:date="2020-11-20T19:25:00Z"/>
              </w:rPr>
            </w:pPr>
            <w:ins w:id="8107" w:author="China Telecom" w:date="2020-11-20T19:25:00Z">
              <w:r w:rsidRPr="00CC7E50">
                <w:rPr>
                  <w:rFonts w:eastAsia="Times New Roman"/>
                  <w:color w:val="000000"/>
                  <w:lang w:val="en-US"/>
                </w:rPr>
                <w:t>PUSCH of Msg3</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A1481D2" w14:textId="77777777" w:rsidR="009B0098" w:rsidRPr="00F80BAC" w:rsidRDefault="009B0098" w:rsidP="00AF0D4C">
            <w:pPr>
              <w:spacing w:after="0"/>
              <w:jc w:val="center"/>
              <w:rPr>
                <w:ins w:id="8108" w:author="China Telecom" w:date="2020-11-20T19:25:00Z"/>
              </w:rPr>
            </w:pPr>
            <w:ins w:id="8109" w:author="China Telecom" w:date="2020-11-20T19:25:00Z">
              <w:r w:rsidRPr="00F80BAC">
                <w:t>7</w:t>
              </w:r>
            </w:ins>
          </w:p>
        </w:tc>
        <w:tc>
          <w:tcPr>
            <w:tcW w:w="1681" w:type="dxa"/>
            <w:tcBorders>
              <w:top w:val="nil"/>
              <w:left w:val="nil"/>
              <w:bottom w:val="single" w:sz="4" w:space="0" w:color="auto"/>
              <w:right w:val="single" w:sz="4" w:space="0" w:color="auto"/>
            </w:tcBorders>
            <w:shd w:val="clear" w:color="auto" w:fill="auto"/>
            <w:noWrap/>
            <w:vAlign w:val="bottom"/>
          </w:tcPr>
          <w:p w14:paraId="0FC51EF2" w14:textId="77777777" w:rsidR="009B0098" w:rsidRPr="00F80BAC" w:rsidRDefault="009B0098" w:rsidP="00AF0D4C">
            <w:pPr>
              <w:spacing w:after="0"/>
              <w:jc w:val="center"/>
              <w:rPr>
                <w:ins w:id="8110" w:author="China Telecom" w:date="2020-11-20T19:25:00Z"/>
              </w:rPr>
            </w:pPr>
            <w:ins w:id="8111" w:author="China Telecom" w:date="2020-11-20T19:25:00Z">
              <w:r w:rsidRPr="00F80BAC">
                <w:t>110.81</w:t>
              </w:r>
            </w:ins>
          </w:p>
        </w:tc>
        <w:tc>
          <w:tcPr>
            <w:tcW w:w="1681" w:type="dxa"/>
            <w:tcBorders>
              <w:top w:val="nil"/>
              <w:left w:val="nil"/>
              <w:bottom w:val="single" w:sz="4" w:space="0" w:color="auto"/>
              <w:right w:val="single" w:sz="4" w:space="0" w:color="auto"/>
            </w:tcBorders>
            <w:shd w:val="clear" w:color="auto" w:fill="auto"/>
            <w:noWrap/>
            <w:vAlign w:val="bottom"/>
          </w:tcPr>
          <w:p w14:paraId="1840F299" w14:textId="77777777" w:rsidR="009B0098" w:rsidRPr="00F80BAC" w:rsidRDefault="009B0098" w:rsidP="00AF0D4C">
            <w:pPr>
              <w:spacing w:after="0"/>
              <w:jc w:val="center"/>
              <w:rPr>
                <w:ins w:id="8112" w:author="China Telecom" w:date="2020-11-20T19:25:00Z"/>
              </w:rPr>
            </w:pPr>
            <w:ins w:id="8113" w:author="China Telecom" w:date="2020-11-20T19:25:00Z">
              <w:r w:rsidRPr="00F80BAC">
                <w:t>5.61</w:t>
              </w:r>
            </w:ins>
          </w:p>
        </w:tc>
      </w:tr>
      <w:tr w:rsidR="009B0098" w:rsidRPr="00A36602" w14:paraId="02EE52BA" w14:textId="77777777" w:rsidTr="00AF0D4C">
        <w:trPr>
          <w:ins w:id="8114"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4DA84372" w14:textId="77777777" w:rsidR="009B0098" w:rsidRPr="00F80BAC" w:rsidRDefault="009B0098" w:rsidP="00AF0D4C">
            <w:pPr>
              <w:spacing w:after="0"/>
              <w:rPr>
                <w:ins w:id="8115" w:author="China Telecom" w:date="2020-11-20T19:25:00Z"/>
              </w:rPr>
            </w:pPr>
            <w:ins w:id="8116" w:author="China Telecom" w:date="2020-11-20T19:25:00Z">
              <w:r w:rsidRPr="00CC7E50">
                <w:rPr>
                  <w:rFonts w:eastAsia="Times New Roman"/>
                  <w:color w:val="000000"/>
                  <w:lang w:val="en-US"/>
                </w:rPr>
                <w:lastRenderedPageBreak/>
                <w:t>PDSCH of Msg4</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B3057F0" w14:textId="77777777" w:rsidR="009B0098" w:rsidRPr="00F80BAC" w:rsidRDefault="009B0098" w:rsidP="00AF0D4C">
            <w:pPr>
              <w:spacing w:after="0"/>
              <w:jc w:val="center"/>
              <w:rPr>
                <w:ins w:id="8117" w:author="China Telecom" w:date="2020-11-20T19:25:00Z"/>
              </w:rPr>
            </w:pPr>
            <w:ins w:id="8118" w:author="China Telecom" w:date="2020-11-20T19:25:00Z">
              <w:r w:rsidRPr="00F80BAC">
                <w:t>4</w:t>
              </w:r>
            </w:ins>
          </w:p>
        </w:tc>
        <w:tc>
          <w:tcPr>
            <w:tcW w:w="1681" w:type="dxa"/>
            <w:tcBorders>
              <w:top w:val="nil"/>
              <w:left w:val="nil"/>
              <w:bottom w:val="single" w:sz="4" w:space="0" w:color="auto"/>
              <w:right w:val="single" w:sz="4" w:space="0" w:color="auto"/>
            </w:tcBorders>
            <w:shd w:val="clear" w:color="auto" w:fill="auto"/>
            <w:noWrap/>
            <w:vAlign w:val="bottom"/>
          </w:tcPr>
          <w:p w14:paraId="18AA5EC4" w14:textId="77777777" w:rsidR="009B0098" w:rsidRPr="00F80BAC" w:rsidRDefault="009B0098" w:rsidP="00AF0D4C">
            <w:pPr>
              <w:spacing w:after="0"/>
              <w:jc w:val="center"/>
              <w:rPr>
                <w:ins w:id="8119" w:author="China Telecom" w:date="2020-11-20T19:25:00Z"/>
                <w:noProof/>
              </w:rPr>
            </w:pPr>
            <w:ins w:id="8120" w:author="China Telecom" w:date="2020-11-20T19:25:00Z">
              <w:r w:rsidRPr="00F80BAC">
                <w:t>129.91</w:t>
              </w:r>
            </w:ins>
          </w:p>
        </w:tc>
        <w:tc>
          <w:tcPr>
            <w:tcW w:w="1681" w:type="dxa"/>
            <w:tcBorders>
              <w:top w:val="nil"/>
              <w:left w:val="nil"/>
              <w:bottom w:val="single" w:sz="4" w:space="0" w:color="auto"/>
              <w:right w:val="single" w:sz="4" w:space="0" w:color="auto"/>
            </w:tcBorders>
            <w:shd w:val="clear" w:color="auto" w:fill="auto"/>
            <w:noWrap/>
            <w:vAlign w:val="bottom"/>
          </w:tcPr>
          <w:p w14:paraId="5B02511B" w14:textId="77777777" w:rsidR="009B0098" w:rsidRPr="00F80BAC" w:rsidRDefault="009B0098" w:rsidP="00AF0D4C">
            <w:pPr>
              <w:spacing w:after="0"/>
              <w:jc w:val="center"/>
              <w:rPr>
                <w:ins w:id="8121" w:author="China Telecom" w:date="2020-11-20T19:25:00Z"/>
                <w:noProof/>
              </w:rPr>
            </w:pPr>
            <w:ins w:id="8122" w:author="China Telecom" w:date="2020-11-20T19:25:00Z">
              <w:r w:rsidRPr="00F80BAC">
                <w:t>3.20</w:t>
              </w:r>
            </w:ins>
          </w:p>
        </w:tc>
      </w:tr>
      <w:tr w:rsidR="009B0098" w:rsidRPr="00A36602" w14:paraId="64977EA7" w14:textId="77777777" w:rsidTr="00AF0D4C">
        <w:trPr>
          <w:ins w:id="8123"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0BE85BDA" w14:textId="77777777" w:rsidR="009B0098" w:rsidRPr="00F80BAC" w:rsidRDefault="009B0098" w:rsidP="00AF0D4C">
            <w:pPr>
              <w:spacing w:after="0"/>
              <w:rPr>
                <w:ins w:id="8124" w:author="China Telecom" w:date="2020-11-20T19:25:00Z"/>
              </w:rPr>
            </w:pPr>
            <w:ins w:id="8125" w:author="China Telecom" w:date="2020-11-20T19:25:00Z">
              <w:r w:rsidRPr="00CC7E50">
                <w:rPr>
                  <w:rFonts w:eastAsia="Times New Roman"/>
                  <w:color w:val="000000"/>
                  <w:lang w:val="en-US"/>
                </w:rPr>
                <w:t>PUCCH with HARQ-ACK Msg4</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8691A" w14:textId="77777777" w:rsidR="009B0098" w:rsidRPr="00F80BAC" w:rsidRDefault="009B0098" w:rsidP="00AF0D4C">
            <w:pPr>
              <w:spacing w:after="0"/>
              <w:jc w:val="center"/>
              <w:rPr>
                <w:ins w:id="8126" w:author="China Telecom" w:date="2020-11-20T19:25:00Z"/>
              </w:rPr>
            </w:pPr>
            <w:ins w:id="8127" w:author="China Telecom" w:date="2020-11-20T19:25:00Z">
              <w:r w:rsidRPr="00F80BAC">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4F009" w14:textId="77777777" w:rsidR="009B0098" w:rsidRPr="00F80BAC" w:rsidRDefault="009B0098" w:rsidP="00AF0D4C">
            <w:pPr>
              <w:spacing w:after="0"/>
              <w:jc w:val="center"/>
              <w:rPr>
                <w:ins w:id="8128" w:author="China Telecom" w:date="2020-11-20T19:25:00Z"/>
              </w:rPr>
            </w:pPr>
            <w:ins w:id="8129" w:author="China Telecom" w:date="2020-11-20T19:25:00Z">
              <w:r w:rsidRPr="00F80BAC">
                <w:t>119.69</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98607" w14:textId="77777777" w:rsidR="009B0098" w:rsidRPr="00F80BAC" w:rsidRDefault="009B0098" w:rsidP="00AF0D4C">
            <w:pPr>
              <w:spacing w:after="0"/>
              <w:jc w:val="center"/>
              <w:rPr>
                <w:ins w:id="8130" w:author="China Telecom" w:date="2020-11-20T19:25:00Z"/>
              </w:rPr>
            </w:pPr>
            <w:ins w:id="8131" w:author="China Telecom" w:date="2020-11-20T19:25:00Z">
              <w:r w:rsidRPr="00F80BAC">
                <w:t>0.00</w:t>
              </w:r>
            </w:ins>
          </w:p>
        </w:tc>
      </w:tr>
      <w:tr w:rsidR="009B0098" w:rsidRPr="00A36602" w14:paraId="0772409C" w14:textId="77777777" w:rsidTr="00AF0D4C">
        <w:trPr>
          <w:ins w:id="8132"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22E2AAC8" w14:textId="77777777" w:rsidR="009B0098" w:rsidRPr="00F80BAC" w:rsidRDefault="009B0098" w:rsidP="00AF0D4C">
            <w:pPr>
              <w:spacing w:after="0"/>
              <w:rPr>
                <w:ins w:id="8133" w:author="China Telecom" w:date="2020-11-20T19:25:00Z"/>
              </w:rPr>
            </w:pPr>
            <w:ins w:id="8134" w:author="China Telecom" w:date="2020-11-20T19:25:00Z">
              <w:r w:rsidRPr="00CC7E50">
                <w:rPr>
                  <w:rFonts w:eastAsia="Times New Roman"/>
                  <w:color w:val="000000"/>
                  <w:lang w:val="en-US"/>
                </w:rPr>
                <w:t>PDCCH</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CBE7386" w14:textId="77777777" w:rsidR="009B0098" w:rsidRPr="00F80BAC" w:rsidRDefault="009B0098" w:rsidP="00AF0D4C">
            <w:pPr>
              <w:spacing w:after="0"/>
              <w:jc w:val="center"/>
              <w:rPr>
                <w:ins w:id="8135" w:author="China Telecom" w:date="2020-11-20T19:25:00Z"/>
              </w:rPr>
            </w:pPr>
            <w:ins w:id="8136" w:author="China Telecom" w:date="2020-11-20T19:25:00Z">
              <w:r w:rsidRPr="00F80BAC">
                <w:t>10</w:t>
              </w:r>
            </w:ins>
          </w:p>
        </w:tc>
        <w:tc>
          <w:tcPr>
            <w:tcW w:w="1681" w:type="dxa"/>
            <w:tcBorders>
              <w:top w:val="nil"/>
              <w:left w:val="nil"/>
              <w:bottom w:val="single" w:sz="4" w:space="0" w:color="auto"/>
              <w:right w:val="single" w:sz="4" w:space="0" w:color="auto"/>
            </w:tcBorders>
            <w:shd w:val="clear" w:color="auto" w:fill="auto"/>
            <w:noWrap/>
            <w:vAlign w:val="bottom"/>
          </w:tcPr>
          <w:p w14:paraId="6162D6B6" w14:textId="77777777" w:rsidR="009B0098" w:rsidRPr="00F80BAC" w:rsidRDefault="009B0098" w:rsidP="00AF0D4C">
            <w:pPr>
              <w:spacing w:after="0"/>
              <w:jc w:val="center"/>
              <w:rPr>
                <w:ins w:id="8137" w:author="China Telecom" w:date="2020-11-20T19:25:00Z"/>
              </w:rPr>
            </w:pPr>
            <w:ins w:id="8138" w:author="China Telecom" w:date="2020-11-20T19:25:00Z">
              <w:r w:rsidRPr="00F80BAC">
                <w:t>132.89</w:t>
              </w:r>
            </w:ins>
          </w:p>
        </w:tc>
        <w:tc>
          <w:tcPr>
            <w:tcW w:w="1681" w:type="dxa"/>
            <w:tcBorders>
              <w:top w:val="nil"/>
              <w:left w:val="nil"/>
              <w:bottom w:val="single" w:sz="4" w:space="0" w:color="auto"/>
              <w:right w:val="single" w:sz="4" w:space="0" w:color="auto"/>
            </w:tcBorders>
            <w:shd w:val="clear" w:color="auto" w:fill="auto"/>
            <w:noWrap/>
            <w:vAlign w:val="bottom"/>
          </w:tcPr>
          <w:p w14:paraId="27D3E7D9" w14:textId="77777777" w:rsidR="009B0098" w:rsidRPr="00F80BAC" w:rsidRDefault="009B0098" w:rsidP="00AF0D4C">
            <w:pPr>
              <w:spacing w:after="0"/>
              <w:jc w:val="center"/>
              <w:rPr>
                <w:ins w:id="8139" w:author="China Telecom" w:date="2020-11-20T19:25:00Z"/>
              </w:rPr>
            </w:pPr>
            <w:ins w:id="8140" w:author="China Telecom" w:date="2020-11-20T19:25:00Z">
              <w:r w:rsidRPr="00F80BAC">
                <w:t>5.53</w:t>
              </w:r>
            </w:ins>
          </w:p>
        </w:tc>
      </w:tr>
      <w:tr w:rsidR="009B0098" w:rsidRPr="00A36602" w14:paraId="36D6D9B6" w14:textId="77777777" w:rsidTr="00AF0D4C">
        <w:trPr>
          <w:ins w:id="8141"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45254CCE" w14:textId="77777777" w:rsidR="009B0098" w:rsidRPr="00F80BAC" w:rsidRDefault="009B0098" w:rsidP="00AF0D4C">
            <w:pPr>
              <w:spacing w:after="0"/>
              <w:rPr>
                <w:ins w:id="8142" w:author="China Telecom" w:date="2020-11-20T19:25:00Z"/>
              </w:rPr>
            </w:pPr>
            <w:ins w:id="8143" w:author="China Telecom" w:date="2020-11-20T19:25:00Z">
              <w:r w:rsidRPr="00CC7E50">
                <w:rPr>
                  <w:rFonts w:eastAsia="Times New Roman"/>
                  <w:color w:val="000000"/>
                  <w:lang w:val="en-US"/>
                </w:rPr>
                <w:t>PDSCH eMBB DDDSU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3005427" w14:textId="77777777" w:rsidR="009B0098" w:rsidRPr="00F80BAC" w:rsidRDefault="009B0098" w:rsidP="00AF0D4C">
            <w:pPr>
              <w:spacing w:after="0"/>
              <w:jc w:val="center"/>
              <w:rPr>
                <w:ins w:id="8144" w:author="China Telecom" w:date="2020-11-20T19:25:00Z"/>
              </w:rPr>
            </w:pPr>
            <w:ins w:id="8145" w:author="China Telecom" w:date="2020-11-20T19:25:00Z">
              <w:r w:rsidRPr="00F80BAC">
                <w:t>9</w:t>
              </w:r>
            </w:ins>
          </w:p>
        </w:tc>
        <w:tc>
          <w:tcPr>
            <w:tcW w:w="1681" w:type="dxa"/>
            <w:tcBorders>
              <w:top w:val="nil"/>
              <w:left w:val="nil"/>
              <w:bottom w:val="single" w:sz="4" w:space="0" w:color="auto"/>
              <w:right w:val="single" w:sz="4" w:space="0" w:color="auto"/>
            </w:tcBorders>
            <w:shd w:val="clear" w:color="auto" w:fill="auto"/>
            <w:noWrap/>
            <w:vAlign w:val="bottom"/>
          </w:tcPr>
          <w:p w14:paraId="7EA9236C" w14:textId="77777777" w:rsidR="009B0098" w:rsidRPr="00F80BAC" w:rsidRDefault="009B0098" w:rsidP="00AF0D4C">
            <w:pPr>
              <w:spacing w:after="0"/>
              <w:jc w:val="center"/>
              <w:rPr>
                <w:ins w:id="8146" w:author="China Telecom" w:date="2020-11-20T19:25:00Z"/>
              </w:rPr>
            </w:pPr>
            <w:ins w:id="8147" w:author="China Telecom" w:date="2020-11-20T19:25:00Z">
              <w:r w:rsidRPr="00F80BAC">
                <w:t>124.51</w:t>
              </w:r>
            </w:ins>
          </w:p>
        </w:tc>
        <w:tc>
          <w:tcPr>
            <w:tcW w:w="1681" w:type="dxa"/>
            <w:tcBorders>
              <w:top w:val="nil"/>
              <w:left w:val="nil"/>
              <w:bottom w:val="single" w:sz="4" w:space="0" w:color="auto"/>
              <w:right w:val="single" w:sz="4" w:space="0" w:color="auto"/>
            </w:tcBorders>
            <w:shd w:val="clear" w:color="auto" w:fill="auto"/>
            <w:noWrap/>
            <w:vAlign w:val="bottom"/>
          </w:tcPr>
          <w:p w14:paraId="39C0DC79" w14:textId="77777777" w:rsidR="009B0098" w:rsidRPr="00F80BAC" w:rsidRDefault="009B0098" w:rsidP="00AF0D4C">
            <w:pPr>
              <w:spacing w:after="0"/>
              <w:jc w:val="center"/>
              <w:rPr>
                <w:ins w:id="8148" w:author="China Telecom" w:date="2020-11-20T19:25:00Z"/>
              </w:rPr>
            </w:pPr>
            <w:ins w:id="8149" w:author="China Telecom" w:date="2020-11-20T19:25:00Z">
              <w:r w:rsidRPr="00F80BAC">
                <w:t>3.25</w:t>
              </w:r>
            </w:ins>
          </w:p>
        </w:tc>
      </w:tr>
      <w:tr w:rsidR="009B0098" w:rsidRPr="00A36602" w14:paraId="1062844B" w14:textId="77777777" w:rsidTr="00AF0D4C">
        <w:trPr>
          <w:ins w:id="8150"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6B6AE718" w14:textId="77777777" w:rsidR="009B0098" w:rsidRPr="00F80BAC" w:rsidRDefault="009B0098" w:rsidP="00AF0D4C">
            <w:pPr>
              <w:spacing w:after="0"/>
              <w:rPr>
                <w:ins w:id="8151" w:author="China Telecom" w:date="2020-11-20T19:25:00Z"/>
              </w:rPr>
            </w:pPr>
            <w:ins w:id="8152" w:author="China Telecom" w:date="2020-11-20T19:25:00Z">
              <w:r w:rsidRPr="00CC7E50">
                <w:rPr>
                  <w:rFonts w:eastAsia="Times New Roman"/>
                  <w:color w:val="000000"/>
                  <w:lang w:val="en-US"/>
                </w:rPr>
                <w:t>PDSCH eMBB 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F306499" w14:textId="77777777" w:rsidR="009B0098" w:rsidRPr="00F80BAC" w:rsidRDefault="009B0098" w:rsidP="00AF0D4C">
            <w:pPr>
              <w:spacing w:after="0"/>
              <w:jc w:val="center"/>
              <w:rPr>
                <w:ins w:id="8153" w:author="China Telecom" w:date="2020-11-20T19:25:00Z"/>
              </w:rPr>
            </w:pPr>
            <w:ins w:id="8154" w:author="China Telecom" w:date="2020-11-20T19:25:00Z">
              <w:r w:rsidRPr="00F80BAC">
                <w:t>3</w:t>
              </w:r>
            </w:ins>
          </w:p>
        </w:tc>
        <w:tc>
          <w:tcPr>
            <w:tcW w:w="1681" w:type="dxa"/>
            <w:tcBorders>
              <w:top w:val="nil"/>
              <w:left w:val="nil"/>
              <w:bottom w:val="single" w:sz="4" w:space="0" w:color="auto"/>
              <w:right w:val="single" w:sz="4" w:space="0" w:color="auto"/>
            </w:tcBorders>
            <w:shd w:val="clear" w:color="auto" w:fill="auto"/>
            <w:noWrap/>
            <w:vAlign w:val="bottom"/>
          </w:tcPr>
          <w:p w14:paraId="7E903C89" w14:textId="77777777" w:rsidR="009B0098" w:rsidRPr="00F80BAC" w:rsidRDefault="009B0098" w:rsidP="00AF0D4C">
            <w:pPr>
              <w:spacing w:after="0"/>
              <w:jc w:val="center"/>
              <w:rPr>
                <w:ins w:id="8155" w:author="China Telecom" w:date="2020-11-20T19:25:00Z"/>
              </w:rPr>
            </w:pPr>
            <w:ins w:id="8156" w:author="China Telecom" w:date="2020-11-20T19:25:00Z">
              <w:r w:rsidRPr="00F80BAC">
                <w:t>121.94</w:t>
              </w:r>
            </w:ins>
          </w:p>
        </w:tc>
        <w:tc>
          <w:tcPr>
            <w:tcW w:w="1681" w:type="dxa"/>
            <w:tcBorders>
              <w:top w:val="nil"/>
              <w:left w:val="nil"/>
              <w:bottom w:val="single" w:sz="4" w:space="0" w:color="auto"/>
              <w:right w:val="single" w:sz="4" w:space="0" w:color="auto"/>
            </w:tcBorders>
            <w:shd w:val="clear" w:color="auto" w:fill="auto"/>
            <w:noWrap/>
            <w:vAlign w:val="bottom"/>
          </w:tcPr>
          <w:p w14:paraId="7E6F56D1" w14:textId="77777777" w:rsidR="009B0098" w:rsidRPr="00F80BAC" w:rsidRDefault="009B0098" w:rsidP="00AF0D4C">
            <w:pPr>
              <w:spacing w:after="0"/>
              <w:jc w:val="center"/>
              <w:rPr>
                <w:ins w:id="8157" w:author="China Telecom" w:date="2020-11-20T19:25:00Z"/>
              </w:rPr>
            </w:pPr>
            <w:ins w:id="8158" w:author="China Telecom" w:date="2020-11-20T19:25:00Z">
              <w:r w:rsidRPr="00F80BAC">
                <w:t>1.69</w:t>
              </w:r>
            </w:ins>
          </w:p>
        </w:tc>
      </w:tr>
    </w:tbl>
    <w:p w14:paraId="2E79E82C" w14:textId="77777777" w:rsidR="009B0098" w:rsidRDefault="009B0098" w:rsidP="009B0098">
      <w:pPr>
        <w:rPr>
          <w:ins w:id="8159" w:author="China Telecom" w:date="2020-11-20T19:25:00Z"/>
        </w:rPr>
      </w:pPr>
    </w:p>
    <w:p w14:paraId="15CC98EF" w14:textId="77777777" w:rsidR="009B0098" w:rsidRDefault="009B0098" w:rsidP="009B0098">
      <w:pPr>
        <w:pStyle w:val="TH"/>
        <w:rPr>
          <w:ins w:id="8160" w:author="China Telecom" w:date="2020-11-20T19:25:00Z"/>
        </w:rPr>
      </w:pPr>
      <w:ins w:id="8161" w:author="China Telecom" w:date="2020-11-20T19:25:00Z">
        <w:r>
          <w:t xml:space="preserve">Table </w:t>
        </w:r>
        <w:r>
          <w:rPr>
            <w:lang w:eastAsia="zh-CN"/>
          </w:rPr>
          <w:t>5.2.1.1</w:t>
        </w:r>
        <w:r w:rsidRPr="007368F9">
          <w:t>-</w:t>
        </w:r>
        <w:r>
          <w:rPr>
            <w:rFonts w:hint="eastAsia"/>
            <w:lang w:eastAsia="ja-JP"/>
          </w:rPr>
          <w:t>2</w:t>
        </w:r>
        <w:r w:rsidRPr="007368F9">
          <w:rPr>
            <w:rFonts w:hint="eastAsia"/>
          </w:rPr>
          <w:t>:</w:t>
        </w:r>
        <w:r>
          <w:rPr>
            <w:rFonts w:hint="eastAsia"/>
          </w:rPr>
          <w:t xml:space="preserve"> Representative values </w:t>
        </w:r>
        <w:r>
          <w:t>of MIL for Urban 28GHz TDD NLOS O2I scenario for UE Tx power of 12 dBm.</w:t>
        </w:r>
      </w:ins>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41D61A0B" w14:textId="77777777" w:rsidTr="00AF0D4C">
        <w:trPr>
          <w:trHeight w:val="584"/>
          <w:ins w:id="8162" w:author="China Telecom" w:date="2020-11-20T19:25:00Z"/>
        </w:trPr>
        <w:tc>
          <w:tcPr>
            <w:tcW w:w="4009" w:type="dxa"/>
            <w:shd w:val="clear" w:color="auto" w:fill="E7E6E6" w:themeFill="background2"/>
            <w:noWrap/>
            <w:vAlign w:val="center"/>
            <w:hideMark/>
          </w:tcPr>
          <w:p w14:paraId="6513BE19" w14:textId="77777777" w:rsidR="009B0098" w:rsidRPr="009C135A" w:rsidRDefault="009B0098" w:rsidP="00AF0D4C">
            <w:pPr>
              <w:spacing w:after="0"/>
              <w:jc w:val="center"/>
              <w:rPr>
                <w:ins w:id="8163" w:author="China Telecom" w:date="2020-11-20T19:25:00Z"/>
              </w:rPr>
            </w:pPr>
            <w:ins w:id="8164" w:author="China Telecom" w:date="2020-11-20T19:25:00Z">
              <w:r w:rsidRPr="00F9020F">
                <w:rPr>
                  <w:b/>
                </w:rPr>
                <w:t>Channels (and Frame format)</w:t>
              </w:r>
            </w:ins>
          </w:p>
        </w:tc>
        <w:tc>
          <w:tcPr>
            <w:tcW w:w="1423" w:type="dxa"/>
            <w:shd w:val="clear" w:color="auto" w:fill="E7E6E6" w:themeFill="background2"/>
            <w:vAlign w:val="center"/>
            <w:hideMark/>
          </w:tcPr>
          <w:p w14:paraId="4170A48A" w14:textId="77777777" w:rsidR="009B0098" w:rsidRPr="009C135A" w:rsidRDefault="009B0098" w:rsidP="00AF0D4C">
            <w:pPr>
              <w:spacing w:after="0"/>
              <w:jc w:val="center"/>
              <w:rPr>
                <w:ins w:id="8165" w:author="China Telecom" w:date="2020-11-20T19:25:00Z"/>
              </w:rPr>
            </w:pPr>
            <w:ins w:id="8166" w:author="China Telecom" w:date="2020-11-20T19:25:00Z">
              <w:r w:rsidRPr="00F9020F">
                <w:rPr>
                  <w:b/>
                </w:rPr>
                <w:t>Number of Samples</w:t>
              </w:r>
            </w:ins>
          </w:p>
        </w:tc>
        <w:tc>
          <w:tcPr>
            <w:tcW w:w="1494" w:type="dxa"/>
            <w:shd w:val="clear" w:color="auto" w:fill="E7E6E6" w:themeFill="background2"/>
            <w:vAlign w:val="center"/>
            <w:hideMark/>
          </w:tcPr>
          <w:p w14:paraId="19652BB6" w14:textId="77777777" w:rsidR="009B0098" w:rsidRPr="009C135A" w:rsidRDefault="009B0098" w:rsidP="00AF0D4C">
            <w:pPr>
              <w:spacing w:after="0"/>
              <w:jc w:val="center"/>
              <w:rPr>
                <w:ins w:id="8167" w:author="China Telecom" w:date="2020-11-20T19:25:00Z"/>
              </w:rPr>
            </w:pPr>
            <w:ins w:id="8168" w:author="China Telecom" w:date="2020-11-20T19:25:00Z">
              <w:r w:rsidRPr="00F9020F">
                <w:rPr>
                  <w:b/>
                </w:rPr>
                <w:t>Representative value</w:t>
              </w:r>
            </w:ins>
          </w:p>
        </w:tc>
        <w:tc>
          <w:tcPr>
            <w:tcW w:w="1423" w:type="dxa"/>
            <w:shd w:val="clear" w:color="auto" w:fill="E7E6E6" w:themeFill="background2"/>
            <w:vAlign w:val="center"/>
            <w:hideMark/>
          </w:tcPr>
          <w:p w14:paraId="594A95F8" w14:textId="77777777" w:rsidR="009B0098" w:rsidRPr="009C135A" w:rsidRDefault="009B0098" w:rsidP="00AF0D4C">
            <w:pPr>
              <w:spacing w:after="0"/>
              <w:jc w:val="center"/>
              <w:rPr>
                <w:ins w:id="8169" w:author="China Telecom" w:date="2020-11-20T19:25:00Z"/>
              </w:rPr>
            </w:pPr>
            <w:ins w:id="8170" w:author="China Telecom" w:date="2020-11-20T19:25:00Z">
              <w:r w:rsidRPr="00F9020F">
                <w:rPr>
                  <w:b/>
                </w:rPr>
                <w:t>Standard Deviation (w/o outlier)</w:t>
              </w:r>
            </w:ins>
          </w:p>
        </w:tc>
        <w:tc>
          <w:tcPr>
            <w:tcW w:w="1423" w:type="dxa"/>
            <w:shd w:val="clear" w:color="auto" w:fill="E7E6E6" w:themeFill="background2"/>
            <w:vAlign w:val="center"/>
            <w:hideMark/>
          </w:tcPr>
          <w:p w14:paraId="1D68356B" w14:textId="77777777" w:rsidR="009B0098" w:rsidRPr="009C135A" w:rsidRDefault="009B0098" w:rsidP="00AF0D4C">
            <w:pPr>
              <w:spacing w:after="0"/>
              <w:jc w:val="center"/>
              <w:rPr>
                <w:ins w:id="8171" w:author="China Telecom" w:date="2020-11-20T19:25:00Z"/>
              </w:rPr>
            </w:pPr>
            <w:ins w:id="8172" w:author="China Telecom" w:date="2020-11-20T19:25:00Z">
              <w:r w:rsidRPr="00F9020F">
                <w:rPr>
                  <w:b/>
                </w:rPr>
                <w:t xml:space="preserve">Relative difference </w:t>
              </w:r>
              <w:r>
                <w:rPr>
                  <w:b/>
                </w:rPr>
                <w:t>vs. PUCCH Format 1</w:t>
              </w:r>
            </w:ins>
          </w:p>
        </w:tc>
      </w:tr>
      <w:tr w:rsidR="009B0098" w:rsidRPr="00804B30" w14:paraId="26D99119" w14:textId="77777777" w:rsidTr="00AF0D4C">
        <w:trPr>
          <w:trHeight w:val="181"/>
          <w:ins w:id="8173" w:author="China Telecom" w:date="2020-11-20T19:25:00Z"/>
        </w:trPr>
        <w:tc>
          <w:tcPr>
            <w:tcW w:w="4009" w:type="dxa"/>
            <w:noWrap/>
            <w:vAlign w:val="bottom"/>
          </w:tcPr>
          <w:p w14:paraId="4DB1FF79" w14:textId="77777777" w:rsidR="009B0098" w:rsidRPr="00CC7E50" w:rsidRDefault="009B0098" w:rsidP="00AF0D4C">
            <w:pPr>
              <w:spacing w:after="0"/>
              <w:rPr>
                <w:ins w:id="8174" w:author="China Telecom" w:date="2020-11-20T19:25:00Z"/>
              </w:rPr>
            </w:pPr>
            <w:ins w:id="8175" w:author="China Telecom" w:date="2020-11-20T19:25:00Z">
              <w:r w:rsidRPr="00CC7E50">
                <w:rPr>
                  <w:rFonts w:eastAsia="Times New Roman"/>
                  <w:color w:val="000000"/>
                  <w:lang w:val="en-US"/>
                </w:rPr>
                <w:t>PUSCH eMBB DDDSU</w:t>
              </w:r>
            </w:ins>
          </w:p>
        </w:tc>
        <w:tc>
          <w:tcPr>
            <w:tcW w:w="1423" w:type="dxa"/>
            <w:noWrap/>
            <w:vAlign w:val="center"/>
          </w:tcPr>
          <w:p w14:paraId="40A298E1" w14:textId="77777777" w:rsidR="009B0098" w:rsidRPr="00CC7E50" w:rsidRDefault="009B0098" w:rsidP="00AF0D4C">
            <w:pPr>
              <w:spacing w:after="0"/>
              <w:jc w:val="center"/>
              <w:rPr>
                <w:ins w:id="8176" w:author="China Telecom" w:date="2020-11-20T19:25:00Z"/>
              </w:rPr>
            </w:pPr>
            <w:ins w:id="8177" w:author="China Telecom" w:date="2020-11-20T19:25:00Z">
              <w:r w:rsidRPr="00CC7E50">
                <w:rPr>
                  <w:rFonts w:eastAsia="Times New Roman"/>
                  <w:color w:val="000000"/>
                  <w:lang w:val="en-US"/>
                </w:rPr>
                <w:t>9</w:t>
              </w:r>
            </w:ins>
          </w:p>
        </w:tc>
        <w:tc>
          <w:tcPr>
            <w:tcW w:w="1494" w:type="dxa"/>
            <w:noWrap/>
            <w:vAlign w:val="center"/>
          </w:tcPr>
          <w:p w14:paraId="38CFB400" w14:textId="77777777" w:rsidR="009B0098" w:rsidRPr="00CC7E50" w:rsidRDefault="009B0098" w:rsidP="00AF0D4C">
            <w:pPr>
              <w:spacing w:after="0"/>
              <w:jc w:val="center"/>
              <w:rPr>
                <w:ins w:id="8178" w:author="China Telecom" w:date="2020-11-20T19:25:00Z"/>
              </w:rPr>
            </w:pPr>
            <w:ins w:id="8179" w:author="China Telecom" w:date="2020-11-20T19:25:00Z">
              <w:r w:rsidRPr="00CC7E50">
                <w:rPr>
                  <w:rFonts w:eastAsia="Times New Roman"/>
                  <w:color w:val="000000"/>
                  <w:lang w:val="en-US"/>
                </w:rPr>
                <w:t>125.31</w:t>
              </w:r>
            </w:ins>
          </w:p>
        </w:tc>
        <w:tc>
          <w:tcPr>
            <w:tcW w:w="1423" w:type="dxa"/>
            <w:noWrap/>
            <w:vAlign w:val="center"/>
          </w:tcPr>
          <w:p w14:paraId="133929B0" w14:textId="77777777" w:rsidR="009B0098" w:rsidRPr="00CC7E50" w:rsidRDefault="009B0098" w:rsidP="00AF0D4C">
            <w:pPr>
              <w:spacing w:after="0"/>
              <w:jc w:val="center"/>
              <w:rPr>
                <w:ins w:id="8180" w:author="China Telecom" w:date="2020-11-20T19:25:00Z"/>
              </w:rPr>
            </w:pPr>
            <w:ins w:id="8181" w:author="China Telecom" w:date="2020-11-20T19:25:00Z">
              <w:r w:rsidRPr="00CC7E50">
                <w:rPr>
                  <w:rFonts w:eastAsia="Times New Roman"/>
                  <w:color w:val="000000"/>
                  <w:lang w:val="en-US"/>
                </w:rPr>
                <w:t>3.78</w:t>
              </w:r>
            </w:ins>
          </w:p>
        </w:tc>
        <w:tc>
          <w:tcPr>
            <w:tcW w:w="1423" w:type="dxa"/>
            <w:noWrap/>
            <w:vAlign w:val="center"/>
          </w:tcPr>
          <w:p w14:paraId="1300F592" w14:textId="77777777" w:rsidR="009B0098" w:rsidRPr="00CC7E50" w:rsidRDefault="009B0098" w:rsidP="00AF0D4C">
            <w:pPr>
              <w:spacing w:after="0"/>
              <w:jc w:val="center"/>
              <w:rPr>
                <w:ins w:id="8182" w:author="China Telecom" w:date="2020-11-20T19:25:00Z"/>
              </w:rPr>
            </w:pPr>
            <w:ins w:id="8183" w:author="China Telecom" w:date="2020-11-20T19:25:00Z">
              <w:r w:rsidRPr="00CC7E50">
                <w:rPr>
                  <w:rFonts w:eastAsia="Times New Roman"/>
                  <w:color w:val="000000"/>
                  <w:lang w:val="en-US"/>
                </w:rPr>
                <w:t>-17.83</w:t>
              </w:r>
            </w:ins>
          </w:p>
        </w:tc>
      </w:tr>
      <w:tr w:rsidR="009B0098" w:rsidRPr="00804B30" w14:paraId="40599906" w14:textId="77777777" w:rsidTr="00AF0D4C">
        <w:trPr>
          <w:trHeight w:val="181"/>
          <w:ins w:id="8184" w:author="China Telecom" w:date="2020-11-20T19:25:00Z"/>
        </w:trPr>
        <w:tc>
          <w:tcPr>
            <w:tcW w:w="4009" w:type="dxa"/>
            <w:noWrap/>
            <w:vAlign w:val="bottom"/>
          </w:tcPr>
          <w:p w14:paraId="03A02242" w14:textId="77777777" w:rsidR="009B0098" w:rsidRPr="00CC7E50" w:rsidRDefault="009B0098" w:rsidP="00AF0D4C">
            <w:pPr>
              <w:spacing w:after="0"/>
              <w:rPr>
                <w:ins w:id="8185" w:author="China Telecom" w:date="2020-11-20T19:25:00Z"/>
                <w:rFonts w:eastAsia="Times New Roman"/>
                <w:color w:val="000000"/>
                <w:lang w:val="en-US"/>
              </w:rPr>
            </w:pPr>
            <w:ins w:id="8186" w:author="China Telecom" w:date="2020-11-20T19:25:00Z">
              <w:r w:rsidRPr="00CC7E50">
                <w:rPr>
                  <w:rFonts w:eastAsia="Times New Roman"/>
                  <w:color w:val="000000"/>
                  <w:lang w:val="en-US"/>
                </w:rPr>
                <w:t>PUSCH eMBB DDSU</w:t>
              </w:r>
            </w:ins>
          </w:p>
        </w:tc>
        <w:tc>
          <w:tcPr>
            <w:tcW w:w="1423" w:type="dxa"/>
            <w:noWrap/>
            <w:vAlign w:val="center"/>
          </w:tcPr>
          <w:p w14:paraId="314EFDF7" w14:textId="77777777" w:rsidR="009B0098" w:rsidRPr="00CC7E50" w:rsidRDefault="009B0098" w:rsidP="00AF0D4C">
            <w:pPr>
              <w:spacing w:after="0"/>
              <w:jc w:val="center"/>
              <w:rPr>
                <w:ins w:id="8187" w:author="China Telecom" w:date="2020-11-20T19:25:00Z"/>
                <w:rFonts w:eastAsia="Times New Roman"/>
                <w:color w:val="000000"/>
                <w:lang w:val="en-US"/>
              </w:rPr>
            </w:pPr>
            <w:ins w:id="8188" w:author="China Telecom" w:date="2020-11-20T19:25:00Z">
              <w:r w:rsidRPr="00CC7E50">
                <w:rPr>
                  <w:rFonts w:eastAsia="Times New Roman"/>
                  <w:color w:val="000000"/>
                  <w:lang w:val="en-US"/>
                </w:rPr>
                <w:t>3</w:t>
              </w:r>
            </w:ins>
          </w:p>
        </w:tc>
        <w:tc>
          <w:tcPr>
            <w:tcW w:w="1494" w:type="dxa"/>
            <w:noWrap/>
            <w:vAlign w:val="center"/>
          </w:tcPr>
          <w:p w14:paraId="3E71CB37" w14:textId="77777777" w:rsidR="009B0098" w:rsidRPr="00CC7E50" w:rsidRDefault="009B0098" w:rsidP="00AF0D4C">
            <w:pPr>
              <w:spacing w:after="0"/>
              <w:jc w:val="center"/>
              <w:rPr>
                <w:ins w:id="8189" w:author="China Telecom" w:date="2020-11-20T19:25:00Z"/>
                <w:rFonts w:eastAsia="Times New Roman"/>
                <w:color w:val="000000"/>
                <w:lang w:val="en-US"/>
              </w:rPr>
            </w:pPr>
            <w:ins w:id="8190" w:author="China Telecom" w:date="2020-11-20T19:25:00Z">
              <w:r w:rsidRPr="00CC7E50">
                <w:rPr>
                  <w:rFonts w:eastAsia="Times New Roman"/>
                  <w:color w:val="000000"/>
                  <w:lang w:val="en-US"/>
                </w:rPr>
                <w:t>123.94</w:t>
              </w:r>
            </w:ins>
          </w:p>
        </w:tc>
        <w:tc>
          <w:tcPr>
            <w:tcW w:w="1423" w:type="dxa"/>
            <w:noWrap/>
            <w:vAlign w:val="center"/>
          </w:tcPr>
          <w:p w14:paraId="2E8DD8B2" w14:textId="77777777" w:rsidR="009B0098" w:rsidRPr="00CC7E50" w:rsidRDefault="009B0098" w:rsidP="00AF0D4C">
            <w:pPr>
              <w:spacing w:after="0"/>
              <w:jc w:val="center"/>
              <w:rPr>
                <w:ins w:id="8191" w:author="China Telecom" w:date="2020-11-20T19:25:00Z"/>
                <w:rFonts w:eastAsia="Times New Roman"/>
                <w:color w:val="000000"/>
                <w:lang w:val="en-US"/>
              </w:rPr>
            </w:pPr>
            <w:ins w:id="8192" w:author="China Telecom" w:date="2020-11-20T19:25:00Z">
              <w:r w:rsidRPr="00CC7E50">
                <w:rPr>
                  <w:rFonts w:eastAsia="Times New Roman"/>
                  <w:color w:val="000000"/>
                  <w:lang w:val="en-US"/>
                </w:rPr>
                <w:t>1.74</w:t>
              </w:r>
            </w:ins>
          </w:p>
        </w:tc>
        <w:tc>
          <w:tcPr>
            <w:tcW w:w="1423" w:type="dxa"/>
            <w:noWrap/>
            <w:vAlign w:val="center"/>
          </w:tcPr>
          <w:p w14:paraId="12BEE4BB" w14:textId="77777777" w:rsidR="009B0098" w:rsidRPr="00CC7E50" w:rsidRDefault="009B0098" w:rsidP="00AF0D4C">
            <w:pPr>
              <w:spacing w:after="0"/>
              <w:jc w:val="center"/>
              <w:rPr>
                <w:ins w:id="8193" w:author="China Telecom" w:date="2020-11-20T19:25:00Z"/>
                <w:rFonts w:eastAsia="Times New Roman"/>
                <w:color w:val="000000"/>
                <w:lang w:val="en-US"/>
              </w:rPr>
            </w:pPr>
            <w:ins w:id="8194" w:author="China Telecom" w:date="2020-11-20T19:25:00Z">
              <w:r w:rsidRPr="00CC7E50">
                <w:rPr>
                  <w:rFonts w:eastAsia="Times New Roman"/>
                  <w:color w:val="000000"/>
                  <w:lang w:val="en-US"/>
                </w:rPr>
                <w:t>-19.20</w:t>
              </w:r>
            </w:ins>
          </w:p>
        </w:tc>
      </w:tr>
      <w:tr w:rsidR="009B0098" w:rsidRPr="00804B30" w14:paraId="60947F83" w14:textId="77777777" w:rsidTr="00AF0D4C">
        <w:trPr>
          <w:trHeight w:val="181"/>
          <w:ins w:id="8195" w:author="China Telecom" w:date="2020-11-20T19:25:00Z"/>
        </w:trPr>
        <w:tc>
          <w:tcPr>
            <w:tcW w:w="4009" w:type="dxa"/>
            <w:noWrap/>
            <w:vAlign w:val="bottom"/>
          </w:tcPr>
          <w:p w14:paraId="485052C5" w14:textId="77777777" w:rsidR="009B0098" w:rsidRPr="00CC7E50" w:rsidRDefault="009B0098" w:rsidP="00AF0D4C">
            <w:pPr>
              <w:spacing w:after="0"/>
              <w:rPr>
                <w:ins w:id="8196" w:author="China Telecom" w:date="2020-11-20T19:25:00Z"/>
              </w:rPr>
            </w:pPr>
            <w:ins w:id="8197" w:author="China Telecom" w:date="2020-11-20T19:25:00Z">
              <w:r w:rsidRPr="00CC7E50">
                <w:rPr>
                  <w:rFonts w:eastAsia="Times New Roman"/>
                  <w:color w:val="000000"/>
                  <w:lang w:val="en-US"/>
                </w:rPr>
                <w:t>PUSCH VoIP DDDSU</w:t>
              </w:r>
            </w:ins>
          </w:p>
        </w:tc>
        <w:tc>
          <w:tcPr>
            <w:tcW w:w="1423" w:type="dxa"/>
            <w:noWrap/>
            <w:vAlign w:val="center"/>
          </w:tcPr>
          <w:p w14:paraId="4C84365E" w14:textId="77777777" w:rsidR="009B0098" w:rsidRPr="00CC7E50" w:rsidRDefault="009B0098" w:rsidP="00AF0D4C">
            <w:pPr>
              <w:spacing w:after="0"/>
              <w:jc w:val="center"/>
              <w:rPr>
                <w:ins w:id="8198" w:author="China Telecom" w:date="2020-11-20T19:25:00Z"/>
              </w:rPr>
            </w:pPr>
            <w:ins w:id="8199" w:author="China Telecom" w:date="2020-11-20T19:25:00Z">
              <w:r w:rsidRPr="00CC7E50">
                <w:rPr>
                  <w:rFonts w:eastAsia="Times New Roman"/>
                  <w:color w:val="000000"/>
                  <w:lang w:val="en-US"/>
                </w:rPr>
                <w:t>6</w:t>
              </w:r>
            </w:ins>
          </w:p>
        </w:tc>
        <w:tc>
          <w:tcPr>
            <w:tcW w:w="1494" w:type="dxa"/>
            <w:noWrap/>
            <w:vAlign w:val="center"/>
          </w:tcPr>
          <w:p w14:paraId="07269615" w14:textId="77777777" w:rsidR="009B0098" w:rsidRPr="00CC7E50" w:rsidRDefault="009B0098" w:rsidP="00AF0D4C">
            <w:pPr>
              <w:spacing w:after="0"/>
              <w:jc w:val="center"/>
              <w:rPr>
                <w:ins w:id="8200" w:author="China Telecom" w:date="2020-11-20T19:25:00Z"/>
              </w:rPr>
            </w:pPr>
            <w:ins w:id="8201" w:author="China Telecom" w:date="2020-11-20T19:25:00Z">
              <w:r w:rsidRPr="00CC7E50">
                <w:rPr>
                  <w:rFonts w:eastAsia="Times New Roman"/>
                  <w:color w:val="000000"/>
                  <w:lang w:val="en-US"/>
                </w:rPr>
                <w:t>140.46</w:t>
              </w:r>
            </w:ins>
          </w:p>
        </w:tc>
        <w:tc>
          <w:tcPr>
            <w:tcW w:w="1423" w:type="dxa"/>
            <w:noWrap/>
            <w:vAlign w:val="center"/>
          </w:tcPr>
          <w:p w14:paraId="6E58669D" w14:textId="77777777" w:rsidR="009B0098" w:rsidRPr="00CC7E50" w:rsidRDefault="009B0098" w:rsidP="00AF0D4C">
            <w:pPr>
              <w:spacing w:after="0"/>
              <w:jc w:val="center"/>
              <w:rPr>
                <w:ins w:id="8202" w:author="China Telecom" w:date="2020-11-20T19:25:00Z"/>
              </w:rPr>
            </w:pPr>
            <w:ins w:id="8203" w:author="China Telecom" w:date="2020-11-20T19:25:00Z">
              <w:r w:rsidRPr="00CC7E50">
                <w:rPr>
                  <w:rFonts w:eastAsia="Times New Roman"/>
                  <w:color w:val="000000"/>
                  <w:lang w:val="en-US"/>
                </w:rPr>
                <w:t>1.94</w:t>
              </w:r>
            </w:ins>
          </w:p>
        </w:tc>
        <w:tc>
          <w:tcPr>
            <w:tcW w:w="1423" w:type="dxa"/>
            <w:noWrap/>
            <w:vAlign w:val="center"/>
          </w:tcPr>
          <w:p w14:paraId="50657DB6" w14:textId="77777777" w:rsidR="009B0098" w:rsidRPr="00CC7E50" w:rsidRDefault="009B0098" w:rsidP="00AF0D4C">
            <w:pPr>
              <w:spacing w:after="0"/>
              <w:jc w:val="center"/>
              <w:rPr>
                <w:ins w:id="8204" w:author="China Telecom" w:date="2020-11-20T19:25:00Z"/>
              </w:rPr>
            </w:pPr>
            <w:ins w:id="8205" w:author="China Telecom" w:date="2020-11-20T19:25:00Z">
              <w:r w:rsidRPr="00CC7E50">
                <w:rPr>
                  <w:rFonts w:eastAsia="Times New Roman"/>
                  <w:color w:val="000000"/>
                  <w:lang w:val="en-US"/>
                </w:rPr>
                <w:t>-2.68</w:t>
              </w:r>
            </w:ins>
          </w:p>
        </w:tc>
      </w:tr>
      <w:tr w:rsidR="009B0098" w:rsidRPr="00804B30" w14:paraId="18ADFBB5" w14:textId="77777777" w:rsidTr="00AF0D4C">
        <w:trPr>
          <w:trHeight w:val="181"/>
          <w:ins w:id="8206" w:author="China Telecom" w:date="2020-11-20T19:25:00Z"/>
        </w:trPr>
        <w:tc>
          <w:tcPr>
            <w:tcW w:w="4009" w:type="dxa"/>
            <w:noWrap/>
            <w:vAlign w:val="bottom"/>
          </w:tcPr>
          <w:p w14:paraId="3BECC0F9" w14:textId="77777777" w:rsidR="009B0098" w:rsidRPr="00CC7E50" w:rsidRDefault="009B0098" w:rsidP="00AF0D4C">
            <w:pPr>
              <w:spacing w:after="0"/>
              <w:rPr>
                <w:ins w:id="8207" w:author="China Telecom" w:date="2020-11-20T19:25:00Z"/>
                <w:rFonts w:eastAsia="Times New Roman"/>
                <w:color w:val="000000"/>
                <w:lang w:val="en-US"/>
              </w:rPr>
            </w:pPr>
            <w:ins w:id="8208" w:author="China Telecom" w:date="2020-11-20T19:25:00Z">
              <w:r w:rsidRPr="00CC7E50">
                <w:rPr>
                  <w:rFonts w:eastAsia="Times New Roman"/>
                  <w:color w:val="000000"/>
                  <w:lang w:val="en-US"/>
                </w:rPr>
                <w:t>PUSCH VoIP DDSU</w:t>
              </w:r>
            </w:ins>
          </w:p>
        </w:tc>
        <w:tc>
          <w:tcPr>
            <w:tcW w:w="1423" w:type="dxa"/>
            <w:noWrap/>
            <w:vAlign w:val="center"/>
          </w:tcPr>
          <w:p w14:paraId="04B3D804" w14:textId="77777777" w:rsidR="009B0098" w:rsidRPr="00CC7E50" w:rsidRDefault="009B0098" w:rsidP="00AF0D4C">
            <w:pPr>
              <w:spacing w:after="0"/>
              <w:jc w:val="center"/>
              <w:rPr>
                <w:ins w:id="8209" w:author="China Telecom" w:date="2020-11-20T19:25:00Z"/>
                <w:rFonts w:eastAsia="Times New Roman"/>
                <w:color w:val="000000"/>
                <w:lang w:val="en-US"/>
              </w:rPr>
            </w:pPr>
            <w:ins w:id="8210" w:author="China Telecom" w:date="2020-11-20T19:25:00Z">
              <w:r w:rsidRPr="00CC7E50">
                <w:rPr>
                  <w:rFonts w:eastAsia="Times New Roman"/>
                  <w:color w:val="000000"/>
                  <w:lang w:val="en-US"/>
                </w:rPr>
                <w:t>4</w:t>
              </w:r>
            </w:ins>
          </w:p>
        </w:tc>
        <w:tc>
          <w:tcPr>
            <w:tcW w:w="1494" w:type="dxa"/>
            <w:noWrap/>
            <w:vAlign w:val="center"/>
          </w:tcPr>
          <w:p w14:paraId="0272D6D7" w14:textId="77777777" w:rsidR="009B0098" w:rsidRPr="00CC7E50" w:rsidRDefault="009B0098" w:rsidP="00AF0D4C">
            <w:pPr>
              <w:spacing w:after="0"/>
              <w:jc w:val="center"/>
              <w:rPr>
                <w:ins w:id="8211" w:author="China Telecom" w:date="2020-11-20T19:25:00Z"/>
                <w:rFonts w:eastAsia="Times New Roman"/>
                <w:color w:val="000000"/>
                <w:lang w:val="en-US"/>
              </w:rPr>
            </w:pPr>
            <w:ins w:id="8212" w:author="China Telecom" w:date="2020-11-20T19:25:00Z">
              <w:r w:rsidRPr="00CC7E50">
                <w:rPr>
                  <w:rFonts w:eastAsia="Times New Roman"/>
                  <w:color w:val="000000"/>
                  <w:lang w:val="en-US"/>
                </w:rPr>
                <w:t>139.26</w:t>
              </w:r>
            </w:ins>
          </w:p>
        </w:tc>
        <w:tc>
          <w:tcPr>
            <w:tcW w:w="1423" w:type="dxa"/>
            <w:noWrap/>
            <w:vAlign w:val="center"/>
          </w:tcPr>
          <w:p w14:paraId="0AA8B13A" w14:textId="77777777" w:rsidR="009B0098" w:rsidRPr="00CC7E50" w:rsidRDefault="009B0098" w:rsidP="00AF0D4C">
            <w:pPr>
              <w:spacing w:after="0"/>
              <w:jc w:val="center"/>
              <w:rPr>
                <w:ins w:id="8213" w:author="China Telecom" w:date="2020-11-20T19:25:00Z"/>
                <w:rFonts w:eastAsia="Times New Roman"/>
                <w:color w:val="000000"/>
                <w:lang w:val="en-US"/>
              </w:rPr>
            </w:pPr>
            <w:ins w:id="8214" w:author="China Telecom" w:date="2020-11-20T19:25:00Z">
              <w:r w:rsidRPr="00CC7E50">
                <w:rPr>
                  <w:rFonts w:eastAsia="Times New Roman"/>
                  <w:color w:val="000000"/>
                  <w:lang w:val="en-US"/>
                </w:rPr>
                <w:t>0.93</w:t>
              </w:r>
            </w:ins>
          </w:p>
        </w:tc>
        <w:tc>
          <w:tcPr>
            <w:tcW w:w="1423" w:type="dxa"/>
            <w:noWrap/>
            <w:vAlign w:val="center"/>
          </w:tcPr>
          <w:p w14:paraId="04A3BD9E" w14:textId="77777777" w:rsidR="009B0098" w:rsidRPr="00CC7E50" w:rsidRDefault="009B0098" w:rsidP="00AF0D4C">
            <w:pPr>
              <w:spacing w:after="0"/>
              <w:jc w:val="center"/>
              <w:rPr>
                <w:ins w:id="8215" w:author="China Telecom" w:date="2020-11-20T19:25:00Z"/>
                <w:rFonts w:eastAsia="Times New Roman"/>
                <w:color w:val="000000"/>
                <w:lang w:val="en-US"/>
              </w:rPr>
            </w:pPr>
            <w:ins w:id="8216" w:author="China Telecom" w:date="2020-11-20T19:25:00Z">
              <w:r w:rsidRPr="00CC7E50">
                <w:rPr>
                  <w:rFonts w:eastAsia="Times New Roman"/>
                  <w:color w:val="000000"/>
                  <w:lang w:val="en-US"/>
                </w:rPr>
                <w:t>-3.88</w:t>
              </w:r>
            </w:ins>
          </w:p>
        </w:tc>
      </w:tr>
      <w:tr w:rsidR="009B0098" w:rsidRPr="00804B30" w14:paraId="2DE4789D" w14:textId="77777777" w:rsidTr="00AF0D4C">
        <w:trPr>
          <w:trHeight w:val="181"/>
          <w:ins w:id="8217" w:author="China Telecom" w:date="2020-11-20T19:25:00Z"/>
        </w:trPr>
        <w:tc>
          <w:tcPr>
            <w:tcW w:w="4009" w:type="dxa"/>
            <w:noWrap/>
            <w:vAlign w:val="bottom"/>
          </w:tcPr>
          <w:p w14:paraId="659E0481" w14:textId="77777777" w:rsidR="009B0098" w:rsidRPr="00CC7E50" w:rsidRDefault="009B0098" w:rsidP="00AF0D4C">
            <w:pPr>
              <w:spacing w:after="0"/>
              <w:rPr>
                <w:ins w:id="8218" w:author="China Telecom" w:date="2020-11-20T19:25:00Z"/>
              </w:rPr>
            </w:pPr>
            <w:ins w:id="8219" w:author="China Telecom" w:date="2020-11-20T19:25:00Z">
              <w:r w:rsidRPr="00CC7E50">
                <w:rPr>
                  <w:rFonts w:eastAsia="Times New Roman"/>
                  <w:color w:val="000000"/>
                  <w:lang w:val="en-US"/>
                </w:rPr>
                <w:t>PUSCH with SIP invite</w:t>
              </w:r>
              <w:r>
                <w:rPr>
                  <w:rFonts w:eastAsia="Times New Roman"/>
                  <w:color w:val="000000"/>
                  <w:lang w:val="en-US"/>
                </w:rPr>
                <w:t xml:space="preserve"> DDDSU</w:t>
              </w:r>
            </w:ins>
          </w:p>
        </w:tc>
        <w:tc>
          <w:tcPr>
            <w:tcW w:w="1423" w:type="dxa"/>
            <w:noWrap/>
            <w:vAlign w:val="center"/>
          </w:tcPr>
          <w:p w14:paraId="7A1FB32F" w14:textId="77777777" w:rsidR="009B0098" w:rsidRPr="00CC7E50" w:rsidRDefault="009B0098" w:rsidP="00AF0D4C">
            <w:pPr>
              <w:spacing w:after="0"/>
              <w:jc w:val="center"/>
              <w:rPr>
                <w:ins w:id="8220" w:author="China Telecom" w:date="2020-11-20T19:25:00Z"/>
              </w:rPr>
            </w:pPr>
            <w:ins w:id="8221" w:author="China Telecom" w:date="2020-11-20T19:25:00Z">
              <w:r w:rsidRPr="00CC7E50">
                <w:rPr>
                  <w:rFonts w:eastAsia="Times New Roman"/>
                  <w:lang w:val="en-US"/>
                </w:rPr>
                <w:t>1</w:t>
              </w:r>
            </w:ins>
          </w:p>
        </w:tc>
        <w:tc>
          <w:tcPr>
            <w:tcW w:w="1494" w:type="dxa"/>
            <w:noWrap/>
            <w:vAlign w:val="center"/>
          </w:tcPr>
          <w:p w14:paraId="2D2A089D" w14:textId="77777777" w:rsidR="009B0098" w:rsidRPr="00CC7E50" w:rsidRDefault="009B0098" w:rsidP="00AF0D4C">
            <w:pPr>
              <w:spacing w:after="0"/>
              <w:jc w:val="center"/>
              <w:rPr>
                <w:ins w:id="8222" w:author="China Telecom" w:date="2020-11-20T19:25:00Z"/>
              </w:rPr>
            </w:pPr>
            <w:ins w:id="8223" w:author="China Telecom" w:date="2020-11-20T19:25:00Z">
              <w:r w:rsidRPr="00CC7E50">
                <w:rPr>
                  <w:rFonts w:eastAsia="Times New Roman"/>
                  <w:lang w:val="en-US"/>
                </w:rPr>
                <w:t>139.40</w:t>
              </w:r>
            </w:ins>
          </w:p>
        </w:tc>
        <w:tc>
          <w:tcPr>
            <w:tcW w:w="1423" w:type="dxa"/>
            <w:noWrap/>
            <w:vAlign w:val="center"/>
          </w:tcPr>
          <w:p w14:paraId="4099304C" w14:textId="77777777" w:rsidR="009B0098" w:rsidRPr="00CC7E50" w:rsidRDefault="009B0098" w:rsidP="00AF0D4C">
            <w:pPr>
              <w:spacing w:after="0"/>
              <w:jc w:val="center"/>
              <w:rPr>
                <w:ins w:id="8224" w:author="China Telecom" w:date="2020-11-20T19:25:00Z"/>
              </w:rPr>
            </w:pPr>
            <w:ins w:id="8225" w:author="China Telecom" w:date="2020-11-20T19:25:00Z">
              <w:r w:rsidRPr="00CC7E50">
                <w:rPr>
                  <w:rFonts w:eastAsia="Times New Roman"/>
                  <w:lang w:val="en-US"/>
                </w:rPr>
                <w:t>0.00</w:t>
              </w:r>
            </w:ins>
          </w:p>
        </w:tc>
        <w:tc>
          <w:tcPr>
            <w:tcW w:w="1423" w:type="dxa"/>
            <w:noWrap/>
            <w:vAlign w:val="center"/>
          </w:tcPr>
          <w:p w14:paraId="4FDEB577" w14:textId="77777777" w:rsidR="009B0098" w:rsidRPr="00CC7E50" w:rsidRDefault="009B0098" w:rsidP="00AF0D4C">
            <w:pPr>
              <w:spacing w:after="0"/>
              <w:jc w:val="center"/>
              <w:rPr>
                <w:ins w:id="8226" w:author="China Telecom" w:date="2020-11-20T19:25:00Z"/>
              </w:rPr>
            </w:pPr>
            <w:ins w:id="8227" w:author="China Telecom" w:date="2020-11-20T19:25:00Z">
              <w:r w:rsidRPr="00CC7E50">
                <w:rPr>
                  <w:rFonts w:eastAsia="Times New Roman"/>
                  <w:lang w:val="en-US"/>
                </w:rPr>
                <w:t>-3.74</w:t>
              </w:r>
            </w:ins>
          </w:p>
        </w:tc>
      </w:tr>
      <w:tr w:rsidR="009B0098" w:rsidRPr="00804B30" w14:paraId="22C82B9D" w14:textId="77777777" w:rsidTr="00AF0D4C">
        <w:trPr>
          <w:trHeight w:val="181"/>
          <w:ins w:id="8228" w:author="China Telecom" w:date="2020-11-20T19:25:00Z"/>
        </w:trPr>
        <w:tc>
          <w:tcPr>
            <w:tcW w:w="4009" w:type="dxa"/>
            <w:noWrap/>
            <w:vAlign w:val="bottom"/>
          </w:tcPr>
          <w:p w14:paraId="30F3E578" w14:textId="77777777" w:rsidR="009B0098" w:rsidRPr="00CC7E50" w:rsidRDefault="009B0098" w:rsidP="00AF0D4C">
            <w:pPr>
              <w:spacing w:after="0"/>
              <w:rPr>
                <w:ins w:id="8229" w:author="China Telecom" w:date="2020-11-20T19:25:00Z"/>
              </w:rPr>
            </w:pPr>
            <w:ins w:id="8230" w:author="China Telecom" w:date="2020-11-20T19:25:00Z">
              <w:r w:rsidRPr="00CC7E50">
                <w:rPr>
                  <w:rFonts w:eastAsia="Times New Roman"/>
                  <w:color w:val="000000"/>
                  <w:lang w:val="en-US"/>
                </w:rPr>
                <w:t>PUSCH for CSI 11bits</w:t>
              </w:r>
              <w:r>
                <w:rPr>
                  <w:rFonts w:eastAsia="Times New Roman"/>
                  <w:color w:val="000000"/>
                  <w:lang w:val="en-US"/>
                </w:rPr>
                <w:t xml:space="preserve"> DDDSU</w:t>
              </w:r>
            </w:ins>
          </w:p>
        </w:tc>
        <w:tc>
          <w:tcPr>
            <w:tcW w:w="1423" w:type="dxa"/>
            <w:noWrap/>
            <w:vAlign w:val="center"/>
          </w:tcPr>
          <w:p w14:paraId="17B6FC8C" w14:textId="77777777" w:rsidR="009B0098" w:rsidRPr="00CC7E50" w:rsidRDefault="009B0098" w:rsidP="00AF0D4C">
            <w:pPr>
              <w:spacing w:after="0"/>
              <w:jc w:val="center"/>
              <w:rPr>
                <w:ins w:id="8231" w:author="China Telecom" w:date="2020-11-20T19:25:00Z"/>
              </w:rPr>
            </w:pPr>
            <w:ins w:id="8232" w:author="China Telecom" w:date="2020-11-20T19:25:00Z">
              <w:r w:rsidRPr="00CC7E50">
                <w:rPr>
                  <w:rFonts w:eastAsia="Times New Roman"/>
                  <w:lang w:val="en-US"/>
                </w:rPr>
                <w:t>2</w:t>
              </w:r>
            </w:ins>
          </w:p>
        </w:tc>
        <w:tc>
          <w:tcPr>
            <w:tcW w:w="1494" w:type="dxa"/>
            <w:noWrap/>
            <w:vAlign w:val="center"/>
          </w:tcPr>
          <w:p w14:paraId="62033311" w14:textId="77777777" w:rsidR="009B0098" w:rsidRPr="00CC7E50" w:rsidRDefault="009B0098" w:rsidP="00AF0D4C">
            <w:pPr>
              <w:spacing w:after="0"/>
              <w:jc w:val="center"/>
              <w:rPr>
                <w:ins w:id="8233" w:author="China Telecom" w:date="2020-11-20T19:25:00Z"/>
              </w:rPr>
            </w:pPr>
            <w:ins w:id="8234" w:author="China Telecom" w:date="2020-11-20T19:25:00Z">
              <w:r w:rsidRPr="00CC7E50">
                <w:rPr>
                  <w:rFonts w:eastAsia="Times New Roman"/>
                  <w:lang w:val="en-US"/>
                </w:rPr>
                <w:t>142.50</w:t>
              </w:r>
            </w:ins>
          </w:p>
        </w:tc>
        <w:tc>
          <w:tcPr>
            <w:tcW w:w="1423" w:type="dxa"/>
            <w:noWrap/>
            <w:vAlign w:val="center"/>
          </w:tcPr>
          <w:p w14:paraId="2FCAF376" w14:textId="77777777" w:rsidR="009B0098" w:rsidRPr="00CC7E50" w:rsidRDefault="009B0098" w:rsidP="00AF0D4C">
            <w:pPr>
              <w:spacing w:after="0"/>
              <w:jc w:val="center"/>
              <w:rPr>
                <w:ins w:id="8235" w:author="China Telecom" w:date="2020-11-20T19:25:00Z"/>
              </w:rPr>
            </w:pPr>
            <w:ins w:id="8236" w:author="China Telecom" w:date="2020-11-20T19:25:00Z">
              <w:r w:rsidRPr="00CC7E50">
                <w:rPr>
                  <w:rFonts w:eastAsia="Times New Roman"/>
                  <w:lang w:val="en-US"/>
                </w:rPr>
                <w:t>3.70</w:t>
              </w:r>
            </w:ins>
          </w:p>
        </w:tc>
        <w:tc>
          <w:tcPr>
            <w:tcW w:w="1423" w:type="dxa"/>
            <w:noWrap/>
            <w:vAlign w:val="center"/>
          </w:tcPr>
          <w:p w14:paraId="17EAB901" w14:textId="77777777" w:rsidR="009B0098" w:rsidRPr="00CC7E50" w:rsidRDefault="009B0098" w:rsidP="00AF0D4C">
            <w:pPr>
              <w:spacing w:after="0"/>
              <w:jc w:val="center"/>
              <w:rPr>
                <w:ins w:id="8237" w:author="China Telecom" w:date="2020-11-20T19:25:00Z"/>
              </w:rPr>
            </w:pPr>
            <w:ins w:id="8238" w:author="China Telecom" w:date="2020-11-20T19:25:00Z">
              <w:r w:rsidRPr="00CC7E50">
                <w:rPr>
                  <w:rFonts w:eastAsia="Times New Roman"/>
                  <w:lang w:val="en-US"/>
                </w:rPr>
                <w:t>-0.64</w:t>
              </w:r>
            </w:ins>
          </w:p>
        </w:tc>
      </w:tr>
      <w:tr w:rsidR="009B0098" w:rsidRPr="00804B30" w14:paraId="498AB6C1" w14:textId="77777777" w:rsidTr="00AF0D4C">
        <w:trPr>
          <w:trHeight w:val="181"/>
          <w:ins w:id="8239" w:author="China Telecom" w:date="2020-11-20T19:25:00Z"/>
        </w:trPr>
        <w:tc>
          <w:tcPr>
            <w:tcW w:w="4009" w:type="dxa"/>
            <w:noWrap/>
            <w:vAlign w:val="bottom"/>
          </w:tcPr>
          <w:p w14:paraId="743DEE1D" w14:textId="77777777" w:rsidR="009B0098" w:rsidRPr="00CC7E50" w:rsidRDefault="009B0098" w:rsidP="00AF0D4C">
            <w:pPr>
              <w:spacing w:after="0"/>
              <w:rPr>
                <w:ins w:id="8240" w:author="China Telecom" w:date="2020-11-20T19:25:00Z"/>
              </w:rPr>
            </w:pPr>
            <w:ins w:id="8241" w:author="China Telecom" w:date="2020-11-20T19:25:00Z">
              <w:r w:rsidRPr="00CC7E50">
                <w:rPr>
                  <w:rFonts w:eastAsia="Times New Roman"/>
                  <w:color w:val="000000"/>
                  <w:lang w:val="en-US"/>
                </w:rPr>
                <w:t>PUSCH for CSI 22bits</w:t>
              </w:r>
              <w:r>
                <w:rPr>
                  <w:rFonts w:eastAsia="Times New Roman"/>
                  <w:color w:val="000000"/>
                  <w:lang w:val="en-US"/>
                </w:rPr>
                <w:t xml:space="preserve"> DDDSU</w:t>
              </w:r>
            </w:ins>
          </w:p>
        </w:tc>
        <w:tc>
          <w:tcPr>
            <w:tcW w:w="1423" w:type="dxa"/>
            <w:noWrap/>
            <w:vAlign w:val="center"/>
          </w:tcPr>
          <w:p w14:paraId="06E4C4B3" w14:textId="77777777" w:rsidR="009B0098" w:rsidRPr="00CC7E50" w:rsidRDefault="009B0098" w:rsidP="00AF0D4C">
            <w:pPr>
              <w:spacing w:after="0"/>
              <w:jc w:val="center"/>
              <w:rPr>
                <w:ins w:id="8242" w:author="China Telecom" w:date="2020-11-20T19:25:00Z"/>
              </w:rPr>
            </w:pPr>
            <w:ins w:id="8243" w:author="China Telecom" w:date="2020-11-20T19:25:00Z">
              <w:r w:rsidRPr="00CC7E50">
                <w:rPr>
                  <w:rFonts w:eastAsia="Times New Roman"/>
                  <w:lang w:val="en-US"/>
                </w:rPr>
                <w:t>2</w:t>
              </w:r>
            </w:ins>
          </w:p>
        </w:tc>
        <w:tc>
          <w:tcPr>
            <w:tcW w:w="1494" w:type="dxa"/>
            <w:noWrap/>
            <w:vAlign w:val="center"/>
          </w:tcPr>
          <w:p w14:paraId="115ACBBD" w14:textId="77777777" w:rsidR="009B0098" w:rsidRPr="00CC7E50" w:rsidRDefault="009B0098" w:rsidP="00AF0D4C">
            <w:pPr>
              <w:spacing w:after="0"/>
              <w:jc w:val="center"/>
              <w:rPr>
                <w:ins w:id="8244" w:author="China Telecom" w:date="2020-11-20T19:25:00Z"/>
              </w:rPr>
            </w:pPr>
            <w:ins w:id="8245" w:author="China Telecom" w:date="2020-11-20T19:25:00Z">
              <w:r w:rsidRPr="00CC7E50">
                <w:rPr>
                  <w:rFonts w:eastAsia="Times New Roman"/>
                  <w:lang w:val="en-US"/>
                </w:rPr>
                <w:t>140.45</w:t>
              </w:r>
            </w:ins>
          </w:p>
        </w:tc>
        <w:tc>
          <w:tcPr>
            <w:tcW w:w="1423" w:type="dxa"/>
            <w:noWrap/>
            <w:vAlign w:val="center"/>
          </w:tcPr>
          <w:p w14:paraId="6346DACA" w14:textId="77777777" w:rsidR="009B0098" w:rsidRPr="00CC7E50" w:rsidRDefault="009B0098" w:rsidP="00AF0D4C">
            <w:pPr>
              <w:spacing w:after="0"/>
              <w:jc w:val="center"/>
              <w:rPr>
                <w:ins w:id="8246" w:author="China Telecom" w:date="2020-11-20T19:25:00Z"/>
              </w:rPr>
            </w:pPr>
            <w:ins w:id="8247" w:author="China Telecom" w:date="2020-11-20T19:25:00Z">
              <w:r w:rsidRPr="00CC7E50">
                <w:rPr>
                  <w:rFonts w:eastAsia="Times New Roman"/>
                  <w:lang w:val="en-US"/>
                </w:rPr>
                <w:t>0.15</w:t>
              </w:r>
            </w:ins>
          </w:p>
        </w:tc>
        <w:tc>
          <w:tcPr>
            <w:tcW w:w="1423" w:type="dxa"/>
            <w:noWrap/>
            <w:vAlign w:val="center"/>
          </w:tcPr>
          <w:p w14:paraId="30445C03" w14:textId="77777777" w:rsidR="009B0098" w:rsidRPr="00CC7E50" w:rsidRDefault="009B0098" w:rsidP="00AF0D4C">
            <w:pPr>
              <w:spacing w:after="0"/>
              <w:jc w:val="center"/>
              <w:rPr>
                <w:ins w:id="8248" w:author="China Telecom" w:date="2020-11-20T19:25:00Z"/>
              </w:rPr>
            </w:pPr>
            <w:ins w:id="8249" w:author="China Telecom" w:date="2020-11-20T19:25:00Z">
              <w:r w:rsidRPr="00CC7E50">
                <w:rPr>
                  <w:rFonts w:eastAsia="Times New Roman"/>
                  <w:lang w:val="en-US"/>
                </w:rPr>
                <w:t>-2.69</w:t>
              </w:r>
            </w:ins>
          </w:p>
        </w:tc>
      </w:tr>
      <w:tr w:rsidR="009B0098" w:rsidRPr="00804B30" w14:paraId="5AECB302" w14:textId="77777777" w:rsidTr="00AF0D4C">
        <w:trPr>
          <w:trHeight w:val="181"/>
          <w:ins w:id="8250" w:author="China Telecom" w:date="2020-11-20T19:25:00Z"/>
        </w:trPr>
        <w:tc>
          <w:tcPr>
            <w:tcW w:w="4009" w:type="dxa"/>
            <w:noWrap/>
            <w:vAlign w:val="bottom"/>
          </w:tcPr>
          <w:p w14:paraId="6991F7E2" w14:textId="77777777" w:rsidR="009B0098" w:rsidRPr="00CC7E50" w:rsidRDefault="009B0098" w:rsidP="00AF0D4C">
            <w:pPr>
              <w:spacing w:after="0"/>
              <w:rPr>
                <w:ins w:id="8251" w:author="China Telecom" w:date="2020-11-20T19:25:00Z"/>
              </w:rPr>
            </w:pPr>
            <w:ins w:id="8252" w:author="China Telecom" w:date="2020-11-20T19:25:00Z">
              <w:r w:rsidRPr="00CC7E50">
                <w:rPr>
                  <w:rFonts w:eastAsia="Times New Roman"/>
                  <w:color w:val="000000"/>
                  <w:lang w:val="en-US"/>
                </w:rPr>
                <w:t>PUCCH F</w:t>
              </w:r>
              <w:r>
                <w:rPr>
                  <w:rFonts w:eastAsia="Times New Roman"/>
                  <w:color w:val="000000"/>
                  <w:lang w:val="en-US"/>
                </w:rPr>
                <w:t xml:space="preserve">ormat </w:t>
              </w:r>
              <w:r w:rsidRPr="00CC7E50">
                <w:rPr>
                  <w:rFonts w:eastAsia="Times New Roman"/>
                  <w:color w:val="000000"/>
                  <w:lang w:val="en-US"/>
                </w:rPr>
                <w:t>1</w:t>
              </w:r>
            </w:ins>
          </w:p>
        </w:tc>
        <w:tc>
          <w:tcPr>
            <w:tcW w:w="1423" w:type="dxa"/>
            <w:noWrap/>
            <w:vAlign w:val="center"/>
          </w:tcPr>
          <w:p w14:paraId="1FDF76EA" w14:textId="77777777" w:rsidR="009B0098" w:rsidRPr="00CC7E50" w:rsidRDefault="009B0098" w:rsidP="00AF0D4C">
            <w:pPr>
              <w:spacing w:after="0"/>
              <w:jc w:val="center"/>
              <w:rPr>
                <w:ins w:id="8253" w:author="China Telecom" w:date="2020-11-20T19:25:00Z"/>
              </w:rPr>
            </w:pPr>
            <w:ins w:id="8254" w:author="China Telecom" w:date="2020-11-20T19:25:00Z">
              <w:r w:rsidRPr="00CC7E50">
                <w:rPr>
                  <w:rFonts w:eastAsia="Times New Roman"/>
                  <w:color w:val="000000"/>
                  <w:lang w:val="en-US"/>
                </w:rPr>
                <w:t>8</w:t>
              </w:r>
            </w:ins>
          </w:p>
        </w:tc>
        <w:tc>
          <w:tcPr>
            <w:tcW w:w="1494" w:type="dxa"/>
            <w:noWrap/>
            <w:vAlign w:val="center"/>
          </w:tcPr>
          <w:p w14:paraId="5AE1B25E" w14:textId="77777777" w:rsidR="009B0098" w:rsidRPr="00CC7E50" w:rsidRDefault="009B0098" w:rsidP="00AF0D4C">
            <w:pPr>
              <w:spacing w:after="0"/>
              <w:jc w:val="center"/>
              <w:rPr>
                <w:ins w:id="8255" w:author="China Telecom" w:date="2020-11-20T19:25:00Z"/>
                <w:noProof/>
              </w:rPr>
            </w:pPr>
            <w:ins w:id="8256" w:author="China Telecom" w:date="2020-11-20T19:25:00Z">
              <w:r w:rsidRPr="00CC7E50">
                <w:rPr>
                  <w:rFonts w:eastAsia="Times New Roman"/>
                  <w:color w:val="000000"/>
                  <w:lang w:val="en-US"/>
                </w:rPr>
                <w:t>143.14</w:t>
              </w:r>
            </w:ins>
          </w:p>
        </w:tc>
        <w:tc>
          <w:tcPr>
            <w:tcW w:w="1423" w:type="dxa"/>
            <w:noWrap/>
            <w:vAlign w:val="center"/>
          </w:tcPr>
          <w:p w14:paraId="1F84A54E" w14:textId="77777777" w:rsidR="009B0098" w:rsidRPr="00CC7E50" w:rsidRDefault="009B0098" w:rsidP="00AF0D4C">
            <w:pPr>
              <w:spacing w:after="0"/>
              <w:jc w:val="center"/>
              <w:rPr>
                <w:ins w:id="8257" w:author="China Telecom" w:date="2020-11-20T19:25:00Z"/>
                <w:noProof/>
              </w:rPr>
            </w:pPr>
            <w:ins w:id="8258" w:author="China Telecom" w:date="2020-11-20T19:25:00Z">
              <w:r w:rsidRPr="00CC7E50">
                <w:rPr>
                  <w:rFonts w:eastAsia="Times New Roman"/>
                  <w:color w:val="000000"/>
                  <w:lang w:val="en-US"/>
                </w:rPr>
                <w:t>4.53</w:t>
              </w:r>
            </w:ins>
          </w:p>
        </w:tc>
        <w:tc>
          <w:tcPr>
            <w:tcW w:w="1423" w:type="dxa"/>
            <w:noWrap/>
            <w:vAlign w:val="center"/>
          </w:tcPr>
          <w:p w14:paraId="3EC65D0E" w14:textId="77777777" w:rsidR="009B0098" w:rsidRPr="00CC7E50" w:rsidRDefault="009B0098" w:rsidP="00AF0D4C">
            <w:pPr>
              <w:spacing w:after="0"/>
              <w:jc w:val="center"/>
              <w:rPr>
                <w:ins w:id="8259" w:author="China Telecom" w:date="2020-11-20T19:25:00Z"/>
                <w:noProof/>
              </w:rPr>
            </w:pPr>
            <w:ins w:id="8260" w:author="China Telecom" w:date="2020-11-20T19:25:00Z">
              <w:r w:rsidRPr="00CC7E50">
                <w:rPr>
                  <w:rFonts w:eastAsia="Times New Roman"/>
                  <w:color w:val="000000"/>
                  <w:lang w:val="en-US"/>
                </w:rPr>
                <w:t>0.00</w:t>
              </w:r>
            </w:ins>
          </w:p>
        </w:tc>
      </w:tr>
      <w:tr w:rsidR="009B0098" w:rsidRPr="00804B30" w14:paraId="2D1DA003" w14:textId="77777777" w:rsidTr="00AF0D4C">
        <w:trPr>
          <w:trHeight w:val="181"/>
          <w:ins w:id="8261" w:author="China Telecom" w:date="2020-11-20T19:25:00Z"/>
        </w:trPr>
        <w:tc>
          <w:tcPr>
            <w:tcW w:w="4009" w:type="dxa"/>
            <w:noWrap/>
            <w:vAlign w:val="bottom"/>
          </w:tcPr>
          <w:p w14:paraId="459C3429" w14:textId="77777777" w:rsidR="009B0098" w:rsidRPr="00CC7E50" w:rsidRDefault="009B0098" w:rsidP="00AF0D4C">
            <w:pPr>
              <w:spacing w:after="0"/>
              <w:rPr>
                <w:ins w:id="8262" w:author="China Telecom" w:date="2020-11-20T19:25:00Z"/>
              </w:rPr>
            </w:pPr>
            <w:ins w:id="8263" w:author="China Telecom" w:date="2020-11-20T19:25:00Z">
              <w:r w:rsidRPr="00CC7E50">
                <w:rPr>
                  <w:rFonts w:eastAsia="Times New Roman"/>
                  <w:color w:val="000000"/>
                  <w:lang w:val="en-US"/>
                </w:rPr>
                <w:t>PUCCH F</w:t>
              </w:r>
              <w:r>
                <w:rPr>
                  <w:rFonts w:eastAsia="Times New Roman"/>
                  <w:color w:val="000000"/>
                  <w:lang w:val="en-US"/>
                </w:rPr>
                <w:t xml:space="preserve">ormat </w:t>
              </w:r>
              <w:r w:rsidRPr="00CC7E50">
                <w:rPr>
                  <w:rFonts w:eastAsia="Times New Roman"/>
                  <w:color w:val="000000"/>
                  <w:lang w:val="en-US"/>
                </w:rPr>
                <w:t>3 11bits</w:t>
              </w:r>
            </w:ins>
          </w:p>
        </w:tc>
        <w:tc>
          <w:tcPr>
            <w:tcW w:w="1423" w:type="dxa"/>
            <w:noWrap/>
            <w:vAlign w:val="center"/>
          </w:tcPr>
          <w:p w14:paraId="1489D9F8" w14:textId="77777777" w:rsidR="009B0098" w:rsidRPr="00CC7E50" w:rsidRDefault="009B0098" w:rsidP="00AF0D4C">
            <w:pPr>
              <w:spacing w:after="0"/>
              <w:jc w:val="center"/>
              <w:rPr>
                <w:ins w:id="8264" w:author="China Telecom" w:date="2020-11-20T19:25:00Z"/>
              </w:rPr>
            </w:pPr>
            <w:ins w:id="8265" w:author="China Telecom" w:date="2020-11-20T19:25:00Z">
              <w:r w:rsidRPr="00CC7E50">
                <w:rPr>
                  <w:rFonts w:eastAsia="Times New Roman"/>
                  <w:color w:val="000000"/>
                  <w:lang w:val="en-US"/>
                </w:rPr>
                <w:t>8</w:t>
              </w:r>
            </w:ins>
          </w:p>
        </w:tc>
        <w:tc>
          <w:tcPr>
            <w:tcW w:w="1494" w:type="dxa"/>
            <w:noWrap/>
            <w:vAlign w:val="center"/>
          </w:tcPr>
          <w:p w14:paraId="077BC71B" w14:textId="77777777" w:rsidR="009B0098" w:rsidRPr="00CC7E50" w:rsidRDefault="009B0098" w:rsidP="00AF0D4C">
            <w:pPr>
              <w:spacing w:after="0"/>
              <w:jc w:val="center"/>
              <w:rPr>
                <w:ins w:id="8266" w:author="China Telecom" w:date="2020-11-20T19:25:00Z"/>
              </w:rPr>
            </w:pPr>
            <w:ins w:id="8267" w:author="China Telecom" w:date="2020-11-20T19:25:00Z">
              <w:r w:rsidRPr="00CC7E50">
                <w:rPr>
                  <w:rFonts w:eastAsia="Times New Roman"/>
                  <w:color w:val="000000"/>
                  <w:lang w:val="en-US"/>
                </w:rPr>
                <w:t>142.27</w:t>
              </w:r>
            </w:ins>
          </w:p>
        </w:tc>
        <w:tc>
          <w:tcPr>
            <w:tcW w:w="1423" w:type="dxa"/>
            <w:noWrap/>
            <w:vAlign w:val="center"/>
          </w:tcPr>
          <w:p w14:paraId="3291F947" w14:textId="77777777" w:rsidR="009B0098" w:rsidRPr="00CC7E50" w:rsidRDefault="009B0098" w:rsidP="00AF0D4C">
            <w:pPr>
              <w:spacing w:after="0"/>
              <w:jc w:val="center"/>
              <w:rPr>
                <w:ins w:id="8268" w:author="China Telecom" w:date="2020-11-20T19:25:00Z"/>
              </w:rPr>
            </w:pPr>
            <w:ins w:id="8269" w:author="China Telecom" w:date="2020-11-20T19:25:00Z">
              <w:r w:rsidRPr="00CC7E50">
                <w:rPr>
                  <w:rFonts w:eastAsia="Times New Roman"/>
                  <w:color w:val="000000"/>
                  <w:lang w:val="en-US"/>
                </w:rPr>
                <w:t>3.16</w:t>
              </w:r>
            </w:ins>
          </w:p>
        </w:tc>
        <w:tc>
          <w:tcPr>
            <w:tcW w:w="1423" w:type="dxa"/>
            <w:noWrap/>
            <w:vAlign w:val="center"/>
          </w:tcPr>
          <w:p w14:paraId="2514E18D" w14:textId="77777777" w:rsidR="009B0098" w:rsidRPr="00CC7E50" w:rsidRDefault="009B0098" w:rsidP="00AF0D4C">
            <w:pPr>
              <w:spacing w:after="0"/>
              <w:jc w:val="center"/>
              <w:rPr>
                <w:ins w:id="8270" w:author="China Telecom" w:date="2020-11-20T19:25:00Z"/>
              </w:rPr>
            </w:pPr>
            <w:ins w:id="8271" w:author="China Telecom" w:date="2020-11-20T19:25:00Z">
              <w:r w:rsidRPr="00CC7E50">
                <w:rPr>
                  <w:rFonts w:eastAsia="Times New Roman"/>
                  <w:color w:val="000000"/>
                  <w:lang w:val="en-US"/>
                </w:rPr>
                <w:t>-0.86</w:t>
              </w:r>
            </w:ins>
          </w:p>
        </w:tc>
      </w:tr>
      <w:tr w:rsidR="009B0098" w:rsidRPr="00804B30" w14:paraId="4492103A" w14:textId="77777777" w:rsidTr="00AF0D4C">
        <w:trPr>
          <w:trHeight w:val="181"/>
          <w:ins w:id="8272" w:author="China Telecom" w:date="2020-11-20T19:25:00Z"/>
        </w:trPr>
        <w:tc>
          <w:tcPr>
            <w:tcW w:w="4009" w:type="dxa"/>
            <w:noWrap/>
            <w:vAlign w:val="bottom"/>
          </w:tcPr>
          <w:p w14:paraId="649058FF" w14:textId="77777777" w:rsidR="009B0098" w:rsidRPr="00CC7E50" w:rsidRDefault="009B0098" w:rsidP="00AF0D4C">
            <w:pPr>
              <w:spacing w:after="0"/>
              <w:rPr>
                <w:ins w:id="8273" w:author="China Telecom" w:date="2020-11-20T19:25:00Z"/>
              </w:rPr>
            </w:pPr>
            <w:ins w:id="8274" w:author="China Telecom" w:date="2020-11-20T19:25:00Z">
              <w:r w:rsidRPr="00CC7E50">
                <w:rPr>
                  <w:rFonts w:eastAsia="Times New Roman"/>
                  <w:color w:val="000000"/>
                  <w:lang w:val="en-US"/>
                </w:rPr>
                <w:t>PUCCH F</w:t>
              </w:r>
              <w:r>
                <w:rPr>
                  <w:rFonts w:eastAsia="Times New Roman"/>
                  <w:color w:val="000000"/>
                  <w:lang w:val="en-US"/>
                </w:rPr>
                <w:t xml:space="preserve">ormat </w:t>
              </w:r>
              <w:r w:rsidRPr="00CC7E50">
                <w:rPr>
                  <w:rFonts w:eastAsia="Times New Roman"/>
                  <w:color w:val="000000"/>
                  <w:lang w:val="en-US"/>
                </w:rPr>
                <w:t>3 22bits</w:t>
              </w:r>
            </w:ins>
          </w:p>
        </w:tc>
        <w:tc>
          <w:tcPr>
            <w:tcW w:w="1423" w:type="dxa"/>
            <w:noWrap/>
            <w:vAlign w:val="center"/>
          </w:tcPr>
          <w:p w14:paraId="10B31A89" w14:textId="77777777" w:rsidR="009B0098" w:rsidRPr="00CC7E50" w:rsidRDefault="009B0098" w:rsidP="00AF0D4C">
            <w:pPr>
              <w:spacing w:after="0"/>
              <w:jc w:val="center"/>
              <w:rPr>
                <w:ins w:id="8275" w:author="China Telecom" w:date="2020-11-20T19:25:00Z"/>
              </w:rPr>
            </w:pPr>
            <w:ins w:id="8276" w:author="China Telecom" w:date="2020-11-20T19:25:00Z">
              <w:r w:rsidRPr="00CC7E50">
                <w:rPr>
                  <w:rFonts w:eastAsia="Times New Roman"/>
                  <w:color w:val="000000"/>
                  <w:lang w:val="en-US"/>
                </w:rPr>
                <w:t>7</w:t>
              </w:r>
            </w:ins>
          </w:p>
        </w:tc>
        <w:tc>
          <w:tcPr>
            <w:tcW w:w="1494" w:type="dxa"/>
            <w:noWrap/>
            <w:vAlign w:val="center"/>
          </w:tcPr>
          <w:p w14:paraId="420DC2D3" w14:textId="77777777" w:rsidR="009B0098" w:rsidRPr="00CC7E50" w:rsidRDefault="009B0098" w:rsidP="00AF0D4C">
            <w:pPr>
              <w:spacing w:after="0"/>
              <w:jc w:val="center"/>
              <w:rPr>
                <w:ins w:id="8277" w:author="China Telecom" w:date="2020-11-20T19:25:00Z"/>
              </w:rPr>
            </w:pPr>
            <w:ins w:id="8278" w:author="China Telecom" w:date="2020-11-20T19:25:00Z">
              <w:r w:rsidRPr="00CC7E50">
                <w:rPr>
                  <w:rFonts w:eastAsia="Times New Roman"/>
                  <w:color w:val="000000"/>
                  <w:lang w:val="en-US"/>
                </w:rPr>
                <w:t>139.18</w:t>
              </w:r>
            </w:ins>
          </w:p>
        </w:tc>
        <w:tc>
          <w:tcPr>
            <w:tcW w:w="1423" w:type="dxa"/>
            <w:noWrap/>
            <w:vAlign w:val="center"/>
          </w:tcPr>
          <w:p w14:paraId="24F7F651" w14:textId="77777777" w:rsidR="009B0098" w:rsidRPr="00CC7E50" w:rsidRDefault="009B0098" w:rsidP="00AF0D4C">
            <w:pPr>
              <w:spacing w:after="0"/>
              <w:jc w:val="center"/>
              <w:rPr>
                <w:ins w:id="8279" w:author="China Telecom" w:date="2020-11-20T19:25:00Z"/>
              </w:rPr>
            </w:pPr>
            <w:ins w:id="8280" w:author="China Telecom" w:date="2020-11-20T19:25:00Z">
              <w:r w:rsidRPr="00CC7E50">
                <w:rPr>
                  <w:rFonts w:eastAsia="Times New Roman"/>
                  <w:color w:val="000000"/>
                  <w:lang w:val="en-US"/>
                </w:rPr>
                <w:t>2.58</w:t>
              </w:r>
            </w:ins>
          </w:p>
        </w:tc>
        <w:tc>
          <w:tcPr>
            <w:tcW w:w="1423" w:type="dxa"/>
            <w:noWrap/>
            <w:vAlign w:val="center"/>
          </w:tcPr>
          <w:p w14:paraId="57B136D9" w14:textId="77777777" w:rsidR="009B0098" w:rsidRPr="00CC7E50" w:rsidRDefault="009B0098" w:rsidP="00AF0D4C">
            <w:pPr>
              <w:spacing w:after="0"/>
              <w:jc w:val="center"/>
              <w:rPr>
                <w:ins w:id="8281" w:author="China Telecom" w:date="2020-11-20T19:25:00Z"/>
              </w:rPr>
            </w:pPr>
            <w:ins w:id="8282" w:author="China Telecom" w:date="2020-11-20T19:25:00Z">
              <w:r w:rsidRPr="00CC7E50">
                <w:rPr>
                  <w:rFonts w:eastAsia="Times New Roman"/>
                  <w:color w:val="000000"/>
                  <w:lang w:val="en-US"/>
                </w:rPr>
                <w:t>-3.96</w:t>
              </w:r>
            </w:ins>
          </w:p>
        </w:tc>
      </w:tr>
      <w:tr w:rsidR="009B0098" w:rsidRPr="00804B30" w14:paraId="4CE45D5B" w14:textId="77777777" w:rsidTr="00AF0D4C">
        <w:trPr>
          <w:trHeight w:val="181"/>
          <w:ins w:id="8283" w:author="China Telecom" w:date="2020-11-20T19:25:00Z"/>
        </w:trPr>
        <w:tc>
          <w:tcPr>
            <w:tcW w:w="4009" w:type="dxa"/>
            <w:noWrap/>
            <w:vAlign w:val="bottom"/>
          </w:tcPr>
          <w:p w14:paraId="32856267" w14:textId="77777777" w:rsidR="009B0098" w:rsidRPr="00CC7E50" w:rsidRDefault="009B0098" w:rsidP="00AF0D4C">
            <w:pPr>
              <w:spacing w:after="0"/>
              <w:rPr>
                <w:ins w:id="8284" w:author="China Telecom" w:date="2020-11-20T19:25:00Z"/>
              </w:rPr>
            </w:pPr>
            <w:ins w:id="8285" w:author="China Telecom" w:date="2020-11-20T19:25:00Z">
              <w:r w:rsidRPr="00CC7E50">
                <w:rPr>
                  <w:rFonts w:eastAsia="Times New Roman"/>
                  <w:color w:val="000000"/>
                  <w:lang w:val="en-US"/>
                </w:rPr>
                <w:t>SSB</w:t>
              </w:r>
            </w:ins>
          </w:p>
        </w:tc>
        <w:tc>
          <w:tcPr>
            <w:tcW w:w="1423" w:type="dxa"/>
            <w:noWrap/>
            <w:vAlign w:val="center"/>
          </w:tcPr>
          <w:p w14:paraId="421CE162" w14:textId="77777777" w:rsidR="009B0098" w:rsidRPr="00CC7E50" w:rsidRDefault="009B0098" w:rsidP="00AF0D4C">
            <w:pPr>
              <w:spacing w:after="0"/>
              <w:jc w:val="center"/>
              <w:rPr>
                <w:ins w:id="8286" w:author="China Telecom" w:date="2020-11-20T19:25:00Z"/>
              </w:rPr>
            </w:pPr>
            <w:ins w:id="8287" w:author="China Telecom" w:date="2020-11-20T19:25:00Z">
              <w:r w:rsidRPr="00CC7E50">
                <w:rPr>
                  <w:rFonts w:eastAsia="Times New Roman"/>
                  <w:color w:val="000000"/>
                  <w:lang w:val="en-US"/>
                </w:rPr>
                <w:t>6</w:t>
              </w:r>
            </w:ins>
          </w:p>
        </w:tc>
        <w:tc>
          <w:tcPr>
            <w:tcW w:w="1494" w:type="dxa"/>
            <w:noWrap/>
            <w:vAlign w:val="center"/>
          </w:tcPr>
          <w:p w14:paraId="68FF4FE1" w14:textId="77777777" w:rsidR="009B0098" w:rsidRPr="00CC7E50" w:rsidRDefault="009B0098" w:rsidP="00AF0D4C">
            <w:pPr>
              <w:spacing w:after="0"/>
              <w:jc w:val="center"/>
              <w:rPr>
                <w:ins w:id="8288" w:author="China Telecom" w:date="2020-11-20T19:25:00Z"/>
              </w:rPr>
            </w:pPr>
            <w:ins w:id="8289" w:author="China Telecom" w:date="2020-11-20T19:25:00Z">
              <w:r w:rsidRPr="00CC7E50">
                <w:rPr>
                  <w:rFonts w:eastAsia="Times New Roman"/>
                  <w:color w:val="000000"/>
                  <w:lang w:val="en-US"/>
                </w:rPr>
                <w:t>155.47</w:t>
              </w:r>
            </w:ins>
          </w:p>
        </w:tc>
        <w:tc>
          <w:tcPr>
            <w:tcW w:w="1423" w:type="dxa"/>
            <w:noWrap/>
            <w:vAlign w:val="center"/>
          </w:tcPr>
          <w:p w14:paraId="25A85E6E" w14:textId="77777777" w:rsidR="009B0098" w:rsidRPr="00CC7E50" w:rsidRDefault="009B0098" w:rsidP="00AF0D4C">
            <w:pPr>
              <w:spacing w:after="0"/>
              <w:jc w:val="center"/>
              <w:rPr>
                <w:ins w:id="8290" w:author="China Telecom" w:date="2020-11-20T19:25:00Z"/>
              </w:rPr>
            </w:pPr>
            <w:ins w:id="8291" w:author="China Telecom" w:date="2020-11-20T19:25:00Z">
              <w:r w:rsidRPr="00CC7E50">
                <w:rPr>
                  <w:rFonts w:eastAsia="Times New Roman"/>
                  <w:color w:val="000000"/>
                  <w:lang w:val="en-US"/>
                </w:rPr>
                <w:t>3.37</w:t>
              </w:r>
            </w:ins>
          </w:p>
        </w:tc>
        <w:tc>
          <w:tcPr>
            <w:tcW w:w="1423" w:type="dxa"/>
            <w:noWrap/>
            <w:vAlign w:val="center"/>
          </w:tcPr>
          <w:p w14:paraId="473B66D2" w14:textId="77777777" w:rsidR="009B0098" w:rsidRPr="00CC7E50" w:rsidRDefault="009B0098" w:rsidP="00AF0D4C">
            <w:pPr>
              <w:spacing w:after="0"/>
              <w:jc w:val="center"/>
              <w:rPr>
                <w:ins w:id="8292" w:author="China Telecom" w:date="2020-11-20T19:25:00Z"/>
              </w:rPr>
            </w:pPr>
            <w:ins w:id="8293" w:author="China Telecom" w:date="2020-11-20T19:25:00Z">
              <w:r w:rsidRPr="00CC7E50">
                <w:rPr>
                  <w:rFonts w:eastAsia="Times New Roman"/>
                  <w:color w:val="000000"/>
                  <w:lang w:val="en-US"/>
                </w:rPr>
                <w:t>12.34</w:t>
              </w:r>
            </w:ins>
          </w:p>
        </w:tc>
      </w:tr>
      <w:tr w:rsidR="009B0098" w:rsidRPr="00804B30" w14:paraId="2F6075C1" w14:textId="77777777" w:rsidTr="00AF0D4C">
        <w:trPr>
          <w:trHeight w:val="181"/>
          <w:ins w:id="8294" w:author="China Telecom" w:date="2020-11-20T19:25:00Z"/>
        </w:trPr>
        <w:tc>
          <w:tcPr>
            <w:tcW w:w="4009" w:type="dxa"/>
            <w:noWrap/>
            <w:vAlign w:val="bottom"/>
          </w:tcPr>
          <w:p w14:paraId="6FDE4871" w14:textId="77777777" w:rsidR="009B0098" w:rsidRPr="00CC7E50" w:rsidRDefault="009B0098" w:rsidP="00AF0D4C">
            <w:pPr>
              <w:spacing w:after="0"/>
              <w:rPr>
                <w:ins w:id="8295" w:author="China Telecom" w:date="2020-11-20T19:25:00Z"/>
              </w:rPr>
            </w:pPr>
            <w:ins w:id="8296" w:author="China Telecom" w:date="2020-11-20T19:25:00Z">
              <w:r w:rsidRPr="00CC7E50">
                <w:rPr>
                  <w:rFonts w:eastAsia="Times New Roman"/>
                  <w:color w:val="000000"/>
                  <w:lang w:val="en-US"/>
                </w:rPr>
                <w:t xml:space="preserve">PRACH </w:t>
              </w:r>
              <w:r>
                <w:rPr>
                  <w:rFonts w:eastAsia="Times New Roman"/>
                  <w:color w:val="000000"/>
                  <w:lang w:val="en-US"/>
                </w:rPr>
                <w:t xml:space="preserve">Format </w:t>
              </w:r>
              <w:r w:rsidRPr="00CC7E50">
                <w:rPr>
                  <w:rFonts w:eastAsia="Times New Roman"/>
                  <w:color w:val="000000"/>
                  <w:lang w:val="en-US"/>
                </w:rPr>
                <w:t>B4</w:t>
              </w:r>
            </w:ins>
          </w:p>
        </w:tc>
        <w:tc>
          <w:tcPr>
            <w:tcW w:w="1423" w:type="dxa"/>
            <w:noWrap/>
            <w:vAlign w:val="center"/>
          </w:tcPr>
          <w:p w14:paraId="3D8E15D4" w14:textId="77777777" w:rsidR="009B0098" w:rsidRPr="00CC7E50" w:rsidRDefault="009B0098" w:rsidP="00AF0D4C">
            <w:pPr>
              <w:spacing w:after="0"/>
              <w:jc w:val="center"/>
              <w:rPr>
                <w:ins w:id="8297" w:author="China Telecom" w:date="2020-11-20T19:25:00Z"/>
              </w:rPr>
            </w:pPr>
            <w:ins w:id="8298" w:author="China Telecom" w:date="2020-11-20T19:25:00Z">
              <w:r w:rsidRPr="00CC7E50">
                <w:rPr>
                  <w:rFonts w:eastAsia="Times New Roman"/>
                  <w:color w:val="000000"/>
                  <w:lang w:val="en-US"/>
                </w:rPr>
                <w:t>6</w:t>
              </w:r>
            </w:ins>
          </w:p>
        </w:tc>
        <w:tc>
          <w:tcPr>
            <w:tcW w:w="1494" w:type="dxa"/>
            <w:noWrap/>
            <w:vAlign w:val="center"/>
          </w:tcPr>
          <w:p w14:paraId="0EE84CBF" w14:textId="77777777" w:rsidR="009B0098" w:rsidRPr="00CC7E50" w:rsidRDefault="009B0098" w:rsidP="00AF0D4C">
            <w:pPr>
              <w:spacing w:after="0"/>
              <w:jc w:val="center"/>
              <w:rPr>
                <w:ins w:id="8299" w:author="China Telecom" w:date="2020-11-20T19:25:00Z"/>
              </w:rPr>
            </w:pPr>
            <w:ins w:id="8300" w:author="China Telecom" w:date="2020-11-20T19:25:00Z">
              <w:r w:rsidRPr="00CC7E50">
                <w:rPr>
                  <w:rFonts w:eastAsia="Times New Roman"/>
                  <w:color w:val="000000"/>
                  <w:lang w:val="en-US"/>
                </w:rPr>
                <w:t>141.22</w:t>
              </w:r>
            </w:ins>
          </w:p>
        </w:tc>
        <w:tc>
          <w:tcPr>
            <w:tcW w:w="1423" w:type="dxa"/>
            <w:noWrap/>
            <w:vAlign w:val="center"/>
          </w:tcPr>
          <w:p w14:paraId="00D4EFFE" w14:textId="77777777" w:rsidR="009B0098" w:rsidRPr="00CC7E50" w:rsidRDefault="009B0098" w:rsidP="00AF0D4C">
            <w:pPr>
              <w:spacing w:after="0"/>
              <w:jc w:val="center"/>
              <w:rPr>
                <w:ins w:id="8301" w:author="China Telecom" w:date="2020-11-20T19:25:00Z"/>
              </w:rPr>
            </w:pPr>
            <w:ins w:id="8302" w:author="China Telecom" w:date="2020-11-20T19:25:00Z">
              <w:r w:rsidRPr="00CC7E50">
                <w:rPr>
                  <w:rFonts w:eastAsia="Times New Roman"/>
                  <w:color w:val="000000"/>
                  <w:lang w:val="en-US"/>
                </w:rPr>
                <w:t>5.70</w:t>
              </w:r>
            </w:ins>
          </w:p>
        </w:tc>
        <w:tc>
          <w:tcPr>
            <w:tcW w:w="1423" w:type="dxa"/>
            <w:noWrap/>
            <w:vAlign w:val="center"/>
          </w:tcPr>
          <w:p w14:paraId="04078405" w14:textId="77777777" w:rsidR="009B0098" w:rsidRPr="00CC7E50" w:rsidRDefault="009B0098" w:rsidP="00AF0D4C">
            <w:pPr>
              <w:spacing w:after="0"/>
              <w:jc w:val="center"/>
              <w:rPr>
                <w:ins w:id="8303" w:author="China Telecom" w:date="2020-11-20T19:25:00Z"/>
              </w:rPr>
            </w:pPr>
            <w:ins w:id="8304" w:author="China Telecom" w:date="2020-11-20T19:25:00Z">
              <w:r w:rsidRPr="00CC7E50">
                <w:rPr>
                  <w:rFonts w:eastAsia="Times New Roman"/>
                  <w:color w:val="000000"/>
                  <w:lang w:val="en-US"/>
                </w:rPr>
                <w:t>-1.92</w:t>
              </w:r>
            </w:ins>
          </w:p>
        </w:tc>
      </w:tr>
      <w:tr w:rsidR="009B0098" w:rsidRPr="00804B30" w14:paraId="1375B2FB" w14:textId="77777777" w:rsidTr="00AF0D4C">
        <w:trPr>
          <w:trHeight w:val="181"/>
          <w:ins w:id="8305" w:author="China Telecom" w:date="2020-11-20T19:25:00Z"/>
        </w:trPr>
        <w:tc>
          <w:tcPr>
            <w:tcW w:w="4009" w:type="dxa"/>
            <w:noWrap/>
            <w:vAlign w:val="bottom"/>
          </w:tcPr>
          <w:p w14:paraId="22924C75" w14:textId="77777777" w:rsidR="009B0098" w:rsidRPr="00CC7E50" w:rsidRDefault="009B0098" w:rsidP="00AF0D4C">
            <w:pPr>
              <w:spacing w:after="0"/>
              <w:rPr>
                <w:ins w:id="8306" w:author="China Telecom" w:date="2020-11-20T19:25:00Z"/>
              </w:rPr>
            </w:pPr>
            <w:ins w:id="8307" w:author="China Telecom" w:date="2020-11-20T19:25:00Z">
              <w:r w:rsidRPr="00CC7E50">
                <w:rPr>
                  <w:rFonts w:eastAsia="Times New Roman"/>
                  <w:color w:val="000000"/>
                  <w:lang w:val="en-US"/>
                </w:rPr>
                <w:t xml:space="preserve">PRACH </w:t>
              </w:r>
              <w:r>
                <w:rPr>
                  <w:rFonts w:eastAsia="Times New Roman"/>
                  <w:color w:val="000000"/>
                  <w:lang w:val="en-US"/>
                </w:rPr>
                <w:t xml:space="preserve">Format </w:t>
              </w:r>
              <w:r w:rsidRPr="00CC7E50">
                <w:rPr>
                  <w:rFonts w:eastAsia="Times New Roman"/>
                  <w:color w:val="000000"/>
                  <w:lang w:val="en-US"/>
                </w:rPr>
                <w:t>C2</w:t>
              </w:r>
            </w:ins>
          </w:p>
        </w:tc>
        <w:tc>
          <w:tcPr>
            <w:tcW w:w="1423" w:type="dxa"/>
            <w:noWrap/>
            <w:vAlign w:val="center"/>
          </w:tcPr>
          <w:p w14:paraId="618BE8CD" w14:textId="77777777" w:rsidR="009B0098" w:rsidRPr="00CC7E50" w:rsidRDefault="009B0098" w:rsidP="00AF0D4C">
            <w:pPr>
              <w:spacing w:after="0"/>
              <w:jc w:val="center"/>
              <w:rPr>
                <w:ins w:id="8308" w:author="China Telecom" w:date="2020-11-20T19:25:00Z"/>
              </w:rPr>
            </w:pPr>
            <w:ins w:id="8309" w:author="China Telecom" w:date="2020-11-20T19:25:00Z">
              <w:r w:rsidRPr="00CC7E50">
                <w:rPr>
                  <w:rFonts w:eastAsia="Times New Roman"/>
                  <w:lang w:val="en-US"/>
                </w:rPr>
                <w:t>0</w:t>
              </w:r>
            </w:ins>
          </w:p>
        </w:tc>
        <w:tc>
          <w:tcPr>
            <w:tcW w:w="1494" w:type="dxa"/>
            <w:noWrap/>
            <w:vAlign w:val="center"/>
          </w:tcPr>
          <w:p w14:paraId="4F6EDCD2" w14:textId="77777777" w:rsidR="009B0098" w:rsidRPr="00CC7E50" w:rsidRDefault="009B0098" w:rsidP="00AF0D4C">
            <w:pPr>
              <w:spacing w:after="0"/>
              <w:jc w:val="center"/>
              <w:rPr>
                <w:ins w:id="8310" w:author="China Telecom" w:date="2020-11-20T19:25:00Z"/>
              </w:rPr>
            </w:pPr>
          </w:p>
        </w:tc>
        <w:tc>
          <w:tcPr>
            <w:tcW w:w="1423" w:type="dxa"/>
            <w:noWrap/>
            <w:vAlign w:val="center"/>
          </w:tcPr>
          <w:p w14:paraId="6B1A4C70" w14:textId="77777777" w:rsidR="009B0098" w:rsidRPr="00CC7E50" w:rsidRDefault="009B0098" w:rsidP="00AF0D4C">
            <w:pPr>
              <w:spacing w:after="0"/>
              <w:jc w:val="center"/>
              <w:rPr>
                <w:ins w:id="8311" w:author="China Telecom" w:date="2020-11-20T19:25:00Z"/>
              </w:rPr>
            </w:pPr>
          </w:p>
        </w:tc>
        <w:tc>
          <w:tcPr>
            <w:tcW w:w="1423" w:type="dxa"/>
            <w:noWrap/>
            <w:vAlign w:val="center"/>
          </w:tcPr>
          <w:p w14:paraId="6AF350F5" w14:textId="77777777" w:rsidR="009B0098" w:rsidRPr="00CC7E50" w:rsidRDefault="009B0098" w:rsidP="00AF0D4C">
            <w:pPr>
              <w:spacing w:after="0"/>
              <w:jc w:val="center"/>
              <w:rPr>
                <w:ins w:id="8312" w:author="China Telecom" w:date="2020-11-20T19:25:00Z"/>
              </w:rPr>
            </w:pPr>
          </w:p>
        </w:tc>
      </w:tr>
      <w:tr w:rsidR="009B0098" w:rsidRPr="00804B30" w14:paraId="65818F83" w14:textId="77777777" w:rsidTr="00AF0D4C">
        <w:trPr>
          <w:trHeight w:val="181"/>
          <w:ins w:id="8313" w:author="China Telecom" w:date="2020-11-20T19:25:00Z"/>
        </w:trPr>
        <w:tc>
          <w:tcPr>
            <w:tcW w:w="4009" w:type="dxa"/>
            <w:noWrap/>
            <w:vAlign w:val="bottom"/>
          </w:tcPr>
          <w:p w14:paraId="255FF0EC" w14:textId="77777777" w:rsidR="009B0098" w:rsidRPr="00CC7E50" w:rsidRDefault="009B0098" w:rsidP="00AF0D4C">
            <w:pPr>
              <w:spacing w:after="0"/>
              <w:rPr>
                <w:ins w:id="8314" w:author="China Telecom" w:date="2020-11-20T19:25:00Z"/>
              </w:rPr>
            </w:pPr>
            <w:ins w:id="8315" w:author="China Telecom" w:date="2020-11-20T19:25:00Z">
              <w:r w:rsidRPr="00CC7E50">
                <w:rPr>
                  <w:rFonts w:eastAsia="Times New Roman"/>
                  <w:color w:val="000000"/>
                  <w:lang w:val="en-US"/>
                </w:rPr>
                <w:t>PDCCH of Msg2</w:t>
              </w:r>
            </w:ins>
          </w:p>
        </w:tc>
        <w:tc>
          <w:tcPr>
            <w:tcW w:w="1423" w:type="dxa"/>
            <w:noWrap/>
            <w:vAlign w:val="center"/>
          </w:tcPr>
          <w:p w14:paraId="6CAA47E0" w14:textId="77777777" w:rsidR="009B0098" w:rsidRPr="00CC7E50" w:rsidRDefault="009B0098" w:rsidP="00AF0D4C">
            <w:pPr>
              <w:spacing w:after="0"/>
              <w:jc w:val="center"/>
              <w:rPr>
                <w:ins w:id="8316" w:author="China Telecom" w:date="2020-11-20T19:25:00Z"/>
              </w:rPr>
            </w:pPr>
            <w:ins w:id="8317" w:author="China Telecom" w:date="2020-11-20T19:25:00Z">
              <w:r w:rsidRPr="00CC7E50">
                <w:rPr>
                  <w:rFonts w:eastAsia="Times New Roman"/>
                  <w:color w:val="000000"/>
                  <w:lang w:val="en-US"/>
                </w:rPr>
                <w:t>5</w:t>
              </w:r>
            </w:ins>
          </w:p>
        </w:tc>
        <w:tc>
          <w:tcPr>
            <w:tcW w:w="1494" w:type="dxa"/>
            <w:noWrap/>
            <w:vAlign w:val="center"/>
          </w:tcPr>
          <w:p w14:paraId="5B945AC7" w14:textId="77777777" w:rsidR="009B0098" w:rsidRPr="00CC7E50" w:rsidRDefault="009B0098" w:rsidP="00AF0D4C">
            <w:pPr>
              <w:spacing w:after="0"/>
              <w:jc w:val="center"/>
              <w:rPr>
                <w:ins w:id="8318" w:author="China Telecom" w:date="2020-11-20T19:25:00Z"/>
              </w:rPr>
            </w:pPr>
            <w:ins w:id="8319" w:author="China Telecom" w:date="2020-11-20T19:25:00Z">
              <w:r w:rsidRPr="00CC7E50">
                <w:rPr>
                  <w:rFonts w:eastAsia="Times New Roman"/>
                  <w:color w:val="000000"/>
                  <w:lang w:val="en-US"/>
                </w:rPr>
                <w:t>151.83</w:t>
              </w:r>
            </w:ins>
          </w:p>
        </w:tc>
        <w:tc>
          <w:tcPr>
            <w:tcW w:w="1423" w:type="dxa"/>
            <w:noWrap/>
            <w:vAlign w:val="center"/>
          </w:tcPr>
          <w:p w14:paraId="656B6E9D" w14:textId="77777777" w:rsidR="009B0098" w:rsidRPr="00CC7E50" w:rsidRDefault="009B0098" w:rsidP="00AF0D4C">
            <w:pPr>
              <w:spacing w:after="0"/>
              <w:jc w:val="center"/>
              <w:rPr>
                <w:ins w:id="8320" w:author="China Telecom" w:date="2020-11-20T19:25:00Z"/>
              </w:rPr>
            </w:pPr>
            <w:ins w:id="8321" w:author="China Telecom" w:date="2020-11-20T19:25:00Z">
              <w:r w:rsidRPr="00CC7E50">
                <w:rPr>
                  <w:rFonts w:eastAsia="Times New Roman"/>
                  <w:color w:val="000000"/>
                  <w:lang w:val="en-US"/>
                </w:rPr>
                <w:t>0.31</w:t>
              </w:r>
            </w:ins>
          </w:p>
        </w:tc>
        <w:tc>
          <w:tcPr>
            <w:tcW w:w="1423" w:type="dxa"/>
            <w:noWrap/>
            <w:vAlign w:val="center"/>
          </w:tcPr>
          <w:p w14:paraId="657F7392" w14:textId="77777777" w:rsidR="009B0098" w:rsidRPr="00CC7E50" w:rsidRDefault="009B0098" w:rsidP="00AF0D4C">
            <w:pPr>
              <w:spacing w:after="0"/>
              <w:jc w:val="center"/>
              <w:rPr>
                <w:ins w:id="8322" w:author="China Telecom" w:date="2020-11-20T19:25:00Z"/>
              </w:rPr>
            </w:pPr>
            <w:ins w:id="8323" w:author="China Telecom" w:date="2020-11-20T19:25:00Z">
              <w:r w:rsidRPr="00CC7E50">
                <w:rPr>
                  <w:rFonts w:eastAsia="Times New Roman"/>
                  <w:color w:val="000000"/>
                  <w:lang w:val="en-US"/>
                </w:rPr>
                <w:t>8.69</w:t>
              </w:r>
            </w:ins>
          </w:p>
        </w:tc>
      </w:tr>
      <w:tr w:rsidR="009B0098" w:rsidRPr="00804B30" w14:paraId="15A80334" w14:textId="77777777" w:rsidTr="00AF0D4C">
        <w:trPr>
          <w:trHeight w:val="181"/>
          <w:ins w:id="8324" w:author="China Telecom" w:date="2020-11-20T19:25:00Z"/>
        </w:trPr>
        <w:tc>
          <w:tcPr>
            <w:tcW w:w="4009" w:type="dxa"/>
            <w:noWrap/>
            <w:vAlign w:val="bottom"/>
          </w:tcPr>
          <w:p w14:paraId="366B8EE0" w14:textId="77777777" w:rsidR="009B0098" w:rsidRPr="00CC7E50" w:rsidRDefault="009B0098" w:rsidP="00AF0D4C">
            <w:pPr>
              <w:spacing w:after="0"/>
              <w:rPr>
                <w:ins w:id="8325" w:author="China Telecom" w:date="2020-11-20T19:25:00Z"/>
              </w:rPr>
            </w:pPr>
            <w:ins w:id="8326" w:author="China Telecom" w:date="2020-11-20T19:25:00Z">
              <w:r w:rsidRPr="00CC7E50">
                <w:rPr>
                  <w:rFonts w:eastAsia="Times New Roman"/>
                  <w:color w:val="000000"/>
                  <w:lang w:val="en-US"/>
                </w:rPr>
                <w:t>PDSCH of Msg2</w:t>
              </w:r>
              <w:r>
                <w:rPr>
                  <w:rFonts w:eastAsia="Times New Roman"/>
                  <w:color w:val="000000"/>
                  <w:lang w:val="en-US"/>
                </w:rPr>
                <w:t xml:space="preserve"> DDDSU</w:t>
              </w:r>
            </w:ins>
          </w:p>
        </w:tc>
        <w:tc>
          <w:tcPr>
            <w:tcW w:w="1423" w:type="dxa"/>
            <w:noWrap/>
            <w:vAlign w:val="center"/>
          </w:tcPr>
          <w:p w14:paraId="5754EBA2" w14:textId="77777777" w:rsidR="009B0098" w:rsidRPr="00CC7E50" w:rsidRDefault="009B0098" w:rsidP="00AF0D4C">
            <w:pPr>
              <w:spacing w:after="0"/>
              <w:jc w:val="center"/>
              <w:rPr>
                <w:ins w:id="8327" w:author="China Telecom" w:date="2020-11-20T19:25:00Z"/>
              </w:rPr>
            </w:pPr>
            <w:ins w:id="8328" w:author="China Telecom" w:date="2020-11-20T19:25:00Z">
              <w:r w:rsidRPr="00CC7E50">
                <w:rPr>
                  <w:rFonts w:eastAsia="Times New Roman"/>
                  <w:lang w:val="en-US"/>
                </w:rPr>
                <w:t>2</w:t>
              </w:r>
            </w:ins>
          </w:p>
        </w:tc>
        <w:tc>
          <w:tcPr>
            <w:tcW w:w="1494" w:type="dxa"/>
            <w:noWrap/>
            <w:vAlign w:val="center"/>
          </w:tcPr>
          <w:p w14:paraId="6FE091E5" w14:textId="77777777" w:rsidR="009B0098" w:rsidRPr="00CC7E50" w:rsidRDefault="009B0098" w:rsidP="00AF0D4C">
            <w:pPr>
              <w:spacing w:after="0"/>
              <w:jc w:val="center"/>
              <w:rPr>
                <w:ins w:id="8329" w:author="China Telecom" w:date="2020-11-20T19:25:00Z"/>
              </w:rPr>
            </w:pPr>
            <w:ins w:id="8330" w:author="China Telecom" w:date="2020-11-20T19:25:00Z">
              <w:r w:rsidRPr="00CC7E50">
                <w:rPr>
                  <w:rFonts w:eastAsia="Times New Roman"/>
                  <w:lang w:val="en-US"/>
                </w:rPr>
                <w:t>153.95</w:t>
              </w:r>
            </w:ins>
          </w:p>
        </w:tc>
        <w:tc>
          <w:tcPr>
            <w:tcW w:w="1423" w:type="dxa"/>
            <w:noWrap/>
            <w:vAlign w:val="center"/>
          </w:tcPr>
          <w:p w14:paraId="1549FB8D" w14:textId="77777777" w:rsidR="009B0098" w:rsidRPr="00CC7E50" w:rsidRDefault="009B0098" w:rsidP="00AF0D4C">
            <w:pPr>
              <w:spacing w:after="0"/>
              <w:jc w:val="center"/>
              <w:rPr>
                <w:ins w:id="8331" w:author="China Telecom" w:date="2020-11-20T19:25:00Z"/>
              </w:rPr>
            </w:pPr>
            <w:ins w:id="8332" w:author="China Telecom" w:date="2020-11-20T19:25:00Z">
              <w:r w:rsidRPr="00CC7E50">
                <w:rPr>
                  <w:rFonts w:eastAsia="Times New Roman"/>
                  <w:lang w:val="en-US"/>
                </w:rPr>
                <w:t>3.56</w:t>
              </w:r>
            </w:ins>
          </w:p>
        </w:tc>
        <w:tc>
          <w:tcPr>
            <w:tcW w:w="1423" w:type="dxa"/>
            <w:noWrap/>
            <w:vAlign w:val="center"/>
          </w:tcPr>
          <w:p w14:paraId="5243FF5A" w14:textId="77777777" w:rsidR="009B0098" w:rsidRPr="00CC7E50" w:rsidRDefault="009B0098" w:rsidP="00AF0D4C">
            <w:pPr>
              <w:spacing w:after="0"/>
              <w:jc w:val="center"/>
              <w:rPr>
                <w:ins w:id="8333" w:author="China Telecom" w:date="2020-11-20T19:25:00Z"/>
              </w:rPr>
            </w:pPr>
            <w:ins w:id="8334" w:author="China Telecom" w:date="2020-11-20T19:25:00Z">
              <w:r w:rsidRPr="00CC7E50">
                <w:rPr>
                  <w:rFonts w:eastAsia="Times New Roman"/>
                  <w:lang w:val="en-US"/>
                </w:rPr>
                <w:t>10.81</w:t>
              </w:r>
            </w:ins>
          </w:p>
        </w:tc>
      </w:tr>
      <w:tr w:rsidR="009B0098" w:rsidRPr="00804B30" w14:paraId="199B8A8D" w14:textId="77777777" w:rsidTr="00AF0D4C">
        <w:trPr>
          <w:trHeight w:val="181"/>
          <w:ins w:id="8335" w:author="China Telecom" w:date="2020-11-20T19:25:00Z"/>
        </w:trPr>
        <w:tc>
          <w:tcPr>
            <w:tcW w:w="4009" w:type="dxa"/>
            <w:noWrap/>
            <w:vAlign w:val="bottom"/>
          </w:tcPr>
          <w:p w14:paraId="698F9DC2" w14:textId="77777777" w:rsidR="009B0098" w:rsidRPr="00CC7E50" w:rsidRDefault="009B0098" w:rsidP="00AF0D4C">
            <w:pPr>
              <w:spacing w:after="0"/>
              <w:rPr>
                <w:ins w:id="8336" w:author="China Telecom" w:date="2020-11-20T19:25:00Z"/>
                <w:rFonts w:eastAsia="Times New Roman"/>
                <w:color w:val="000000"/>
                <w:lang w:val="en-US"/>
              </w:rPr>
            </w:pPr>
            <w:ins w:id="8337" w:author="China Telecom" w:date="2020-11-20T19:25:00Z">
              <w:r w:rsidRPr="00CC7E50">
                <w:rPr>
                  <w:rFonts w:eastAsia="Times New Roman"/>
                  <w:color w:val="000000"/>
                  <w:lang w:val="en-US"/>
                </w:rPr>
                <w:t>PDSCH of Msg2 DDSU</w:t>
              </w:r>
            </w:ins>
          </w:p>
        </w:tc>
        <w:tc>
          <w:tcPr>
            <w:tcW w:w="1423" w:type="dxa"/>
            <w:noWrap/>
            <w:vAlign w:val="center"/>
          </w:tcPr>
          <w:p w14:paraId="45A3FA56" w14:textId="77777777" w:rsidR="009B0098" w:rsidRPr="00CC7E50" w:rsidRDefault="009B0098" w:rsidP="00AF0D4C">
            <w:pPr>
              <w:spacing w:after="0"/>
              <w:jc w:val="center"/>
              <w:rPr>
                <w:ins w:id="8338" w:author="China Telecom" w:date="2020-11-20T19:25:00Z"/>
                <w:rFonts w:eastAsia="Times New Roman"/>
                <w:lang w:val="en-US"/>
              </w:rPr>
            </w:pPr>
            <w:ins w:id="8339" w:author="China Telecom" w:date="2020-11-20T19:25:00Z">
              <w:r w:rsidRPr="00CC7E50">
                <w:rPr>
                  <w:rFonts w:eastAsia="Times New Roman"/>
                  <w:lang w:val="en-US"/>
                </w:rPr>
                <w:t>1</w:t>
              </w:r>
            </w:ins>
          </w:p>
        </w:tc>
        <w:tc>
          <w:tcPr>
            <w:tcW w:w="1494" w:type="dxa"/>
            <w:noWrap/>
            <w:vAlign w:val="center"/>
          </w:tcPr>
          <w:p w14:paraId="3EC78D6F" w14:textId="77777777" w:rsidR="009B0098" w:rsidRPr="00CC7E50" w:rsidRDefault="009B0098" w:rsidP="00AF0D4C">
            <w:pPr>
              <w:spacing w:after="0"/>
              <w:jc w:val="center"/>
              <w:rPr>
                <w:ins w:id="8340" w:author="China Telecom" w:date="2020-11-20T19:25:00Z"/>
                <w:rFonts w:eastAsia="Times New Roman"/>
                <w:lang w:val="en-US"/>
              </w:rPr>
            </w:pPr>
            <w:ins w:id="8341" w:author="China Telecom" w:date="2020-11-20T19:25:00Z">
              <w:r w:rsidRPr="00CC7E50">
                <w:rPr>
                  <w:rFonts w:eastAsia="Times New Roman"/>
                  <w:lang w:val="en-US"/>
                </w:rPr>
                <w:t>150.39</w:t>
              </w:r>
            </w:ins>
          </w:p>
        </w:tc>
        <w:tc>
          <w:tcPr>
            <w:tcW w:w="1423" w:type="dxa"/>
            <w:noWrap/>
            <w:vAlign w:val="center"/>
          </w:tcPr>
          <w:p w14:paraId="0889AD26" w14:textId="77777777" w:rsidR="009B0098" w:rsidRPr="00CC7E50" w:rsidRDefault="009B0098" w:rsidP="00AF0D4C">
            <w:pPr>
              <w:spacing w:after="0"/>
              <w:jc w:val="center"/>
              <w:rPr>
                <w:ins w:id="8342" w:author="China Telecom" w:date="2020-11-20T19:25:00Z"/>
                <w:rFonts w:eastAsia="Times New Roman"/>
                <w:lang w:val="en-US"/>
              </w:rPr>
            </w:pPr>
            <w:ins w:id="8343" w:author="China Telecom" w:date="2020-11-20T19:25:00Z">
              <w:r w:rsidRPr="00CC7E50">
                <w:rPr>
                  <w:rFonts w:eastAsia="Times New Roman"/>
                  <w:lang w:val="en-US"/>
                </w:rPr>
                <w:t>0.00</w:t>
              </w:r>
            </w:ins>
          </w:p>
        </w:tc>
        <w:tc>
          <w:tcPr>
            <w:tcW w:w="1423" w:type="dxa"/>
            <w:noWrap/>
            <w:vAlign w:val="center"/>
          </w:tcPr>
          <w:p w14:paraId="24C44BC5" w14:textId="77777777" w:rsidR="009B0098" w:rsidRPr="00CC7E50" w:rsidRDefault="009B0098" w:rsidP="00AF0D4C">
            <w:pPr>
              <w:spacing w:after="0"/>
              <w:jc w:val="center"/>
              <w:rPr>
                <w:ins w:id="8344" w:author="China Telecom" w:date="2020-11-20T19:25:00Z"/>
                <w:rFonts w:eastAsia="Times New Roman"/>
                <w:lang w:val="en-US"/>
              </w:rPr>
            </w:pPr>
            <w:ins w:id="8345" w:author="China Telecom" w:date="2020-11-20T19:25:00Z">
              <w:r w:rsidRPr="00CC7E50">
                <w:rPr>
                  <w:rFonts w:eastAsia="Times New Roman"/>
                  <w:lang w:val="en-US"/>
                </w:rPr>
                <w:t>7.25</w:t>
              </w:r>
            </w:ins>
          </w:p>
        </w:tc>
      </w:tr>
      <w:tr w:rsidR="009B0098" w:rsidRPr="00804B30" w14:paraId="604CD736" w14:textId="77777777" w:rsidTr="00AF0D4C">
        <w:trPr>
          <w:trHeight w:val="181"/>
          <w:ins w:id="8346" w:author="China Telecom" w:date="2020-11-20T19:25:00Z"/>
        </w:trPr>
        <w:tc>
          <w:tcPr>
            <w:tcW w:w="4009" w:type="dxa"/>
            <w:noWrap/>
            <w:vAlign w:val="bottom"/>
          </w:tcPr>
          <w:p w14:paraId="7F1F0FB9" w14:textId="77777777" w:rsidR="009B0098" w:rsidRPr="00CC7E50" w:rsidRDefault="009B0098" w:rsidP="00AF0D4C">
            <w:pPr>
              <w:spacing w:after="0"/>
              <w:rPr>
                <w:ins w:id="8347" w:author="China Telecom" w:date="2020-11-20T19:25:00Z"/>
              </w:rPr>
            </w:pPr>
            <w:ins w:id="8348" w:author="China Telecom" w:date="2020-11-20T19:25:00Z">
              <w:r w:rsidRPr="00CC7E50">
                <w:rPr>
                  <w:rFonts w:eastAsia="Times New Roman"/>
                  <w:color w:val="000000"/>
                  <w:lang w:val="en-US"/>
                </w:rPr>
                <w:t>PUSCH of Msg3</w:t>
              </w:r>
            </w:ins>
          </w:p>
        </w:tc>
        <w:tc>
          <w:tcPr>
            <w:tcW w:w="1423" w:type="dxa"/>
            <w:noWrap/>
            <w:vAlign w:val="center"/>
          </w:tcPr>
          <w:p w14:paraId="65AB1781" w14:textId="77777777" w:rsidR="009B0098" w:rsidRPr="00CC7E50" w:rsidRDefault="009B0098" w:rsidP="00AF0D4C">
            <w:pPr>
              <w:spacing w:after="0"/>
              <w:jc w:val="center"/>
              <w:rPr>
                <w:ins w:id="8349" w:author="China Telecom" w:date="2020-11-20T19:25:00Z"/>
              </w:rPr>
            </w:pPr>
            <w:ins w:id="8350" w:author="China Telecom" w:date="2020-11-20T19:25:00Z">
              <w:r w:rsidRPr="00CC7E50">
                <w:rPr>
                  <w:rFonts w:eastAsia="Times New Roman"/>
                  <w:color w:val="000000"/>
                  <w:lang w:val="en-US"/>
                </w:rPr>
                <w:t>7</w:t>
              </w:r>
            </w:ins>
          </w:p>
        </w:tc>
        <w:tc>
          <w:tcPr>
            <w:tcW w:w="1494" w:type="dxa"/>
            <w:noWrap/>
            <w:vAlign w:val="center"/>
          </w:tcPr>
          <w:p w14:paraId="6FB18DE5" w14:textId="77777777" w:rsidR="009B0098" w:rsidRPr="00CC7E50" w:rsidRDefault="009B0098" w:rsidP="00AF0D4C">
            <w:pPr>
              <w:spacing w:after="0"/>
              <w:jc w:val="center"/>
              <w:rPr>
                <w:ins w:id="8351" w:author="China Telecom" w:date="2020-11-20T19:25:00Z"/>
              </w:rPr>
            </w:pPr>
            <w:ins w:id="8352" w:author="China Telecom" w:date="2020-11-20T19:25:00Z">
              <w:r w:rsidRPr="00CC7E50">
                <w:rPr>
                  <w:rFonts w:eastAsia="Times New Roman"/>
                  <w:color w:val="000000"/>
                  <w:lang w:val="en-US"/>
                </w:rPr>
                <w:t>139.72</w:t>
              </w:r>
            </w:ins>
          </w:p>
        </w:tc>
        <w:tc>
          <w:tcPr>
            <w:tcW w:w="1423" w:type="dxa"/>
            <w:noWrap/>
            <w:vAlign w:val="center"/>
          </w:tcPr>
          <w:p w14:paraId="099D88D3" w14:textId="77777777" w:rsidR="009B0098" w:rsidRPr="00CC7E50" w:rsidRDefault="009B0098" w:rsidP="00AF0D4C">
            <w:pPr>
              <w:spacing w:after="0"/>
              <w:jc w:val="center"/>
              <w:rPr>
                <w:ins w:id="8353" w:author="China Telecom" w:date="2020-11-20T19:25:00Z"/>
              </w:rPr>
            </w:pPr>
            <w:ins w:id="8354" w:author="China Telecom" w:date="2020-11-20T19:25:00Z">
              <w:r w:rsidRPr="00CC7E50">
                <w:rPr>
                  <w:rFonts w:eastAsia="Times New Roman"/>
                  <w:color w:val="000000"/>
                  <w:lang w:val="en-US"/>
                </w:rPr>
                <w:t>5.69</w:t>
              </w:r>
            </w:ins>
          </w:p>
        </w:tc>
        <w:tc>
          <w:tcPr>
            <w:tcW w:w="1423" w:type="dxa"/>
            <w:noWrap/>
            <w:vAlign w:val="center"/>
          </w:tcPr>
          <w:p w14:paraId="7B96B93A" w14:textId="77777777" w:rsidR="009B0098" w:rsidRPr="00CC7E50" w:rsidRDefault="009B0098" w:rsidP="00AF0D4C">
            <w:pPr>
              <w:spacing w:after="0"/>
              <w:jc w:val="center"/>
              <w:rPr>
                <w:ins w:id="8355" w:author="China Telecom" w:date="2020-11-20T19:25:00Z"/>
              </w:rPr>
            </w:pPr>
            <w:ins w:id="8356" w:author="China Telecom" w:date="2020-11-20T19:25:00Z">
              <w:r w:rsidRPr="00CC7E50">
                <w:rPr>
                  <w:rFonts w:eastAsia="Times New Roman"/>
                  <w:color w:val="000000"/>
                  <w:lang w:val="en-US"/>
                </w:rPr>
                <w:t>-3.41</w:t>
              </w:r>
            </w:ins>
          </w:p>
        </w:tc>
      </w:tr>
      <w:tr w:rsidR="009B0098" w:rsidRPr="00804B30" w14:paraId="6CE6AC54" w14:textId="77777777" w:rsidTr="00AF0D4C">
        <w:trPr>
          <w:trHeight w:val="181"/>
          <w:ins w:id="8357" w:author="China Telecom" w:date="2020-11-20T19:25:00Z"/>
        </w:trPr>
        <w:tc>
          <w:tcPr>
            <w:tcW w:w="4009" w:type="dxa"/>
            <w:noWrap/>
            <w:vAlign w:val="bottom"/>
          </w:tcPr>
          <w:p w14:paraId="7EE9173E" w14:textId="77777777" w:rsidR="009B0098" w:rsidRPr="00CC7E50" w:rsidRDefault="009B0098" w:rsidP="00AF0D4C">
            <w:pPr>
              <w:spacing w:after="0"/>
              <w:rPr>
                <w:ins w:id="8358" w:author="China Telecom" w:date="2020-11-20T19:25:00Z"/>
              </w:rPr>
            </w:pPr>
            <w:ins w:id="8359" w:author="China Telecom" w:date="2020-11-20T19:25:00Z">
              <w:r w:rsidRPr="00CC7E50">
                <w:rPr>
                  <w:rFonts w:eastAsia="Times New Roman"/>
                  <w:color w:val="000000"/>
                  <w:lang w:val="en-US"/>
                </w:rPr>
                <w:t>PDSCH of Msg4</w:t>
              </w:r>
            </w:ins>
          </w:p>
        </w:tc>
        <w:tc>
          <w:tcPr>
            <w:tcW w:w="1423" w:type="dxa"/>
            <w:noWrap/>
            <w:vAlign w:val="center"/>
          </w:tcPr>
          <w:p w14:paraId="4F2DA38D" w14:textId="77777777" w:rsidR="009B0098" w:rsidRPr="00CC7E50" w:rsidRDefault="009B0098" w:rsidP="00AF0D4C">
            <w:pPr>
              <w:spacing w:after="0"/>
              <w:jc w:val="center"/>
              <w:rPr>
                <w:ins w:id="8360" w:author="China Telecom" w:date="2020-11-20T19:25:00Z"/>
              </w:rPr>
            </w:pPr>
            <w:ins w:id="8361" w:author="China Telecom" w:date="2020-11-20T19:25:00Z">
              <w:r w:rsidRPr="00CC7E50">
                <w:rPr>
                  <w:rFonts w:eastAsia="Times New Roman"/>
                  <w:color w:val="000000"/>
                  <w:lang w:val="en-US"/>
                </w:rPr>
                <w:t>4</w:t>
              </w:r>
            </w:ins>
          </w:p>
        </w:tc>
        <w:tc>
          <w:tcPr>
            <w:tcW w:w="1494" w:type="dxa"/>
            <w:noWrap/>
            <w:vAlign w:val="center"/>
          </w:tcPr>
          <w:p w14:paraId="24E84625" w14:textId="77777777" w:rsidR="009B0098" w:rsidRPr="00CC7E50" w:rsidRDefault="009B0098" w:rsidP="00AF0D4C">
            <w:pPr>
              <w:spacing w:after="0"/>
              <w:jc w:val="center"/>
              <w:rPr>
                <w:ins w:id="8362" w:author="China Telecom" w:date="2020-11-20T19:25:00Z"/>
                <w:noProof/>
              </w:rPr>
            </w:pPr>
            <w:ins w:id="8363" w:author="China Telecom" w:date="2020-11-20T19:25:00Z">
              <w:r w:rsidRPr="00CC7E50">
                <w:rPr>
                  <w:rFonts w:eastAsia="Times New Roman"/>
                  <w:color w:val="000000"/>
                  <w:lang w:val="en-US"/>
                </w:rPr>
                <w:t>150.01</w:t>
              </w:r>
            </w:ins>
          </w:p>
        </w:tc>
        <w:tc>
          <w:tcPr>
            <w:tcW w:w="1423" w:type="dxa"/>
            <w:noWrap/>
            <w:vAlign w:val="center"/>
          </w:tcPr>
          <w:p w14:paraId="7DD7BED2" w14:textId="77777777" w:rsidR="009B0098" w:rsidRPr="00CC7E50" w:rsidRDefault="009B0098" w:rsidP="00AF0D4C">
            <w:pPr>
              <w:spacing w:after="0"/>
              <w:jc w:val="center"/>
              <w:rPr>
                <w:ins w:id="8364" w:author="China Telecom" w:date="2020-11-20T19:25:00Z"/>
                <w:noProof/>
              </w:rPr>
            </w:pPr>
            <w:ins w:id="8365" w:author="China Telecom" w:date="2020-11-20T19:25:00Z">
              <w:r w:rsidRPr="00CC7E50">
                <w:rPr>
                  <w:rFonts w:eastAsia="Times New Roman"/>
                  <w:color w:val="000000"/>
                  <w:lang w:val="en-US"/>
                </w:rPr>
                <w:t>1.72</w:t>
              </w:r>
            </w:ins>
          </w:p>
        </w:tc>
        <w:tc>
          <w:tcPr>
            <w:tcW w:w="1423" w:type="dxa"/>
            <w:noWrap/>
            <w:vAlign w:val="center"/>
          </w:tcPr>
          <w:p w14:paraId="58C08622" w14:textId="77777777" w:rsidR="009B0098" w:rsidRPr="00CC7E50" w:rsidRDefault="009B0098" w:rsidP="00AF0D4C">
            <w:pPr>
              <w:spacing w:after="0"/>
              <w:jc w:val="center"/>
              <w:rPr>
                <w:ins w:id="8366" w:author="China Telecom" w:date="2020-11-20T19:25:00Z"/>
                <w:noProof/>
              </w:rPr>
            </w:pPr>
            <w:ins w:id="8367" w:author="China Telecom" w:date="2020-11-20T19:25:00Z">
              <w:r w:rsidRPr="00CC7E50">
                <w:rPr>
                  <w:rFonts w:eastAsia="Times New Roman"/>
                  <w:color w:val="000000"/>
                  <w:lang w:val="en-US"/>
                </w:rPr>
                <w:t>6.87</w:t>
              </w:r>
            </w:ins>
          </w:p>
        </w:tc>
      </w:tr>
      <w:tr w:rsidR="009B0098" w:rsidRPr="00804B30" w14:paraId="5917160D" w14:textId="77777777" w:rsidTr="00AF0D4C">
        <w:trPr>
          <w:trHeight w:val="181"/>
          <w:ins w:id="8368" w:author="China Telecom" w:date="2020-11-20T19:25:00Z"/>
        </w:trPr>
        <w:tc>
          <w:tcPr>
            <w:tcW w:w="4009" w:type="dxa"/>
            <w:noWrap/>
            <w:vAlign w:val="bottom"/>
          </w:tcPr>
          <w:p w14:paraId="686DF485" w14:textId="77777777" w:rsidR="009B0098" w:rsidRPr="00CC7E50" w:rsidRDefault="009B0098" w:rsidP="00AF0D4C">
            <w:pPr>
              <w:spacing w:after="0"/>
              <w:rPr>
                <w:ins w:id="8369" w:author="China Telecom" w:date="2020-11-20T19:25:00Z"/>
              </w:rPr>
            </w:pPr>
            <w:ins w:id="8370" w:author="China Telecom" w:date="2020-11-20T19:25:00Z">
              <w:r w:rsidRPr="00CC7E50">
                <w:rPr>
                  <w:rFonts w:eastAsia="Times New Roman"/>
                  <w:color w:val="000000"/>
                  <w:lang w:val="en-US"/>
                </w:rPr>
                <w:t>PUCCH with HARQ-ACK Msg4</w:t>
              </w:r>
            </w:ins>
          </w:p>
        </w:tc>
        <w:tc>
          <w:tcPr>
            <w:tcW w:w="1423" w:type="dxa"/>
            <w:noWrap/>
            <w:vAlign w:val="center"/>
          </w:tcPr>
          <w:p w14:paraId="5D4A82A2" w14:textId="77777777" w:rsidR="009B0098" w:rsidRPr="00CC7E50" w:rsidRDefault="009B0098" w:rsidP="00AF0D4C">
            <w:pPr>
              <w:spacing w:after="0"/>
              <w:jc w:val="center"/>
              <w:rPr>
                <w:ins w:id="8371" w:author="China Telecom" w:date="2020-11-20T19:25:00Z"/>
              </w:rPr>
            </w:pPr>
            <w:ins w:id="8372" w:author="China Telecom" w:date="2020-11-20T19:25:00Z">
              <w:r w:rsidRPr="00CC7E50">
                <w:rPr>
                  <w:rFonts w:eastAsia="Times New Roman"/>
                  <w:lang w:val="en-US"/>
                </w:rPr>
                <w:t>1</w:t>
              </w:r>
            </w:ins>
          </w:p>
        </w:tc>
        <w:tc>
          <w:tcPr>
            <w:tcW w:w="1494" w:type="dxa"/>
            <w:noWrap/>
            <w:vAlign w:val="center"/>
          </w:tcPr>
          <w:p w14:paraId="0E826569" w14:textId="77777777" w:rsidR="009B0098" w:rsidRPr="00CC7E50" w:rsidRDefault="009B0098" w:rsidP="00AF0D4C">
            <w:pPr>
              <w:spacing w:after="0"/>
              <w:jc w:val="center"/>
              <w:rPr>
                <w:ins w:id="8373" w:author="China Telecom" w:date="2020-11-20T19:25:00Z"/>
              </w:rPr>
            </w:pPr>
            <w:ins w:id="8374" w:author="China Telecom" w:date="2020-11-20T19:25:00Z">
              <w:r w:rsidRPr="00CC7E50">
                <w:rPr>
                  <w:rFonts w:eastAsia="Times New Roman"/>
                  <w:lang w:val="en-US"/>
                </w:rPr>
                <w:t>141.35</w:t>
              </w:r>
            </w:ins>
          </w:p>
        </w:tc>
        <w:tc>
          <w:tcPr>
            <w:tcW w:w="1423" w:type="dxa"/>
            <w:noWrap/>
            <w:vAlign w:val="center"/>
          </w:tcPr>
          <w:p w14:paraId="3B79177B" w14:textId="77777777" w:rsidR="009B0098" w:rsidRPr="00CC7E50" w:rsidRDefault="009B0098" w:rsidP="00AF0D4C">
            <w:pPr>
              <w:spacing w:after="0"/>
              <w:jc w:val="center"/>
              <w:rPr>
                <w:ins w:id="8375" w:author="China Telecom" w:date="2020-11-20T19:25:00Z"/>
              </w:rPr>
            </w:pPr>
            <w:ins w:id="8376" w:author="China Telecom" w:date="2020-11-20T19:25:00Z">
              <w:r w:rsidRPr="00CC7E50">
                <w:rPr>
                  <w:rFonts w:eastAsia="Times New Roman"/>
                  <w:lang w:val="en-US"/>
                </w:rPr>
                <w:t>0.00</w:t>
              </w:r>
            </w:ins>
          </w:p>
        </w:tc>
        <w:tc>
          <w:tcPr>
            <w:tcW w:w="1423" w:type="dxa"/>
            <w:noWrap/>
            <w:vAlign w:val="center"/>
          </w:tcPr>
          <w:p w14:paraId="2F869536" w14:textId="77777777" w:rsidR="009B0098" w:rsidRPr="00CC7E50" w:rsidRDefault="009B0098" w:rsidP="00AF0D4C">
            <w:pPr>
              <w:spacing w:after="0"/>
              <w:jc w:val="center"/>
              <w:rPr>
                <w:ins w:id="8377" w:author="China Telecom" w:date="2020-11-20T19:25:00Z"/>
              </w:rPr>
            </w:pPr>
            <w:ins w:id="8378" w:author="China Telecom" w:date="2020-11-20T19:25:00Z">
              <w:r w:rsidRPr="00CC7E50">
                <w:rPr>
                  <w:rFonts w:eastAsia="Times New Roman"/>
                  <w:lang w:val="en-US"/>
                </w:rPr>
                <w:t>-1.79</w:t>
              </w:r>
            </w:ins>
          </w:p>
        </w:tc>
      </w:tr>
      <w:tr w:rsidR="009B0098" w:rsidRPr="00804B30" w14:paraId="04C2CCF6" w14:textId="77777777" w:rsidTr="00AF0D4C">
        <w:trPr>
          <w:trHeight w:val="181"/>
          <w:ins w:id="8379" w:author="China Telecom" w:date="2020-11-20T19:25:00Z"/>
        </w:trPr>
        <w:tc>
          <w:tcPr>
            <w:tcW w:w="4009" w:type="dxa"/>
            <w:noWrap/>
            <w:vAlign w:val="bottom"/>
          </w:tcPr>
          <w:p w14:paraId="65B5DDF7" w14:textId="77777777" w:rsidR="009B0098" w:rsidRPr="00CC7E50" w:rsidRDefault="009B0098" w:rsidP="00AF0D4C">
            <w:pPr>
              <w:spacing w:after="0"/>
              <w:rPr>
                <w:ins w:id="8380" w:author="China Telecom" w:date="2020-11-20T19:25:00Z"/>
              </w:rPr>
            </w:pPr>
            <w:ins w:id="8381" w:author="China Telecom" w:date="2020-11-20T19:25:00Z">
              <w:r w:rsidRPr="00CC7E50">
                <w:rPr>
                  <w:rFonts w:eastAsia="Times New Roman"/>
                  <w:color w:val="000000"/>
                  <w:lang w:val="en-US"/>
                </w:rPr>
                <w:t>PDCCH</w:t>
              </w:r>
            </w:ins>
          </w:p>
        </w:tc>
        <w:tc>
          <w:tcPr>
            <w:tcW w:w="1423" w:type="dxa"/>
            <w:noWrap/>
            <w:vAlign w:val="center"/>
          </w:tcPr>
          <w:p w14:paraId="0D11467E" w14:textId="77777777" w:rsidR="009B0098" w:rsidRPr="00CC7E50" w:rsidRDefault="009B0098" w:rsidP="00AF0D4C">
            <w:pPr>
              <w:spacing w:after="0"/>
              <w:jc w:val="center"/>
              <w:rPr>
                <w:ins w:id="8382" w:author="China Telecom" w:date="2020-11-20T19:25:00Z"/>
              </w:rPr>
            </w:pPr>
            <w:ins w:id="8383" w:author="China Telecom" w:date="2020-11-20T19:25:00Z">
              <w:r w:rsidRPr="00CC7E50">
                <w:rPr>
                  <w:rFonts w:eastAsia="Times New Roman"/>
                  <w:color w:val="000000"/>
                  <w:lang w:val="en-US"/>
                </w:rPr>
                <w:t>10</w:t>
              </w:r>
            </w:ins>
          </w:p>
        </w:tc>
        <w:tc>
          <w:tcPr>
            <w:tcW w:w="1494" w:type="dxa"/>
            <w:noWrap/>
            <w:vAlign w:val="center"/>
          </w:tcPr>
          <w:p w14:paraId="6ACA099E" w14:textId="77777777" w:rsidR="009B0098" w:rsidRPr="00CC7E50" w:rsidRDefault="009B0098" w:rsidP="00AF0D4C">
            <w:pPr>
              <w:spacing w:after="0"/>
              <w:jc w:val="center"/>
              <w:rPr>
                <w:ins w:id="8384" w:author="China Telecom" w:date="2020-11-20T19:25:00Z"/>
              </w:rPr>
            </w:pPr>
            <w:ins w:id="8385" w:author="China Telecom" w:date="2020-11-20T19:25:00Z">
              <w:r w:rsidRPr="00CC7E50">
                <w:rPr>
                  <w:rFonts w:eastAsia="Times New Roman"/>
                  <w:color w:val="000000"/>
                  <w:lang w:val="en-US"/>
                </w:rPr>
                <w:t>158.70</w:t>
              </w:r>
            </w:ins>
          </w:p>
        </w:tc>
        <w:tc>
          <w:tcPr>
            <w:tcW w:w="1423" w:type="dxa"/>
            <w:noWrap/>
            <w:vAlign w:val="center"/>
          </w:tcPr>
          <w:p w14:paraId="63DFD4ED" w14:textId="77777777" w:rsidR="009B0098" w:rsidRPr="00CC7E50" w:rsidRDefault="009B0098" w:rsidP="00AF0D4C">
            <w:pPr>
              <w:spacing w:after="0"/>
              <w:jc w:val="center"/>
              <w:rPr>
                <w:ins w:id="8386" w:author="China Telecom" w:date="2020-11-20T19:25:00Z"/>
              </w:rPr>
            </w:pPr>
            <w:ins w:id="8387" w:author="China Telecom" w:date="2020-11-20T19:25:00Z">
              <w:r w:rsidRPr="00CC7E50">
                <w:rPr>
                  <w:rFonts w:eastAsia="Times New Roman"/>
                  <w:color w:val="000000"/>
                  <w:lang w:val="en-US"/>
                </w:rPr>
                <w:t>4.47</w:t>
              </w:r>
            </w:ins>
          </w:p>
        </w:tc>
        <w:tc>
          <w:tcPr>
            <w:tcW w:w="1423" w:type="dxa"/>
            <w:noWrap/>
            <w:vAlign w:val="center"/>
          </w:tcPr>
          <w:p w14:paraId="1CF882E8" w14:textId="77777777" w:rsidR="009B0098" w:rsidRPr="00CC7E50" w:rsidRDefault="009B0098" w:rsidP="00AF0D4C">
            <w:pPr>
              <w:spacing w:after="0"/>
              <w:jc w:val="center"/>
              <w:rPr>
                <w:ins w:id="8388" w:author="China Telecom" w:date="2020-11-20T19:25:00Z"/>
              </w:rPr>
            </w:pPr>
            <w:ins w:id="8389" w:author="China Telecom" w:date="2020-11-20T19:25:00Z">
              <w:r w:rsidRPr="00CC7E50">
                <w:rPr>
                  <w:rFonts w:eastAsia="Times New Roman"/>
                  <w:color w:val="000000"/>
                  <w:lang w:val="en-US"/>
                </w:rPr>
                <w:t>15.56</w:t>
              </w:r>
            </w:ins>
          </w:p>
        </w:tc>
      </w:tr>
      <w:tr w:rsidR="009B0098" w:rsidRPr="00804B30" w14:paraId="4B7A7C42" w14:textId="77777777" w:rsidTr="00AF0D4C">
        <w:trPr>
          <w:trHeight w:val="181"/>
          <w:ins w:id="8390" w:author="China Telecom" w:date="2020-11-20T19:25:00Z"/>
        </w:trPr>
        <w:tc>
          <w:tcPr>
            <w:tcW w:w="4009" w:type="dxa"/>
            <w:noWrap/>
            <w:vAlign w:val="bottom"/>
          </w:tcPr>
          <w:p w14:paraId="403DA234" w14:textId="77777777" w:rsidR="009B0098" w:rsidRPr="00CC7E50" w:rsidRDefault="009B0098" w:rsidP="00AF0D4C">
            <w:pPr>
              <w:spacing w:after="0"/>
              <w:rPr>
                <w:ins w:id="8391" w:author="China Telecom" w:date="2020-11-20T19:25:00Z"/>
              </w:rPr>
            </w:pPr>
            <w:ins w:id="8392" w:author="China Telecom" w:date="2020-11-20T19:25:00Z">
              <w:r w:rsidRPr="00CC7E50">
                <w:rPr>
                  <w:rFonts w:eastAsia="Times New Roman"/>
                  <w:color w:val="000000"/>
                  <w:lang w:val="en-US"/>
                </w:rPr>
                <w:t>PDSCH eMBB DDDSU</w:t>
              </w:r>
            </w:ins>
          </w:p>
        </w:tc>
        <w:tc>
          <w:tcPr>
            <w:tcW w:w="1423" w:type="dxa"/>
            <w:noWrap/>
            <w:vAlign w:val="center"/>
          </w:tcPr>
          <w:p w14:paraId="17847E82" w14:textId="77777777" w:rsidR="009B0098" w:rsidRPr="00CC7E50" w:rsidRDefault="009B0098" w:rsidP="00AF0D4C">
            <w:pPr>
              <w:spacing w:after="0"/>
              <w:jc w:val="center"/>
              <w:rPr>
                <w:ins w:id="8393" w:author="China Telecom" w:date="2020-11-20T19:25:00Z"/>
              </w:rPr>
            </w:pPr>
            <w:ins w:id="8394" w:author="China Telecom" w:date="2020-11-20T19:25:00Z">
              <w:r w:rsidRPr="00CC7E50">
                <w:rPr>
                  <w:rFonts w:eastAsia="Times New Roman"/>
                  <w:color w:val="000000"/>
                  <w:lang w:val="en-US"/>
                </w:rPr>
                <w:t>9</w:t>
              </w:r>
            </w:ins>
          </w:p>
        </w:tc>
        <w:tc>
          <w:tcPr>
            <w:tcW w:w="1494" w:type="dxa"/>
            <w:noWrap/>
            <w:vAlign w:val="center"/>
          </w:tcPr>
          <w:p w14:paraId="50F5FDFE" w14:textId="77777777" w:rsidR="009B0098" w:rsidRPr="00CC7E50" w:rsidRDefault="009B0098" w:rsidP="00AF0D4C">
            <w:pPr>
              <w:spacing w:after="0"/>
              <w:jc w:val="center"/>
              <w:rPr>
                <w:ins w:id="8395" w:author="China Telecom" w:date="2020-11-20T19:25:00Z"/>
              </w:rPr>
            </w:pPr>
            <w:ins w:id="8396" w:author="China Telecom" w:date="2020-11-20T19:25:00Z">
              <w:r w:rsidRPr="00CC7E50">
                <w:rPr>
                  <w:rFonts w:eastAsia="Times New Roman"/>
                  <w:color w:val="000000"/>
                  <w:lang w:val="en-US"/>
                </w:rPr>
                <w:t>154.36</w:t>
              </w:r>
            </w:ins>
          </w:p>
        </w:tc>
        <w:tc>
          <w:tcPr>
            <w:tcW w:w="1423" w:type="dxa"/>
            <w:noWrap/>
            <w:vAlign w:val="center"/>
          </w:tcPr>
          <w:p w14:paraId="081DDF08" w14:textId="77777777" w:rsidR="009B0098" w:rsidRPr="00CC7E50" w:rsidRDefault="009B0098" w:rsidP="00AF0D4C">
            <w:pPr>
              <w:spacing w:after="0"/>
              <w:jc w:val="center"/>
              <w:rPr>
                <w:ins w:id="8397" w:author="China Telecom" w:date="2020-11-20T19:25:00Z"/>
              </w:rPr>
            </w:pPr>
            <w:ins w:id="8398" w:author="China Telecom" w:date="2020-11-20T19:25:00Z">
              <w:r w:rsidRPr="00CC7E50">
                <w:rPr>
                  <w:rFonts w:eastAsia="Times New Roman"/>
                  <w:color w:val="000000"/>
                  <w:lang w:val="en-US"/>
                </w:rPr>
                <w:t>4.54</w:t>
              </w:r>
            </w:ins>
          </w:p>
        </w:tc>
        <w:tc>
          <w:tcPr>
            <w:tcW w:w="1423" w:type="dxa"/>
            <w:noWrap/>
            <w:vAlign w:val="center"/>
          </w:tcPr>
          <w:p w14:paraId="7D01DCA4" w14:textId="77777777" w:rsidR="009B0098" w:rsidRPr="00CC7E50" w:rsidRDefault="009B0098" w:rsidP="00AF0D4C">
            <w:pPr>
              <w:spacing w:after="0"/>
              <w:jc w:val="center"/>
              <w:rPr>
                <w:ins w:id="8399" w:author="China Telecom" w:date="2020-11-20T19:25:00Z"/>
              </w:rPr>
            </w:pPr>
            <w:ins w:id="8400" w:author="China Telecom" w:date="2020-11-20T19:25:00Z">
              <w:r w:rsidRPr="00CC7E50">
                <w:rPr>
                  <w:rFonts w:eastAsia="Times New Roman"/>
                  <w:color w:val="000000"/>
                  <w:lang w:val="en-US"/>
                </w:rPr>
                <w:t>11.23</w:t>
              </w:r>
            </w:ins>
          </w:p>
        </w:tc>
      </w:tr>
      <w:tr w:rsidR="009B0098" w:rsidRPr="00804B30" w14:paraId="3CB4BB98" w14:textId="77777777" w:rsidTr="00AF0D4C">
        <w:trPr>
          <w:trHeight w:val="181"/>
          <w:ins w:id="8401" w:author="China Telecom" w:date="2020-11-20T19:25:00Z"/>
        </w:trPr>
        <w:tc>
          <w:tcPr>
            <w:tcW w:w="4009" w:type="dxa"/>
            <w:noWrap/>
            <w:vAlign w:val="bottom"/>
          </w:tcPr>
          <w:p w14:paraId="34FDD368" w14:textId="77777777" w:rsidR="009B0098" w:rsidRPr="00CC7E50" w:rsidRDefault="009B0098" w:rsidP="00AF0D4C">
            <w:pPr>
              <w:spacing w:after="0"/>
              <w:rPr>
                <w:ins w:id="8402" w:author="China Telecom" w:date="2020-11-20T19:25:00Z"/>
                <w:rFonts w:eastAsia="Times New Roman"/>
                <w:color w:val="000000"/>
                <w:lang w:val="en-US"/>
              </w:rPr>
            </w:pPr>
            <w:ins w:id="8403" w:author="China Telecom" w:date="2020-11-20T19:25:00Z">
              <w:r w:rsidRPr="00CC7E50">
                <w:rPr>
                  <w:rFonts w:eastAsia="Times New Roman"/>
                  <w:color w:val="000000"/>
                  <w:lang w:val="en-US"/>
                </w:rPr>
                <w:t>PDSCH eMBB DDSU</w:t>
              </w:r>
            </w:ins>
          </w:p>
        </w:tc>
        <w:tc>
          <w:tcPr>
            <w:tcW w:w="1423" w:type="dxa"/>
            <w:noWrap/>
            <w:vAlign w:val="center"/>
          </w:tcPr>
          <w:p w14:paraId="08A4180C" w14:textId="77777777" w:rsidR="009B0098" w:rsidRPr="00CC7E50" w:rsidRDefault="009B0098" w:rsidP="00AF0D4C">
            <w:pPr>
              <w:spacing w:after="0"/>
              <w:jc w:val="center"/>
              <w:rPr>
                <w:ins w:id="8404" w:author="China Telecom" w:date="2020-11-20T19:25:00Z"/>
                <w:rFonts w:eastAsia="Times New Roman"/>
                <w:color w:val="000000"/>
                <w:lang w:val="en-US"/>
              </w:rPr>
            </w:pPr>
            <w:ins w:id="8405" w:author="China Telecom" w:date="2020-11-20T19:25:00Z">
              <w:r w:rsidRPr="00CC7E50">
                <w:rPr>
                  <w:rFonts w:eastAsia="Times New Roman"/>
                  <w:color w:val="000000"/>
                  <w:lang w:val="en-US"/>
                </w:rPr>
                <w:t>3</w:t>
              </w:r>
            </w:ins>
          </w:p>
        </w:tc>
        <w:tc>
          <w:tcPr>
            <w:tcW w:w="1494" w:type="dxa"/>
            <w:noWrap/>
            <w:vAlign w:val="center"/>
          </w:tcPr>
          <w:p w14:paraId="1A3B40FB" w14:textId="77777777" w:rsidR="009B0098" w:rsidRPr="00CC7E50" w:rsidRDefault="009B0098" w:rsidP="00AF0D4C">
            <w:pPr>
              <w:spacing w:after="0"/>
              <w:jc w:val="center"/>
              <w:rPr>
                <w:ins w:id="8406" w:author="China Telecom" w:date="2020-11-20T19:25:00Z"/>
                <w:rFonts w:eastAsia="Times New Roman"/>
                <w:color w:val="000000"/>
                <w:lang w:val="en-US"/>
              </w:rPr>
            </w:pPr>
            <w:ins w:id="8407" w:author="China Telecom" w:date="2020-11-20T19:25:00Z">
              <w:r w:rsidRPr="00CC7E50">
                <w:rPr>
                  <w:rFonts w:eastAsia="Times New Roman"/>
                  <w:color w:val="000000"/>
                  <w:lang w:val="en-US"/>
                </w:rPr>
                <w:t>154.14</w:t>
              </w:r>
            </w:ins>
          </w:p>
        </w:tc>
        <w:tc>
          <w:tcPr>
            <w:tcW w:w="1423" w:type="dxa"/>
            <w:noWrap/>
            <w:vAlign w:val="center"/>
          </w:tcPr>
          <w:p w14:paraId="6E388EA2" w14:textId="77777777" w:rsidR="009B0098" w:rsidRPr="00CC7E50" w:rsidRDefault="009B0098" w:rsidP="00AF0D4C">
            <w:pPr>
              <w:spacing w:after="0"/>
              <w:jc w:val="center"/>
              <w:rPr>
                <w:ins w:id="8408" w:author="China Telecom" w:date="2020-11-20T19:25:00Z"/>
                <w:rFonts w:eastAsia="Times New Roman"/>
                <w:color w:val="000000"/>
                <w:lang w:val="en-US"/>
              </w:rPr>
            </w:pPr>
            <w:ins w:id="8409" w:author="China Telecom" w:date="2020-11-20T19:25:00Z">
              <w:r w:rsidRPr="00CC7E50">
                <w:rPr>
                  <w:rFonts w:eastAsia="Times New Roman"/>
                  <w:color w:val="000000"/>
                  <w:lang w:val="en-US"/>
                </w:rPr>
                <w:t>5.21</w:t>
              </w:r>
            </w:ins>
          </w:p>
        </w:tc>
        <w:tc>
          <w:tcPr>
            <w:tcW w:w="1423" w:type="dxa"/>
            <w:noWrap/>
            <w:vAlign w:val="center"/>
          </w:tcPr>
          <w:p w14:paraId="0AC4D890" w14:textId="77777777" w:rsidR="009B0098" w:rsidRPr="00CC7E50" w:rsidRDefault="009B0098" w:rsidP="00AF0D4C">
            <w:pPr>
              <w:spacing w:after="0"/>
              <w:jc w:val="center"/>
              <w:rPr>
                <w:ins w:id="8410" w:author="China Telecom" w:date="2020-11-20T19:25:00Z"/>
                <w:rFonts w:eastAsia="Times New Roman"/>
                <w:color w:val="000000"/>
                <w:lang w:val="en-US"/>
              </w:rPr>
            </w:pPr>
            <w:ins w:id="8411" w:author="China Telecom" w:date="2020-11-20T19:25:00Z">
              <w:r w:rsidRPr="00CC7E50">
                <w:rPr>
                  <w:rFonts w:eastAsia="Times New Roman"/>
                  <w:color w:val="000000"/>
                  <w:lang w:val="en-US"/>
                </w:rPr>
                <w:t>11.00</w:t>
              </w:r>
            </w:ins>
          </w:p>
        </w:tc>
      </w:tr>
    </w:tbl>
    <w:p w14:paraId="7C8D814B" w14:textId="77777777" w:rsidR="009B0098" w:rsidRDefault="009B0098" w:rsidP="009B0098">
      <w:pPr>
        <w:rPr>
          <w:ins w:id="8412" w:author="China Telecom" w:date="2020-11-20T19:25:00Z"/>
        </w:rPr>
      </w:pPr>
    </w:p>
    <w:p w14:paraId="5BA61A99" w14:textId="77777777" w:rsidR="009B0098" w:rsidRDefault="009B0098" w:rsidP="009B0098">
      <w:pPr>
        <w:pStyle w:val="TH"/>
        <w:rPr>
          <w:ins w:id="8413" w:author="China Telecom" w:date="2020-11-20T19:25:00Z"/>
        </w:rPr>
      </w:pPr>
      <w:ins w:id="8414" w:author="China Telecom" w:date="2020-11-20T19:25:00Z">
        <w:r>
          <w:t xml:space="preserve">Table </w:t>
        </w:r>
        <w:r>
          <w:rPr>
            <w:lang w:eastAsia="zh-CN"/>
          </w:rPr>
          <w:t>5.2.1.1</w:t>
        </w:r>
        <w:r w:rsidRPr="007368F9">
          <w:t>-</w:t>
        </w:r>
        <w:r>
          <w:rPr>
            <w:rFonts w:hint="eastAsia"/>
            <w:lang w:eastAsia="ja-JP"/>
          </w:rPr>
          <w:t>3</w:t>
        </w:r>
        <w:r w:rsidRPr="007368F9">
          <w:rPr>
            <w:rFonts w:hint="eastAsia"/>
          </w:rPr>
          <w:t>:</w:t>
        </w:r>
        <w:r>
          <w:rPr>
            <w:rFonts w:hint="eastAsia"/>
          </w:rPr>
          <w:t xml:space="preserve"> Representative values </w:t>
        </w:r>
        <w:r>
          <w:t>of MPL for Urban 28GHz TDD NLOS O2I scenario for UE Tx power of 12dBm.</w:t>
        </w:r>
      </w:ins>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34D7D0B1" w14:textId="77777777" w:rsidTr="00AF0D4C">
        <w:trPr>
          <w:trHeight w:val="584"/>
          <w:ins w:id="8415" w:author="China Telecom" w:date="2020-11-20T19:25:00Z"/>
        </w:trPr>
        <w:tc>
          <w:tcPr>
            <w:tcW w:w="4009" w:type="dxa"/>
            <w:shd w:val="clear" w:color="auto" w:fill="E7E6E6" w:themeFill="background2"/>
            <w:noWrap/>
            <w:vAlign w:val="center"/>
            <w:hideMark/>
          </w:tcPr>
          <w:p w14:paraId="0E573F45" w14:textId="77777777" w:rsidR="009B0098" w:rsidRPr="009C135A" w:rsidRDefault="009B0098" w:rsidP="00AF0D4C">
            <w:pPr>
              <w:spacing w:after="0"/>
              <w:jc w:val="center"/>
              <w:rPr>
                <w:ins w:id="8416" w:author="China Telecom" w:date="2020-11-20T19:25:00Z"/>
              </w:rPr>
            </w:pPr>
            <w:ins w:id="8417" w:author="China Telecom" w:date="2020-11-20T19:25:00Z">
              <w:r w:rsidRPr="00F9020F">
                <w:rPr>
                  <w:b/>
                </w:rPr>
                <w:t>Channels (and Frame format)</w:t>
              </w:r>
            </w:ins>
          </w:p>
        </w:tc>
        <w:tc>
          <w:tcPr>
            <w:tcW w:w="1423" w:type="dxa"/>
            <w:shd w:val="clear" w:color="auto" w:fill="E7E6E6" w:themeFill="background2"/>
            <w:vAlign w:val="center"/>
            <w:hideMark/>
          </w:tcPr>
          <w:p w14:paraId="4422EBD2" w14:textId="77777777" w:rsidR="009B0098" w:rsidRPr="009C135A" w:rsidRDefault="009B0098" w:rsidP="00AF0D4C">
            <w:pPr>
              <w:spacing w:after="0"/>
              <w:jc w:val="center"/>
              <w:rPr>
                <w:ins w:id="8418" w:author="China Telecom" w:date="2020-11-20T19:25:00Z"/>
              </w:rPr>
            </w:pPr>
            <w:ins w:id="8419" w:author="China Telecom" w:date="2020-11-20T19:25:00Z">
              <w:r w:rsidRPr="00F9020F">
                <w:rPr>
                  <w:b/>
                </w:rPr>
                <w:t>Number of Samples</w:t>
              </w:r>
            </w:ins>
          </w:p>
        </w:tc>
        <w:tc>
          <w:tcPr>
            <w:tcW w:w="1494" w:type="dxa"/>
            <w:shd w:val="clear" w:color="auto" w:fill="E7E6E6" w:themeFill="background2"/>
            <w:vAlign w:val="center"/>
            <w:hideMark/>
          </w:tcPr>
          <w:p w14:paraId="0ABDA225" w14:textId="77777777" w:rsidR="009B0098" w:rsidRPr="009C135A" w:rsidRDefault="009B0098" w:rsidP="00AF0D4C">
            <w:pPr>
              <w:spacing w:after="0"/>
              <w:jc w:val="center"/>
              <w:rPr>
                <w:ins w:id="8420" w:author="China Telecom" w:date="2020-11-20T19:25:00Z"/>
              </w:rPr>
            </w:pPr>
            <w:ins w:id="8421" w:author="China Telecom" w:date="2020-11-20T19:25:00Z">
              <w:r w:rsidRPr="00F9020F">
                <w:rPr>
                  <w:b/>
                </w:rPr>
                <w:t>Representative value</w:t>
              </w:r>
            </w:ins>
          </w:p>
        </w:tc>
        <w:tc>
          <w:tcPr>
            <w:tcW w:w="1423" w:type="dxa"/>
            <w:shd w:val="clear" w:color="auto" w:fill="E7E6E6" w:themeFill="background2"/>
            <w:vAlign w:val="center"/>
            <w:hideMark/>
          </w:tcPr>
          <w:p w14:paraId="28022A87" w14:textId="77777777" w:rsidR="009B0098" w:rsidRPr="009C135A" w:rsidRDefault="009B0098" w:rsidP="00AF0D4C">
            <w:pPr>
              <w:spacing w:after="0"/>
              <w:jc w:val="center"/>
              <w:rPr>
                <w:ins w:id="8422" w:author="China Telecom" w:date="2020-11-20T19:25:00Z"/>
              </w:rPr>
            </w:pPr>
            <w:ins w:id="8423" w:author="China Telecom" w:date="2020-11-20T19:25:00Z">
              <w:r w:rsidRPr="00F9020F">
                <w:rPr>
                  <w:b/>
                </w:rPr>
                <w:t>Standard Deviation (w/o outlier)</w:t>
              </w:r>
            </w:ins>
          </w:p>
        </w:tc>
        <w:tc>
          <w:tcPr>
            <w:tcW w:w="1423" w:type="dxa"/>
            <w:shd w:val="clear" w:color="auto" w:fill="E7E6E6" w:themeFill="background2"/>
            <w:vAlign w:val="center"/>
            <w:hideMark/>
          </w:tcPr>
          <w:p w14:paraId="762642A6" w14:textId="77777777" w:rsidR="009B0098" w:rsidRPr="009C135A" w:rsidRDefault="009B0098" w:rsidP="00AF0D4C">
            <w:pPr>
              <w:spacing w:after="0"/>
              <w:jc w:val="center"/>
              <w:rPr>
                <w:ins w:id="8424" w:author="China Telecom" w:date="2020-11-20T19:25:00Z"/>
              </w:rPr>
            </w:pPr>
            <w:ins w:id="8425" w:author="China Telecom" w:date="2020-11-20T19:25:00Z">
              <w:r w:rsidRPr="00793709">
                <w:rPr>
                  <w:b/>
                </w:rPr>
                <w:t>Gap from 200m ISD requirement (123.1dB)</w:t>
              </w:r>
            </w:ins>
          </w:p>
        </w:tc>
      </w:tr>
      <w:tr w:rsidR="009B0098" w:rsidRPr="00804B30" w14:paraId="585CC1B5" w14:textId="77777777" w:rsidTr="00AF0D4C">
        <w:trPr>
          <w:trHeight w:val="181"/>
          <w:ins w:id="8426" w:author="China Telecom" w:date="2020-11-20T19:25:00Z"/>
        </w:trPr>
        <w:tc>
          <w:tcPr>
            <w:tcW w:w="4009" w:type="dxa"/>
            <w:noWrap/>
            <w:vAlign w:val="bottom"/>
          </w:tcPr>
          <w:p w14:paraId="566DEFD7" w14:textId="77777777" w:rsidR="009B0098" w:rsidRPr="00F01329" w:rsidRDefault="009B0098" w:rsidP="00AF0D4C">
            <w:pPr>
              <w:spacing w:after="0"/>
              <w:rPr>
                <w:ins w:id="8427" w:author="China Telecom" w:date="2020-11-20T19:25:00Z"/>
              </w:rPr>
            </w:pPr>
            <w:ins w:id="8428" w:author="China Telecom" w:date="2020-11-20T19:25:00Z">
              <w:r w:rsidRPr="00F01329">
                <w:rPr>
                  <w:rFonts w:eastAsia="Times New Roman"/>
                  <w:color w:val="000000"/>
                  <w:lang w:val="en-US"/>
                </w:rPr>
                <w:t>PUSCH eMBB DDDSU</w:t>
              </w:r>
            </w:ins>
          </w:p>
        </w:tc>
        <w:tc>
          <w:tcPr>
            <w:tcW w:w="1423" w:type="dxa"/>
            <w:noWrap/>
            <w:vAlign w:val="center"/>
          </w:tcPr>
          <w:p w14:paraId="5296E744" w14:textId="77777777" w:rsidR="009B0098" w:rsidRPr="00F01329" w:rsidRDefault="009B0098" w:rsidP="00AF0D4C">
            <w:pPr>
              <w:spacing w:after="0"/>
              <w:jc w:val="center"/>
              <w:rPr>
                <w:ins w:id="8429" w:author="China Telecom" w:date="2020-11-20T19:25:00Z"/>
              </w:rPr>
            </w:pPr>
            <w:ins w:id="8430" w:author="China Telecom" w:date="2020-11-20T19:25:00Z">
              <w:r w:rsidRPr="00F01329">
                <w:rPr>
                  <w:rFonts w:eastAsia="Times New Roman"/>
                  <w:color w:val="000000"/>
                  <w:lang w:val="en-US"/>
                </w:rPr>
                <w:t>10</w:t>
              </w:r>
            </w:ins>
          </w:p>
        </w:tc>
        <w:tc>
          <w:tcPr>
            <w:tcW w:w="1494" w:type="dxa"/>
            <w:noWrap/>
            <w:vAlign w:val="center"/>
          </w:tcPr>
          <w:p w14:paraId="02330595" w14:textId="77777777" w:rsidR="009B0098" w:rsidRPr="00F01329" w:rsidRDefault="009B0098" w:rsidP="00AF0D4C">
            <w:pPr>
              <w:spacing w:after="0"/>
              <w:jc w:val="center"/>
              <w:rPr>
                <w:ins w:id="8431" w:author="China Telecom" w:date="2020-11-20T19:25:00Z"/>
              </w:rPr>
            </w:pPr>
            <w:ins w:id="8432" w:author="China Telecom" w:date="2020-11-20T19:25:00Z">
              <w:r w:rsidRPr="00F01329">
                <w:rPr>
                  <w:rFonts w:eastAsia="Times New Roman"/>
                  <w:color w:val="000000"/>
                  <w:lang w:val="en-US"/>
                </w:rPr>
                <w:t>91.38</w:t>
              </w:r>
            </w:ins>
          </w:p>
        </w:tc>
        <w:tc>
          <w:tcPr>
            <w:tcW w:w="1423" w:type="dxa"/>
            <w:noWrap/>
            <w:vAlign w:val="center"/>
          </w:tcPr>
          <w:p w14:paraId="7A69CB7D" w14:textId="77777777" w:rsidR="009B0098" w:rsidRPr="00F01329" w:rsidRDefault="009B0098" w:rsidP="00AF0D4C">
            <w:pPr>
              <w:spacing w:after="0"/>
              <w:jc w:val="center"/>
              <w:rPr>
                <w:ins w:id="8433" w:author="China Telecom" w:date="2020-11-20T19:25:00Z"/>
              </w:rPr>
            </w:pPr>
            <w:ins w:id="8434" w:author="China Telecom" w:date="2020-11-20T19:25:00Z">
              <w:r w:rsidRPr="00F01329">
                <w:rPr>
                  <w:rFonts w:eastAsia="Times New Roman"/>
                  <w:color w:val="000000"/>
                  <w:lang w:val="en-US"/>
                </w:rPr>
                <w:t>1.62</w:t>
              </w:r>
            </w:ins>
          </w:p>
        </w:tc>
        <w:tc>
          <w:tcPr>
            <w:tcW w:w="1423" w:type="dxa"/>
            <w:noWrap/>
            <w:vAlign w:val="center"/>
          </w:tcPr>
          <w:p w14:paraId="47B07A9D" w14:textId="77777777" w:rsidR="009B0098" w:rsidRPr="00F01329" w:rsidRDefault="009B0098" w:rsidP="00AF0D4C">
            <w:pPr>
              <w:spacing w:after="0"/>
              <w:jc w:val="center"/>
              <w:rPr>
                <w:ins w:id="8435" w:author="China Telecom" w:date="2020-11-20T19:25:00Z"/>
              </w:rPr>
            </w:pPr>
            <w:ins w:id="8436" w:author="China Telecom" w:date="2020-11-20T19:25:00Z">
              <w:r w:rsidRPr="00F01329">
                <w:rPr>
                  <w:rFonts w:eastAsia="Times New Roman"/>
                  <w:color w:val="000000"/>
                  <w:lang w:val="en-US"/>
                </w:rPr>
                <w:t>-31.72</w:t>
              </w:r>
            </w:ins>
          </w:p>
        </w:tc>
      </w:tr>
      <w:tr w:rsidR="009B0098" w:rsidRPr="00804B30" w14:paraId="41F52EB9" w14:textId="77777777" w:rsidTr="00AF0D4C">
        <w:trPr>
          <w:trHeight w:val="181"/>
          <w:ins w:id="8437" w:author="China Telecom" w:date="2020-11-20T19:25:00Z"/>
        </w:trPr>
        <w:tc>
          <w:tcPr>
            <w:tcW w:w="4009" w:type="dxa"/>
            <w:noWrap/>
            <w:vAlign w:val="bottom"/>
          </w:tcPr>
          <w:p w14:paraId="79803370" w14:textId="77777777" w:rsidR="009B0098" w:rsidRPr="00F01329" w:rsidRDefault="009B0098" w:rsidP="00AF0D4C">
            <w:pPr>
              <w:spacing w:after="0"/>
              <w:rPr>
                <w:ins w:id="8438" w:author="China Telecom" w:date="2020-11-20T19:25:00Z"/>
                <w:rFonts w:eastAsia="Times New Roman"/>
                <w:color w:val="000000"/>
                <w:lang w:val="en-US"/>
              </w:rPr>
            </w:pPr>
            <w:ins w:id="8439" w:author="China Telecom" w:date="2020-11-20T19:25:00Z">
              <w:r w:rsidRPr="00F01329">
                <w:rPr>
                  <w:rFonts w:eastAsia="Times New Roman"/>
                  <w:color w:val="000000"/>
                  <w:lang w:val="en-US"/>
                </w:rPr>
                <w:t>PUSCH eMBB DDSU</w:t>
              </w:r>
            </w:ins>
          </w:p>
        </w:tc>
        <w:tc>
          <w:tcPr>
            <w:tcW w:w="1423" w:type="dxa"/>
            <w:noWrap/>
            <w:vAlign w:val="center"/>
          </w:tcPr>
          <w:p w14:paraId="4642451A" w14:textId="77777777" w:rsidR="009B0098" w:rsidRPr="00F01329" w:rsidRDefault="009B0098" w:rsidP="00AF0D4C">
            <w:pPr>
              <w:spacing w:after="0"/>
              <w:jc w:val="center"/>
              <w:rPr>
                <w:ins w:id="8440" w:author="China Telecom" w:date="2020-11-20T19:25:00Z"/>
                <w:rFonts w:eastAsia="Times New Roman"/>
                <w:color w:val="000000"/>
                <w:lang w:val="en-US"/>
              </w:rPr>
            </w:pPr>
            <w:ins w:id="8441" w:author="China Telecom" w:date="2020-11-20T19:25:00Z">
              <w:r w:rsidRPr="00F01329">
                <w:rPr>
                  <w:rFonts w:eastAsia="Times New Roman"/>
                  <w:color w:val="000000"/>
                  <w:lang w:val="en-US"/>
                </w:rPr>
                <w:t>3</w:t>
              </w:r>
            </w:ins>
          </w:p>
        </w:tc>
        <w:tc>
          <w:tcPr>
            <w:tcW w:w="1494" w:type="dxa"/>
            <w:noWrap/>
            <w:vAlign w:val="center"/>
          </w:tcPr>
          <w:p w14:paraId="7761C232" w14:textId="77777777" w:rsidR="009B0098" w:rsidRPr="00F01329" w:rsidRDefault="009B0098" w:rsidP="00AF0D4C">
            <w:pPr>
              <w:spacing w:after="0"/>
              <w:jc w:val="center"/>
              <w:rPr>
                <w:ins w:id="8442" w:author="China Telecom" w:date="2020-11-20T19:25:00Z"/>
                <w:rFonts w:eastAsia="Times New Roman"/>
                <w:color w:val="000000"/>
                <w:lang w:val="en-US"/>
              </w:rPr>
            </w:pPr>
            <w:ins w:id="8443" w:author="China Telecom" w:date="2020-11-20T19:25:00Z">
              <w:r w:rsidRPr="00F01329">
                <w:rPr>
                  <w:rFonts w:eastAsia="Times New Roman"/>
                  <w:color w:val="000000"/>
                  <w:lang w:val="en-US"/>
                </w:rPr>
                <w:t>92.76</w:t>
              </w:r>
            </w:ins>
          </w:p>
        </w:tc>
        <w:tc>
          <w:tcPr>
            <w:tcW w:w="1423" w:type="dxa"/>
            <w:noWrap/>
            <w:vAlign w:val="center"/>
          </w:tcPr>
          <w:p w14:paraId="7C63EA80" w14:textId="77777777" w:rsidR="009B0098" w:rsidRPr="00F01329" w:rsidRDefault="009B0098" w:rsidP="00AF0D4C">
            <w:pPr>
              <w:spacing w:after="0"/>
              <w:jc w:val="center"/>
              <w:rPr>
                <w:ins w:id="8444" w:author="China Telecom" w:date="2020-11-20T19:25:00Z"/>
                <w:rFonts w:eastAsia="Times New Roman"/>
                <w:color w:val="000000"/>
                <w:lang w:val="en-US"/>
              </w:rPr>
            </w:pPr>
            <w:ins w:id="8445" w:author="China Telecom" w:date="2020-11-20T19:25:00Z">
              <w:r w:rsidRPr="00F01329">
                <w:rPr>
                  <w:rFonts w:eastAsia="Times New Roman"/>
                  <w:color w:val="000000"/>
                  <w:lang w:val="en-US"/>
                </w:rPr>
                <w:t>0.59</w:t>
              </w:r>
            </w:ins>
          </w:p>
        </w:tc>
        <w:tc>
          <w:tcPr>
            <w:tcW w:w="1423" w:type="dxa"/>
            <w:noWrap/>
            <w:vAlign w:val="center"/>
          </w:tcPr>
          <w:p w14:paraId="202837E6" w14:textId="77777777" w:rsidR="009B0098" w:rsidRPr="00F01329" w:rsidRDefault="009B0098" w:rsidP="00AF0D4C">
            <w:pPr>
              <w:spacing w:after="0"/>
              <w:jc w:val="center"/>
              <w:rPr>
                <w:ins w:id="8446" w:author="China Telecom" w:date="2020-11-20T19:25:00Z"/>
                <w:rFonts w:eastAsia="Times New Roman"/>
                <w:color w:val="000000"/>
                <w:lang w:val="en-US"/>
              </w:rPr>
            </w:pPr>
            <w:ins w:id="8447" w:author="China Telecom" w:date="2020-11-20T19:25:00Z">
              <w:r w:rsidRPr="00F01329">
                <w:rPr>
                  <w:rFonts w:eastAsia="Times New Roman"/>
                  <w:color w:val="000000"/>
                  <w:lang w:val="en-US"/>
                </w:rPr>
                <w:t>-30.34</w:t>
              </w:r>
            </w:ins>
          </w:p>
        </w:tc>
      </w:tr>
      <w:tr w:rsidR="009B0098" w:rsidRPr="00804B30" w14:paraId="3685A126" w14:textId="77777777" w:rsidTr="00AF0D4C">
        <w:trPr>
          <w:trHeight w:val="181"/>
          <w:ins w:id="8448" w:author="China Telecom" w:date="2020-11-20T19:25:00Z"/>
        </w:trPr>
        <w:tc>
          <w:tcPr>
            <w:tcW w:w="4009" w:type="dxa"/>
            <w:noWrap/>
            <w:vAlign w:val="bottom"/>
          </w:tcPr>
          <w:p w14:paraId="760E4393" w14:textId="77777777" w:rsidR="009B0098" w:rsidRPr="00F01329" w:rsidRDefault="009B0098" w:rsidP="00AF0D4C">
            <w:pPr>
              <w:spacing w:after="0"/>
              <w:rPr>
                <w:ins w:id="8449" w:author="China Telecom" w:date="2020-11-20T19:25:00Z"/>
                <w:rFonts w:eastAsia="Times New Roman"/>
                <w:color w:val="000000"/>
                <w:lang w:val="en-US"/>
              </w:rPr>
            </w:pPr>
            <w:ins w:id="8450" w:author="China Telecom" w:date="2020-11-20T19:25:00Z">
              <w:r w:rsidRPr="00F01329">
                <w:rPr>
                  <w:rFonts w:eastAsia="Times New Roman"/>
                  <w:color w:val="000000"/>
                  <w:lang w:val="en-US"/>
                </w:rPr>
                <w:t>PUSCH VoIP DDDSU</w:t>
              </w:r>
            </w:ins>
          </w:p>
        </w:tc>
        <w:tc>
          <w:tcPr>
            <w:tcW w:w="1423" w:type="dxa"/>
            <w:noWrap/>
            <w:vAlign w:val="center"/>
          </w:tcPr>
          <w:p w14:paraId="1C434C79" w14:textId="77777777" w:rsidR="009B0098" w:rsidRPr="00F01329" w:rsidRDefault="009B0098" w:rsidP="00AF0D4C">
            <w:pPr>
              <w:spacing w:after="0"/>
              <w:jc w:val="center"/>
              <w:rPr>
                <w:ins w:id="8451" w:author="China Telecom" w:date="2020-11-20T19:25:00Z"/>
                <w:rFonts w:eastAsia="Times New Roman"/>
                <w:color w:val="000000"/>
                <w:lang w:val="en-US"/>
              </w:rPr>
            </w:pPr>
            <w:ins w:id="8452" w:author="China Telecom" w:date="2020-11-20T19:25:00Z">
              <w:r w:rsidRPr="00F01329">
                <w:rPr>
                  <w:rFonts w:eastAsia="Times New Roman"/>
                  <w:color w:val="000000"/>
                  <w:lang w:val="en-US"/>
                </w:rPr>
                <w:t>6</w:t>
              </w:r>
            </w:ins>
          </w:p>
        </w:tc>
        <w:tc>
          <w:tcPr>
            <w:tcW w:w="1494" w:type="dxa"/>
            <w:noWrap/>
            <w:vAlign w:val="center"/>
          </w:tcPr>
          <w:p w14:paraId="5CD9915A" w14:textId="77777777" w:rsidR="009B0098" w:rsidRPr="00F01329" w:rsidRDefault="009B0098" w:rsidP="00AF0D4C">
            <w:pPr>
              <w:spacing w:after="0"/>
              <w:jc w:val="center"/>
              <w:rPr>
                <w:ins w:id="8453" w:author="China Telecom" w:date="2020-11-20T19:25:00Z"/>
                <w:rFonts w:eastAsia="Times New Roman"/>
                <w:color w:val="000000"/>
                <w:lang w:val="en-US"/>
              </w:rPr>
            </w:pPr>
            <w:ins w:id="8454" w:author="China Telecom" w:date="2020-11-20T19:25:00Z">
              <w:r w:rsidRPr="00F01329">
                <w:rPr>
                  <w:rFonts w:eastAsia="Times New Roman"/>
                  <w:color w:val="000000"/>
                  <w:lang w:val="en-US"/>
                </w:rPr>
                <w:t>108.82</w:t>
              </w:r>
            </w:ins>
          </w:p>
        </w:tc>
        <w:tc>
          <w:tcPr>
            <w:tcW w:w="1423" w:type="dxa"/>
            <w:noWrap/>
            <w:vAlign w:val="center"/>
          </w:tcPr>
          <w:p w14:paraId="21AA09E8" w14:textId="77777777" w:rsidR="009B0098" w:rsidRPr="00F01329" w:rsidRDefault="009B0098" w:rsidP="00AF0D4C">
            <w:pPr>
              <w:spacing w:after="0"/>
              <w:jc w:val="center"/>
              <w:rPr>
                <w:ins w:id="8455" w:author="China Telecom" w:date="2020-11-20T19:25:00Z"/>
                <w:rFonts w:eastAsia="Times New Roman"/>
                <w:color w:val="000000"/>
                <w:lang w:val="en-US"/>
              </w:rPr>
            </w:pPr>
            <w:ins w:id="8456" w:author="China Telecom" w:date="2020-11-20T19:25:00Z">
              <w:r w:rsidRPr="00F01329">
                <w:rPr>
                  <w:rFonts w:eastAsia="Times New Roman"/>
                  <w:color w:val="000000"/>
                  <w:lang w:val="en-US"/>
                </w:rPr>
                <w:t>1.46</w:t>
              </w:r>
            </w:ins>
          </w:p>
        </w:tc>
        <w:tc>
          <w:tcPr>
            <w:tcW w:w="1423" w:type="dxa"/>
            <w:noWrap/>
            <w:vAlign w:val="center"/>
          </w:tcPr>
          <w:p w14:paraId="134AC574" w14:textId="77777777" w:rsidR="009B0098" w:rsidRPr="00F01329" w:rsidRDefault="009B0098" w:rsidP="00AF0D4C">
            <w:pPr>
              <w:spacing w:after="0"/>
              <w:jc w:val="center"/>
              <w:rPr>
                <w:ins w:id="8457" w:author="China Telecom" w:date="2020-11-20T19:25:00Z"/>
                <w:rFonts w:eastAsia="Times New Roman"/>
                <w:color w:val="000000"/>
                <w:lang w:val="en-US"/>
              </w:rPr>
            </w:pPr>
            <w:ins w:id="8458" w:author="China Telecom" w:date="2020-11-20T19:25:00Z">
              <w:r w:rsidRPr="00F01329">
                <w:rPr>
                  <w:rFonts w:eastAsia="Times New Roman"/>
                  <w:color w:val="000000"/>
                  <w:lang w:val="en-US"/>
                </w:rPr>
                <w:t>-14.28</w:t>
              </w:r>
            </w:ins>
          </w:p>
        </w:tc>
      </w:tr>
      <w:tr w:rsidR="009B0098" w:rsidRPr="00804B30" w14:paraId="756BE279" w14:textId="77777777" w:rsidTr="00AF0D4C">
        <w:trPr>
          <w:trHeight w:val="181"/>
          <w:ins w:id="8459" w:author="China Telecom" w:date="2020-11-20T19:25:00Z"/>
        </w:trPr>
        <w:tc>
          <w:tcPr>
            <w:tcW w:w="4009" w:type="dxa"/>
            <w:noWrap/>
            <w:vAlign w:val="bottom"/>
          </w:tcPr>
          <w:p w14:paraId="3F83F683" w14:textId="77777777" w:rsidR="009B0098" w:rsidRPr="00F01329" w:rsidRDefault="009B0098" w:rsidP="00AF0D4C">
            <w:pPr>
              <w:spacing w:after="0"/>
              <w:rPr>
                <w:ins w:id="8460" w:author="China Telecom" w:date="2020-11-20T19:25:00Z"/>
                <w:rFonts w:eastAsia="Times New Roman"/>
                <w:color w:val="000000"/>
                <w:lang w:val="en-US"/>
              </w:rPr>
            </w:pPr>
            <w:ins w:id="8461" w:author="China Telecom" w:date="2020-11-20T19:25:00Z">
              <w:r w:rsidRPr="00F01329">
                <w:rPr>
                  <w:rFonts w:eastAsia="Times New Roman"/>
                  <w:color w:val="000000"/>
                  <w:lang w:val="en-US"/>
                </w:rPr>
                <w:t>PUSCH VoIP DDSU</w:t>
              </w:r>
            </w:ins>
          </w:p>
        </w:tc>
        <w:tc>
          <w:tcPr>
            <w:tcW w:w="1423" w:type="dxa"/>
            <w:noWrap/>
            <w:vAlign w:val="center"/>
          </w:tcPr>
          <w:p w14:paraId="4494D2E9" w14:textId="77777777" w:rsidR="009B0098" w:rsidRPr="00F01329" w:rsidRDefault="009B0098" w:rsidP="00AF0D4C">
            <w:pPr>
              <w:spacing w:after="0"/>
              <w:jc w:val="center"/>
              <w:rPr>
                <w:ins w:id="8462" w:author="China Telecom" w:date="2020-11-20T19:25:00Z"/>
                <w:rFonts w:eastAsia="Times New Roman"/>
                <w:color w:val="000000"/>
                <w:lang w:val="en-US"/>
              </w:rPr>
            </w:pPr>
            <w:ins w:id="8463" w:author="China Telecom" w:date="2020-11-20T19:25:00Z">
              <w:r w:rsidRPr="00F01329">
                <w:rPr>
                  <w:rFonts w:eastAsia="Times New Roman"/>
                  <w:color w:val="000000"/>
                  <w:lang w:val="en-US"/>
                </w:rPr>
                <w:t>4</w:t>
              </w:r>
            </w:ins>
          </w:p>
        </w:tc>
        <w:tc>
          <w:tcPr>
            <w:tcW w:w="1494" w:type="dxa"/>
            <w:noWrap/>
            <w:vAlign w:val="center"/>
          </w:tcPr>
          <w:p w14:paraId="1C6C0DE3" w14:textId="77777777" w:rsidR="009B0098" w:rsidRPr="00F01329" w:rsidRDefault="009B0098" w:rsidP="00AF0D4C">
            <w:pPr>
              <w:spacing w:after="0"/>
              <w:jc w:val="center"/>
              <w:rPr>
                <w:ins w:id="8464" w:author="China Telecom" w:date="2020-11-20T19:25:00Z"/>
                <w:rFonts w:eastAsia="Times New Roman"/>
                <w:color w:val="000000"/>
                <w:lang w:val="en-US"/>
              </w:rPr>
            </w:pPr>
            <w:ins w:id="8465" w:author="China Telecom" w:date="2020-11-20T19:25:00Z">
              <w:r w:rsidRPr="00F01329">
                <w:rPr>
                  <w:rFonts w:eastAsia="Times New Roman"/>
                  <w:color w:val="000000"/>
                  <w:lang w:val="en-US"/>
                </w:rPr>
                <w:t>109.16</w:t>
              </w:r>
            </w:ins>
          </w:p>
        </w:tc>
        <w:tc>
          <w:tcPr>
            <w:tcW w:w="1423" w:type="dxa"/>
            <w:noWrap/>
            <w:vAlign w:val="center"/>
          </w:tcPr>
          <w:p w14:paraId="785D7DC0" w14:textId="77777777" w:rsidR="009B0098" w:rsidRPr="00F01329" w:rsidRDefault="009B0098" w:rsidP="00AF0D4C">
            <w:pPr>
              <w:spacing w:after="0"/>
              <w:jc w:val="center"/>
              <w:rPr>
                <w:ins w:id="8466" w:author="China Telecom" w:date="2020-11-20T19:25:00Z"/>
                <w:rFonts w:eastAsia="Times New Roman"/>
                <w:color w:val="000000"/>
                <w:lang w:val="en-US"/>
              </w:rPr>
            </w:pPr>
            <w:ins w:id="8467" w:author="China Telecom" w:date="2020-11-20T19:25:00Z">
              <w:r w:rsidRPr="00F01329">
                <w:rPr>
                  <w:rFonts w:eastAsia="Times New Roman"/>
                  <w:color w:val="000000"/>
                  <w:lang w:val="en-US"/>
                </w:rPr>
                <w:t>0.25</w:t>
              </w:r>
            </w:ins>
          </w:p>
        </w:tc>
        <w:tc>
          <w:tcPr>
            <w:tcW w:w="1423" w:type="dxa"/>
            <w:noWrap/>
            <w:vAlign w:val="center"/>
          </w:tcPr>
          <w:p w14:paraId="35AE291C" w14:textId="77777777" w:rsidR="009B0098" w:rsidRPr="00F01329" w:rsidRDefault="009B0098" w:rsidP="00AF0D4C">
            <w:pPr>
              <w:spacing w:after="0"/>
              <w:jc w:val="center"/>
              <w:rPr>
                <w:ins w:id="8468" w:author="China Telecom" w:date="2020-11-20T19:25:00Z"/>
                <w:rFonts w:eastAsia="Times New Roman"/>
                <w:color w:val="000000"/>
                <w:lang w:val="en-US"/>
              </w:rPr>
            </w:pPr>
            <w:ins w:id="8469" w:author="China Telecom" w:date="2020-11-20T19:25:00Z">
              <w:r w:rsidRPr="00F01329">
                <w:rPr>
                  <w:rFonts w:eastAsia="Times New Roman"/>
                  <w:color w:val="000000"/>
                  <w:lang w:val="en-US"/>
                </w:rPr>
                <w:t>-13.95</w:t>
              </w:r>
            </w:ins>
          </w:p>
        </w:tc>
      </w:tr>
      <w:tr w:rsidR="009B0098" w:rsidRPr="00804B30" w14:paraId="2C056393" w14:textId="77777777" w:rsidTr="00AF0D4C">
        <w:trPr>
          <w:trHeight w:val="181"/>
          <w:ins w:id="8470" w:author="China Telecom" w:date="2020-11-20T19:25:00Z"/>
        </w:trPr>
        <w:tc>
          <w:tcPr>
            <w:tcW w:w="4009" w:type="dxa"/>
            <w:noWrap/>
            <w:vAlign w:val="bottom"/>
          </w:tcPr>
          <w:p w14:paraId="46DC2ADA" w14:textId="77777777" w:rsidR="009B0098" w:rsidRPr="00F01329" w:rsidRDefault="009B0098" w:rsidP="00AF0D4C">
            <w:pPr>
              <w:spacing w:after="0"/>
              <w:rPr>
                <w:ins w:id="8471" w:author="China Telecom" w:date="2020-11-20T19:25:00Z"/>
              </w:rPr>
            </w:pPr>
            <w:ins w:id="8472" w:author="China Telecom" w:date="2020-11-20T19:25:00Z">
              <w:r w:rsidRPr="00F01329">
                <w:rPr>
                  <w:rFonts w:eastAsia="Times New Roman"/>
                  <w:color w:val="000000"/>
                  <w:lang w:val="en-US"/>
                </w:rPr>
                <w:t>PUSCH with SIP invite DDDSU</w:t>
              </w:r>
            </w:ins>
          </w:p>
        </w:tc>
        <w:tc>
          <w:tcPr>
            <w:tcW w:w="1423" w:type="dxa"/>
            <w:noWrap/>
            <w:vAlign w:val="center"/>
          </w:tcPr>
          <w:p w14:paraId="0764C072" w14:textId="77777777" w:rsidR="009B0098" w:rsidRPr="00F01329" w:rsidRDefault="009B0098" w:rsidP="00AF0D4C">
            <w:pPr>
              <w:spacing w:after="0"/>
              <w:jc w:val="center"/>
              <w:rPr>
                <w:ins w:id="8473" w:author="China Telecom" w:date="2020-11-20T19:25:00Z"/>
              </w:rPr>
            </w:pPr>
            <w:ins w:id="8474" w:author="China Telecom" w:date="2020-11-20T19:25:00Z">
              <w:r w:rsidRPr="00F01329">
                <w:rPr>
                  <w:rFonts w:eastAsia="Times New Roman"/>
                  <w:lang w:val="en-US"/>
                </w:rPr>
                <w:t>1</w:t>
              </w:r>
            </w:ins>
          </w:p>
        </w:tc>
        <w:tc>
          <w:tcPr>
            <w:tcW w:w="1494" w:type="dxa"/>
            <w:noWrap/>
            <w:vAlign w:val="center"/>
          </w:tcPr>
          <w:p w14:paraId="3F378153" w14:textId="77777777" w:rsidR="009B0098" w:rsidRPr="00F01329" w:rsidRDefault="009B0098" w:rsidP="00AF0D4C">
            <w:pPr>
              <w:spacing w:after="0"/>
              <w:jc w:val="center"/>
              <w:rPr>
                <w:ins w:id="8475" w:author="China Telecom" w:date="2020-11-20T19:25:00Z"/>
              </w:rPr>
            </w:pPr>
            <w:ins w:id="8476" w:author="China Telecom" w:date="2020-11-20T19:25:00Z">
              <w:r w:rsidRPr="00F01329">
                <w:rPr>
                  <w:rFonts w:eastAsia="Times New Roman"/>
                  <w:lang w:val="en-US"/>
                </w:rPr>
                <w:t>106.10</w:t>
              </w:r>
            </w:ins>
          </w:p>
        </w:tc>
        <w:tc>
          <w:tcPr>
            <w:tcW w:w="1423" w:type="dxa"/>
            <w:noWrap/>
            <w:vAlign w:val="center"/>
          </w:tcPr>
          <w:p w14:paraId="4F691190" w14:textId="77777777" w:rsidR="009B0098" w:rsidRPr="00F01329" w:rsidRDefault="009B0098" w:rsidP="00AF0D4C">
            <w:pPr>
              <w:spacing w:after="0"/>
              <w:jc w:val="center"/>
              <w:rPr>
                <w:ins w:id="8477" w:author="China Telecom" w:date="2020-11-20T19:25:00Z"/>
              </w:rPr>
            </w:pPr>
            <w:ins w:id="8478" w:author="China Telecom" w:date="2020-11-20T19:25:00Z">
              <w:r w:rsidRPr="00F01329">
                <w:rPr>
                  <w:rFonts w:eastAsia="Times New Roman"/>
                  <w:lang w:val="en-US"/>
                </w:rPr>
                <w:t>0.00</w:t>
              </w:r>
            </w:ins>
          </w:p>
        </w:tc>
        <w:tc>
          <w:tcPr>
            <w:tcW w:w="1423" w:type="dxa"/>
            <w:noWrap/>
            <w:vAlign w:val="center"/>
          </w:tcPr>
          <w:p w14:paraId="0CD394F0" w14:textId="77777777" w:rsidR="009B0098" w:rsidRPr="00F01329" w:rsidRDefault="009B0098" w:rsidP="00AF0D4C">
            <w:pPr>
              <w:spacing w:after="0"/>
              <w:jc w:val="center"/>
              <w:rPr>
                <w:ins w:id="8479" w:author="China Telecom" w:date="2020-11-20T19:25:00Z"/>
              </w:rPr>
            </w:pPr>
            <w:ins w:id="8480" w:author="China Telecom" w:date="2020-11-20T19:25:00Z">
              <w:r w:rsidRPr="00F01329">
                <w:rPr>
                  <w:rFonts w:eastAsia="Times New Roman"/>
                  <w:lang w:val="en-US"/>
                </w:rPr>
                <w:t>-17.00</w:t>
              </w:r>
            </w:ins>
          </w:p>
        </w:tc>
      </w:tr>
      <w:tr w:rsidR="009B0098" w:rsidRPr="00804B30" w14:paraId="3097DFFD" w14:textId="77777777" w:rsidTr="00AF0D4C">
        <w:trPr>
          <w:trHeight w:val="181"/>
          <w:ins w:id="8481" w:author="China Telecom" w:date="2020-11-20T19:25:00Z"/>
        </w:trPr>
        <w:tc>
          <w:tcPr>
            <w:tcW w:w="4009" w:type="dxa"/>
            <w:noWrap/>
            <w:vAlign w:val="bottom"/>
          </w:tcPr>
          <w:p w14:paraId="65C9D491" w14:textId="77777777" w:rsidR="009B0098" w:rsidRPr="00F01329" w:rsidRDefault="009B0098" w:rsidP="00AF0D4C">
            <w:pPr>
              <w:spacing w:after="0"/>
              <w:rPr>
                <w:ins w:id="8482" w:author="China Telecom" w:date="2020-11-20T19:25:00Z"/>
                <w:rFonts w:eastAsia="Times New Roman"/>
                <w:color w:val="000000"/>
                <w:lang w:val="en-US"/>
              </w:rPr>
            </w:pPr>
            <w:ins w:id="8483" w:author="China Telecom" w:date="2020-11-20T19:25:00Z">
              <w:r w:rsidRPr="00F01329">
                <w:rPr>
                  <w:rFonts w:eastAsia="Times New Roman"/>
                  <w:color w:val="000000"/>
                  <w:lang w:val="en-US"/>
                </w:rPr>
                <w:t>PUSCH for CSI 11bits DDDSU</w:t>
              </w:r>
            </w:ins>
          </w:p>
        </w:tc>
        <w:tc>
          <w:tcPr>
            <w:tcW w:w="1423" w:type="dxa"/>
            <w:noWrap/>
            <w:vAlign w:val="center"/>
          </w:tcPr>
          <w:p w14:paraId="0AECBA89" w14:textId="77777777" w:rsidR="009B0098" w:rsidRPr="00F01329" w:rsidRDefault="009B0098" w:rsidP="00AF0D4C">
            <w:pPr>
              <w:spacing w:after="0"/>
              <w:jc w:val="center"/>
              <w:rPr>
                <w:ins w:id="8484" w:author="China Telecom" w:date="2020-11-20T19:25:00Z"/>
                <w:rFonts w:eastAsia="Times New Roman"/>
                <w:color w:val="000000"/>
                <w:lang w:val="en-US"/>
              </w:rPr>
            </w:pPr>
            <w:ins w:id="8485" w:author="China Telecom" w:date="2020-11-20T19:25:00Z">
              <w:r w:rsidRPr="00F01329">
                <w:rPr>
                  <w:rFonts w:eastAsia="Times New Roman"/>
                  <w:lang w:val="en-US"/>
                </w:rPr>
                <w:t>2</w:t>
              </w:r>
            </w:ins>
          </w:p>
        </w:tc>
        <w:tc>
          <w:tcPr>
            <w:tcW w:w="1494" w:type="dxa"/>
            <w:noWrap/>
            <w:vAlign w:val="center"/>
          </w:tcPr>
          <w:p w14:paraId="36BCD6E9" w14:textId="77777777" w:rsidR="009B0098" w:rsidRPr="00F01329" w:rsidRDefault="009B0098" w:rsidP="00AF0D4C">
            <w:pPr>
              <w:spacing w:after="0"/>
              <w:jc w:val="center"/>
              <w:rPr>
                <w:ins w:id="8486" w:author="China Telecom" w:date="2020-11-20T19:25:00Z"/>
                <w:rFonts w:eastAsia="Times New Roman"/>
                <w:color w:val="000000"/>
                <w:lang w:val="en-US"/>
              </w:rPr>
            </w:pPr>
            <w:ins w:id="8487" w:author="China Telecom" w:date="2020-11-20T19:25:00Z">
              <w:r w:rsidRPr="00F01329">
                <w:rPr>
                  <w:rFonts w:eastAsia="Times New Roman"/>
                  <w:lang w:val="en-US"/>
                </w:rPr>
                <w:t>109.20</w:t>
              </w:r>
            </w:ins>
          </w:p>
        </w:tc>
        <w:tc>
          <w:tcPr>
            <w:tcW w:w="1423" w:type="dxa"/>
            <w:noWrap/>
            <w:vAlign w:val="center"/>
          </w:tcPr>
          <w:p w14:paraId="058D8AE1" w14:textId="77777777" w:rsidR="009B0098" w:rsidRPr="00F01329" w:rsidRDefault="009B0098" w:rsidP="00AF0D4C">
            <w:pPr>
              <w:spacing w:after="0"/>
              <w:jc w:val="center"/>
              <w:rPr>
                <w:ins w:id="8488" w:author="China Telecom" w:date="2020-11-20T19:25:00Z"/>
                <w:rFonts w:eastAsia="Times New Roman"/>
                <w:color w:val="000000"/>
                <w:lang w:val="en-US"/>
              </w:rPr>
            </w:pPr>
            <w:ins w:id="8489" w:author="China Telecom" w:date="2020-11-20T19:25:00Z">
              <w:r w:rsidRPr="00F01329">
                <w:rPr>
                  <w:rFonts w:eastAsia="Times New Roman"/>
                  <w:lang w:val="en-US"/>
                </w:rPr>
                <w:t>3.70</w:t>
              </w:r>
            </w:ins>
          </w:p>
        </w:tc>
        <w:tc>
          <w:tcPr>
            <w:tcW w:w="1423" w:type="dxa"/>
            <w:noWrap/>
            <w:vAlign w:val="center"/>
          </w:tcPr>
          <w:p w14:paraId="2215923D" w14:textId="77777777" w:rsidR="009B0098" w:rsidRPr="00F01329" w:rsidRDefault="009B0098" w:rsidP="00AF0D4C">
            <w:pPr>
              <w:spacing w:after="0"/>
              <w:jc w:val="center"/>
              <w:rPr>
                <w:ins w:id="8490" w:author="China Telecom" w:date="2020-11-20T19:25:00Z"/>
                <w:rFonts w:eastAsia="Times New Roman"/>
                <w:color w:val="000000"/>
                <w:lang w:val="en-US"/>
              </w:rPr>
            </w:pPr>
            <w:ins w:id="8491" w:author="China Telecom" w:date="2020-11-20T19:25:00Z">
              <w:r w:rsidRPr="00F01329">
                <w:rPr>
                  <w:rFonts w:eastAsia="Times New Roman"/>
                  <w:lang w:val="en-US"/>
                </w:rPr>
                <w:t>-13.90</w:t>
              </w:r>
            </w:ins>
          </w:p>
        </w:tc>
      </w:tr>
      <w:tr w:rsidR="009B0098" w:rsidRPr="00804B30" w14:paraId="5BE2FDC4" w14:textId="77777777" w:rsidTr="00AF0D4C">
        <w:trPr>
          <w:trHeight w:val="181"/>
          <w:ins w:id="8492" w:author="China Telecom" w:date="2020-11-20T19:25:00Z"/>
        </w:trPr>
        <w:tc>
          <w:tcPr>
            <w:tcW w:w="4009" w:type="dxa"/>
            <w:noWrap/>
            <w:vAlign w:val="bottom"/>
          </w:tcPr>
          <w:p w14:paraId="4D78BEBB" w14:textId="77777777" w:rsidR="009B0098" w:rsidRPr="00F01329" w:rsidRDefault="009B0098" w:rsidP="00AF0D4C">
            <w:pPr>
              <w:spacing w:after="0"/>
              <w:rPr>
                <w:ins w:id="8493" w:author="China Telecom" w:date="2020-11-20T19:25:00Z"/>
              </w:rPr>
            </w:pPr>
            <w:ins w:id="8494" w:author="China Telecom" w:date="2020-11-20T19:25:00Z">
              <w:r w:rsidRPr="00F01329">
                <w:rPr>
                  <w:rFonts w:eastAsia="Times New Roman"/>
                  <w:color w:val="000000"/>
                  <w:lang w:val="en-US"/>
                </w:rPr>
                <w:t>PUSCH for CSI 22bits DDDSU</w:t>
              </w:r>
            </w:ins>
          </w:p>
        </w:tc>
        <w:tc>
          <w:tcPr>
            <w:tcW w:w="1423" w:type="dxa"/>
            <w:noWrap/>
            <w:vAlign w:val="center"/>
          </w:tcPr>
          <w:p w14:paraId="2C39F343" w14:textId="77777777" w:rsidR="009B0098" w:rsidRPr="00F01329" w:rsidRDefault="009B0098" w:rsidP="00AF0D4C">
            <w:pPr>
              <w:spacing w:after="0"/>
              <w:jc w:val="center"/>
              <w:rPr>
                <w:ins w:id="8495" w:author="China Telecom" w:date="2020-11-20T19:25:00Z"/>
              </w:rPr>
            </w:pPr>
            <w:ins w:id="8496" w:author="China Telecom" w:date="2020-11-20T19:25:00Z">
              <w:r w:rsidRPr="00F01329">
                <w:rPr>
                  <w:rFonts w:eastAsia="Times New Roman"/>
                  <w:lang w:val="en-US"/>
                </w:rPr>
                <w:t>2</w:t>
              </w:r>
            </w:ins>
          </w:p>
        </w:tc>
        <w:tc>
          <w:tcPr>
            <w:tcW w:w="1494" w:type="dxa"/>
            <w:noWrap/>
            <w:vAlign w:val="center"/>
          </w:tcPr>
          <w:p w14:paraId="46361753" w14:textId="77777777" w:rsidR="009B0098" w:rsidRPr="00F01329" w:rsidRDefault="009B0098" w:rsidP="00AF0D4C">
            <w:pPr>
              <w:spacing w:after="0"/>
              <w:jc w:val="center"/>
              <w:rPr>
                <w:ins w:id="8497" w:author="China Telecom" w:date="2020-11-20T19:25:00Z"/>
              </w:rPr>
            </w:pPr>
            <w:ins w:id="8498" w:author="China Telecom" w:date="2020-11-20T19:25:00Z">
              <w:r w:rsidRPr="00F01329">
                <w:rPr>
                  <w:rFonts w:eastAsia="Times New Roman"/>
                  <w:lang w:val="en-US"/>
                </w:rPr>
                <w:t>107.20</w:t>
              </w:r>
            </w:ins>
          </w:p>
        </w:tc>
        <w:tc>
          <w:tcPr>
            <w:tcW w:w="1423" w:type="dxa"/>
            <w:noWrap/>
            <w:vAlign w:val="center"/>
          </w:tcPr>
          <w:p w14:paraId="242997A8" w14:textId="77777777" w:rsidR="009B0098" w:rsidRPr="00F01329" w:rsidRDefault="009B0098" w:rsidP="00AF0D4C">
            <w:pPr>
              <w:spacing w:after="0"/>
              <w:jc w:val="center"/>
              <w:rPr>
                <w:ins w:id="8499" w:author="China Telecom" w:date="2020-11-20T19:25:00Z"/>
              </w:rPr>
            </w:pPr>
            <w:ins w:id="8500" w:author="China Telecom" w:date="2020-11-20T19:25:00Z">
              <w:r w:rsidRPr="00F01329">
                <w:rPr>
                  <w:rFonts w:eastAsia="Times New Roman"/>
                  <w:lang w:val="en-US"/>
                </w:rPr>
                <w:t>0.10</w:t>
              </w:r>
            </w:ins>
          </w:p>
        </w:tc>
        <w:tc>
          <w:tcPr>
            <w:tcW w:w="1423" w:type="dxa"/>
            <w:noWrap/>
            <w:vAlign w:val="center"/>
          </w:tcPr>
          <w:p w14:paraId="6AABCCF7" w14:textId="77777777" w:rsidR="009B0098" w:rsidRPr="00F01329" w:rsidRDefault="009B0098" w:rsidP="00AF0D4C">
            <w:pPr>
              <w:spacing w:after="0"/>
              <w:jc w:val="center"/>
              <w:rPr>
                <w:ins w:id="8501" w:author="China Telecom" w:date="2020-11-20T19:25:00Z"/>
              </w:rPr>
            </w:pPr>
            <w:ins w:id="8502" w:author="China Telecom" w:date="2020-11-20T19:25:00Z">
              <w:r w:rsidRPr="00F01329">
                <w:rPr>
                  <w:rFonts w:eastAsia="Times New Roman"/>
                  <w:lang w:val="en-US"/>
                </w:rPr>
                <w:t>-15.90</w:t>
              </w:r>
            </w:ins>
          </w:p>
        </w:tc>
      </w:tr>
      <w:tr w:rsidR="009B0098" w:rsidRPr="00804B30" w14:paraId="7D281026" w14:textId="77777777" w:rsidTr="00AF0D4C">
        <w:trPr>
          <w:trHeight w:val="181"/>
          <w:ins w:id="8503" w:author="China Telecom" w:date="2020-11-20T19:25:00Z"/>
        </w:trPr>
        <w:tc>
          <w:tcPr>
            <w:tcW w:w="4009" w:type="dxa"/>
            <w:noWrap/>
            <w:vAlign w:val="bottom"/>
          </w:tcPr>
          <w:p w14:paraId="2E2E2078" w14:textId="77777777" w:rsidR="009B0098" w:rsidRPr="00F01329" w:rsidRDefault="009B0098" w:rsidP="00AF0D4C">
            <w:pPr>
              <w:spacing w:after="0"/>
              <w:rPr>
                <w:ins w:id="8504" w:author="China Telecom" w:date="2020-11-20T19:25:00Z"/>
              </w:rPr>
            </w:pPr>
            <w:ins w:id="8505" w:author="China Telecom" w:date="2020-11-20T19:25:00Z">
              <w:r w:rsidRPr="00F01329">
                <w:rPr>
                  <w:rFonts w:eastAsia="Times New Roman"/>
                  <w:color w:val="000000"/>
                  <w:lang w:val="en-US"/>
                </w:rPr>
                <w:t>PUCCH Format 1</w:t>
              </w:r>
            </w:ins>
          </w:p>
        </w:tc>
        <w:tc>
          <w:tcPr>
            <w:tcW w:w="1423" w:type="dxa"/>
            <w:noWrap/>
            <w:vAlign w:val="center"/>
          </w:tcPr>
          <w:p w14:paraId="3AA07462" w14:textId="77777777" w:rsidR="009B0098" w:rsidRPr="00F01329" w:rsidRDefault="009B0098" w:rsidP="00AF0D4C">
            <w:pPr>
              <w:spacing w:after="0"/>
              <w:jc w:val="center"/>
              <w:rPr>
                <w:ins w:id="8506" w:author="China Telecom" w:date="2020-11-20T19:25:00Z"/>
              </w:rPr>
            </w:pPr>
            <w:ins w:id="8507" w:author="China Telecom" w:date="2020-11-20T19:25:00Z">
              <w:r w:rsidRPr="00F01329">
                <w:rPr>
                  <w:rFonts w:eastAsia="Times New Roman"/>
                  <w:color w:val="000000"/>
                  <w:lang w:val="en-US"/>
                </w:rPr>
                <w:t>7</w:t>
              </w:r>
            </w:ins>
          </w:p>
        </w:tc>
        <w:tc>
          <w:tcPr>
            <w:tcW w:w="1494" w:type="dxa"/>
            <w:noWrap/>
            <w:vAlign w:val="center"/>
          </w:tcPr>
          <w:p w14:paraId="389DB6CF" w14:textId="77777777" w:rsidR="009B0098" w:rsidRPr="00F01329" w:rsidRDefault="009B0098" w:rsidP="00AF0D4C">
            <w:pPr>
              <w:spacing w:after="0"/>
              <w:jc w:val="center"/>
              <w:rPr>
                <w:ins w:id="8508" w:author="China Telecom" w:date="2020-11-20T19:25:00Z"/>
              </w:rPr>
            </w:pPr>
            <w:ins w:id="8509" w:author="China Telecom" w:date="2020-11-20T19:25:00Z">
              <w:r w:rsidRPr="00F01329">
                <w:rPr>
                  <w:rFonts w:eastAsia="Times New Roman"/>
                  <w:color w:val="000000"/>
                  <w:lang w:val="en-US"/>
                </w:rPr>
                <w:t>105.94</w:t>
              </w:r>
            </w:ins>
          </w:p>
        </w:tc>
        <w:tc>
          <w:tcPr>
            <w:tcW w:w="1423" w:type="dxa"/>
            <w:noWrap/>
            <w:vAlign w:val="center"/>
          </w:tcPr>
          <w:p w14:paraId="157AE98F" w14:textId="77777777" w:rsidR="009B0098" w:rsidRPr="00F01329" w:rsidRDefault="009B0098" w:rsidP="00AF0D4C">
            <w:pPr>
              <w:spacing w:after="0"/>
              <w:jc w:val="center"/>
              <w:rPr>
                <w:ins w:id="8510" w:author="China Telecom" w:date="2020-11-20T19:25:00Z"/>
              </w:rPr>
            </w:pPr>
            <w:ins w:id="8511" w:author="China Telecom" w:date="2020-11-20T19:25:00Z">
              <w:r w:rsidRPr="00F01329">
                <w:rPr>
                  <w:rFonts w:eastAsia="Times New Roman"/>
                  <w:color w:val="000000"/>
                  <w:lang w:val="en-US"/>
                </w:rPr>
                <w:t>2.05</w:t>
              </w:r>
            </w:ins>
          </w:p>
        </w:tc>
        <w:tc>
          <w:tcPr>
            <w:tcW w:w="1423" w:type="dxa"/>
            <w:noWrap/>
            <w:vAlign w:val="center"/>
          </w:tcPr>
          <w:p w14:paraId="275EDBEE" w14:textId="77777777" w:rsidR="009B0098" w:rsidRPr="00F01329" w:rsidRDefault="009B0098" w:rsidP="00AF0D4C">
            <w:pPr>
              <w:spacing w:after="0"/>
              <w:jc w:val="center"/>
              <w:rPr>
                <w:ins w:id="8512" w:author="China Telecom" w:date="2020-11-20T19:25:00Z"/>
              </w:rPr>
            </w:pPr>
            <w:ins w:id="8513" w:author="China Telecom" w:date="2020-11-20T19:25:00Z">
              <w:r w:rsidRPr="00F01329">
                <w:rPr>
                  <w:rFonts w:eastAsia="Times New Roman"/>
                  <w:color w:val="000000"/>
                  <w:lang w:val="en-US"/>
                </w:rPr>
                <w:t>-17.16</w:t>
              </w:r>
            </w:ins>
          </w:p>
        </w:tc>
      </w:tr>
      <w:tr w:rsidR="009B0098" w:rsidRPr="00804B30" w14:paraId="27BE306E" w14:textId="77777777" w:rsidTr="00AF0D4C">
        <w:trPr>
          <w:trHeight w:val="181"/>
          <w:ins w:id="8514" w:author="China Telecom" w:date="2020-11-20T19:25:00Z"/>
        </w:trPr>
        <w:tc>
          <w:tcPr>
            <w:tcW w:w="4009" w:type="dxa"/>
            <w:noWrap/>
            <w:vAlign w:val="bottom"/>
          </w:tcPr>
          <w:p w14:paraId="05008815" w14:textId="77777777" w:rsidR="009B0098" w:rsidRPr="00F01329" w:rsidRDefault="009B0098" w:rsidP="00AF0D4C">
            <w:pPr>
              <w:spacing w:after="0"/>
              <w:rPr>
                <w:ins w:id="8515" w:author="China Telecom" w:date="2020-11-20T19:25:00Z"/>
              </w:rPr>
            </w:pPr>
            <w:ins w:id="8516" w:author="China Telecom" w:date="2020-11-20T19:25:00Z">
              <w:r w:rsidRPr="00F01329">
                <w:rPr>
                  <w:rFonts w:eastAsia="Times New Roman"/>
                  <w:color w:val="000000"/>
                  <w:lang w:val="en-US"/>
                </w:rPr>
                <w:t>PUCCH Format 3 11bits</w:t>
              </w:r>
            </w:ins>
          </w:p>
        </w:tc>
        <w:tc>
          <w:tcPr>
            <w:tcW w:w="1423" w:type="dxa"/>
            <w:noWrap/>
            <w:vAlign w:val="center"/>
          </w:tcPr>
          <w:p w14:paraId="00712DED" w14:textId="77777777" w:rsidR="009B0098" w:rsidRPr="00F01329" w:rsidRDefault="009B0098" w:rsidP="00AF0D4C">
            <w:pPr>
              <w:spacing w:after="0"/>
              <w:jc w:val="center"/>
              <w:rPr>
                <w:ins w:id="8517" w:author="China Telecom" w:date="2020-11-20T19:25:00Z"/>
              </w:rPr>
            </w:pPr>
            <w:ins w:id="8518" w:author="China Telecom" w:date="2020-11-20T19:25:00Z">
              <w:r w:rsidRPr="00F01329">
                <w:rPr>
                  <w:rFonts w:eastAsia="Times New Roman"/>
                  <w:color w:val="000000"/>
                  <w:lang w:val="en-US"/>
                </w:rPr>
                <w:t>7</w:t>
              </w:r>
            </w:ins>
          </w:p>
        </w:tc>
        <w:tc>
          <w:tcPr>
            <w:tcW w:w="1494" w:type="dxa"/>
            <w:noWrap/>
            <w:vAlign w:val="center"/>
          </w:tcPr>
          <w:p w14:paraId="10FB9B97" w14:textId="77777777" w:rsidR="009B0098" w:rsidRPr="00F01329" w:rsidRDefault="009B0098" w:rsidP="00AF0D4C">
            <w:pPr>
              <w:spacing w:after="0"/>
              <w:jc w:val="center"/>
              <w:rPr>
                <w:ins w:id="8519" w:author="China Telecom" w:date="2020-11-20T19:25:00Z"/>
              </w:rPr>
            </w:pPr>
            <w:ins w:id="8520" w:author="China Telecom" w:date="2020-11-20T19:25:00Z">
              <w:r w:rsidRPr="00F01329">
                <w:rPr>
                  <w:rFonts w:eastAsia="Times New Roman"/>
                  <w:color w:val="000000"/>
                  <w:lang w:val="en-US"/>
                </w:rPr>
                <w:t>105.62</w:t>
              </w:r>
            </w:ins>
          </w:p>
        </w:tc>
        <w:tc>
          <w:tcPr>
            <w:tcW w:w="1423" w:type="dxa"/>
            <w:noWrap/>
            <w:vAlign w:val="center"/>
          </w:tcPr>
          <w:p w14:paraId="1F8CB611" w14:textId="77777777" w:rsidR="009B0098" w:rsidRPr="00F01329" w:rsidRDefault="009B0098" w:rsidP="00AF0D4C">
            <w:pPr>
              <w:spacing w:after="0"/>
              <w:jc w:val="center"/>
              <w:rPr>
                <w:ins w:id="8521" w:author="China Telecom" w:date="2020-11-20T19:25:00Z"/>
              </w:rPr>
            </w:pPr>
            <w:ins w:id="8522" w:author="China Telecom" w:date="2020-11-20T19:25:00Z">
              <w:r w:rsidRPr="00F01329">
                <w:rPr>
                  <w:rFonts w:eastAsia="Times New Roman"/>
                  <w:color w:val="000000"/>
                  <w:lang w:val="en-US"/>
                </w:rPr>
                <w:t>2.11</w:t>
              </w:r>
            </w:ins>
          </w:p>
        </w:tc>
        <w:tc>
          <w:tcPr>
            <w:tcW w:w="1423" w:type="dxa"/>
            <w:noWrap/>
            <w:vAlign w:val="center"/>
          </w:tcPr>
          <w:p w14:paraId="743170B8" w14:textId="77777777" w:rsidR="009B0098" w:rsidRPr="00F01329" w:rsidRDefault="009B0098" w:rsidP="00AF0D4C">
            <w:pPr>
              <w:spacing w:after="0"/>
              <w:jc w:val="center"/>
              <w:rPr>
                <w:ins w:id="8523" w:author="China Telecom" w:date="2020-11-20T19:25:00Z"/>
              </w:rPr>
            </w:pPr>
            <w:ins w:id="8524" w:author="China Telecom" w:date="2020-11-20T19:25:00Z">
              <w:r w:rsidRPr="00F01329">
                <w:rPr>
                  <w:rFonts w:eastAsia="Times New Roman"/>
                  <w:color w:val="000000"/>
                  <w:lang w:val="en-US"/>
                </w:rPr>
                <w:t>-17.48</w:t>
              </w:r>
            </w:ins>
          </w:p>
        </w:tc>
      </w:tr>
      <w:tr w:rsidR="009B0098" w:rsidRPr="00804B30" w14:paraId="7C123277" w14:textId="77777777" w:rsidTr="00AF0D4C">
        <w:trPr>
          <w:trHeight w:val="181"/>
          <w:ins w:id="8525" w:author="China Telecom" w:date="2020-11-20T19:25:00Z"/>
        </w:trPr>
        <w:tc>
          <w:tcPr>
            <w:tcW w:w="4009" w:type="dxa"/>
            <w:noWrap/>
            <w:vAlign w:val="bottom"/>
          </w:tcPr>
          <w:p w14:paraId="4654A548" w14:textId="77777777" w:rsidR="009B0098" w:rsidRPr="00F01329" w:rsidRDefault="009B0098" w:rsidP="00AF0D4C">
            <w:pPr>
              <w:spacing w:after="0"/>
              <w:rPr>
                <w:ins w:id="8526" w:author="China Telecom" w:date="2020-11-20T19:25:00Z"/>
              </w:rPr>
            </w:pPr>
            <w:ins w:id="8527" w:author="China Telecom" w:date="2020-11-20T19:25:00Z">
              <w:r w:rsidRPr="00F01329">
                <w:rPr>
                  <w:rFonts w:eastAsia="Times New Roman"/>
                  <w:color w:val="000000"/>
                  <w:lang w:val="en-US"/>
                </w:rPr>
                <w:t>PUCCH Format 3 22bits</w:t>
              </w:r>
            </w:ins>
          </w:p>
        </w:tc>
        <w:tc>
          <w:tcPr>
            <w:tcW w:w="1423" w:type="dxa"/>
            <w:noWrap/>
            <w:vAlign w:val="center"/>
          </w:tcPr>
          <w:p w14:paraId="38559346" w14:textId="77777777" w:rsidR="009B0098" w:rsidRPr="00F01329" w:rsidRDefault="009B0098" w:rsidP="00AF0D4C">
            <w:pPr>
              <w:spacing w:after="0"/>
              <w:jc w:val="center"/>
              <w:rPr>
                <w:ins w:id="8528" w:author="China Telecom" w:date="2020-11-20T19:25:00Z"/>
              </w:rPr>
            </w:pPr>
            <w:ins w:id="8529" w:author="China Telecom" w:date="2020-11-20T19:25:00Z">
              <w:r w:rsidRPr="00F01329">
                <w:rPr>
                  <w:rFonts w:eastAsia="Times New Roman"/>
                  <w:color w:val="000000"/>
                  <w:lang w:val="en-US"/>
                </w:rPr>
                <w:t>7</w:t>
              </w:r>
            </w:ins>
          </w:p>
        </w:tc>
        <w:tc>
          <w:tcPr>
            <w:tcW w:w="1494" w:type="dxa"/>
            <w:noWrap/>
            <w:vAlign w:val="center"/>
          </w:tcPr>
          <w:p w14:paraId="45FFAF48" w14:textId="77777777" w:rsidR="009B0098" w:rsidRPr="00F01329" w:rsidRDefault="009B0098" w:rsidP="00AF0D4C">
            <w:pPr>
              <w:spacing w:after="0"/>
              <w:jc w:val="center"/>
              <w:rPr>
                <w:ins w:id="8530" w:author="China Telecom" w:date="2020-11-20T19:25:00Z"/>
                <w:noProof/>
              </w:rPr>
            </w:pPr>
            <w:ins w:id="8531" w:author="China Telecom" w:date="2020-11-20T19:25:00Z">
              <w:r w:rsidRPr="00F01329">
                <w:rPr>
                  <w:rFonts w:eastAsia="Times New Roman"/>
                  <w:color w:val="000000"/>
                  <w:lang w:val="en-US"/>
                </w:rPr>
                <w:t>102.78</w:t>
              </w:r>
            </w:ins>
          </w:p>
        </w:tc>
        <w:tc>
          <w:tcPr>
            <w:tcW w:w="1423" w:type="dxa"/>
            <w:noWrap/>
            <w:vAlign w:val="center"/>
          </w:tcPr>
          <w:p w14:paraId="7CF4489A" w14:textId="77777777" w:rsidR="009B0098" w:rsidRPr="00F01329" w:rsidRDefault="009B0098" w:rsidP="00AF0D4C">
            <w:pPr>
              <w:spacing w:after="0"/>
              <w:jc w:val="center"/>
              <w:rPr>
                <w:ins w:id="8532" w:author="China Telecom" w:date="2020-11-20T19:25:00Z"/>
                <w:noProof/>
              </w:rPr>
            </w:pPr>
            <w:ins w:id="8533" w:author="China Telecom" w:date="2020-11-20T19:25:00Z">
              <w:r w:rsidRPr="00F01329">
                <w:rPr>
                  <w:rFonts w:eastAsia="Times New Roman"/>
                  <w:color w:val="000000"/>
                  <w:lang w:val="en-US"/>
                </w:rPr>
                <w:t>1.99</w:t>
              </w:r>
            </w:ins>
          </w:p>
        </w:tc>
        <w:tc>
          <w:tcPr>
            <w:tcW w:w="1423" w:type="dxa"/>
            <w:noWrap/>
            <w:vAlign w:val="center"/>
          </w:tcPr>
          <w:p w14:paraId="429227EB" w14:textId="77777777" w:rsidR="009B0098" w:rsidRPr="00F01329" w:rsidRDefault="009B0098" w:rsidP="00AF0D4C">
            <w:pPr>
              <w:spacing w:after="0"/>
              <w:jc w:val="center"/>
              <w:rPr>
                <w:ins w:id="8534" w:author="China Telecom" w:date="2020-11-20T19:25:00Z"/>
                <w:noProof/>
              </w:rPr>
            </w:pPr>
            <w:ins w:id="8535" w:author="China Telecom" w:date="2020-11-20T19:25:00Z">
              <w:r w:rsidRPr="00F01329">
                <w:rPr>
                  <w:rFonts w:eastAsia="Times New Roman"/>
                  <w:color w:val="000000"/>
                  <w:lang w:val="en-US"/>
                </w:rPr>
                <w:t>-20.32</w:t>
              </w:r>
            </w:ins>
          </w:p>
        </w:tc>
      </w:tr>
      <w:tr w:rsidR="009B0098" w:rsidRPr="00804B30" w14:paraId="6A0E154F" w14:textId="77777777" w:rsidTr="00AF0D4C">
        <w:trPr>
          <w:trHeight w:val="181"/>
          <w:ins w:id="8536" w:author="China Telecom" w:date="2020-11-20T19:25:00Z"/>
        </w:trPr>
        <w:tc>
          <w:tcPr>
            <w:tcW w:w="4009" w:type="dxa"/>
            <w:noWrap/>
            <w:vAlign w:val="bottom"/>
          </w:tcPr>
          <w:p w14:paraId="6127061A" w14:textId="77777777" w:rsidR="009B0098" w:rsidRPr="00F01329" w:rsidRDefault="009B0098" w:rsidP="00AF0D4C">
            <w:pPr>
              <w:spacing w:after="0"/>
              <w:rPr>
                <w:ins w:id="8537" w:author="China Telecom" w:date="2020-11-20T19:25:00Z"/>
              </w:rPr>
            </w:pPr>
            <w:ins w:id="8538" w:author="China Telecom" w:date="2020-11-20T19:25:00Z">
              <w:r w:rsidRPr="00F01329">
                <w:rPr>
                  <w:rFonts w:eastAsia="Times New Roman"/>
                  <w:color w:val="000000"/>
                  <w:lang w:val="en-US"/>
                </w:rPr>
                <w:t>SSB</w:t>
              </w:r>
            </w:ins>
          </w:p>
        </w:tc>
        <w:tc>
          <w:tcPr>
            <w:tcW w:w="1423" w:type="dxa"/>
            <w:noWrap/>
            <w:vAlign w:val="center"/>
          </w:tcPr>
          <w:p w14:paraId="3121EB7D" w14:textId="77777777" w:rsidR="009B0098" w:rsidRPr="00F01329" w:rsidRDefault="009B0098" w:rsidP="00AF0D4C">
            <w:pPr>
              <w:spacing w:after="0"/>
              <w:jc w:val="center"/>
              <w:rPr>
                <w:ins w:id="8539" w:author="China Telecom" w:date="2020-11-20T19:25:00Z"/>
              </w:rPr>
            </w:pPr>
            <w:ins w:id="8540" w:author="China Telecom" w:date="2020-11-20T19:25:00Z">
              <w:r w:rsidRPr="00F01329">
                <w:rPr>
                  <w:rFonts w:eastAsia="Times New Roman"/>
                  <w:color w:val="000000"/>
                  <w:lang w:val="en-US"/>
                </w:rPr>
                <w:t>7</w:t>
              </w:r>
            </w:ins>
          </w:p>
        </w:tc>
        <w:tc>
          <w:tcPr>
            <w:tcW w:w="1494" w:type="dxa"/>
            <w:noWrap/>
            <w:vAlign w:val="center"/>
          </w:tcPr>
          <w:p w14:paraId="7D53DE4B" w14:textId="77777777" w:rsidR="009B0098" w:rsidRPr="00F01329" w:rsidRDefault="009B0098" w:rsidP="00AF0D4C">
            <w:pPr>
              <w:spacing w:after="0"/>
              <w:jc w:val="center"/>
              <w:rPr>
                <w:ins w:id="8541" w:author="China Telecom" w:date="2020-11-20T19:25:00Z"/>
              </w:rPr>
            </w:pPr>
            <w:ins w:id="8542" w:author="China Telecom" w:date="2020-11-20T19:25:00Z">
              <w:r w:rsidRPr="00F01329">
                <w:rPr>
                  <w:rFonts w:eastAsia="Times New Roman"/>
                  <w:color w:val="000000"/>
                  <w:lang w:val="en-US"/>
                </w:rPr>
                <w:t>120.44</w:t>
              </w:r>
            </w:ins>
          </w:p>
        </w:tc>
        <w:tc>
          <w:tcPr>
            <w:tcW w:w="1423" w:type="dxa"/>
            <w:noWrap/>
            <w:vAlign w:val="center"/>
          </w:tcPr>
          <w:p w14:paraId="1583D2D1" w14:textId="77777777" w:rsidR="009B0098" w:rsidRPr="00F01329" w:rsidRDefault="009B0098" w:rsidP="00AF0D4C">
            <w:pPr>
              <w:spacing w:after="0"/>
              <w:jc w:val="center"/>
              <w:rPr>
                <w:ins w:id="8543" w:author="China Telecom" w:date="2020-11-20T19:25:00Z"/>
              </w:rPr>
            </w:pPr>
            <w:ins w:id="8544" w:author="China Telecom" w:date="2020-11-20T19:25:00Z">
              <w:r w:rsidRPr="00F01329">
                <w:rPr>
                  <w:rFonts w:eastAsia="Times New Roman"/>
                  <w:color w:val="000000"/>
                  <w:lang w:val="en-US"/>
                </w:rPr>
                <w:t>4.36</w:t>
              </w:r>
            </w:ins>
          </w:p>
        </w:tc>
        <w:tc>
          <w:tcPr>
            <w:tcW w:w="1423" w:type="dxa"/>
            <w:noWrap/>
            <w:vAlign w:val="center"/>
          </w:tcPr>
          <w:p w14:paraId="7D3B613B" w14:textId="77777777" w:rsidR="009B0098" w:rsidRPr="00F01329" w:rsidRDefault="009B0098" w:rsidP="00AF0D4C">
            <w:pPr>
              <w:spacing w:after="0"/>
              <w:jc w:val="center"/>
              <w:rPr>
                <w:ins w:id="8545" w:author="China Telecom" w:date="2020-11-20T19:25:00Z"/>
              </w:rPr>
            </w:pPr>
            <w:ins w:id="8546" w:author="China Telecom" w:date="2020-11-20T19:25:00Z">
              <w:r w:rsidRPr="00F01329">
                <w:rPr>
                  <w:rFonts w:eastAsia="Times New Roman"/>
                  <w:color w:val="000000"/>
                  <w:lang w:val="en-US"/>
                </w:rPr>
                <w:t>-2.66</w:t>
              </w:r>
            </w:ins>
          </w:p>
        </w:tc>
      </w:tr>
      <w:tr w:rsidR="009B0098" w:rsidRPr="00804B30" w14:paraId="56A7A771" w14:textId="77777777" w:rsidTr="00AF0D4C">
        <w:trPr>
          <w:trHeight w:val="181"/>
          <w:ins w:id="8547" w:author="China Telecom" w:date="2020-11-20T19:25:00Z"/>
        </w:trPr>
        <w:tc>
          <w:tcPr>
            <w:tcW w:w="4009" w:type="dxa"/>
            <w:noWrap/>
            <w:vAlign w:val="bottom"/>
          </w:tcPr>
          <w:p w14:paraId="395461B9" w14:textId="77777777" w:rsidR="009B0098" w:rsidRPr="00F01329" w:rsidRDefault="009B0098" w:rsidP="00AF0D4C">
            <w:pPr>
              <w:spacing w:after="0"/>
              <w:rPr>
                <w:ins w:id="8548" w:author="China Telecom" w:date="2020-11-20T19:25:00Z"/>
              </w:rPr>
            </w:pPr>
            <w:ins w:id="8549" w:author="China Telecom" w:date="2020-11-20T19:25:00Z">
              <w:r w:rsidRPr="00F01329">
                <w:rPr>
                  <w:rFonts w:eastAsia="Times New Roman"/>
                  <w:color w:val="000000"/>
                  <w:lang w:val="en-US"/>
                </w:rPr>
                <w:t>PRACH Format B4</w:t>
              </w:r>
            </w:ins>
          </w:p>
        </w:tc>
        <w:tc>
          <w:tcPr>
            <w:tcW w:w="1423" w:type="dxa"/>
            <w:noWrap/>
            <w:vAlign w:val="center"/>
          </w:tcPr>
          <w:p w14:paraId="7535D0DE" w14:textId="77777777" w:rsidR="009B0098" w:rsidRPr="00F01329" w:rsidRDefault="009B0098" w:rsidP="00AF0D4C">
            <w:pPr>
              <w:spacing w:after="0"/>
              <w:jc w:val="center"/>
              <w:rPr>
                <w:ins w:id="8550" w:author="China Telecom" w:date="2020-11-20T19:25:00Z"/>
              </w:rPr>
            </w:pPr>
            <w:ins w:id="8551" w:author="China Telecom" w:date="2020-11-20T19:25:00Z">
              <w:r w:rsidRPr="00F01329">
                <w:rPr>
                  <w:rFonts w:eastAsia="Times New Roman"/>
                  <w:color w:val="000000"/>
                  <w:lang w:val="en-US"/>
                </w:rPr>
                <w:t>5</w:t>
              </w:r>
            </w:ins>
          </w:p>
        </w:tc>
        <w:tc>
          <w:tcPr>
            <w:tcW w:w="1494" w:type="dxa"/>
            <w:noWrap/>
            <w:vAlign w:val="center"/>
          </w:tcPr>
          <w:p w14:paraId="2C9ACC9C" w14:textId="77777777" w:rsidR="009B0098" w:rsidRPr="00F01329" w:rsidRDefault="009B0098" w:rsidP="00AF0D4C">
            <w:pPr>
              <w:spacing w:after="0"/>
              <w:jc w:val="center"/>
              <w:rPr>
                <w:ins w:id="8552" w:author="China Telecom" w:date="2020-11-20T19:25:00Z"/>
              </w:rPr>
            </w:pPr>
            <w:ins w:id="8553" w:author="China Telecom" w:date="2020-11-20T19:25:00Z">
              <w:r w:rsidRPr="00F01329">
                <w:rPr>
                  <w:rFonts w:eastAsia="Times New Roman"/>
                  <w:color w:val="000000"/>
                  <w:lang w:val="en-US"/>
                </w:rPr>
                <w:t>102.80</w:t>
              </w:r>
            </w:ins>
          </w:p>
        </w:tc>
        <w:tc>
          <w:tcPr>
            <w:tcW w:w="1423" w:type="dxa"/>
            <w:noWrap/>
            <w:vAlign w:val="center"/>
          </w:tcPr>
          <w:p w14:paraId="49A84F2B" w14:textId="77777777" w:rsidR="009B0098" w:rsidRPr="00F01329" w:rsidRDefault="009B0098" w:rsidP="00AF0D4C">
            <w:pPr>
              <w:spacing w:after="0"/>
              <w:jc w:val="center"/>
              <w:rPr>
                <w:ins w:id="8554" w:author="China Telecom" w:date="2020-11-20T19:25:00Z"/>
              </w:rPr>
            </w:pPr>
            <w:ins w:id="8555" w:author="China Telecom" w:date="2020-11-20T19:25:00Z">
              <w:r w:rsidRPr="00F01329">
                <w:rPr>
                  <w:rFonts w:eastAsia="Times New Roman"/>
                  <w:color w:val="000000"/>
                  <w:lang w:val="en-US"/>
                </w:rPr>
                <w:t>6.93</w:t>
              </w:r>
            </w:ins>
          </w:p>
        </w:tc>
        <w:tc>
          <w:tcPr>
            <w:tcW w:w="1423" w:type="dxa"/>
            <w:noWrap/>
            <w:vAlign w:val="center"/>
          </w:tcPr>
          <w:p w14:paraId="58F1FDEF" w14:textId="77777777" w:rsidR="009B0098" w:rsidRPr="00F01329" w:rsidRDefault="009B0098" w:rsidP="00AF0D4C">
            <w:pPr>
              <w:spacing w:after="0"/>
              <w:jc w:val="center"/>
              <w:rPr>
                <w:ins w:id="8556" w:author="China Telecom" w:date="2020-11-20T19:25:00Z"/>
              </w:rPr>
            </w:pPr>
            <w:ins w:id="8557" w:author="China Telecom" w:date="2020-11-20T19:25:00Z">
              <w:r w:rsidRPr="00F01329">
                <w:rPr>
                  <w:rFonts w:eastAsia="Times New Roman"/>
                  <w:color w:val="000000"/>
                  <w:lang w:val="en-US"/>
                </w:rPr>
                <w:t>-20.30</w:t>
              </w:r>
            </w:ins>
          </w:p>
        </w:tc>
      </w:tr>
      <w:tr w:rsidR="009B0098" w:rsidRPr="00804B30" w14:paraId="6A2F0CD3" w14:textId="77777777" w:rsidTr="00AF0D4C">
        <w:trPr>
          <w:trHeight w:val="181"/>
          <w:ins w:id="8558" w:author="China Telecom" w:date="2020-11-20T19:25:00Z"/>
        </w:trPr>
        <w:tc>
          <w:tcPr>
            <w:tcW w:w="4009" w:type="dxa"/>
            <w:noWrap/>
            <w:vAlign w:val="bottom"/>
          </w:tcPr>
          <w:p w14:paraId="78CF9049" w14:textId="77777777" w:rsidR="009B0098" w:rsidRPr="00F01329" w:rsidRDefault="009B0098" w:rsidP="00AF0D4C">
            <w:pPr>
              <w:spacing w:after="0"/>
              <w:rPr>
                <w:ins w:id="8559" w:author="China Telecom" w:date="2020-11-20T19:25:00Z"/>
              </w:rPr>
            </w:pPr>
            <w:ins w:id="8560" w:author="China Telecom" w:date="2020-11-20T19:25:00Z">
              <w:r w:rsidRPr="00F01329">
                <w:rPr>
                  <w:rFonts w:eastAsia="Times New Roman"/>
                  <w:color w:val="000000"/>
                  <w:lang w:val="en-US"/>
                </w:rPr>
                <w:t>PRACH Format C2</w:t>
              </w:r>
            </w:ins>
          </w:p>
        </w:tc>
        <w:tc>
          <w:tcPr>
            <w:tcW w:w="1423" w:type="dxa"/>
            <w:noWrap/>
            <w:vAlign w:val="center"/>
          </w:tcPr>
          <w:p w14:paraId="4DDF327C" w14:textId="77777777" w:rsidR="009B0098" w:rsidRPr="00F01329" w:rsidRDefault="009B0098" w:rsidP="00AF0D4C">
            <w:pPr>
              <w:spacing w:after="0"/>
              <w:jc w:val="center"/>
              <w:rPr>
                <w:ins w:id="8561" w:author="China Telecom" w:date="2020-11-20T19:25:00Z"/>
              </w:rPr>
            </w:pPr>
            <w:ins w:id="8562" w:author="China Telecom" w:date="2020-11-20T19:25:00Z">
              <w:r w:rsidRPr="00F01329">
                <w:rPr>
                  <w:rFonts w:eastAsia="Times New Roman"/>
                  <w:lang w:val="en-US"/>
                </w:rPr>
                <w:t>1</w:t>
              </w:r>
            </w:ins>
          </w:p>
        </w:tc>
        <w:tc>
          <w:tcPr>
            <w:tcW w:w="1494" w:type="dxa"/>
            <w:noWrap/>
            <w:vAlign w:val="center"/>
          </w:tcPr>
          <w:p w14:paraId="06A0A388" w14:textId="77777777" w:rsidR="009B0098" w:rsidRPr="00F01329" w:rsidRDefault="009B0098" w:rsidP="00AF0D4C">
            <w:pPr>
              <w:spacing w:after="0"/>
              <w:jc w:val="center"/>
              <w:rPr>
                <w:ins w:id="8563" w:author="China Telecom" w:date="2020-11-20T19:25:00Z"/>
              </w:rPr>
            </w:pPr>
            <w:ins w:id="8564" w:author="China Telecom" w:date="2020-11-20T19:25:00Z">
              <w:r w:rsidRPr="00F01329">
                <w:rPr>
                  <w:rFonts w:eastAsia="Times New Roman"/>
                  <w:lang w:val="en-US"/>
                </w:rPr>
                <w:t>95.22</w:t>
              </w:r>
            </w:ins>
          </w:p>
        </w:tc>
        <w:tc>
          <w:tcPr>
            <w:tcW w:w="1423" w:type="dxa"/>
            <w:noWrap/>
            <w:vAlign w:val="center"/>
          </w:tcPr>
          <w:p w14:paraId="5BAE3BC5" w14:textId="77777777" w:rsidR="009B0098" w:rsidRPr="00F01329" w:rsidRDefault="009B0098" w:rsidP="00AF0D4C">
            <w:pPr>
              <w:spacing w:after="0"/>
              <w:jc w:val="center"/>
              <w:rPr>
                <w:ins w:id="8565" w:author="China Telecom" w:date="2020-11-20T19:25:00Z"/>
              </w:rPr>
            </w:pPr>
            <w:ins w:id="8566" w:author="China Telecom" w:date="2020-11-20T19:25:00Z">
              <w:r w:rsidRPr="00F01329">
                <w:rPr>
                  <w:rFonts w:eastAsia="Times New Roman"/>
                  <w:lang w:val="en-US"/>
                </w:rPr>
                <w:t>0.00</w:t>
              </w:r>
            </w:ins>
          </w:p>
        </w:tc>
        <w:tc>
          <w:tcPr>
            <w:tcW w:w="1423" w:type="dxa"/>
            <w:noWrap/>
            <w:vAlign w:val="center"/>
          </w:tcPr>
          <w:p w14:paraId="4637EA94" w14:textId="77777777" w:rsidR="009B0098" w:rsidRPr="00F01329" w:rsidRDefault="009B0098" w:rsidP="00AF0D4C">
            <w:pPr>
              <w:spacing w:after="0"/>
              <w:jc w:val="center"/>
              <w:rPr>
                <w:ins w:id="8567" w:author="China Telecom" w:date="2020-11-20T19:25:00Z"/>
              </w:rPr>
            </w:pPr>
            <w:ins w:id="8568" w:author="China Telecom" w:date="2020-11-20T19:25:00Z">
              <w:r w:rsidRPr="00F01329">
                <w:rPr>
                  <w:rFonts w:eastAsia="Times New Roman"/>
                  <w:lang w:val="en-US"/>
                </w:rPr>
                <w:t>-27.88</w:t>
              </w:r>
            </w:ins>
          </w:p>
        </w:tc>
      </w:tr>
      <w:tr w:rsidR="009B0098" w:rsidRPr="00804B30" w14:paraId="703C2F05" w14:textId="77777777" w:rsidTr="00AF0D4C">
        <w:trPr>
          <w:trHeight w:val="181"/>
          <w:ins w:id="8569" w:author="China Telecom" w:date="2020-11-20T19:25:00Z"/>
        </w:trPr>
        <w:tc>
          <w:tcPr>
            <w:tcW w:w="4009" w:type="dxa"/>
            <w:noWrap/>
            <w:vAlign w:val="bottom"/>
          </w:tcPr>
          <w:p w14:paraId="2A0BEB6C" w14:textId="77777777" w:rsidR="009B0098" w:rsidRPr="00F01329" w:rsidRDefault="009B0098" w:rsidP="00AF0D4C">
            <w:pPr>
              <w:spacing w:after="0"/>
              <w:rPr>
                <w:ins w:id="8570" w:author="China Telecom" w:date="2020-11-20T19:25:00Z"/>
              </w:rPr>
            </w:pPr>
            <w:ins w:id="8571" w:author="China Telecom" w:date="2020-11-20T19:25:00Z">
              <w:r w:rsidRPr="00F01329">
                <w:rPr>
                  <w:rFonts w:eastAsia="Times New Roman"/>
                  <w:color w:val="000000"/>
                  <w:lang w:val="en-US"/>
                </w:rPr>
                <w:t>PDCCH of Msg2</w:t>
              </w:r>
            </w:ins>
          </w:p>
        </w:tc>
        <w:tc>
          <w:tcPr>
            <w:tcW w:w="1423" w:type="dxa"/>
            <w:noWrap/>
            <w:vAlign w:val="center"/>
          </w:tcPr>
          <w:p w14:paraId="26534FE0" w14:textId="77777777" w:rsidR="009B0098" w:rsidRPr="00F01329" w:rsidRDefault="009B0098" w:rsidP="00AF0D4C">
            <w:pPr>
              <w:spacing w:after="0"/>
              <w:jc w:val="center"/>
              <w:rPr>
                <w:ins w:id="8572" w:author="China Telecom" w:date="2020-11-20T19:25:00Z"/>
              </w:rPr>
            </w:pPr>
            <w:ins w:id="8573" w:author="China Telecom" w:date="2020-11-20T19:25:00Z">
              <w:r w:rsidRPr="00F01329">
                <w:rPr>
                  <w:rFonts w:eastAsia="Times New Roman"/>
                  <w:color w:val="000000"/>
                  <w:lang w:val="en-US"/>
                </w:rPr>
                <w:t>4</w:t>
              </w:r>
            </w:ins>
          </w:p>
        </w:tc>
        <w:tc>
          <w:tcPr>
            <w:tcW w:w="1494" w:type="dxa"/>
            <w:noWrap/>
            <w:vAlign w:val="center"/>
          </w:tcPr>
          <w:p w14:paraId="652BFC58" w14:textId="77777777" w:rsidR="009B0098" w:rsidRPr="00F01329" w:rsidRDefault="009B0098" w:rsidP="00AF0D4C">
            <w:pPr>
              <w:spacing w:after="0"/>
              <w:jc w:val="center"/>
              <w:rPr>
                <w:ins w:id="8574" w:author="China Telecom" w:date="2020-11-20T19:25:00Z"/>
              </w:rPr>
            </w:pPr>
            <w:ins w:id="8575" w:author="China Telecom" w:date="2020-11-20T19:25:00Z">
              <w:r w:rsidRPr="00F01329">
                <w:rPr>
                  <w:rFonts w:eastAsia="Times New Roman"/>
                  <w:color w:val="000000"/>
                  <w:lang w:val="en-US"/>
                </w:rPr>
                <w:t>118.58</w:t>
              </w:r>
            </w:ins>
          </w:p>
        </w:tc>
        <w:tc>
          <w:tcPr>
            <w:tcW w:w="1423" w:type="dxa"/>
            <w:noWrap/>
            <w:vAlign w:val="center"/>
          </w:tcPr>
          <w:p w14:paraId="637CB01B" w14:textId="77777777" w:rsidR="009B0098" w:rsidRPr="00F01329" w:rsidRDefault="009B0098" w:rsidP="00AF0D4C">
            <w:pPr>
              <w:spacing w:after="0"/>
              <w:jc w:val="center"/>
              <w:rPr>
                <w:ins w:id="8576" w:author="China Telecom" w:date="2020-11-20T19:25:00Z"/>
              </w:rPr>
            </w:pPr>
            <w:ins w:id="8577" w:author="China Telecom" w:date="2020-11-20T19:25:00Z">
              <w:r w:rsidRPr="00F01329">
                <w:rPr>
                  <w:rFonts w:eastAsia="Times New Roman"/>
                  <w:color w:val="000000"/>
                  <w:lang w:val="en-US"/>
                </w:rPr>
                <w:t>0.23</w:t>
              </w:r>
            </w:ins>
          </w:p>
        </w:tc>
        <w:tc>
          <w:tcPr>
            <w:tcW w:w="1423" w:type="dxa"/>
            <w:noWrap/>
            <w:vAlign w:val="center"/>
          </w:tcPr>
          <w:p w14:paraId="417CEA7A" w14:textId="77777777" w:rsidR="009B0098" w:rsidRPr="00F01329" w:rsidRDefault="009B0098" w:rsidP="00AF0D4C">
            <w:pPr>
              <w:spacing w:after="0"/>
              <w:jc w:val="center"/>
              <w:rPr>
                <w:ins w:id="8578" w:author="China Telecom" w:date="2020-11-20T19:25:00Z"/>
              </w:rPr>
            </w:pPr>
            <w:ins w:id="8579" w:author="China Telecom" w:date="2020-11-20T19:25:00Z">
              <w:r w:rsidRPr="00F01329">
                <w:rPr>
                  <w:rFonts w:eastAsia="Times New Roman"/>
                  <w:color w:val="000000"/>
                  <w:lang w:val="en-US"/>
                </w:rPr>
                <w:t>-4.52</w:t>
              </w:r>
            </w:ins>
          </w:p>
        </w:tc>
      </w:tr>
      <w:tr w:rsidR="009B0098" w:rsidRPr="00804B30" w14:paraId="31C28E04" w14:textId="77777777" w:rsidTr="00AF0D4C">
        <w:trPr>
          <w:trHeight w:val="181"/>
          <w:ins w:id="8580" w:author="China Telecom" w:date="2020-11-20T19:25:00Z"/>
        </w:trPr>
        <w:tc>
          <w:tcPr>
            <w:tcW w:w="4009" w:type="dxa"/>
            <w:noWrap/>
            <w:vAlign w:val="bottom"/>
          </w:tcPr>
          <w:p w14:paraId="4FE4D7D0" w14:textId="77777777" w:rsidR="009B0098" w:rsidRPr="00F01329" w:rsidRDefault="009B0098" w:rsidP="00AF0D4C">
            <w:pPr>
              <w:spacing w:after="0"/>
              <w:rPr>
                <w:ins w:id="8581" w:author="China Telecom" w:date="2020-11-20T19:25:00Z"/>
              </w:rPr>
            </w:pPr>
            <w:ins w:id="8582" w:author="China Telecom" w:date="2020-11-20T19:25:00Z">
              <w:r w:rsidRPr="00F01329">
                <w:rPr>
                  <w:rFonts w:eastAsia="Times New Roman"/>
                  <w:color w:val="000000"/>
                  <w:lang w:val="en-US"/>
                </w:rPr>
                <w:t>PDSCH of Msg2 DDDSU</w:t>
              </w:r>
            </w:ins>
          </w:p>
        </w:tc>
        <w:tc>
          <w:tcPr>
            <w:tcW w:w="1423" w:type="dxa"/>
            <w:noWrap/>
            <w:vAlign w:val="center"/>
          </w:tcPr>
          <w:p w14:paraId="1938304A" w14:textId="77777777" w:rsidR="009B0098" w:rsidRPr="00F01329" w:rsidRDefault="009B0098" w:rsidP="00AF0D4C">
            <w:pPr>
              <w:spacing w:after="0"/>
              <w:jc w:val="center"/>
              <w:rPr>
                <w:ins w:id="8583" w:author="China Telecom" w:date="2020-11-20T19:25:00Z"/>
              </w:rPr>
            </w:pPr>
            <w:ins w:id="8584" w:author="China Telecom" w:date="2020-11-20T19:25:00Z">
              <w:r w:rsidRPr="00F01329">
                <w:rPr>
                  <w:rFonts w:eastAsia="Times New Roman"/>
                  <w:lang w:val="en-US"/>
                </w:rPr>
                <w:t>2</w:t>
              </w:r>
            </w:ins>
          </w:p>
        </w:tc>
        <w:tc>
          <w:tcPr>
            <w:tcW w:w="1494" w:type="dxa"/>
            <w:noWrap/>
            <w:vAlign w:val="center"/>
          </w:tcPr>
          <w:p w14:paraId="1BA145AD" w14:textId="77777777" w:rsidR="009B0098" w:rsidRPr="00F01329" w:rsidRDefault="009B0098" w:rsidP="00AF0D4C">
            <w:pPr>
              <w:spacing w:after="0"/>
              <w:jc w:val="center"/>
              <w:rPr>
                <w:ins w:id="8585" w:author="China Telecom" w:date="2020-11-20T19:25:00Z"/>
              </w:rPr>
            </w:pPr>
            <w:ins w:id="8586" w:author="China Telecom" w:date="2020-11-20T19:25:00Z">
              <w:r w:rsidRPr="00F01329">
                <w:rPr>
                  <w:rFonts w:eastAsia="Times New Roman"/>
                  <w:lang w:val="en-US"/>
                </w:rPr>
                <w:t>122.63</w:t>
              </w:r>
            </w:ins>
          </w:p>
        </w:tc>
        <w:tc>
          <w:tcPr>
            <w:tcW w:w="1423" w:type="dxa"/>
            <w:noWrap/>
            <w:vAlign w:val="center"/>
          </w:tcPr>
          <w:p w14:paraId="14FAB992" w14:textId="77777777" w:rsidR="009B0098" w:rsidRPr="00F01329" w:rsidRDefault="009B0098" w:rsidP="00AF0D4C">
            <w:pPr>
              <w:spacing w:after="0"/>
              <w:jc w:val="center"/>
              <w:rPr>
                <w:ins w:id="8587" w:author="China Telecom" w:date="2020-11-20T19:25:00Z"/>
              </w:rPr>
            </w:pPr>
            <w:ins w:id="8588" w:author="China Telecom" w:date="2020-11-20T19:25:00Z">
              <w:r w:rsidRPr="00F01329">
                <w:rPr>
                  <w:rFonts w:eastAsia="Times New Roman"/>
                  <w:lang w:val="en-US"/>
                </w:rPr>
                <w:t>1.58</w:t>
              </w:r>
            </w:ins>
          </w:p>
        </w:tc>
        <w:tc>
          <w:tcPr>
            <w:tcW w:w="1423" w:type="dxa"/>
            <w:noWrap/>
            <w:vAlign w:val="center"/>
          </w:tcPr>
          <w:p w14:paraId="71ADC098" w14:textId="77777777" w:rsidR="009B0098" w:rsidRPr="00F01329" w:rsidRDefault="009B0098" w:rsidP="00AF0D4C">
            <w:pPr>
              <w:spacing w:after="0"/>
              <w:jc w:val="center"/>
              <w:rPr>
                <w:ins w:id="8589" w:author="China Telecom" w:date="2020-11-20T19:25:00Z"/>
              </w:rPr>
            </w:pPr>
            <w:ins w:id="8590" w:author="China Telecom" w:date="2020-11-20T19:25:00Z">
              <w:r w:rsidRPr="00F01329">
                <w:rPr>
                  <w:rFonts w:eastAsia="Times New Roman"/>
                  <w:lang w:val="en-US"/>
                </w:rPr>
                <w:t>-0.47</w:t>
              </w:r>
            </w:ins>
          </w:p>
        </w:tc>
      </w:tr>
      <w:tr w:rsidR="009B0098" w:rsidRPr="00804B30" w14:paraId="187E524B" w14:textId="77777777" w:rsidTr="00AF0D4C">
        <w:trPr>
          <w:trHeight w:val="181"/>
          <w:ins w:id="8591" w:author="China Telecom" w:date="2020-11-20T19:25:00Z"/>
        </w:trPr>
        <w:tc>
          <w:tcPr>
            <w:tcW w:w="4009" w:type="dxa"/>
            <w:noWrap/>
            <w:vAlign w:val="bottom"/>
          </w:tcPr>
          <w:p w14:paraId="0FCF009B" w14:textId="77777777" w:rsidR="009B0098" w:rsidRPr="00F01329" w:rsidRDefault="009B0098" w:rsidP="00AF0D4C">
            <w:pPr>
              <w:spacing w:after="0"/>
              <w:rPr>
                <w:ins w:id="8592" w:author="China Telecom" w:date="2020-11-20T19:25:00Z"/>
                <w:rFonts w:eastAsia="Times New Roman"/>
                <w:color w:val="000000"/>
                <w:lang w:val="en-US"/>
              </w:rPr>
            </w:pPr>
            <w:ins w:id="8593" w:author="China Telecom" w:date="2020-11-20T19:25:00Z">
              <w:r w:rsidRPr="00F01329">
                <w:rPr>
                  <w:rFonts w:eastAsia="Times New Roman"/>
                  <w:color w:val="000000"/>
                  <w:lang w:val="en-US"/>
                </w:rPr>
                <w:lastRenderedPageBreak/>
                <w:t>PDSCH of Msg2 DDSU</w:t>
              </w:r>
            </w:ins>
          </w:p>
        </w:tc>
        <w:tc>
          <w:tcPr>
            <w:tcW w:w="1423" w:type="dxa"/>
            <w:noWrap/>
            <w:vAlign w:val="center"/>
          </w:tcPr>
          <w:p w14:paraId="1356E2EC" w14:textId="77777777" w:rsidR="009B0098" w:rsidRPr="00F01329" w:rsidRDefault="009B0098" w:rsidP="00AF0D4C">
            <w:pPr>
              <w:spacing w:after="0"/>
              <w:jc w:val="center"/>
              <w:rPr>
                <w:ins w:id="8594" w:author="China Telecom" w:date="2020-11-20T19:25:00Z"/>
                <w:rFonts w:eastAsia="Times New Roman"/>
                <w:lang w:val="en-US"/>
              </w:rPr>
            </w:pPr>
            <w:ins w:id="8595" w:author="China Telecom" w:date="2020-11-20T19:25:00Z">
              <w:r w:rsidRPr="00F01329">
                <w:rPr>
                  <w:rFonts w:eastAsia="Times New Roman"/>
                  <w:lang w:val="en-US"/>
                </w:rPr>
                <w:t>1</w:t>
              </w:r>
            </w:ins>
          </w:p>
        </w:tc>
        <w:tc>
          <w:tcPr>
            <w:tcW w:w="1494" w:type="dxa"/>
            <w:noWrap/>
            <w:vAlign w:val="center"/>
          </w:tcPr>
          <w:p w14:paraId="074C3C73" w14:textId="77777777" w:rsidR="009B0098" w:rsidRPr="00F01329" w:rsidRDefault="009B0098" w:rsidP="00AF0D4C">
            <w:pPr>
              <w:spacing w:after="0"/>
              <w:jc w:val="center"/>
              <w:rPr>
                <w:ins w:id="8596" w:author="China Telecom" w:date="2020-11-20T19:25:00Z"/>
                <w:rFonts w:eastAsia="Times New Roman"/>
                <w:lang w:val="en-US"/>
              </w:rPr>
            </w:pPr>
            <w:ins w:id="8597" w:author="China Telecom" w:date="2020-11-20T19:25:00Z">
              <w:r w:rsidRPr="00F01329">
                <w:rPr>
                  <w:rFonts w:eastAsia="Times New Roman"/>
                  <w:lang w:val="en-US"/>
                </w:rPr>
                <w:t>121.05</w:t>
              </w:r>
            </w:ins>
          </w:p>
        </w:tc>
        <w:tc>
          <w:tcPr>
            <w:tcW w:w="1423" w:type="dxa"/>
            <w:noWrap/>
            <w:vAlign w:val="center"/>
          </w:tcPr>
          <w:p w14:paraId="12B7AA8C" w14:textId="77777777" w:rsidR="009B0098" w:rsidRPr="00F01329" w:rsidRDefault="009B0098" w:rsidP="00AF0D4C">
            <w:pPr>
              <w:spacing w:after="0"/>
              <w:jc w:val="center"/>
              <w:rPr>
                <w:ins w:id="8598" w:author="China Telecom" w:date="2020-11-20T19:25:00Z"/>
                <w:rFonts w:eastAsia="Times New Roman"/>
                <w:lang w:val="en-US"/>
              </w:rPr>
            </w:pPr>
            <w:ins w:id="8599" w:author="China Telecom" w:date="2020-11-20T19:25:00Z">
              <w:r w:rsidRPr="00F01329">
                <w:rPr>
                  <w:rFonts w:eastAsia="Times New Roman"/>
                  <w:lang w:val="en-US"/>
                </w:rPr>
                <w:t>0.00</w:t>
              </w:r>
            </w:ins>
          </w:p>
        </w:tc>
        <w:tc>
          <w:tcPr>
            <w:tcW w:w="1423" w:type="dxa"/>
            <w:noWrap/>
            <w:vAlign w:val="center"/>
          </w:tcPr>
          <w:p w14:paraId="2B167B20" w14:textId="77777777" w:rsidR="009B0098" w:rsidRPr="00F01329" w:rsidRDefault="009B0098" w:rsidP="00AF0D4C">
            <w:pPr>
              <w:spacing w:after="0"/>
              <w:jc w:val="center"/>
              <w:rPr>
                <w:ins w:id="8600" w:author="China Telecom" w:date="2020-11-20T19:25:00Z"/>
                <w:rFonts w:eastAsia="Times New Roman"/>
                <w:lang w:val="en-US"/>
              </w:rPr>
            </w:pPr>
            <w:ins w:id="8601" w:author="China Telecom" w:date="2020-11-20T19:25:00Z">
              <w:r w:rsidRPr="00F01329">
                <w:rPr>
                  <w:rFonts w:eastAsia="Times New Roman"/>
                  <w:lang w:val="en-US"/>
                </w:rPr>
                <w:t>-2.05</w:t>
              </w:r>
            </w:ins>
          </w:p>
        </w:tc>
      </w:tr>
      <w:tr w:rsidR="009B0098" w:rsidRPr="00804B30" w14:paraId="79433362" w14:textId="77777777" w:rsidTr="00AF0D4C">
        <w:trPr>
          <w:trHeight w:val="181"/>
          <w:ins w:id="8602" w:author="China Telecom" w:date="2020-11-20T19:25:00Z"/>
        </w:trPr>
        <w:tc>
          <w:tcPr>
            <w:tcW w:w="4009" w:type="dxa"/>
            <w:noWrap/>
            <w:vAlign w:val="bottom"/>
          </w:tcPr>
          <w:p w14:paraId="4127CEA7" w14:textId="77777777" w:rsidR="009B0098" w:rsidRPr="00F01329" w:rsidRDefault="009B0098" w:rsidP="00AF0D4C">
            <w:pPr>
              <w:spacing w:after="0"/>
              <w:rPr>
                <w:ins w:id="8603" w:author="China Telecom" w:date="2020-11-20T19:25:00Z"/>
              </w:rPr>
            </w:pPr>
            <w:ins w:id="8604" w:author="China Telecom" w:date="2020-11-20T19:25:00Z">
              <w:r w:rsidRPr="00F01329">
                <w:rPr>
                  <w:rFonts w:eastAsia="Times New Roman"/>
                  <w:color w:val="000000"/>
                  <w:lang w:val="en-US"/>
                </w:rPr>
                <w:t>PUSCH of Msg3</w:t>
              </w:r>
            </w:ins>
          </w:p>
        </w:tc>
        <w:tc>
          <w:tcPr>
            <w:tcW w:w="1423" w:type="dxa"/>
            <w:noWrap/>
            <w:vAlign w:val="center"/>
          </w:tcPr>
          <w:p w14:paraId="2F2FBA7B" w14:textId="77777777" w:rsidR="009B0098" w:rsidRPr="00F01329" w:rsidRDefault="009B0098" w:rsidP="00AF0D4C">
            <w:pPr>
              <w:spacing w:after="0"/>
              <w:jc w:val="center"/>
              <w:rPr>
                <w:ins w:id="8605" w:author="China Telecom" w:date="2020-11-20T19:25:00Z"/>
              </w:rPr>
            </w:pPr>
            <w:ins w:id="8606" w:author="China Telecom" w:date="2020-11-20T19:25:00Z">
              <w:r w:rsidRPr="00F01329">
                <w:rPr>
                  <w:rFonts w:eastAsia="Times New Roman"/>
                  <w:color w:val="000000"/>
                  <w:lang w:val="en-US"/>
                </w:rPr>
                <w:t>7</w:t>
              </w:r>
            </w:ins>
          </w:p>
        </w:tc>
        <w:tc>
          <w:tcPr>
            <w:tcW w:w="1494" w:type="dxa"/>
            <w:noWrap/>
            <w:vAlign w:val="center"/>
          </w:tcPr>
          <w:p w14:paraId="5511C40B" w14:textId="77777777" w:rsidR="009B0098" w:rsidRPr="00F01329" w:rsidRDefault="009B0098" w:rsidP="00AF0D4C">
            <w:pPr>
              <w:spacing w:after="0"/>
              <w:jc w:val="center"/>
              <w:rPr>
                <w:ins w:id="8607" w:author="China Telecom" w:date="2020-11-20T19:25:00Z"/>
              </w:rPr>
            </w:pPr>
            <w:ins w:id="8608" w:author="China Telecom" w:date="2020-11-20T19:25:00Z">
              <w:r w:rsidRPr="00F01329">
                <w:rPr>
                  <w:rFonts w:eastAsia="Times New Roman"/>
                  <w:color w:val="000000"/>
                  <w:lang w:val="en-US"/>
                </w:rPr>
                <w:t>103.53</w:t>
              </w:r>
            </w:ins>
          </w:p>
        </w:tc>
        <w:tc>
          <w:tcPr>
            <w:tcW w:w="1423" w:type="dxa"/>
            <w:noWrap/>
            <w:vAlign w:val="center"/>
          </w:tcPr>
          <w:p w14:paraId="259ABF27" w14:textId="77777777" w:rsidR="009B0098" w:rsidRPr="00F01329" w:rsidRDefault="009B0098" w:rsidP="00AF0D4C">
            <w:pPr>
              <w:spacing w:after="0"/>
              <w:jc w:val="center"/>
              <w:rPr>
                <w:ins w:id="8609" w:author="China Telecom" w:date="2020-11-20T19:25:00Z"/>
              </w:rPr>
            </w:pPr>
            <w:ins w:id="8610" w:author="China Telecom" w:date="2020-11-20T19:25:00Z">
              <w:r w:rsidRPr="00F01329">
                <w:rPr>
                  <w:rFonts w:eastAsia="Times New Roman"/>
                  <w:color w:val="000000"/>
                  <w:lang w:val="en-US"/>
                </w:rPr>
                <w:t>5.74</w:t>
              </w:r>
            </w:ins>
          </w:p>
        </w:tc>
        <w:tc>
          <w:tcPr>
            <w:tcW w:w="1423" w:type="dxa"/>
            <w:noWrap/>
            <w:vAlign w:val="center"/>
          </w:tcPr>
          <w:p w14:paraId="3CA3F6E3" w14:textId="77777777" w:rsidR="009B0098" w:rsidRPr="00F01329" w:rsidRDefault="009B0098" w:rsidP="00AF0D4C">
            <w:pPr>
              <w:spacing w:after="0"/>
              <w:jc w:val="center"/>
              <w:rPr>
                <w:ins w:id="8611" w:author="China Telecom" w:date="2020-11-20T19:25:00Z"/>
              </w:rPr>
            </w:pPr>
            <w:ins w:id="8612" w:author="China Telecom" w:date="2020-11-20T19:25:00Z">
              <w:r w:rsidRPr="00F01329">
                <w:rPr>
                  <w:rFonts w:eastAsia="Times New Roman"/>
                  <w:color w:val="000000"/>
                  <w:lang w:val="en-US"/>
                </w:rPr>
                <w:t>-19.57</w:t>
              </w:r>
            </w:ins>
          </w:p>
        </w:tc>
      </w:tr>
      <w:tr w:rsidR="009B0098" w:rsidRPr="00804B30" w14:paraId="4D71A4A2" w14:textId="77777777" w:rsidTr="00AF0D4C">
        <w:trPr>
          <w:trHeight w:val="181"/>
          <w:ins w:id="8613" w:author="China Telecom" w:date="2020-11-20T19:25:00Z"/>
        </w:trPr>
        <w:tc>
          <w:tcPr>
            <w:tcW w:w="4009" w:type="dxa"/>
            <w:noWrap/>
            <w:vAlign w:val="bottom"/>
          </w:tcPr>
          <w:p w14:paraId="22173D66" w14:textId="77777777" w:rsidR="009B0098" w:rsidRPr="00F01329" w:rsidRDefault="009B0098" w:rsidP="00AF0D4C">
            <w:pPr>
              <w:spacing w:after="0"/>
              <w:rPr>
                <w:ins w:id="8614" w:author="China Telecom" w:date="2020-11-20T19:25:00Z"/>
              </w:rPr>
            </w:pPr>
            <w:ins w:id="8615" w:author="China Telecom" w:date="2020-11-20T19:25:00Z">
              <w:r w:rsidRPr="00F01329">
                <w:rPr>
                  <w:rFonts w:eastAsia="Times New Roman"/>
                  <w:color w:val="000000"/>
                  <w:lang w:val="en-US"/>
                </w:rPr>
                <w:t>PDSCH of Msg4</w:t>
              </w:r>
            </w:ins>
          </w:p>
        </w:tc>
        <w:tc>
          <w:tcPr>
            <w:tcW w:w="1423" w:type="dxa"/>
            <w:noWrap/>
            <w:vAlign w:val="center"/>
          </w:tcPr>
          <w:p w14:paraId="709B4333" w14:textId="77777777" w:rsidR="009B0098" w:rsidRPr="00F01329" w:rsidRDefault="009B0098" w:rsidP="00AF0D4C">
            <w:pPr>
              <w:spacing w:after="0"/>
              <w:jc w:val="center"/>
              <w:rPr>
                <w:ins w:id="8616" w:author="China Telecom" w:date="2020-11-20T19:25:00Z"/>
              </w:rPr>
            </w:pPr>
            <w:ins w:id="8617" w:author="China Telecom" w:date="2020-11-20T19:25:00Z">
              <w:r w:rsidRPr="00F01329">
                <w:rPr>
                  <w:rFonts w:eastAsia="Times New Roman"/>
                  <w:color w:val="000000"/>
                  <w:lang w:val="en-US"/>
                </w:rPr>
                <w:t>3</w:t>
              </w:r>
            </w:ins>
          </w:p>
        </w:tc>
        <w:tc>
          <w:tcPr>
            <w:tcW w:w="1494" w:type="dxa"/>
            <w:noWrap/>
            <w:vAlign w:val="center"/>
          </w:tcPr>
          <w:p w14:paraId="0F6DF0DE" w14:textId="77777777" w:rsidR="009B0098" w:rsidRPr="00F01329" w:rsidRDefault="009B0098" w:rsidP="00AF0D4C">
            <w:pPr>
              <w:spacing w:after="0"/>
              <w:jc w:val="center"/>
              <w:rPr>
                <w:ins w:id="8618" w:author="China Telecom" w:date="2020-11-20T19:25:00Z"/>
              </w:rPr>
            </w:pPr>
            <w:ins w:id="8619" w:author="China Telecom" w:date="2020-11-20T19:25:00Z">
              <w:r w:rsidRPr="00F01329">
                <w:rPr>
                  <w:rFonts w:eastAsia="Times New Roman"/>
                  <w:color w:val="000000"/>
                  <w:lang w:val="en-US"/>
                </w:rPr>
                <w:t>118.82</w:t>
              </w:r>
            </w:ins>
          </w:p>
        </w:tc>
        <w:tc>
          <w:tcPr>
            <w:tcW w:w="1423" w:type="dxa"/>
            <w:noWrap/>
            <w:vAlign w:val="center"/>
          </w:tcPr>
          <w:p w14:paraId="07BE3983" w14:textId="77777777" w:rsidR="009B0098" w:rsidRPr="00F01329" w:rsidRDefault="009B0098" w:rsidP="00AF0D4C">
            <w:pPr>
              <w:spacing w:after="0"/>
              <w:jc w:val="center"/>
              <w:rPr>
                <w:ins w:id="8620" w:author="China Telecom" w:date="2020-11-20T19:25:00Z"/>
              </w:rPr>
            </w:pPr>
            <w:ins w:id="8621" w:author="China Telecom" w:date="2020-11-20T19:25:00Z">
              <w:r w:rsidRPr="00F01329">
                <w:rPr>
                  <w:rFonts w:eastAsia="Times New Roman"/>
                  <w:color w:val="000000"/>
                  <w:lang w:val="en-US"/>
                </w:rPr>
                <w:t>6.52</w:t>
              </w:r>
            </w:ins>
          </w:p>
        </w:tc>
        <w:tc>
          <w:tcPr>
            <w:tcW w:w="1423" w:type="dxa"/>
            <w:noWrap/>
            <w:vAlign w:val="center"/>
          </w:tcPr>
          <w:p w14:paraId="27B1074C" w14:textId="77777777" w:rsidR="009B0098" w:rsidRPr="00F01329" w:rsidRDefault="009B0098" w:rsidP="00AF0D4C">
            <w:pPr>
              <w:spacing w:after="0"/>
              <w:jc w:val="center"/>
              <w:rPr>
                <w:ins w:id="8622" w:author="China Telecom" w:date="2020-11-20T19:25:00Z"/>
              </w:rPr>
            </w:pPr>
            <w:ins w:id="8623" w:author="China Telecom" w:date="2020-11-20T19:25:00Z">
              <w:r w:rsidRPr="00F01329">
                <w:rPr>
                  <w:rFonts w:eastAsia="Times New Roman"/>
                  <w:color w:val="000000"/>
                  <w:lang w:val="en-US"/>
                </w:rPr>
                <w:t>-4.28</w:t>
              </w:r>
            </w:ins>
          </w:p>
        </w:tc>
      </w:tr>
      <w:tr w:rsidR="009B0098" w:rsidRPr="00804B30" w14:paraId="25CD41A6" w14:textId="77777777" w:rsidTr="00AF0D4C">
        <w:trPr>
          <w:trHeight w:val="181"/>
          <w:ins w:id="8624" w:author="China Telecom" w:date="2020-11-20T19:25:00Z"/>
        </w:trPr>
        <w:tc>
          <w:tcPr>
            <w:tcW w:w="4009" w:type="dxa"/>
            <w:noWrap/>
            <w:vAlign w:val="bottom"/>
          </w:tcPr>
          <w:p w14:paraId="1BC5B345" w14:textId="77777777" w:rsidR="009B0098" w:rsidRPr="00F01329" w:rsidRDefault="009B0098" w:rsidP="00AF0D4C">
            <w:pPr>
              <w:spacing w:after="0"/>
              <w:rPr>
                <w:ins w:id="8625" w:author="China Telecom" w:date="2020-11-20T19:25:00Z"/>
                <w:rFonts w:eastAsia="Times New Roman"/>
                <w:color w:val="000000"/>
                <w:lang w:val="en-US"/>
              </w:rPr>
            </w:pPr>
            <w:ins w:id="8626" w:author="China Telecom" w:date="2020-11-20T19:25:00Z">
              <w:r w:rsidRPr="00F01329">
                <w:rPr>
                  <w:rFonts w:eastAsia="Times New Roman"/>
                  <w:color w:val="000000"/>
                  <w:lang w:val="en-US"/>
                </w:rPr>
                <w:t>PUCCH with HARQ-ACK Msg4</w:t>
              </w:r>
            </w:ins>
          </w:p>
        </w:tc>
        <w:tc>
          <w:tcPr>
            <w:tcW w:w="1423" w:type="dxa"/>
            <w:noWrap/>
            <w:vAlign w:val="center"/>
          </w:tcPr>
          <w:p w14:paraId="0A7B1E6F" w14:textId="77777777" w:rsidR="009B0098" w:rsidRPr="00F01329" w:rsidRDefault="009B0098" w:rsidP="00AF0D4C">
            <w:pPr>
              <w:spacing w:after="0"/>
              <w:jc w:val="center"/>
              <w:rPr>
                <w:ins w:id="8627" w:author="China Telecom" w:date="2020-11-20T19:25:00Z"/>
                <w:rFonts w:eastAsia="Times New Roman"/>
                <w:lang w:val="en-US"/>
              </w:rPr>
            </w:pPr>
            <w:ins w:id="8628" w:author="China Telecom" w:date="2020-11-20T19:25:00Z">
              <w:r w:rsidRPr="00F01329">
                <w:rPr>
                  <w:rFonts w:eastAsia="Times New Roman"/>
                  <w:lang w:val="en-US"/>
                </w:rPr>
                <w:t>1</w:t>
              </w:r>
            </w:ins>
          </w:p>
        </w:tc>
        <w:tc>
          <w:tcPr>
            <w:tcW w:w="1494" w:type="dxa"/>
            <w:noWrap/>
            <w:vAlign w:val="center"/>
          </w:tcPr>
          <w:p w14:paraId="304B3CED" w14:textId="77777777" w:rsidR="009B0098" w:rsidRPr="00F01329" w:rsidRDefault="009B0098" w:rsidP="00AF0D4C">
            <w:pPr>
              <w:spacing w:after="0"/>
              <w:jc w:val="center"/>
              <w:rPr>
                <w:ins w:id="8629" w:author="China Telecom" w:date="2020-11-20T19:25:00Z"/>
                <w:rFonts w:eastAsia="Times New Roman"/>
                <w:lang w:val="en-US"/>
              </w:rPr>
            </w:pPr>
            <w:ins w:id="8630" w:author="China Telecom" w:date="2020-11-20T19:25:00Z">
              <w:r w:rsidRPr="00F01329">
                <w:rPr>
                  <w:rFonts w:eastAsia="Times New Roman"/>
                  <w:lang w:val="en-US"/>
                </w:rPr>
                <w:t>99.65</w:t>
              </w:r>
            </w:ins>
          </w:p>
        </w:tc>
        <w:tc>
          <w:tcPr>
            <w:tcW w:w="1423" w:type="dxa"/>
            <w:noWrap/>
            <w:vAlign w:val="center"/>
          </w:tcPr>
          <w:p w14:paraId="516D1734" w14:textId="77777777" w:rsidR="009B0098" w:rsidRPr="00F01329" w:rsidRDefault="009B0098" w:rsidP="00AF0D4C">
            <w:pPr>
              <w:spacing w:after="0"/>
              <w:jc w:val="center"/>
              <w:rPr>
                <w:ins w:id="8631" w:author="China Telecom" w:date="2020-11-20T19:25:00Z"/>
                <w:rFonts w:eastAsia="Times New Roman"/>
                <w:lang w:val="en-US"/>
              </w:rPr>
            </w:pPr>
            <w:ins w:id="8632" w:author="China Telecom" w:date="2020-11-20T19:25:00Z">
              <w:r w:rsidRPr="00F01329">
                <w:rPr>
                  <w:rFonts w:eastAsia="Times New Roman"/>
                  <w:lang w:val="en-US"/>
                </w:rPr>
                <w:t>0.00</w:t>
              </w:r>
            </w:ins>
          </w:p>
        </w:tc>
        <w:tc>
          <w:tcPr>
            <w:tcW w:w="1423" w:type="dxa"/>
            <w:noWrap/>
            <w:vAlign w:val="center"/>
          </w:tcPr>
          <w:p w14:paraId="61200E30" w14:textId="77777777" w:rsidR="009B0098" w:rsidRPr="00F01329" w:rsidRDefault="009B0098" w:rsidP="00AF0D4C">
            <w:pPr>
              <w:spacing w:after="0"/>
              <w:jc w:val="center"/>
              <w:rPr>
                <w:ins w:id="8633" w:author="China Telecom" w:date="2020-11-20T19:25:00Z"/>
                <w:rFonts w:eastAsia="Times New Roman"/>
                <w:lang w:val="en-US"/>
              </w:rPr>
            </w:pPr>
            <w:ins w:id="8634" w:author="China Telecom" w:date="2020-11-20T19:25:00Z">
              <w:r w:rsidRPr="00F01329">
                <w:rPr>
                  <w:rFonts w:eastAsia="Times New Roman"/>
                  <w:lang w:val="en-US"/>
                </w:rPr>
                <w:t>-23.45</w:t>
              </w:r>
            </w:ins>
          </w:p>
        </w:tc>
      </w:tr>
      <w:tr w:rsidR="009B0098" w:rsidRPr="00804B30" w14:paraId="18CC3AE8" w14:textId="77777777" w:rsidTr="00AF0D4C">
        <w:trPr>
          <w:trHeight w:val="181"/>
          <w:ins w:id="8635" w:author="China Telecom" w:date="2020-11-20T19:25:00Z"/>
        </w:trPr>
        <w:tc>
          <w:tcPr>
            <w:tcW w:w="4009" w:type="dxa"/>
            <w:noWrap/>
            <w:vAlign w:val="bottom"/>
          </w:tcPr>
          <w:p w14:paraId="4E5C3A98" w14:textId="77777777" w:rsidR="009B0098" w:rsidRPr="00F01329" w:rsidRDefault="009B0098" w:rsidP="00AF0D4C">
            <w:pPr>
              <w:spacing w:after="0"/>
              <w:rPr>
                <w:ins w:id="8636" w:author="China Telecom" w:date="2020-11-20T19:25:00Z"/>
              </w:rPr>
            </w:pPr>
            <w:ins w:id="8637" w:author="China Telecom" w:date="2020-11-20T19:25:00Z">
              <w:r w:rsidRPr="00F01329">
                <w:rPr>
                  <w:rFonts w:eastAsia="Times New Roman"/>
                  <w:color w:val="000000"/>
                  <w:lang w:val="en-US"/>
                </w:rPr>
                <w:t>PDCCH</w:t>
              </w:r>
            </w:ins>
          </w:p>
        </w:tc>
        <w:tc>
          <w:tcPr>
            <w:tcW w:w="1423" w:type="dxa"/>
            <w:noWrap/>
            <w:vAlign w:val="center"/>
          </w:tcPr>
          <w:p w14:paraId="4340C963" w14:textId="77777777" w:rsidR="009B0098" w:rsidRPr="00F01329" w:rsidRDefault="009B0098" w:rsidP="00AF0D4C">
            <w:pPr>
              <w:spacing w:after="0"/>
              <w:jc w:val="center"/>
              <w:rPr>
                <w:ins w:id="8638" w:author="China Telecom" w:date="2020-11-20T19:25:00Z"/>
              </w:rPr>
            </w:pPr>
            <w:ins w:id="8639" w:author="China Telecom" w:date="2020-11-20T19:25:00Z">
              <w:r w:rsidRPr="00F01329">
                <w:rPr>
                  <w:rFonts w:eastAsia="Times New Roman"/>
                  <w:color w:val="000000"/>
                  <w:lang w:val="en-US"/>
                </w:rPr>
                <w:t>10</w:t>
              </w:r>
            </w:ins>
          </w:p>
        </w:tc>
        <w:tc>
          <w:tcPr>
            <w:tcW w:w="1494" w:type="dxa"/>
            <w:noWrap/>
            <w:vAlign w:val="center"/>
          </w:tcPr>
          <w:p w14:paraId="277AB195" w14:textId="77777777" w:rsidR="009B0098" w:rsidRPr="00F01329" w:rsidRDefault="009B0098" w:rsidP="00AF0D4C">
            <w:pPr>
              <w:spacing w:after="0"/>
              <w:jc w:val="center"/>
              <w:rPr>
                <w:ins w:id="8640" w:author="China Telecom" w:date="2020-11-20T19:25:00Z"/>
              </w:rPr>
            </w:pPr>
            <w:ins w:id="8641" w:author="China Telecom" w:date="2020-11-20T19:25:00Z">
              <w:r w:rsidRPr="00F01329">
                <w:rPr>
                  <w:rFonts w:eastAsia="Times New Roman"/>
                  <w:color w:val="000000"/>
                  <w:lang w:val="en-US"/>
                </w:rPr>
                <w:t>125.75</w:t>
              </w:r>
            </w:ins>
          </w:p>
        </w:tc>
        <w:tc>
          <w:tcPr>
            <w:tcW w:w="1423" w:type="dxa"/>
            <w:noWrap/>
            <w:vAlign w:val="center"/>
          </w:tcPr>
          <w:p w14:paraId="28FB7A12" w14:textId="77777777" w:rsidR="009B0098" w:rsidRPr="00F01329" w:rsidRDefault="009B0098" w:rsidP="00AF0D4C">
            <w:pPr>
              <w:spacing w:after="0"/>
              <w:jc w:val="center"/>
              <w:rPr>
                <w:ins w:id="8642" w:author="China Telecom" w:date="2020-11-20T19:25:00Z"/>
              </w:rPr>
            </w:pPr>
            <w:ins w:id="8643" w:author="China Telecom" w:date="2020-11-20T19:25:00Z">
              <w:r w:rsidRPr="00F01329">
                <w:rPr>
                  <w:rFonts w:eastAsia="Times New Roman"/>
                  <w:color w:val="000000"/>
                  <w:lang w:val="en-US"/>
                </w:rPr>
                <w:t>5.07</w:t>
              </w:r>
            </w:ins>
          </w:p>
        </w:tc>
        <w:tc>
          <w:tcPr>
            <w:tcW w:w="1423" w:type="dxa"/>
            <w:noWrap/>
            <w:vAlign w:val="center"/>
          </w:tcPr>
          <w:p w14:paraId="5286CF51" w14:textId="77777777" w:rsidR="009B0098" w:rsidRPr="00F01329" w:rsidRDefault="009B0098" w:rsidP="00AF0D4C">
            <w:pPr>
              <w:spacing w:after="0"/>
              <w:jc w:val="center"/>
              <w:rPr>
                <w:ins w:id="8644" w:author="China Telecom" w:date="2020-11-20T19:25:00Z"/>
              </w:rPr>
            </w:pPr>
            <w:ins w:id="8645" w:author="China Telecom" w:date="2020-11-20T19:25:00Z">
              <w:r w:rsidRPr="00F01329">
                <w:rPr>
                  <w:rFonts w:eastAsia="Times New Roman"/>
                  <w:color w:val="000000"/>
                  <w:lang w:val="en-US"/>
                </w:rPr>
                <w:t>2.65</w:t>
              </w:r>
            </w:ins>
          </w:p>
        </w:tc>
      </w:tr>
      <w:tr w:rsidR="009B0098" w:rsidRPr="00804B30" w14:paraId="0B1DE507" w14:textId="77777777" w:rsidTr="00AF0D4C">
        <w:trPr>
          <w:trHeight w:val="181"/>
          <w:ins w:id="8646" w:author="China Telecom" w:date="2020-11-20T19:25:00Z"/>
        </w:trPr>
        <w:tc>
          <w:tcPr>
            <w:tcW w:w="4009" w:type="dxa"/>
            <w:noWrap/>
            <w:vAlign w:val="bottom"/>
          </w:tcPr>
          <w:p w14:paraId="6DFCA002" w14:textId="77777777" w:rsidR="009B0098" w:rsidRPr="00F01329" w:rsidRDefault="009B0098" w:rsidP="00AF0D4C">
            <w:pPr>
              <w:spacing w:after="0"/>
              <w:rPr>
                <w:ins w:id="8647" w:author="China Telecom" w:date="2020-11-20T19:25:00Z"/>
              </w:rPr>
            </w:pPr>
            <w:ins w:id="8648" w:author="China Telecom" w:date="2020-11-20T19:25:00Z">
              <w:r w:rsidRPr="00F01329">
                <w:rPr>
                  <w:rFonts w:eastAsia="Times New Roman"/>
                  <w:color w:val="000000"/>
                  <w:lang w:val="en-US"/>
                </w:rPr>
                <w:t>PDSCH eMBB DDDSU</w:t>
              </w:r>
            </w:ins>
          </w:p>
        </w:tc>
        <w:tc>
          <w:tcPr>
            <w:tcW w:w="1423" w:type="dxa"/>
            <w:noWrap/>
            <w:vAlign w:val="center"/>
          </w:tcPr>
          <w:p w14:paraId="0F9362BE" w14:textId="77777777" w:rsidR="009B0098" w:rsidRPr="00F01329" w:rsidRDefault="009B0098" w:rsidP="00AF0D4C">
            <w:pPr>
              <w:spacing w:after="0"/>
              <w:jc w:val="center"/>
              <w:rPr>
                <w:ins w:id="8649" w:author="China Telecom" w:date="2020-11-20T19:25:00Z"/>
              </w:rPr>
            </w:pPr>
            <w:ins w:id="8650" w:author="China Telecom" w:date="2020-11-20T19:25:00Z">
              <w:r w:rsidRPr="00F01329">
                <w:rPr>
                  <w:rFonts w:eastAsia="Times New Roman"/>
                  <w:color w:val="000000"/>
                  <w:lang w:val="en-US"/>
                </w:rPr>
                <w:t>9</w:t>
              </w:r>
            </w:ins>
          </w:p>
        </w:tc>
        <w:tc>
          <w:tcPr>
            <w:tcW w:w="1494" w:type="dxa"/>
            <w:noWrap/>
            <w:vAlign w:val="center"/>
          </w:tcPr>
          <w:p w14:paraId="243FC9CC" w14:textId="77777777" w:rsidR="009B0098" w:rsidRPr="00F01329" w:rsidRDefault="009B0098" w:rsidP="00AF0D4C">
            <w:pPr>
              <w:spacing w:after="0"/>
              <w:jc w:val="center"/>
              <w:rPr>
                <w:ins w:id="8651" w:author="China Telecom" w:date="2020-11-20T19:25:00Z"/>
                <w:noProof/>
              </w:rPr>
            </w:pPr>
            <w:ins w:id="8652" w:author="China Telecom" w:date="2020-11-20T19:25:00Z">
              <w:r w:rsidRPr="00F01329">
                <w:rPr>
                  <w:rFonts w:eastAsia="Times New Roman"/>
                  <w:color w:val="000000"/>
                  <w:lang w:val="en-US"/>
                </w:rPr>
                <w:t>120.56</w:t>
              </w:r>
            </w:ins>
          </w:p>
        </w:tc>
        <w:tc>
          <w:tcPr>
            <w:tcW w:w="1423" w:type="dxa"/>
            <w:noWrap/>
            <w:vAlign w:val="center"/>
          </w:tcPr>
          <w:p w14:paraId="3E2D687B" w14:textId="77777777" w:rsidR="009B0098" w:rsidRPr="00F01329" w:rsidRDefault="009B0098" w:rsidP="00AF0D4C">
            <w:pPr>
              <w:spacing w:after="0"/>
              <w:jc w:val="center"/>
              <w:rPr>
                <w:ins w:id="8653" w:author="China Telecom" w:date="2020-11-20T19:25:00Z"/>
                <w:noProof/>
              </w:rPr>
            </w:pPr>
            <w:ins w:id="8654" w:author="China Telecom" w:date="2020-11-20T19:25:00Z">
              <w:r w:rsidRPr="00F01329">
                <w:rPr>
                  <w:rFonts w:eastAsia="Times New Roman"/>
                  <w:color w:val="000000"/>
                  <w:lang w:val="en-US"/>
                </w:rPr>
                <w:t>7.31</w:t>
              </w:r>
            </w:ins>
          </w:p>
        </w:tc>
        <w:tc>
          <w:tcPr>
            <w:tcW w:w="1423" w:type="dxa"/>
            <w:noWrap/>
            <w:vAlign w:val="center"/>
          </w:tcPr>
          <w:p w14:paraId="6F0E1A8F" w14:textId="77777777" w:rsidR="009B0098" w:rsidRPr="00F01329" w:rsidRDefault="009B0098" w:rsidP="00AF0D4C">
            <w:pPr>
              <w:spacing w:after="0"/>
              <w:jc w:val="center"/>
              <w:rPr>
                <w:ins w:id="8655" w:author="China Telecom" w:date="2020-11-20T19:25:00Z"/>
                <w:noProof/>
              </w:rPr>
            </w:pPr>
            <w:ins w:id="8656" w:author="China Telecom" w:date="2020-11-20T19:25:00Z">
              <w:r w:rsidRPr="00F01329">
                <w:rPr>
                  <w:rFonts w:eastAsia="Times New Roman"/>
                  <w:color w:val="000000"/>
                  <w:lang w:val="en-US"/>
                </w:rPr>
                <w:t>-2.54</w:t>
              </w:r>
            </w:ins>
          </w:p>
        </w:tc>
      </w:tr>
      <w:tr w:rsidR="009B0098" w:rsidRPr="00804B30" w14:paraId="50656618" w14:textId="77777777" w:rsidTr="00AF0D4C">
        <w:trPr>
          <w:trHeight w:val="181"/>
          <w:ins w:id="8657" w:author="China Telecom" w:date="2020-11-20T19:25:00Z"/>
        </w:trPr>
        <w:tc>
          <w:tcPr>
            <w:tcW w:w="4009" w:type="dxa"/>
            <w:noWrap/>
            <w:vAlign w:val="bottom"/>
          </w:tcPr>
          <w:p w14:paraId="14E7E170" w14:textId="77777777" w:rsidR="009B0098" w:rsidRPr="00F01329" w:rsidRDefault="009B0098" w:rsidP="00AF0D4C">
            <w:pPr>
              <w:spacing w:after="0"/>
              <w:rPr>
                <w:ins w:id="8658" w:author="China Telecom" w:date="2020-11-20T19:25:00Z"/>
              </w:rPr>
            </w:pPr>
            <w:ins w:id="8659" w:author="China Telecom" w:date="2020-11-20T19:25:00Z">
              <w:r w:rsidRPr="00F01329">
                <w:rPr>
                  <w:rFonts w:eastAsia="Times New Roman"/>
                  <w:color w:val="000000"/>
                  <w:lang w:val="en-US"/>
                </w:rPr>
                <w:t>PDSCH eMBB DDSU</w:t>
              </w:r>
            </w:ins>
          </w:p>
        </w:tc>
        <w:tc>
          <w:tcPr>
            <w:tcW w:w="1423" w:type="dxa"/>
            <w:noWrap/>
            <w:vAlign w:val="center"/>
          </w:tcPr>
          <w:p w14:paraId="1EC03964" w14:textId="77777777" w:rsidR="009B0098" w:rsidRPr="00F01329" w:rsidRDefault="009B0098" w:rsidP="00AF0D4C">
            <w:pPr>
              <w:spacing w:after="0"/>
              <w:jc w:val="center"/>
              <w:rPr>
                <w:ins w:id="8660" w:author="China Telecom" w:date="2020-11-20T19:25:00Z"/>
              </w:rPr>
            </w:pPr>
            <w:ins w:id="8661" w:author="China Telecom" w:date="2020-11-20T19:25:00Z">
              <w:r w:rsidRPr="00F01329">
                <w:rPr>
                  <w:rFonts w:eastAsia="Times New Roman"/>
                  <w:color w:val="000000"/>
                  <w:lang w:val="en-US"/>
                </w:rPr>
                <w:t>3</w:t>
              </w:r>
            </w:ins>
          </w:p>
        </w:tc>
        <w:tc>
          <w:tcPr>
            <w:tcW w:w="1494" w:type="dxa"/>
            <w:noWrap/>
            <w:vAlign w:val="center"/>
          </w:tcPr>
          <w:p w14:paraId="4F66718B" w14:textId="77777777" w:rsidR="009B0098" w:rsidRPr="00F01329" w:rsidRDefault="009B0098" w:rsidP="00AF0D4C">
            <w:pPr>
              <w:spacing w:after="0"/>
              <w:jc w:val="center"/>
              <w:rPr>
                <w:ins w:id="8662" w:author="China Telecom" w:date="2020-11-20T19:25:00Z"/>
              </w:rPr>
            </w:pPr>
            <w:ins w:id="8663" w:author="China Telecom" w:date="2020-11-20T19:25:00Z">
              <w:r w:rsidRPr="00F01329">
                <w:rPr>
                  <w:rFonts w:eastAsia="Times New Roman"/>
                  <w:color w:val="000000"/>
                  <w:lang w:val="en-US"/>
                </w:rPr>
                <w:t>122.96</w:t>
              </w:r>
            </w:ins>
          </w:p>
        </w:tc>
        <w:tc>
          <w:tcPr>
            <w:tcW w:w="1423" w:type="dxa"/>
            <w:noWrap/>
            <w:vAlign w:val="center"/>
          </w:tcPr>
          <w:p w14:paraId="281EAE86" w14:textId="77777777" w:rsidR="009B0098" w:rsidRPr="00F01329" w:rsidRDefault="009B0098" w:rsidP="00AF0D4C">
            <w:pPr>
              <w:spacing w:after="0"/>
              <w:jc w:val="center"/>
              <w:rPr>
                <w:ins w:id="8664" w:author="China Telecom" w:date="2020-11-20T19:25:00Z"/>
              </w:rPr>
            </w:pPr>
            <w:ins w:id="8665" w:author="China Telecom" w:date="2020-11-20T19:25:00Z">
              <w:r w:rsidRPr="00F01329">
                <w:rPr>
                  <w:rFonts w:eastAsia="Times New Roman"/>
                  <w:color w:val="000000"/>
                  <w:lang w:val="en-US"/>
                </w:rPr>
                <w:t>6.03</w:t>
              </w:r>
            </w:ins>
          </w:p>
        </w:tc>
        <w:tc>
          <w:tcPr>
            <w:tcW w:w="1423" w:type="dxa"/>
            <w:noWrap/>
            <w:vAlign w:val="center"/>
          </w:tcPr>
          <w:p w14:paraId="3C1A1A08" w14:textId="77777777" w:rsidR="009B0098" w:rsidRPr="00F01329" w:rsidRDefault="009B0098" w:rsidP="00AF0D4C">
            <w:pPr>
              <w:spacing w:after="0"/>
              <w:jc w:val="center"/>
              <w:rPr>
                <w:ins w:id="8666" w:author="China Telecom" w:date="2020-11-20T19:25:00Z"/>
              </w:rPr>
            </w:pPr>
            <w:ins w:id="8667" w:author="China Telecom" w:date="2020-11-20T19:25:00Z">
              <w:r w:rsidRPr="00F01329">
                <w:rPr>
                  <w:rFonts w:eastAsia="Times New Roman"/>
                  <w:color w:val="000000"/>
                  <w:lang w:val="en-US"/>
                </w:rPr>
                <w:t>-0.14</w:t>
              </w:r>
            </w:ins>
          </w:p>
        </w:tc>
      </w:tr>
    </w:tbl>
    <w:p w14:paraId="5D0A819B" w14:textId="77777777" w:rsidR="009B0098" w:rsidRDefault="009B0098" w:rsidP="009B0098">
      <w:pPr>
        <w:pStyle w:val="TH"/>
        <w:rPr>
          <w:ins w:id="8668" w:author="China Telecom" w:date="2020-11-20T19:25:00Z"/>
        </w:rPr>
      </w:pPr>
    </w:p>
    <w:p w14:paraId="771AFDCF" w14:textId="77777777" w:rsidR="009B0098" w:rsidRDefault="009B0098" w:rsidP="009B0098">
      <w:pPr>
        <w:rPr>
          <w:ins w:id="8669" w:author="China Telecom" w:date="2020-11-20T19:25:00Z"/>
        </w:rPr>
      </w:pPr>
      <w:ins w:id="8670" w:author="China Telecom" w:date="2020-11-20T19:25:00Z">
        <w:r>
          <w:t xml:space="preserve">From the representative values for Urban 28GHz TDD NLOS O2I scenario, the following observations can be made: </w:t>
        </w:r>
      </w:ins>
    </w:p>
    <w:p w14:paraId="6187DA9E" w14:textId="77777777" w:rsidR="009B0098" w:rsidRPr="00F80BAC" w:rsidRDefault="009B0098" w:rsidP="009B0098">
      <w:pPr>
        <w:pStyle w:val="3GPPAgreements"/>
        <w:numPr>
          <w:ilvl w:val="0"/>
          <w:numId w:val="0"/>
        </w:numPr>
        <w:spacing w:line="256" w:lineRule="auto"/>
        <w:textAlignment w:val="auto"/>
        <w:rPr>
          <w:ins w:id="8671" w:author="China Telecom" w:date="2020-11-20T19:25:00Z"/>
          <w:sz w:val="20"/>
        </w:rPr>
      </w:pPr>
      <w:ins w:id="8672" w:author="China Telecom" w:date="2020-11-20T19:25:00Z">
        <w:r w:rsidRPr="00F80BAC">
          <w:rPr>
            <w:sz w:val="20"/>
          </w:rPr>
          <w:t>For the 1</w:t>
        </w:r>
        <w:r w:rsidRPr="00F80BAC">
          <w:rPr>
            <w:sz w:val="20"/>
            <w:vertAlign w:val="superscript"/>
          </w:rPr>
          <w:t>st</w:t>
        </w:r>
        <w:r w:rsidRPr="00F80BAC">
          <w:rPr>
            <w:sz w:val="20"/>
          </w:rPr>
          <w:t xml:space="preserve"> priority channels</w:t>
        </w:r>
        <w:r>
          <w:rPr>
            <w:sz w:val="20"/>
          </w:rPr>
          <w:t xml:space="preserve"> (with more than 2 available samples)</w:t>
        </w:r>
        <w:r w:rsidRPr="00F80BAC">
          <w:rPr>
            <w:sz w:val="20"/>
          </w:rPr>
          <w:t>:</w:t>
        </w:r>
      </w:ins>
    </w:p>
    <w:p w14:paraId="33DAD94F" w14:textId="77777777" w:rsidR="009B0098" w:rsidRPr="00F80BAC" w:rsidRDefault="009B0098" w:rsidP="009B0098">
      <w:pPr>
        <w:pStyle w:val="3GPPAgreements"/>
        <w:numPr>
          <w:ilvl w:val="1"/>
          <w:numId w:val="37"/>
        </w:numPr>
        <w:spacing w:line="256" w:lineRule="auto"/>
        <w:textAlignment w:val="auto"/>
        <w:rPr>
          <w:ins w:id="8673" w:author="China Telecom" w:date="2020-11-20T19:25:00Z"/>
          <w:sz w:val="20"/>
        </w:rPr>
      </w:pPr>
      <w:ins w:id="8674" w:author="China Telecom" w:date="2020-11-20T19:25:00Z">
        <w:r w:rsidRPr="00F80BAC">
          <w:rPr>
            <w:sz w:val="20"/>
          </w:rPr>
          <w:t>With absolute MPL target corresponding to ISD target 200m, only PDCCH can meet the absolute MPL target. 1</w:t>
        </w:r>
        <w:r w:rsidRPr="00F80BAC">
          <w:rPr>
            <w:sz w:val="20"/>
            <w:vertAlign w:val="superscript"/>
          </w:rPr>
          <w:t>st</w:t>
        </w:r>
        <w:r w:rsidRPr="00F80BAC">
          <w:rPr>
            <w:sz w:val="20"/>
          </w:rPr>
          <w:t xml:space="preserve"> priority channels which do not meet the absolute MPL target are:</w:t>
        </w:r>
      </w:ins>
    </w:p>
    <w:p w14:paraId="6DCF737A" w14:textId="77777777" w:rsidR="009B0098" w:rsidRDefault="009B0098" w:rsidP="009B0098">
      <w:pPr>
        <w:pStyle w:val="3GPPAgreements"/>
        <w:numPr>
          <w:ilvl w:val="3"/>
          <w:numId w:val="50"/>
        </w:numPr>
        <w:spacing w:line="256" w:lineRule="auto"/>
        <w:rPr>
          <w:ins w:id="8675" w:author="China Telecom" w:date="2020-11-20T19:25:00Z"/>
          <w:sz w:val="20"/>
        </w:rPr>
      </w:pPr>
      <w:ins w:id="8676" w:author="China Telecom" w:date="2020-11-20T19:25:00Z">
        <w:r w:rsidRPr="00F80BAC">
          <w:rPr>
            <w:sz w:val="20"/>
          </w:rPr>
          <w:t>PUSCH eMBB DDDSU</w:t>
        </w:r>
      </w:ins>
    </w:p>
    <w:p w14:paraId="4A8E0FF9" w14:textId="77777777" w:rsidR="009B0098" w:rsidRPr="00F80BAC" w:rsidRDefault="009B0098" w:rsidP="009B0098">
      <w:pPr>
        <w:pStyle w:val="3GPPAgreements"/>
        <w:numPr>
          <w:ilvl w:val="3"/>
          <w:numId w:val="50"/>
        </w:numPr>
        <w:spacing w:line="256" w:lineRule="auto"/>
        <w:rPr>
          <w:ins w:id="8677" w:author="China Telecom" w:date="2020-11-20T19:25:00Z"/>
          <w:sz w:val="20"/>
        </w:rPr>
      </w:pPr>
      <w:ins w:id="8678" w:author="China Telecom" w:date="2020-11-20T19:25:00Z">
        <w:r w:rsidRPr="00F80BAC">
          <w:rPr>
            <w:sz w:val="20"/>
          </w:rPr>
          <w:t>PUSCH eMBB DDSU</w:t>
        </w:r>
      </w:ins>
    </w:p>
    <w:p w14:paraId="470798A7" w14:textId="77777777" w:rsidR="009B0098" w:rsidRDefault="009B0098" w:rsidP="009B0098">
      <w:pPr>
        <w:pStyle w:val="3GPPAgreements"/>
        <w:numPr>
          <w:ilvl w:val="3"/>
          <w:numId w:val="50"/>
        </w:numPr>
        <w:spacing w:line="256" w:lineRule="auto"/>
        <w:rPr>
          <w:ins w:id="8679" w:author="China Telecom" w:date="2020-11-20T19:25:00Z"/>
          <w:sz w:val="20"/>
        </w:rPr>
      </w:pPr>
      <w:ins w:id="8680" w:author="China Telecom" w:date="2020-11-20T19:25:00Z">
        <w:r w:rsidRPr="00F80BAC">
          <w:rPr>
            <w:sz w:val="20"/>
          </w:rPr>
          <w:t>PUSCH VoIP DDDSU</w:t>
        </w:r>
      </w:ins>
    </w:p>
    <w:p w14:paraId="0978064E" w14:textId="77777777" w:rsidR="009B0098" w:rsidRPr="00F80BAC" w:rsidRDefault="009B0098" w:rsidP="009B0098">
      <w:pPr>
        <w:pStyle w:val="3GPPAgreements"/>
        <w:numPr>
          <w:ilvl w:val="3"/>
          <w:numId w:val="50"/>
        </w:numPr>
        <w:spacing w:line="256" w:lineRule="auto"/>
        <w:textAlignment w:val="auto"/>
        <w:rPr>
          <w:ins w:id="8681" w:author="China Telecom" w:date="2020-11-20T19:25:00Z"/>
          <w:sz w:val="20"/>
        </w:rPr>
      </w:pPr>
      <w:ins w:id="8682" w:author="China Telecom" w:date="2020-11-20T19:25:00Z">
        <w:r w:rsidRPr="00F80BAC">
          <w:rPr>
            <w:sz w:val="20"/>
          </w:rPr>
          <w:t>PDSCH eMBB DDSU</w:t>
        </w:r>
      </w:ins>
    </w:p>
    <w:p w14:paraId="5C968453" w14:textId="77777777" w:rsidR="009B0098" w:rsidRPr="00F80BAC" w:rsidRDefault="009B0098" w:rsidP="009B0098">
      <w:pPr>
        <w:pStyle w:val="3GPPAgreements"/>
        <w:numPr>
          <w:ilvl w:val="3"/>
          <w:numId w:val="50"/>
        </w:numPr>
        <w:spacing w:line="256" w:lineRule="auto"/>
        <w:rPr>
          <w:ins w:id="8683" w:author="China Telecom" w:date="2020-11-20T19:25:00Z"/>
          <w:sz w:val="20"/>
        </w:rPr>
      </w:pPr>
      <w:ins w:id="8684" w:author="China Telecom" w:date="2020-11-20T19:25:00Z">
        <w:r w:rsidRPr="00F80BAC">
          <w:rPr>
            <w:sz w:val="20"/>
          </w:rPr>
          <w:t>PUCCH F</w:t>
        </w:r>
        <w:r>
          <w:rPr>
            <w:sz w:val="20"/>
          </w:rPr>
          <w:t xml:space="preserve">ormat </w:t>
        </w:r>
        <w:r w:rsidRPr="00F80BAC">
          <w:rPr>
            <w:sz w:val="20"/>
          </w:rPr>
          <w:t>1</w:t>
        </w:r>
      </w:ins>
    </w:p>
    <w:p w14:paraId="155F4184" w14:textId="77777777" w:rsidR="009B0098" w:rsidRPr="00F80BAC" w:rsidRDefault="009B0098" w:rsidP="009B0098">
      <w:pPr>
        <w:pStyle w:val="3GPPAgreements"/>
        <w:numPr>
          <w:ilvl w:val="3"/>
          <w:numId w:val="50"/>
        </w:numPr>
        <w:spacing w:line="256" w:lineRule="auto"/>
        <w:rPr>
          <w:ins w:id="8685" w:author="China Telecom" w:date="2020-11-20T19:25:00Z"/>
          <w:sz w:val="20"/>
        </w:rPr>
      </w:pPr>
      <w:ins w:id="8686" w:author="China Telecom" w:date="2020-11-20T19:25:00Z">
        <w:r w:rsidRPr="00F80BAC">
          <w:rPr>
            <w:sz w:val="20"/>
          </w:rPr>
          <w:t>PUCCH F</w:t>
        </w:r>
        <w:r>
          <w:rPr>
            <w:sz w:val="20"/>
          </w:rPr>
          <w:t xml:space="preserve">ormat </w:t>
        </w:r>
        <w:r w:rsidRPr="00F80BAC">
          <w:rPr>
            <w:sz w:val="20"/>
          </w:rPr>
          <w:t>3 11bits</w:t>
        </w:r>
      </w:ins>
    </w:p>
    <w:p w14:paraId="026124DF" w14:textId="77777777" w:rsidR="009B0098" w:rsidRPr="00F80BAC" w:rsidRDefault="009B0098" w:rsidP="009B0098">
      <w:pPr>
        <w:pStyle w:val="3GPPAgreements"/>
        <w:numPr>
          <w:ilvl w:val="3"/>
          <w:numId w:val="50"/>
        </w:numPr>
        <w:spacing w:line="256" w:lineRule="auto"/>
        <w:rPr>
          <w:ins w:id="8687" w:author="China Telecom" w:date="2020-11-20T19:25:00Z"/>
          <w:sz w:val="20"/>
        </w:rPr>
      </w:pPr>
      <w:ins w:id="8688" w:author="China Telecom" w:date="2020-11-20T19:25:00Z">
        <w:r w:rsidRPr="00F80BAC">
          <w:rPr>
            <w:sz w:val="20"/>
          </w:rPr>
          <w:t>PUCCH F</w:t>
        </w:r>
        <w:r>
          <w:rPr>
            <w:sz w:val="20"/>
          </w:rPr>
          <w:t xml:space="preserve">ormat </w:t>
        </w:r>
        <w:r w:rsidRPr="00F80BAC">
          <w:rPr>
            <w:sz w:val="20"/>
          </w:rPr>
          <w:t>3 22bits</w:t>
        </w:r>
      </w:ins>
    </w:p>
    <w:p w14:paraId="63D0302A" w14:textId="77777777" w:rsidR="009B0098" w:rsidRPr="00F80BAC" w:rsidRDefault="009B0098" w:rsidP="009B0098">
      <w:pPr>
        <w:pStyle w:val="3GPPAgreements"/>
        <w:numPr>
          <w:ilvl w:val="3"/>
          <w:numId w:val="50"/>
        </w:numPr>
        <w:spacing w:line="256" w:lineRule="auto"/>
        <w:rPr>
          <w:ins w:id="8689" w:author="China Telecom" w:date="2020-11-20T19:25:00Z"/>
          <w:sz w:val="20"/>
        </w:rPr>
      </w:pPr>
      <w:ins w:id="8690" w:author="China Telecom" w:date="2020-11-20T19:25:00Z">
        <w:r w:rsidRPr="00F80BAC">
          <w:rPr>
            <w:sz w:val="20"/>
          </w:rPr>
          <w:t>SSB</w:t>
        </w:r>
      </w:ins>
    </w:p>
    <w:p w14:paraId="44D49B18" w14:textId="77777777" w:rsidR="009B0098" w:rsidRPr="00F80BAC" w:rsidRDefault="009B0098" w:rsidP="009B0098">
      <w:pPr>
        <w:pStyle w:val="3GPPAgreements"/>
        <w:numPr>
          <w:ilvl w:val="3"/>
          <w:numId w:val="50"/>
        </w:numPr>
        <w:spacing w:line="256" w:lineRule="auto"/>
        <w:rPr>
          <w:ins w:id="8691" w:author="China Telecom" w:date="2020-11-20T19:25:00Z"/>
          <w:sz w:val="20"/>
        </w:rPr>
      </w:pPr>
      <w:ins w:id="8692" w:author="China Telecom" w:date="2020-11-20T19:25:00Z">
        <w:r w:rsidRPr="00F80BAC">
          <w:rPr>
            <w:sz w:val="20"/>
          </w:rPr>
          <w:t>PRACH</w:t>
        </w:r>
        <w:r>
          <w:rPr>
            <w:sz w:val="20"/>
          </w:rPr>
          <w:t xml:space="preserve"> Format</w:t>
        </w:r>
        <w:r w:rsidRPr="00F80BAC">
          <w:rPr>
            <w:sz w:val="20"/>
          </w:rPr>
          <w:t xml:space="preserve"> B4: 20.30dB</w:t>
        </w:r>
      </w:ins>
    </w:p>
    <w:p w14:paraId="2B4EBE6A" w14:textId="77777777" w:rsidR="009B0098" w:rsidRPr="00F80BAC" w:rsidRDefault="009B0098" w:rsidP="009B0098">
      <w:pPr>
        <w:pStyle w:val="3GPPAgreements"/>
        <w:numPr>
          <w:ilvl w:val="3"/>
          <w:numId w:val="50"/>
        </w:numPr>
        <w:spacing w:line="256" w:lineRule="auto"/>
        <w:rPr>
          <w:ins w:id="8693" w:author="China Telecom" w:date="2020-11-20T19:25:00Z"/>
          <w:sz w:val="20"/>
        </w:rPr>
      </w:pPr>
      <w:ins w:id="8694" w:author="China Telecom" w:date="2020-11-20T19:25:00Z">
        <w:r w:rsidRPr="00F80BAC">
          <w:rPr>
            <w:sz w:val="20"/>
          </w:rPr>
          <w:t>PDCCH of Msg2</w:t>
        </w:r>
      </w:ins>
    </w:p>
    <w:p w14:paraId="06EBA20E" w14:textId="77777777" w:rsidR="009B0098" w:rsidRPr="00F80BAC" w:rsidRDefault="009B0098" w:rsidP="009B0098">
      <w:pPr>
        <w:pStyle w:val="3GPPAgreements"/>
        <w:numPr>
          <w:ilvl w:val="3"/>
          <w:numId w:val="50"/>
        </w:numPr>
        <w:spacing w:line="256" w:lineRule="auto"/>
        <w:rPr>
          <w:ins w:id="8695" w:author="China Telecom" w:date="2020-11-20T19:25:00Z"/>
          <w:sz w:val="20"/>
        </w:rPr>
      </w:pPr>
      <w:ins w:id="8696" w:author="China Telecom" w:date="2020-11-20T19:25:00Z">
        <w:r w:rsidRPr="00F80BAC">
          <w:rPr>
            <w:sz w:val="20"/>
          </w:rPr>
          <w:t>PUSCH of Msg3</w:t>
        </w:r>
      </w:ins>
    </w:p>
    <w:p w14:paraId="18B4B9BF" w14:textId="77777777" w:rsidR="009B0098" w:rsidRPr="00F80BAC" w:rsidRDefault="009B0098" w:rsidP="009B0098">
      <w:pPr>
        <w:pStyle w:val="3GPPAgreements"/>
        <w:numPr>
          <w:ilvl w:val="3"/>
          <w:numId w:val="50"/>
        </w:numPr>
        <w:spacing w:line="256" w:lineRule="auto"/>
        <w:rPr>
          <w:ins w:id="8697" w:author="China Telecom" w:date="2020-11-20T19:25:00Z"/>
          <w:sz w:val="20"/>
        </w:rPr>
      </w:pPr>
      <w:ins w:id="8698" w:author="China Telecom" w:date="2020-11-20T19:25:00Z">
        <w:r w:rsidRPr="00F80BAC">
          <w:rPr>
            <w:sz w:val="20"/>
          </w:rPr>
          <w:t>PDSCH of Msg4</w:t>
        </w:r>
      </w:ins>
    </w:p>
    <w:p w14:paraId="684692E0" w14:textId="77777777" w:rsidR="009B0098" w:rsidRPr="00F80BAC" w:rsidRDefault="009B0098" w:rsidP="009B0098">
      <w:pPr>
        <w:pStyle w:val="3GPPAgreements"/>
        <w:numPr>
          <w:ilvl w:val="3"/>
          <w:numId w:val="50"/>
        </w:numPr>
        <w:spacing w:line="256" w:lineRule="auto"/>
        <w:rPr>
          <w:ins w:id="8699" w:author="China Telecom" w:date="2020-11-20T19:25:00Z"/>
          <w:sz w:val="20"/>
        </w:rPr>
      </w:pPr>
      <w:ins w:id="8700" w:author="China Telecom" w:date="2020-11-20T19:25:00Z">
        <w:r w:rsidRPr="00F80BAC">
          <w:rPr>
            <w:sz w:val="20"/>
          </w:rPr>
          <w:t>PDSCH eMBB DDDSU</w:t>
        </w:r>
      </w:ins>
    </w:p>
    <w:p w14:paraId="767D87F1" w14:textId="77777777" w:rsidR="009B0098" w:rsidRPr="00F80BAC" w:rsidRDefault="009B0098" w:rsidP="009B0098">
      <w:pPr>
        <w:pStyle w:val="3GPPAgreements"/>
        <w:numPr>
          <w:ilvl w:val="3"/>
          <w:numId w:val="50"/>
        </w:numPr>
        <w:spacing w:line="256" w:lineRule="auto"/>
        <w:rPr>
          <w:ins w:id="8701" w:author="China Telecom" w:date="2020-11-20T19:25:00Z"/>
          <w:sz w:val="20"/>
        </w:rPr>
      </w:pPr>
      <w:ins w:id="8702" w:author="China Telecom" w:date="2020-11-20T19:25:00Z">
        <w:r w:rsidRPr="00F80BAC">
          <w:rPr>
            <w:sz w:val="20"/>
          </w:rPr>
          <w:t>PUSCH VoIP DDSU</w:t>
        </w:r>
      </w:ins>
    </w:p>
    <w:p w14:paraId="48D53052" w14:textId="77777777" w:rsidR="009B0098" w:rsidRPr="00F80BAC" w:rsidRDefault="009B0098" w:rsidP="009B0098">
      <w:pPr>
        <w:pStyle w:val="3GPPAgreements"/>
        <w:numPr>
          <w:ilvl w:val="1"/>
          <w:numId w:val="37"/>
        </w:numPr>
        <w:spacing w:line="256" w:lineRule="auto"/>
        <w:textAlignment w:val="auto"/>
        <w:rPr>
          <w:ins w:id="8703" w:author="China Telecom" w:date="2020-11-20T19:25:00Z"/>
          <w:sz w:val="20"/>
        </w:rPr>
      </w:pPr>
      <w:ins w:id="8704" w:author="China Telecom" w:date="2020-11-20T19:25:00Z">
        <w:r w:rsidRPr="00F80BAC">
          <w:rPr>
            <w:sz w:val="20"/>
          </w:rPr>
          <w:t>With relative differential MIL target using PUCCH F</w:t>
        </w:r>
        <w:r>
          <w:rPr>
            <w:sz w:val="20"/>
          </w:rPr>
          <w:t xml:space="preserve">ormat </w:t>
        </w:r>
        <w:r w:rsidRPr="00F80BAC">
          <w:rPr>
            <w:sz w:val="20"/>
          </w:rPr>
          <w:t>1 as reference, 1</w:t>
        </w:r>
        <w:r w:rsidRPr="00F80BAC">
          <w:rPr>
            <w:sz w:val="20"/>
            <w:vertAlign w:val="superscript"/>
          </w:rPr>
          <w:t>st</w:t>
        </w:r>
        <w:r w:rsidRPr="00F80BAC">
          <w:rPr>
            <w:sz w:val="20"/>
          </w:rPr>
          <w:t xml:space="preserve"> priority channels which display lower coverage than the reference are:</w:t>
        </w:r>
      </w:ins>
    </w:p>
    <w:p w14:paraId="35AB98B9" w14:textId="77777777" w:rsidR="009B0098" w:rsidRPr="00F80BAC" w:rsidRDefault="009B0098" w:rsidP="009B0098">
      <w:pPr>
        <w:pStyle w:val="3GPPAgreements"/>
        <w:numPr>
          <w:ilvl w:val="0"/>
          <w:numId w:val="49"/>
        </w:numPr>
        <w:spacing w:line="256" w:lineRule="auto"/>
        <w:rPr>
          <w:ins w:id="8705" w:author="China Telecom" w:date="2020-11-20T19:25:00Z"/>
          <w:sz w:val="20"/>
        </w:rPr>
      </w:pPr>
      <w:ins w:id="8706" w:author="China Telecom" w:date="2020-11-20T19:25:00Z">
        <w:r w:rsidRPr="00F80BAC">
          <w:rPr>
            <w:sz w:val="20"/>
          </w:rPr>
          <w:t>PUSCH eMBB DDDSU</w:t>
        </w:r>
      </w:ins>
    </w:p>
    <w:p w14:paraId="130ED05E" w14:textId="77777777" w:rsidR="009B0098" w:rsidRPr="00F80BAC" w:rsidRDefault="009B0098" w:rsidP="009B0098">
      <w:pPr>
        <w:pStyle w:val="3GPPAgreements"/>
        <w:numPr>
          <w:ilvl w:val="0"/>
          <w:numId w:val="49"/>
        </w:numPr>
        <w:spacing w:line="256" w:lineRule="auto"/>
        <w:rPr>
          <w:ins w:id="8707" w:author="China Telecom" w:date="2020-11-20T19:25:00Z"/>
          <w:sz w:val="20"/>
        </w:rPr>
      </w:pPr>
      <w:ins w:id="8708" w:author="China Telecom" w:date="2020-11-20T19:25:00Z">
        <w:r w:rsidRPr="00F80BAC">
          <w:rPr>
            <w:sz w:val="20"/>
          </w:rPr>
          <w:t>PUSCH eMBB DDSU</w:t>
        </w:r>
      </w:ins>
    </w:p>
    <w:p w14:paraId="3A5C73DA" w14:textId="77777777" w:rsidR="009B0098" w:rsidRDefault="009B0098" w:rsidP="009B0098">
      <w:pPr>
        <w:pStyle w:val="3GPPAgreements"/>
        <w:numPr>
          <w:ilvl w:val="0"/>
          <w:numId w:val="49"/>
        </w:numPr>
        <w:spacing w:line="256" w:lineRule="auto"/>
        <w:rPr>
          <w:ins w:id="8709" w:author="China Telecom" w:date="2020-11-20T19:25:00Z"/>
          <w:sz w:val="20"/>
        </w:rPr>
      </w:pPr>
      <w:ins w:id="8710" w:author="China Telecom" w:date="2020-11-20T19:25:00Z">
        <w:r w:rsidRPr="00F80BAC">
          <w:rPr>
            <w:sz w:val="20"/>
          </w:rPr>
          <w:t>PUSCH VoIP DDDSU</w:t>
        </w:r>
      </w:ins>
    </w:p>
    <w:p w14:paraId="07D53389" w14:textId="77777777" w:rsidR="009B0098" w:rsidRPr="00F80BAC" w:rsidRDefault="009B0098" w:rsidP="009B0098">
      <w:pPr>
        <w:pStyle w:val="3GPPAgreements"/>
        <w:numPr>
          <w:ilvl w:val="0"/>
          <w:numId w:val="49"/>
        </w:numPr>
        <w:spacing w:line="256" w:lineRule="auto"/>
        <w:rPr>
          <w:ins w:id="8711" w:author="China Telecom" w:date="2020-11-20T19:25:00Z"/>
          <w:sz w:val="20"/>
        </w:rPr>
      </w:pPr>
      <w:ins w:id="8712" w:author="China Telecom" w:date="2020-11-20T19:25:00Z">
        <w:r w:rsidRPr="00F80BAC">
          <w:rPr>
            <w:sz w:val="20"/>
          </w:rPr>
          <w:t>PUSCH VoIP DDSU</w:t>
        </w:r>
      </w:ins>
    </w:p>
    <w:p w14:paraId="1926D13C" w14:textId="77777777" w:rsidR="009B0098" w:rsidRPr="00F80BAC" w:rsidRDefault="009B0098" w:rsidP="009B0098">
      <w:pPr>
        <w:pStyle w:val="3GPPAgreements"/>
        <w:numPr>
          <w:ilvl w:val="0"/>
          <w:numId w:val="49"/>
        </w:numPr>
        <w:spacing w:line="256" w:lineRule="auto"/>
        <w:rPr>
          <w:ins w:id="8713" w:author="China Telecom" w:date="2020-11-20T19:25:00Z"/>
          <w:sz w:val="20"/>
        </w:rPr>
      </w:pPr>
      <w:ins w:id="8714" w:author="China Telecom" w:date="2020-11-20T19:25:00Z">
        <w:r w:rsidRPr="00F80BAC">
          <w:rPr>
            <w:sz w:val="20"/>
          </w:rPr>
          <w:t>PUCCH F</w:t>
        </w:r>
        <w:r>
          <w:rPr>
            <w:sz w:val="20"/>
          </w:rPr>
          <w:t xml:space="preserve">ormat </w:t>
        </w:r>
        <w:r w:rsidRPr="00F80BAC">
          <w:rPr>
            <w:sz w:val="20"/>
          </w:rPr>
          <w:t>3 11bits</w:t>
        </w:r>
      </w:ins>
    </w:p>
    <w:p w14:paraId="0135A2B3" w14:textId="77777777" w:rsidR="009B0098" w:rsidRPr="00F80BAC" w:rsidRDefault="009B0098" w:rsidP="009B0098">
      <w:pPr>
        <w:pStyle w:val="3GPPAgreements"/>
        <w:numPr>
          <w:ilvl w:val="0"/>
          <w:numId w:val="49"/>
        </w:numPr>
        <w:spacing w:line="256" w:lineRule="auto"/>
        <w:rPr>
          <w:ins w:id="8715" w:author="China Telecom" w:date="2020-11-20T19:25:00Z"/>
          <w:sz w:val="20"/>
        </w:rPr>
      </w:pPr>
      <w:ins w:id="8716" w:author="China Telecom" w:date="2020-11-20T19:25:00Z">
        <w:r w:rsidRPr="00F80BAC">
          <w:rPr>
            <w:sz w:val="20"/>
          </w:rPr>
          <w:t>PUCCH F</w:t>
        </w:r>
        <w:r>
          <w:rPr>
            <w:sz w:val="20"/>
          </w:rPr>
          <w:t xml:space="preserve">ormat </w:t>
        </w:r>
        <w:r w:rsidRPr="00F80BAC">
          <w:rPr>
            <w:sz w:val="20"/>
          </w:rPr>
          <w:t>3 22bits</w:t>
        </w:r>
      </w:ins>
    </w:p>
    <w:p w14:paraId="01AF4D7A" w14:textId="77777777" w:rsidR="009B0098" w:rsidRPr="00F80BAC" w:rsidRDefault="009B0098" w:rsidP="009B0098">
      <w:pPr>
        <w:pStyle w:val="3GPPAgreements"/>
        <w:numPr>
          <w:ilvl w:val="0"/>
          <w:numId w:val="49"/>
        </w:numPr>
        <w:spacing w:line="256" w:lineRule="auto"/>
        <w:rPr>
          <w:ins w:id="8717" w:author="China Telecom" w:date="2020-11-20T19:25:00Z"/>
          <w:sz w:val="20"/>
        </w:rPr>
      </w:pPr>
      <w:ins w:id="8718" w:author="China Telecom" w:date="2020-11-20T19:25:00Z">
        <w:r w:rsidRPr="00F80BAC">
          <w:rPr>
            <w:sz w:val="20"/>
          </w:rPr>
          <w:t>PRACH</w:t>
        </w:r>
        <w:r>
          <w:rPr>
            <w:sz w:val="20"/>
          </w:rPr>
          <w:t xml:space="preserve"> Format </w:t>
        </w:r>
        <w:r w:rsidRPr="00F80BAC">
          <w:rPr>
            <w:sz w:val="20"/>
          </w:rPr>
          <w:t>B4</w:t>
        </w:r>
      </w:ins>
    </w:p>
    <w:p w14:paraId="3D3BE763" w14:textId="77777777" w:rsidR="009B0098" w:rsidRDefault="009B0098" w:rsidP="009B0098">
      <w:pPr>
        <w:pStyle w:val="3GPPAgreements"/>
        <w:numPr>
          <w:ilvl w:val="0"/>
          <w:numId w:val="49"/>
        </w:numPr>
        <w:spacing w:line="256" w:lineRule="auto"/>
        <w:rPr>
          <w:ins w:id="8719" w:author="China Telecom" w:date="2020-11-20T19:25:00Z"/>
          <w:sz w:val="20"/>
        </w:rPr>
      </w:pPr>
      <w:ins w:id="8720" w:author="China Telecom" w:date="2020-11-20T19:25:00Z">
        <w:r w:rsidRPr="00F80BAC">
          <w:rPr>
            <w:sz w:val="20"/>
          </w:rPr>
          <w:t>PUSCH of Msg3</w:t>
        </w:r>
      </w:ins>
    </w:p>
    <w:p w14:paraId="3E288A6E" w14:textId="77777777" w:rsidR="009B0098" w:rsidRPr="00F80BAC" w:rsidRDefault="009B0098" w:rsidP="009B0098">
      <w:pPr>
        <w:pStyle w:val="3GPPAgreements"/>
        <w:numPr>
          <w:ilvl w:val="0"/>
          <w:numId w:val="0"/>
        </w:numPr>
        <w:spacing w:line="256" w:lineRule="auto"/>
        <w:ind w:left="1124"/>
        <w:rPr>
          <w:ins w:id="8721" w:author="China Telecom" w:date="2020-11-20T19:25:00Z"/>
          <w:sz w:val="20"/>
        </w:rPr>
      </w:pPr>
    </w:p>
    <w:p w14:paraId="345377CD" w14:textId="77777777" w:rsidR="009B0098" w:rsidRPr="00F80BAC" w:rsidRDefault="009B0098" w:rsidP="009B0098">
      <w:pPr>
        <w:rPr>
          <w:ins w:id="8722" w:author="China Telecom" w:date="2020-11-20T19:25:00Z"/>
          <w:lang w:val="en-US"/>
        </w:rPr>
      </w:pPr>
      <w:ins w:id="8723" w:author="China Telecom" w:date="2020-11-20T19:25:00Z">
        <w:r w:rsidRPr="00F80BAC">
          <w:rPr>
            <w:lang w:val="en-US"/>
          </w:rPr>
          <w:t>For 2</w:t>
        </w:r>
        <w:r w:rsidRPr="00F80BAC">
          <w:rPr>
            <w:vertAlign w:val="superscript"/>
            <w:lang w:val="en-US"/>
          </w:rPr>
          <w:t>nd</w:t>
        </w:r>
        <w:r w:rsidRPr="00F80BAC">
          <w:rPr>
            <w:lang w:val="en-US"/>
          </w:rPr>
          <w:t xml:space="preserve"> priority channels</w:t>
        </w:r>
        <w:r>
          <w:rPr>
            <w:lang w:val="en-US"/>
          </w:rPr>
          <w:t xml:space="preserve"> (with less than 3 available samples)</w:t>
        </w:r>
        <w:r w:rsidRPr="00F80BAC">
          <w:rPr>
            <w:lang w:val="en-US"/>
          </w:rPr>
          <w:t>:</w:t>
        </w:r>
      </w:ins>
    </w:p>
    <w:p w14:paraId="0127C526" w14:textId="77777777" w:rsidR="009B0098" w:rsidRPr="00F80BAC" w:rsidRDefault="009B0098" w:rsidP="009B0098">
      <w:pPr>
        <w:pStyle w:val="3GPPAgreements"/>
        <w:numPr>
          <w:ilvl w:val="1"/>
          <w:numId w:val="37"/>
        </w:numPr>
        <w:spacing w:line="256" w:lineRule="auto"/>
        <w:textAlignment w:val="auto"/>
        <w:rPr>
          <w:ins w:id="8724" w:author="China Telecom" w:date="2020-11-20T19:25:00Z"/>
          <w:sz w:val="20"/>
        </w:rPr>
      </w:pPr>
      <w:ins w:id="8725" w:author="China Telecom" w:date="2020-11-20T19:25:00Z">
        <w:r w:rsidRPr="00F80BAC">
          <w:rPr>
            <w:sz w:val="20"/>
          </w:rPr>
          <w:t>With absolute MPL target of 200m ISD, no channel can meet the target. 2</w:t>
        </w:r>
        <w:r w:rsidRPr="00F80BAC">
          <w:rPr>
            <w:sz w:val="20"/>
            <w:vertAlign w:val="superscript"/>
          </w:rPr>
          <w:t>nd</w:t>
        </w:r>
        <w:r w:rsidRPr="00F80BAC">
          <w:rPr>
            <w:sz w:val="20"/>
          </w:rPr>
          <w:t xml:space="preserve"> priority channels which do not meet the absolute MPL target are:</w:t>
        </w:r>
      </w:ins>
    </w:p>
    <w:p w14:paraId="6DC2F5D4" w14:textId="77777777" w:rsidR="009B0098" w:rsidRPr="00F80BAC" w:rsidRDefault="009B0098" w:rsidP="009B0098">
      <w:pPr>
        <w:pStyle w:val="3GPPAgreements"/>
        <w:numPr>
          <w:ilvl w:val="3"/>
          <w:numId w:val="51"/>
        </w:numPr>
        <w:spacing w:line="256" w:lineRule="auto"/>
        <w:rPr>
          <w:ins w:id="8726" w:author="China Telecom" w:date="2020-11-20T19:25:00Z"/>
          <w:sz w:val="20"/>
        </w:rPr>
      </w:pPr>
      <w:ins w:id="8727" w:author="China Telecom" w:date="2020-11-20T19:25:00Z">
        <w:r w:rsidRPr="00F80BAC">
          <w:rPr>
            <w:sz w:val="20"/>
          </w:rPr>
          <w:t>PUSCH with SIP invite</w:t>
        </w:r>
        <w:r>
          <w:rPr>
            <w:sz w:val="20"/>
          </w:rPr>
          <w:t xml:space="preserve"> DDDSU</w:t>
        </w:r>
      </w:ins>
    </w:p>
    <w:p w14:paraId="6B5DBA9A" w14:textId="77777777" w:rsidR="009B0098" w:rsidRPr="00F80BAC" w:rsidRDefault="009B0098" w:rsidP="009B0098">
      <w:pPr>
        <w:pStyle w:val="3GPPAgreements"/>
        <w:numPr>
          <w:ilvl w:val="3"/>
          <w:numId w:val="51"/>
        </w:numPr>
        <w:spacing w:line="256" w:lineRule="auto"/>
        <w:rPr>
          <w:ins w:id="8728" w:author="China Telecom" w:date="2020-11-20T19:25:00Z"/>
          <w:sz w:val="20"/>
        </w:rPr>
      </w:pPr>
      <w:ins w:id="8729" w:author="China Telecom" w:date="2020-11-20T19:25:00Z">
        <w:r w:rsidRPr="00F80BAC">
          <w:rPr>
            <w:sz w:val="20"/>
          </w:rPr>
          <w:t>PUSCH for CSI 11bits</w:t>
        </w:r>
        <w:r>
          <w:rPr>
            <w:sz w:val="20"/>
          </w:rPr>
          <w:t xml:space="preserve"> DDDSU</w:t>
        </w:r>
      </w:ins>
    </w:p>
    <w:p w14:paraId="05CCA39B" w14:textId="77777777" w:rsidR="009B0098" w:rsidRPr="00F80BAC" w:rsidRDefault="009B0098" w:rsidP="009B0098">
      <w:pPr>
        <w:pStyle w:val="3GPPAgreements"/>
        <w:numPr>
          <w:ilvl w:val="3"/>
          <w:numId w:val="51"/>
        </w:numPr>
        <w:spacing w:line="256" w:lineRule="auto"/>
        <w:rPr>
          <w:ins w:id="8730" w:author="China Telecom" w:date="2020-11-20T19:25:00Z"/>
          <w:sz w:val="20"/>
        </w:rPr>
      </w:pPr>
      <w:ins w:id="8731" w:author="China Telecom" w:date="2020-11-20T19:25:00Z">
        <w:r w:rsidRPr="00F80BAC">
          <w:rPr>
            <w:sz w:val="20"/>
          </w:rPr>
          <w:t>PUSCH for CSI 22bits</w:t>
        </w:r>
        <w:r>
          <w:rPr>
            <w:sz w:val="20"/>
          </w:rPr>
          <w:t xml:space="preserve"> DDDSU</w:t>
        </w:r>
      </w:ins>
    </w:p>
    <w:p w14:paraId="16AD15F4" w14:textId="77777777" w:rsidR="009B0098" w:rsidRPr="00F80BAC" w:rsidRDefault="009B0098" w:rsidP="009B0098">
      <w:pPr>
        <w:pStyle w:val="3GPPAgreements"/>
        <w:numPr>
          <w:ilvl w:val="3"/>
          <w:numId w:val="51"/>
        </w:numPr>
        <w:spacing w:line="256" w:lineRule="auto"/>
        <w:rPr>
          <w:ins w:id="8732" w:author="China Telecom" w:date="2020-11-20T19:25:00Z"/>
          <w:sz w:val="20"/>
        </w:rPr>
      </w:pPr>
      <w:ins w:id="8733" w:author="China Telecom" w:date="2020-11-20T19:25:00Z">
        <w:r w:rsidRPr="00F80BAC">
          <w:rPr>
            <w:sz w:val="20"/>
          </w:rPr>
          <w:t xml:space="preserve">PRACH </w:t>
        </w:r>
        <w:r>
          <w:rPr>
            <w:sz w:val="20"/>
          </w:rPr>
          <w:t xml:space="preserve">Format </w:t>
        </w:r>
        <w:r w:rsidRPr="00F80BAC">
          <w:rPr>
            <w:sz w:val="20"/>
          </w:rPr>
          <w:t>C2</w:t>
        </w:r>
      </w:ins>
    </w:p>
    <w:p w14:paraId="092FDE4D" w14:textId="77777777" w:rsidR="009B0098" w:rsidRDefault="009B0098" w:rsidP="009B0098">
      <w:pPr>
        <w:pStyle w:val="3GPPAgreements"/>
        <w:numPr>
          <w:ilvl w:val="3"/>
          <w:numId w:val="51"/>
        </w:numPr>
        <w:spacing w:line="256" w:lineRule="auto"/>
        <w:rPr>
          <w:ins w:id="8734" w:author="China Telecom" w:date="2020-11-20T19:25:00Z"/>
          <w:sz w:val="20"/>
        </w:rPr>
      </w:pPr>
      <w:ins w:id="8735" w:author="China Telecom" w:date="2020-11-20T19:25:00Z">
        <w:r w:rsidRPr="00F80BAC">
          <w:rPr>
            <w:sz w:val="20"/>
          </w:rPr>
          <w:t>PDSCH of Msg2</w:t>
        </w:r>
        <w:r>
          <w:rPr>
            <w:sz w:val="20"/>
          </w:rPr>
          <w:t xml:space="preserve"> DDDSU</w:t>
        </w:r>
      </w:ins>
    </w:p>
    <w:p w14:paraId="0C6FED58" w14:textId="77777777" w:rsidR="009B0098" w:rsidRPr="007D0C56" w:rsidRDefault="009B0098" w:rsidP="009B0098">
      <w:pPr>
        <w:pStyle w:val="3GPPAgreements"/>
        <w:numPr>
          <w:ilvl w:val="3"/>
          <w:numId w:val="51"/>
        </w:numPr>
        <w:spacing w:line="256" w:lineRule="auto"/>
        <w:rPr>
          <w:ins w:id="8736" w:author="China Telecom" w:date="2020-11-20T19:25:00Z"/>
          <w:sz w:val="20"/>
        </w:rPr>
      </w:pPr>
      <w:ins w:id="8737" w:author="China Telecom" w:date="2020-11-20T19:25:00Z">
        <w:r w:rsidRPr="00F80BAC">
          <w:rPr>
            <w:sz w:val="20"/>
          </w:rPr>
          <w:lastRenderedPageBreak/>
          <w:t>PDSCH of Msg</w:t>
        </w:r>
        <w:r>
          <w:rPr>
            <w:sz w:val="20"/>
          </w:rPr>
          <w:t>2</w:t>
        </w:r>
        <w:r w:rsidRPr="00F80BAC">
          <w:rPr>
            <w:sz w:val="20"/>
          </w:rPr>
          <w:t xml:space="preserve"> DDSU</w:t>
        </w:r>
      </w:ins>
    </w:p>
    <w:p w14:paraId="3CF0F361" w14:textId="77777777" w:rsidR="009B0098" w:rsidRPr="00F80BAC" w:rsidRDefault="009B0098" w:rsidP="009B0098">
      <w:pPr>
        <w:pStyle w:val="3GPPAgreements"/>
        <w:numPr>
          <w:ilvl w:val="3"/>
          <w:numId w:val="51"/>
        </w:numPr>
        <w:spacing w:line="256" w:lineRule="auto"/>
        <w:rPr>
          <w:ins w:id="8738" w:author="China Telecom" w:date="2020-11-20T19:25:00Z"/>
          <w:sz w:val="20"/>
        </w:rPr>
      </w:pPr>
      <w:ins w:id="8739" w:author="China Telecom" w:date="2020-11-20T19:25:00Z">
        <w:r w:rsidRPr="00F80BAC">
          <w:rPr>
            <w:sz w:val="20"/>
          </w:rPr>
          <w:t>PUCCH with HARQ-ACK Msg4</w:t>
        </w:r>
      </w:ins>
    </w:p>
    <w:p w14:paraId="02B5A2BD" w14:textId="77777777" w:rsidR="009B0098" w:rsidRPr="00F80BAC" w:rsidRDefault="009B0098" w:rsidP="009B0098">
      <w:pPr>
        <w:pStyle w:val="3GPPAgreements"/>
        <w:numPr>
          <w:ilvl w:val="1"/>
          <w:numId w:val="37"/>
        </w:numPr>
        <w:spacing w:line="256" w:lineRule="auto"/>
        <w:textAlignment w:val="auto"/>
        <w:rPr>
          <w:ins w:id="8740" w:author="China Telecom" w:date="2020-11-20T19:25:00Z"/>
          <w:sz w:val="20"/>
        </w:rPr>
      </w:pPr>
      <w:ins w:id="8741" w:author="China Telecom" w:date="2020-11-20T19:25:00Z">
        <w:r w:rsidRPr="00F80BAC">
          <w:rPr>
            <w:sz w:val="20"/>
          </w:rPr>
          <w:t>With relative differential MIL target using PUCCH F</w:t>
        </w:r>
        <w:r>
          <w:rPr>
            <w:sz w:val="20"/>
          </w:rPr>
          <w:t xml:space="preserve">ormat </w:t>
        </w:r>
        <w:r w:rsidRPr="00F80BAC">
          <w:rPr>
            <w:sz w:val="20"/>
          </w:rPr>
          <w:t>1 as reference, 2</w:t>
        </w:r>
        <w:r w:rsidRPr="00F80BAC">
          <w:rPr>
            <w:sz w:val="20"/>
            <w:vertAlign w:val="superscript"/>
          </w:rPr>
          <w:t>nd</w:t>
        </w:r>
        <w:r w:rsidRPr="00F80BAC">
          <w:rPr>
            <w:sz w:val="20"/>
          </w:rPr>
          <w:t xml:space="preserve"> priority channels which display lower coverage than the reference are:</w:t>
        </w:r>
      </w:ins>
    </w:p>
    <w:p w14:paraId="0D30DF9D" w14:textId="77777777" w:rsidR="009B0098" w:rsidRPr="00F80BAC" w:rsidRDefault="009B0098" w:rsidP="009B0098">
      <w:pPr>
        <w:pStyle w:val="3GPPAgreements"/>
        <w:numPr>
          <w:ilvl w:val="3"/>
          <w:numId w:val="52"/>
        </w:numPr>
        <w:spacing w:line="256" w:lineRule="auto"/>
        <w:rPr>
          <w:ins w:id="8742" w:author="China Telecom" w:date="2020-11-20T19:25:00Z"/>
          <w:sz w:val="20"/>
        </w:rPr>
      </w:pPr>
      <w:ins w:id="8743" w:author="China Telecom" w:date="2020-11-20T19:25:00Z">
        <w:r w:rsidRPr="00F80BAC">
          <w:rPr>
            <w:sz w:val="20"/>
          </w:rPr>
          <w:t>PUSCH with SIP invite</w:t>
        </w:r>
        <w:r>
          <w:rPr>
            <w:sz w:val="20"/>
          </w:rPr>
          <w:t xml:space="preserve"> DDDSU</w:t>
        </w:r>
      </w:ins>
    </w:p>
    <w:p w14:paraId="26FF514C" w14:textId="77777777" w:rsidR="009B0098" w:rsidRPr="00F80BAC" w:rsidRDefault="009B0098" w:rsidP="009B0098">
      <w:pPr>
        <w:pStyle w:val="3GPPAgreements"/>
        <w:numPr>
          <w:ilvl w:val="3"/>
          <w:numId w:val="52"/>
        </w:numPr>
        <w:spacing w:line="256" w:lineRule="auto"/>
        <w:rPr>
          <w:ins w:id="8744" w:author="China Telecom" w:date="2020-11-20T19:25:00Z"/>
          <w:sz w:val="20"/>
        </w:rPr>
      </w:pPr>
      <w:ins w:id="8745" w:author="China Telecom" w:date="2020-11-20T19:25:00Z">
        <w:r w:rsidRPr="00F80BAC">
          <w:rPr>
            <w:sz w:val="20"/>
          </w:rPr>
          <w:t>PUSCH for CSI 11bits</w:t>
        </w:r>
        <w:r>
          <w:rPr>
            <w:sz w:val="20"/>
          </w:rPr>
          <w:t xml:space="preserve"> DDDSU</w:t>
        </w:r>
      </w:ins>
    </w:p>
    <w:p w14:paraId="2BDE911D" w14:textId="77777777" w:rsidR="009B0098" w:rsidRPr="00F80BAC" w:rsidRDefault="009B0098" w:rsidP="009B0098">
      <w:pPr>
        <w:pStyle w:val="3GPPAgreements"/>
        <w:numPr>
          <w:ilvl w:val="3"/>
          <w:numId w:val="52"/>
        </w:numPr>
        <w:spacing w:line="256" w:lineRule="auto"/>
        <w:rPr>
          <w:ins w:id="8746" w:author="China Telecom" w:date="2020-11-20T19:25:00Z"/>
          <w:sz w:val="20"/>
        </w:rPr>
      </w:pPr>
      <w:ins w:id="8747" w:author="China Telecom" w:date="2020-11-20T19:25:00Z">
        <w:r w:rsidRPr="00F80BAC">
          <w:rPr>
            <w:sz w:val="20"/>
          </w:rPr>
          <w:t>PUSCH for CSI 22bits</w:t>
        </w:r>
        <w:r>
          <w:rPr>
            <w:sz w:val="20"/>
          </w:rPr>
          <w:t xml:space="preserve"> DDDSU</w:t>
        </w:r>
      </w:ins>
    </w:p>
    <w:p w14:paraId="1471DF31" w14:textId="77777777" w:rsidR="009B0098" w:rsidRDefault="009B0098" w:rsidP="009B0098">
      <w:pPr>
        <w:pStyle w:val="3GPPAgreements"/>
        <w:numPr>
          <w:ilvl w:val="3"/>
          <w:numId w:val="52"/>
        </w:numPr>
        <w:spacing w:line="256" w:lineRule="auto"/>
        <w:rPr>
          <w:ins w:id="8748" w:author="China Telecom" w:date="2020-11-20T19:25:00Z"/>
        </w:rPr>
      </w:pPr>
      <w:ins w:id="8749" w:author="China Telecom" w:date="2020-11-20T19:25:00Z">
        <w:r w:rsidRPr="00F80BAC">
          <w:rPr>
            <w:sz w:val="20"/>
          </w:rPr>
          <w:t>PUCCH with HARQ-ACK Msg4</w:t>
        </w:r>
      </w:ins>
    </w:p>
    <w:p w14:paraId="6F8C07DE" w14:textId="77777777" w:rsidR="009B0098" w:rsidRDefault="009B0098" w:rsidP="009B0098">
      <w:pPr>
        <w:rPr>
          <w:ins w:id="8750" w:author="China Telecom" w:date="2020-11-20T19:25:00Z"/>
        </w:rPr>
      </w:pPr>
    </w:p>
    <w:p w14:paraId="6A16C685" w14:textId="77777777" w:rsidR="009B0098" w:rsidRDefault="009B0098" w:rsidP="009B0098">
      <w:pPr>
        <w:pStyle w:val="4"/>
        <w:rPr>
          <w:ins w:id="8751" w:author="China Telecom" w:date="2020-11-20T19:25:00Z"/>
        </w:rPr>
      </w:pPr>
      <w:bookmarkStart w:id="8752" w:name="_Toc56794593"/>
      <w:ins w:id="8753" w:author="China Telecom" w:date="2020-11-20T19:25:00Z">
        <w:r>
          <w:t>5.2.1.2</w:t>
        </w:r>
        <w:r>
          <w:tab/>
          <w:t>Urban 28GHz TDD NLOS O2O scenario</w:t>
        </w:r>
        <w:bookmarkEnd w:id="8752"/>
      </w:ins>
    </w:p>
    <w:p w14:paraId="06CAD016" w14:textId="77777777" w:rsidR="009B0098" w:rsidRDefault="009B0098" w:rsidP="009B0098">
      <w:pPr>
        <w:pStyle w:val="3GPPAgreements"/>
        <w:numPr>
          <w:ilvl w:val="0"/>
          <w:numId w:val="0"/>
        </w:numPr>
        <w:rPr>
          <w:ins w:id="8754" w:author="China Telecom" w:date="2020-11-20T19:25:00Z"/>
        </w:rPr>
      </w:pPr>
      <w:ins w:id="8755" w:author="China Telecom" w:date="2020-11-20T19:25:00Z">
        <w:r>
          <w:t>The representative values for the metrics are summarized below. Table 5.2.1.2-1 to 5.2.1.2-3 show the results for UE Tx power of 12 dBm.</w:t>
        </w:r>
      </w:ins>
    </w:p>
    <w:p w14:paraId="2D9D8175" w14:textId="77777777" w:rsidR="009B0098" w:rsidRDefault="009B0098" w:rsidP="009B0098">
      <w:pPr>
        <w:pStyle w:val="3GPPAgreements"/>
        <w:numPr>
          <w:ilvl w:val="0"/>
          <w:numId w:val="0"/>
        </w:numPr>
        <w:rPr>
          <w:ins w:id="8756" w:author="China Telecom" w:date="2020-11-20T19:25:00Z"/>
        </w:rPr>
      </w:pPr>
    </w:p>
    <w:p w14:paraId="0E7C3874" w14:textId="77777777" w:rsidR="009B0098" w:rsidRDefault="009B0098" w:rsidP="009B0098">
      <w:pPr>
        <w:pStyle w:val="TH"/>
        <w:rPr>
          <w:ins w:id="8757" w:author="China Telecom" w:date="2020-11-20T19:25:00Z"/>
        </w:rPr>
      </w:pPr>
      <w:ins w:id="8758" w:author="China Telecom" w:date="2020-11-20T19:25:00Z">
        <w:r>
          <w:t xml:space="preserve">Table </w:t>
        </w:r>
        <w:r>
          <w:rPr>
            <w:lang w:eastAsia="zh-CN"/>
          </w:rPr>
          <w:t>5.2.1.2</w:t>
        </w:r>
        <w:r w:rsidRPr="007368F9">
          <w:t>-</w:t>
        </w:r>
        <w:r>
          <w:rPr>
            <w:rFonts w:hint="eastAsia"/>
            <w:lang w:eastAsia="ja-JP"/>
          </w:rPr>
          <w:t>1</w:t>
        </w:r>
        <w:r w:rsidRPr="007368F9">
          <w:rPr>
            <w:rFonts w:hint="eastAsia"/>
          </w:rPr>
          <w:t>:</w:t>
        </w:r>
        <w:r>
          <w:rPr>
            <w:rFonts w:hint="eastAsia"/>
          </w:rPr>
          <w:t xml:space="preserve"> Representative values </w:t>
        </w:r>
        <w:r>
          <w:t>of MCL for Urban 28GHz TDD NLOS O2O scenario for UE Tx power of 12 dBm.</w:t>
        </w:r>
      </w:ins>
    </w:p>
    <w:tbl>
      <w:tblPr>
        <w:tblStyle w:val="a7"/>
        <w:tblW w:w="0" w:type="auto"/>
        <w:tblLook w:val="04A0" w:firstRow="1" w:lastRow="0" w:firstColumn="1" w:lastColumn="0" w:noHBand="0" w:noVBand="1"/>
      </w:tblPr>
      <w:tblGrid>
        <w:gridCol w:w="4814"/>
        <w:gridCol w:w="1681"/>
        <w:gridCol w:w="1681"/>
        <w:gridCol w:w="1681"/>
      </w:tblGrid>
      <w:tr w:rsidR="009B0098" w:rsidRPr="00A36602" w14:paraId="65F72E14" w14:textId="77777777" w:rsidTr="00AF0D4C">
        <w:trPr>
          <w:ins w:id="8759" w:author="China Telecom" w:date="2020-11-20T19:25:00Z"/>
        </w:trPr>
        <w:tc>
          <w:tcPr>
            <w:tcW w:w="4814" w:type="dxa"/>
            <w:shd w:val="clear" w:color="auto" w:fill="E7E6E6" w:themeFill="background2"/>
            <w:noWrap/>
            <w:hideMark/>
          </w:tcPr>
          <w:p w14:paraId="4E8E708A" w14:textId="77777777" w:rsidR="009B0098" w:rsidRPr="00F9020F" w:rsidRDefault="009B0098" w:rsidP="00AF0D4C">
            <w:pPr>
              <w:spacing w:after="0"/>
              <w:jc w:val="center"/>
              <w:rPr>
                <w:ins w:id="8760" w:author="China Telecom" w:date="2020-11-20T19:25:00Z"/>
              </w:rPr>
            </w:pPr>
            <w:ins w:id="8761" w:author="China Telecom" w:date="2020-11-20T19:25:00Z">
              <w:r w:rsidRPr="00F9020F">
                <w:rPr>
                  <w:b/>
                </w:rPr>
                <w:t>Channels (and Frame format)</w:t>
              </w:r>
            </w:ins>
          </w:p>
        </w:tc>
        <w:tc>
          <w:tcPr>
            <w:tcW w:w="1681" w:type="dxa"/>
            <w:shd w:val="clear" w:color="auto" w:fill="E7E6E6" w:themeFill="background2"/>
            <w:hideMark/>
          </w:tcPr>
          <w:p w14:paraId="49803307" w14:textId="77777777" w:rsidR="009B0098" w:rsidRPr="00F9020F" w:rsidRDefault="009B0098" w:rsidP="00AF0D4C">
            <w:pPr>
              <w:spacing w:after="0"/>
              <w:jc w:val="center"/>
              <w:rPr>
                <w:ins w:id="8762" w:author="China Telecom" w:date="2020-11-20T19:25:00Z"/>
              </w:rPr>
            </w:pPr>
            <w:ins w:id="8763" w:author="China Telecom" w:date="2020-11-20T19:25:00Z">
              <w:r w:rsidRPr="00F9020F">
                <w:rPr>
                  <w:b/>
                </w:rPr>
                <w:t>Number of Samples</w:t>
              </w:r>
            </w:ins>
          </w:p>
        </w:tc>
        <w:tc>
          <w:tcPr>
            <w:tcW w:w="1681" w:type="dxa"/>
            <w:shd w:val="clear" w:color="auto" w:fill="E7E6E6" w:themeFill="background2"/>
            <w:hideMark/>
          </w:tcPr>
          <w:p w14:paraId="563265AA" w14:textId="77777777" w:rsidR="009B0098" w:rsidRPr="00F9020F" w:rsidRDefault="009B0098" w:rsidP="00AF0D4C">
            <w:pPr>
              <w:spacing w:after="0"/>
              <w:jc w:val="center"/>
              <w:rPr>
                <w:ins w:id="8764" w:author="China Telecom" w:date="2020-11-20T19:25:00Z"/>
              </w:rPr>
            </w:pPr>
            <w:ins w:id="8765" w:author="China Telecom" w:date="2020-11-20T19:25:00Z">
              <w:r w:rsidRPr="00F9020F">
                <w:rPr>
                  <w:b/>
                </w:rPr>
                <w:t>Representative value</w:t>
              </w:r>
            </w:ins>
          </w:p>
        </w:tc>
        <w:tc>
          <w:tcPr>
            <w:tcW w:w="1681" w:type="dxa"/>
            <w:shd w:val="clear" w:color="auto" w:fill="E7E6E6" w:themeFill="background2"/>
            <w:hideMark/>
          </w:tcPr>
          <w:p w14:paraId="66730798" w14:textId="77777777" w:rsidR="009B0098" w:rsidRPr="00F9020F" w:rsidRDefault="009B0098" w:rsidP="00AF0D4C">
            <w:pPr>
              <w:spacing w:after="0"/>
              <w:jc w:val="center"/>
              <w:rPr>
                <w:ins w:id="8766" w:author="China Telecom" w:date="2020-11-20T19:25:00Z"/>
              </w:rPr>
            </w:pPr>
            <w:ins w:id="8767" w:author="China Telecom" w:date="2020-11-20T19:25:00Z">
              <w:r w:rsidRPr="00F9020F">
                <w:rPr>
                  <w:b/>
                </w:rPr>
                <w:t>Standard Deviation (w/o outlier)</w:t>
              </w:r>
            </w:ins>
          </w:p>
        </w:tc>
      </w:tr>
      <w:tr w:rsidR="009B0098" w:rsidRPr="00A36602" w14:paraId="2B85D15E" w14:textId="77777777" w:rsidTr="00AF0D4C">
        <w:trPr>
          <w:ins w:id="8768" w:author="China Telecom" w:date="2020-11-20T19:25:00Z"/>
        </w:trPr>
        <w:tc>
          <w:tcPr>
            <w:tcW w:w="4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FA9A1" w14:textId="77777777" w:rsidR="009B0098" w:rsidRPr="0023426B" w:rsidRDefault="009B0098" w:rsidP="00AF0D4C">
            <w:pPr>
              <w:spacing w:after="0"/>
              <w:rPr>
                <w:ins w:id="8769" w:author="China Telecom" w:date="2020-11-20T19:25:00Z"/>
                <w:noProof/>
              </w:rPr>
            </w:pPr>
            <w:ins w:id="8770" w:author="China Telecom" w:date="2020-11-20T19:25:00Z">
              <w:r w:rsidRPr="003170DC">
                <w:rPr>
                  <w:rFonts w:eastAsia="Times New Roman"/>
                  <w:lang w:val="en-US"/>
                </w:rPr>
                <w:t>PUSCH eMBB DDDSU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B62B3" w14:textId="77777777" w:rsidR="009B0098" w:rsidRPr="0023426B" w:rsidRDefault="009B0098" w:rsidP="00AF0D4C">
            <w:pPr>
              <w:spacing w:after="0"/>
              <w:jc w:val="center"/>
              <w:rPr>
                <w:ins w:id="8771" w:author="China Telecom" w:date="2020-11-20T19:25:00Z"/>
              </w:rPr>
            </w:pPr>
            <w:ins w:id="8772" w:author="China Telecom" w:date="2020-11-20T19:25:00Z">
              <w:r w:rsidRPr="0023426B">
                <w:t>9</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4BD6455E" w14:textId="77777777" w:rsidR="009B0098" w:rsidRPr="0023426B" w:rsidRDefault="009B0098" w:rsidP="00AF0D4C">
            <w:pPr>
              <w:spacing w:after="0"/>
              <w:jc w:val="center"/>
              <w:rPr>
                <w:ins w:id="8773" w:author="China Telecom" w:date="2020-11-20T19:25:00Z"/>
              </w:rPr>
            </w:pPr>
            <w:ins w:id="8774" w:author="China Telecom" w:date="2020-11-20T19:25:00Z">
              <w:r w:rsidRPr="0023426B">
                <w:t>92.49</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763006E7" w14:textId="77777777" w:rsidR="009B0098" w:rsidRPr="0023426B" w:rsidRDefault="009B0098" w:rsidP="00AF0D4C">
            <w:pPr>
              <w:spacing w:after="0"/>
              <w:jc w:val="center"/>
              <w:rPr>
                <w:ins w:id="8775" w:author="China Telecom" w:date="2020-11-20T19:25:00Z"/>
              </w:rPr>
            </w:pPr>
            <w:ins w:id="8776" w:author="China Telecom" w:date="2020-11-20T19:25:00Z">
              <w:r w:rsidRPr="0023426B">
                <w:t>3.22</w:t>
              </w:r>
            </w:ins>
          </w:p>
        </w:tc>
      </w:tr>
      <w:tr w:rsidR="009B0098" w:rsidRPr="00A36602" w14:paraId="58C9D486" w14:textId="77777777" w:rsidTr="00AF0D4C">
        <w:trPr>
          <w:ins w:id="8777" w:author="China Telecom" w:date="2020-11-20T19:25:00Z"/>
        </w:trPr>
        <w:tc>
          <w:tcPr>
            <w:tcW w:w="4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DC9F5" w14:textId="77777777" w:rsidR="009B0098" w:rsidRPr="0023426B" w:rsidRDefault="009B0098" w:rsidP="00AF0D4C">
            <w:pPr>
              <w:spacing w:after="0"/>
              <w:rPr>
                <w:ins w:id="8778" w:author="China Telecom" w:date="2020-11-20T19:25:00Z"/>
              </w:rPr>
            </w:pPr>
            <w:ins w:id="8779" w:author="China Telecom" w:date="2020-11-20T19:25:00Z">
              <w:r w:rsidRPr="003170DC">
                <w:rPr>
                  <w:rFonts w:eastAsia="Times New Roman"/>
                  <w:lang w:val="en-US"/>
                </w:rPr>
                <w:t>PUSCH eMBB 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9886E" w14:textId="77777777" w:rsidR="009B0098" w:rsidRPr="0023426B" w:rsidRDefault="009B0098" w:rsidP="00AF0D4C">
            <w:pPr>
              <w:spacing w:after="0"/>
              <w:jc w:val="center"/>
              <w:rPr>
                <w:ins w:id="8780" w:author="China Telecom" w:date="2020-11-20T19:25:00Z"/>
              </w:rPr>
            </w:pPr>
            <w:ins w:id="8781" w:author="China Telecom" w:date="2020-11-20T19:25:00Z">
              <w:r w:rsidRPr="0023426B">
                <w:t>3</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3DF3C84A" w14:textId="77777777" w:rsidR="009B0098" w:rsidRPr="0023426B" w:rsidRDefault="009B0098" w:rsidP="00AF0D4C">
            <w:pPr>
              <w:spacing w:after="0"/>
              <w:jc w:val="center"/>
              <w:rPr>
                <w:ins w:id="8782" w:author="China Telecom" w:date="2020-11-20T19:25:00Z"/>
              </w:rPr>
            </w:pPr>
            <w:ins w:id="8783" w:author="China Telecom" w:date="2020-11-20T19:25:00Z">
              <w:r w:rsidRPr="0023426B">
                <w:t>90.63</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4C57A10A" w14:textId="77777777" w:rsidR="009B0098" w:rsidRPr="0023426B" w:rsidRDefault="009B0098" w:rsidP="00AF0D4C">
            <w:pPr>
              <w:spacing w:after="0"/>
              <w:jc w:val="center"/>
              <w:rPr>
                <w:ins w:id="8784" w:author="China Telecom" w:date="2020-11-20T19:25:00Z"/>
              </w:rPr>
            </w:pPr>
            <w:ins w:id="8785" w:author="China Telecom" w:date="2020-11-20T19:25:00Z">
              <w:r w:rsidRPr="0023426B">
                <w:t>5.59</w:t>
              </w:r>
            </w:ins>
          </w:p>
        </w:tc>
      </w:tr>
      <w:tr w:rsidR="009B0098" w:rsidRPr="00A36602" w14:paraId="6E939374" w14:textId="77777777" w:rsidTr="00AF0D4C">
        <w:trPr>
          <w:ins w:id="8786"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51EAF4FE" w14:textId="77777777" w:rsidR="009B0098" w:rsidRPr="0023426B" w:rsidRDefault="009B0098" w:rsidP="00AF0D4C">
            <w:pPr>
              <w:spacing w:after="0"/>
              <w:rPr>
                <w:ins w:id="8787" w:author="China Telecom" w:date="2020-11-20T19:25:00Z"/>
              </w:rPr>
            </w:pPr>
            <w:ins w:id="8788" w:author="China Telecom" w:date="2020-11-20T19:25:00Z">
              <w:r w:rsidRPr="003170DC">
                <w:rPr>
                  <w:rFonts w:eastAsia="Times New Roman"/>
                  <w:lang w:val="en-US"/>
                </w:rPr>
                <w:t>PUSCH VoIP DDDSU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DC585B9" w14:textId="77777777" w:rsidR="009B0098" w:rsidRPr="0023426B" w:rsidRDefault="009B0098" w:rsidP="00AF0D4C">
            <w:pPr>
              <w:spacing w:after="0"/>
              <w:jc w:val="center"/>
              <w:rPr>
                <w:ins w:id="8789" w:author="China Telecom" w:date="2020-11-20T19:25:00Z"/>
              </w:rPr>
            </w:pPr>
            <w:ins w:id="8790" w:author="China Telecom" w:date="2020-11-20T19:25:00Z">
              <w:r w:rsidRPr="0023426B">
                <w:t>7</w:t>
              </w:r>
            </w:ins>
          </w:p>
        </w:tc>
        <w:tc>
          <w:tcPr>
            <w:tcW w:w="1681" w:type="dxa"/>
            <w:tcBorders>
              <w:top w:val="nil"/>
              <w:left w:val="nil"/>
              <w:bottom w:val="single" w:sz="4" w:space="0" w:color="auto"/>
              <w:right w:val="single" w:sz="4" w:space="0" w:color="auto"/>
            </w:tcBorders>
            <w:shd w:val="clear" w:color="auto" w:fill="auto"/>
            <w:noWrap/>
            <w:vAlign w:val="bottom"/>
          </w:tcPr>
          <w:p w14:paraId="5DA7CEB1" w14:textId="77777777" w:rsidR="009B0098" w:rsidRPr="0023426B" w:rsidRDefault="009B0098" w:rsidP="00AF0D4C">
            <w:pPr>
              <w:spacing w:after="0"/>
              <w:jc w:val="center"/>
              <w:rPr>
                <w:ins w:id="8791" w:author="China Telecom" w:date="2020-11-20T19:25:00Z"/>
              </w:rPr>
            </w:pPr>
            <w:ins w:id="8792" w:author="China Telecom" w:date="2020-11-20T19:25:00Z">
              <w:r w:rsidRPr="0023426B">
                <w:t>110.49</w:t>
              </w:r>
            </w:ins>
          </w:p>
        </w:tc>
        <w:tc>
          <w:tcPr>
            <w:tcW w:w="1681" w:type="dxa"/>
            <w:tcBorders>
              <w:top w:val="nil"/>
              <w:left w:val="nil"/>
              <w:bottom w:val="single" w:sz="4" w:space="0" w:color="auto"/>
              <w:right w:val="single" w:sz="4" w:space="0" w:color="auto"/>
            </w:tcBorders>
            <w:shd w:val="clear" w:color="auto" w:fill="auto"/>
            <w:noWrap/>
            <w:vAlign w:val="bottom"/>
          </w:tcPr>
          <w:p w14:paraId="09B136E5" w14:textId="77777777" w:rsidR="009B0098" w:rsidRPr="0023426B" w:rsidRDefault="009B0098" w:rsidP="00AF0D4C">
            <w:pPr>
              <w:spacing w:after="0"/>
              <w:jc w:val="center"/>
              <w:rPr>
                <w:ins w:id="8793" w:author="China Telecom" w:date="2020-11-20T19:25:00Z"/>
              </w:rPr>
            </w:pPr>
            <w:ins w:id="8794" w:author="China Telecom" w:date="2020-11-20T19:25:00Z">
              <w:r w:rsidRPr="0023426B">
                <w:t>4.15</w:t>
              </w:r>
            </w:ins>
          </w:p>
        </w:tc>
      </w:tr>
      <w:tr w:rsidR="009B0098" w:rsidRPr="00A36602" w14:paraId="3CEE6382" w14:textId="77777777" w:rsidTr="00AF0D4C">
        <w:trPr>
          <w:ins w:id="8795"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2E8CC60C" w14:textId="77777777" w:rsidR="009B0098" w:rsidRPr="0023426B" w:rsidRDefault="009B0098" w:rsidP="00AF0D4C">
            <w:pPr>
              <w:spacing w:after="0"/>
              <w:rPr>
                <w:ins w:id="8796" w:author="China Telecom" w:date="2020-11-20T19:25:00Z"/>
              </w:rPr>
            </w:pPr>
            <w:ins w:id="8797" w:author="China Telecom" w:date="2020-11-20T19:25:00Z">
              <w:r w:rsidRPr="003170DC">
                <w:rPr>
                  <w:rFonts w:eastAsia="Times New Roman"/>
                  <w:lang w:val="en-US"/>
                </w:rPr>
                <w:t>PUSCH VoIP 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9968C67" w14:textId="77777777" w:rsidR="009B0098" w:rsidRPr="0023426B" w:rsidRDefault="009B0098" w:rsidP="00AF0D4C">
            <w:pPr>
              <w:spacing w:after="0"/>
              <w:jc w:val="center"/>
              <w:rPr>
                <w:ins w:id="8798" w:author="China Telecom" w:date="2020-11-20T19:25:00Z"/>
              </w:rPr>
            </w:pPr>
            <w:ins w:id="8799" w:author="China Telecom" w:date="2020-11-20T19:25:00Z">
              <w:r w:rsidRPr="0023426B">
                <w:t>4</w:t>
              </w:r>
            </w:ins>
          </w:p>
        </w:tc>
        <w:tc>
          <w:tcPr>
            <w:tcW w:w="1681" w:type="dxa"/>
            <w:tcBorders>
              <w:top w:val="nil"/>
              <w:left w:val="nil"/>
              <w:bottom w:val="single" w:sz="4" w:space="0" w:color="auto"/>
              <w:right w:val="single" w:sz="4" w:space="0" w:color="auto"/>
            </w:tcBorders>
            <w:shd w:val="clear" w:color="auto" w:fill="auto"/>
            <w:noWrap/>
            <w:vAlign w:val="bottom"/>
          </w:tcPr>
          <w:p w14:paraId="4F9547A6" w14:textId="77777777" w:rsidR="009B0098" w:rsidRPr="0023426B" w:rsidRDefault="009B0098" w:rsidP="00AF0D4C">
            <w:pPr>
              <w:spacing w:after="0"/>
              <w:jc w:val="center"/>
              <w:rPr>
                <w:ins w:id="8800" w:author="China Telecom" w:date="2020-11-20T19:25:00Z"/>
              </w:rPr>
            </w:pPr>
            <w:ins w:id="8801" w:author="China Telecom" w:date="2020-11-20T19:25:00Z">
              <w:r w:rsidRPr="0023426B">
                <w:t>105.54</w:t>
              </w:r>
            </w:ins>
          </w:p>
        </w:tc>
        <w:tc>
          <w:tcPr>
            <w:tcW w:w="1681" w:type="dxa"/>
            <w:tcBorders>
              <w:top w:val="nil"/>
              <w:left w:val="nil"/>
              <w:bottom w:val="single" w:sz="4" w:space="0" w:color="auto"/>
              <w:right w:val="single" w:sz="4" w:space="0" w:color="auto"/>
            </w:tcBorders>
            <w:shd w:val="clear" w:color="auto" w:fill="auto"/>
            <w:noWrap/>
            <w:vAlign w:val="bottom"/>
          </w:tcPr>
          <w:p w14:paraId="2CEA8B4A" w14:textId="77777777" w:rsidR="009B0098" w:rsidRPr="0023426B" w:rsidRDefault="009B0098" w:rsidP="00AF0D4C">
            <w:pPr>
              <w:spacing w:after="0"/>
              <w:jc w:val="center"/>
              <w:rPr>
                <w:ins w:id="8802" w:author="China Telecom" w:date="2020-11-20T19:25:00Z"/>
              </w:rPr>
            </w:pPr>
            <w:ins w:id="8803" w:author="China Telecom" w:date="2020-11-20T19:25:00Z">
              <w:r w:rsidRPr="0023426B">
                <w:t>0.11</w:t>
              </w:r>
            </w:ins>
          </w:p>
        </w:tc>
      </w:tr>
      <w:tr w:rsidR="009B0098" w:rsidRPr="00A36602" w14:paraId="2FC98579" w14:textId="77777777" w:rsidTr="00AF0D4C">
        <w:trPr>
          <w:ins w:id="8804"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206C52F6" w14:textId="77777777" w:rsidR="009B0098" w:rsidRPr="0023426B" w:rsidRDefault="009B0098" w:rsidP="00AF0D4C">
            <w:pPr>
              <w:spacing w:after="0"/>
              <w:rPr>
                <w:ins w:id="8805" w:author="China Telecom" w:date="2020-11-20T19:25:00Z"/>
              </w:rPr>
            </w:pPr>
            <w:ins w:id="8806"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76DF2" w14:textId="77777777" w:rsidR="009B0098" w:rsidRPr="0023426B" w:rsidRDefault="009B0098" w:rsidP="00AF0D4C">
            <w:pPr>
              <w:spacing w:after="0"/>
              <w:jc w:val="center"/>
              <w:rPr>
                <w:ins w:id="8807" w:author="China Telecom" w:date="2020-11-20T19:25:00Z"/>
              </w:rPr>
            </w:pPr>
            <w:ins w:id="8808" w:author="China Telecom" w:date="2020-11-20T19:25:00Z">
              <w:r w:rsidRPr="0023426B">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1E129" w14:textId="77777777" w:rsidR="009B0098" w:rsidRPr="0023426B" w:rsidRDefault="009B0098" w:rsidP="00AF0D4C">
            <w:pPr>
              <w:spacing w:after="0"/>
              <w:jc w:val="center"/>
              <w:rPr>
                <w:ins w:id="8809" w:author="China Telecom" w:date="2020-11-20T19:25:00Z"/>
              </w:rPr>
            </w:pPr>
            <w:ins w:id="8810" w:author="China Telecom" w:date="2020-11-20T19:25:00Z">
              <w:r w:rsidRPr="0023426B">
                <w:t>107.90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7D2A9" w14:textId="77777777" w:rsidR="009B0098" w:rsidRPr="0023426B" w:rsidRDefault="009B0098" w:rsidP="00AF0D4C">
            <w:pPr>
              <w:spacing w:after="0"/>
              <w:jc w:val="center"/>
              <w:rPr>
                <w:ins w:id="8811" w:author="China Telecom" w:date="2020-11-20T19:25:00Z"/>
              </w:rPr>
            </w:pPr>
            <w:ins w:id="8812" w:author="China Telecom" w:date="2020-11-20T19:25:00Z">
              <w:r w:rsidRPr="0023426B">
                <w:t>0.00</w:t>
              </w:r>
            </w:ins>
          </w:p>
        </w:tc>
      </w:tr>
      <w:tr w:rsidR="009B0098" w:rsidRPr="00A36602" w14:paraId="111D0FC7" w14:textId="77777777" w:rsidTr="00AF0D4C">
        <w:trPr>
          <w:ins w:id="8813"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611231E5" w14:textId="77777777" w:rsidR="009B0098" w:rsidRPr="0023426B" w:rsidRDefault="009B0098" w:rsidP="00AF0D4C">
            <w:pPr>
              <w:spacing w:after="0"/>
              <w:rPr>
                <w:ins w:id="8814" w:author="China Telecom" w:date="2020-11-20T19:25:00Z"/>
              </w:rPr>
            </w:pPr>
            <w:ins w:id="8815"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1</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2110E36" w14:textId="77777777" w:rsidR="009B0098" w:rsidRPr="0023426B" w:rsidRDefault="009B0098" w:rsidP="00AF0D4C">
            <w:pPr>
              <w:spacing w:after="0"/>
              <w:jc w:val="center"/>
              <w:rPr>
                <w:ins w:id="8816" w:author="China Telecom" w:date="2020-11-20T19:25:00Z"/>
              </w:rPr>
            </w:pPr>
            <w:ins w:id="8817" w:author="China Telecom" w:date="2020-11-20T19:25:00Z">
              <w:r w:rsidRPr="0023426B">
                <w:t>9</w:t>
              </w:r>
            </w:ins>
          </w:p>
        </w:tc>
        <w:tc>
          <w:tcPr>
            <w:tcW w:w="1681" w:type="dxa"/>
            <w:tcBorders>
              <w:top w:val="nil"/>
              <w:left w:val="nil"/>
              <w:bottom w:val="single" w:sz="4" w:space="0" w:color="auto"/>
              <w:right w:val="single" w:sz="4" w:space="0" w:color="auto"/>
            </w:tcBorders>
            <w:shd w:val="clear" w:color="auto" w:fill="auto"/>
            <w:noWrap/>
            <w:vAlign w:val="bottom"/>
          </w:tcPr>
          <w:p w14:paraId="335AF64C" w14:textId="77777777" w:rsidR="009B0098" w:rsidRPr="0023426B" w:rsidRDefault="009B0098" w:rsidP="00AF0D4C">
            <w:pPr>
              <w:spacing w:after="0"/>
              <w:jc w:val="center"/>
              <w:rPr>
                <w:ins w:id="8818" w:author="China Telecom" w:date="2020-11-20T19:25:00Z"/>
              </w:rPr>
            </w:pPr>
            <w:ins w:id="8819" w:author="China Telecom" w:date="2020-11-20T19:25:00Z">
              <w:r w:rsidRPr="0023426B">
                <w:t>111.60</w:t>
              </w:r>
            </w:ins>
          </w:p>
        </w:tc>
        <w:tc>
          <w:tcPr>
            <w:tcW w:w="1681" w:type="dxa"/>
            <w:tcBorders>
              <w:top w:val="nil"/>
              <w:left w:val="nil"/>
              <w:bottom w:val="single" w:sz="4" w:space="0" w:color="auto"/>
              <w:right w:val="single" w:sz="4" w:space="0" w:color="auto"/>
            </w:tcBorders>
            <w:shd w:val="clear" w:color="auto" w:fill="auto"/>
            <w:noWrap/>
            <w:vAlign w:val="bottom"/>
          </w:tcPr>
          <w:p w14:paraId="43A7A2CB" w14:textId="77777777" w:rsidR="009B0098" w:rsidRPr="0023426B" w:rsidRDefault="009B0098" w:rsidP="00AF0D4C">
            <w:pPr>
              <w:spacing w:after="0"/>
              <w:jc w:val="center"/>
              <w:rPr>
                <w:ins w:id="8820" w:author="China Telecom" w:date="2020-11-20T19:25:00Z"/>
              </w:rPr>
            </w:pPr>
            <w:ins w:id="8821" w:author="China Telecom" w:date="2020-11-20T19:25:00Z">
              <w:r w:rsidRPr="0023426B">
                <w:t>5.60</w:t>
              </w:r>
            </w:ins>
          </w:p>
        </w:tc>
      </w:tr>
      <w:tr w:rsidR="009B0098" w:rsidRPr="00A36602" w14:paraId="7A2F359C" w14:textId="77777777" w:rsidTr="00AF0D4C">
        <w:trPr>
          <w:ins w:id="8822"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22F30A74" w14:textId="77777777" w:rsidR="009B0098" w:rsidRPr="0023426B" w:rsidRDefault="009B0098" w:rsidP="00AF0D4C">
            <w:pPr>
              <w:spacing w:after="0"/>
              <w:rPr>
                <w:ins w:id="8823" w:author="China Telecom" w:date="2020-11-20T19:25:00Z"/>
              </w:rPr>
            </w:pPr>
            <w:ins w:id="8824"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4D0B7" w14:textId="77777777" w:rsidR="009B0098" w:rsidRPr="0023426B" w:rsidRDefault="009B0098" w:rsidP="00AF0D4C">
            <w:pPr>
              <w:spacing w:after="0"/>
              <w:jc w:val="center"/>
              <w:rPr>
                <w:ins w:id="8825" w:author="China Telecom" w:date="2020-11-20T19:25:00Z"/>
              </w:rPr>
            </w:pPr>
            <w:ins w:id="8826" w:author="China Telecom" w:date="2020-11-20T19:25:00Z">
              <w:r w:rsidRPr="0023426B">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7EEBF" w14:textId="77777777" w:rsidR="009B0098" w:rsidRPr="0023426B" w:rsidRDefault="009B0098" w:rsidP="00AF0D4C">
            <w:pPr>
              <w:spacing w:after="0"/>
              <w:jc w:val="center"/>
              <w:rPr>
                <w:ins w:id="8827" w:author="China Telecom" w:date="2020-11-20T19:25:00Z"/>
              </w:rPr>
            </w:pPr>
            <w:ins w:id="8828" w:author="China Telecom" w:date="2020-11-20T19:25:00Z">
              <w:r w:rsidRPr="0023426B">
                <w:t>104.30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EEF4D" w14:textId="77777777" w:rsidR="009B0098" w:rsidRPr="0023426B" w:rsidRDefault="009B0098" w:rsidP="00AF0D4C">
            <w:pPr>
              <w:spacing w:after="0"/>
              <w:jc w:val="center"/>
              <w:rPr>
                <w:ins w:id="8829" w:author="China Telecom" w:date="2020-11-20T19:25:00Z"/>
              </w:rPr>
            </w:pPr>
            <w:ins w:id="8830" w:author="China Telecom" w:date="2020-11-20T19:25:00Z">
              <w:r w:rsidRPr="0023426B">
                <w:t>0.00</w:t>
              </w:r>
            </w:ins>
          </w:p>
        </w:tc>
      </w:tr>
      <w:tr w:rsidR="009B0098" w:rsidRPr="00A36602" w14:paraId="3B0ECCA4" w14:textId="77777777" w:rsidTr="00AF0D4C">
        <w:trPr>
          <w:ins w:id="8831"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00289D4F" w14:textId="77777777" w:rsidR="009B0098" w:rsidRPr="0023426B" w:rsidRDefault="009B0098" w:rsidP="00AF0D4C">
            <w:pPr>
              <w:spacing w:after="0"/>
              <w:rPr>
                <w:ins w:id="8832" w:author="China Telecom" w:date="2020-11-20T19:25:00Z"/>
              </w:rPr>
            </w:pPr>
            <w:ins w:id="8833"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3 11bits</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1278816" w14:textId="77777777" w:rsidR="009B0098" w:rsidRPr="0023426B" w:rsidRDefault="009B0098" w:rsidP="00AF0D4C">
            <w:pPr>
              <w:spacing w:after="0"/>
              <w:jc w:val="center"/>
              <w:rPr>
                <w:ins w:id="8834" w:author="China Telecom" w:date="2020-11-20T19:25:00Z"/>
              </w:rPr>
            </w:pPr>
            <w:ins w:id="8835" w:author="China Telecom" w:date="2020-11-20T19:25:00Z">
              <w:r w:rsidRPr="0023426B">
                <w:t>7</w:t>
              </w:r>
            </w:ins>
          </w:p>
        </w:tc>
        <w:tc>
          <w:tcPr>
            <w:tcW w:w="1681" w:type="dxa"/>
            <w:tcBorders>
              <w:top w:val="nil"/>
              <w:left w:val="nil"/>
              <w:bottom w:val="single" w:sz="4" w:space="0" w:color="auto"/>
              <w:right w:val="single" w:sz="4" w:space="0" w:color="auto"/>
            </w:tcBorders>
            <w:shd w:val="clear" w:color="auto" w:fill="auto"/>
            <w:noWrap/>
            <w:vAlign w:val="bottom"/>
          </w:tcPr>
          <w:p w14:paraId="549C8A29" w14:textId="77777777" w:rsidR="009B0098" w:rsidRPr="0023426B" w:rsidRDefault="009B0098" w:rsidP="00AF0D4C">
            <w:pPr>
              <w:spacing w:after="0"/>
              <w:jc w:val="center"/>
              <w:rPr>
                <w:ins w:id="8836" w:author="China Telecom" w:date="2020-11-20T19:25:00Z"/>
              </w:rPr>
            </w:pPr>
            <w:ins w:id="8837" w:author="China Telecom" w:date="2020-11-20T19:25:00Z">
              <w:r w:rsidRPr="0023426B">
                <w:t>109.28</w:t>
              </w:r>
            </w:ins>
          </w:p>
        </w:tc>
        <w:tc>
          <w:tcPr>
            <w:tcW w:w="1681" w:type="dxa"/>
            <w:tcBorders>
              <w:top w:val="nil"/>
              <w:left w:val="nil"/>
              <w:bottom w:val="single" w:sz="4" w:space="0" w:color="auto"/>
              <w:right w:val="single" w:sz="4" w:space="0" w:color="auto"/>
            </w:tcBorders>
            <w:shd w:val="clear" w:color="auto" w:fill="auto"/>
            <w:noWrap/>
            <w:vAlign w:val="bottom"/>
          </w:tcPr>
          <w:p w14:paraId="146D2AC7" w14:textId="77777777" w:rsidR="009B0098" w:rsidRPr="0023426B" w:rsidRDefault="009B0098" w:rsidP="00AF0D4C">
            <w:pPr>
              <w:spacing w:after="0"/>
              <w:jc w:val="center"/>
              <w:rPr>
                <w:ins w:id="8838" w:author="China Telecom" w:date="2020-11-20T19:25:00Z"/>
              </w:rPr>
            </w:pPr>
            <w:ins w:id="8839" w:author="China Telecom" w:date="2020-11-20T19:25:00Z">
              <w:r w:rsidRPr="0023426B">
                <w:t>4.52</w:t>
              </w:r>
            </w:ins>
          </w:p>
        </w:tc>
      </w:tr>
      <w:tr w:rsidR="009B0098" w:rsidRPr="00A36602" w14:paraId="139CA64F" w14:textId="77777777" w:rsidTr="00AF0D4C">
        <w:trPr>
          <w:ins w:id="8840"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41CD79D5" w14:textId="77777777" w:rsidR="009B0098" w:rsidRPr="0023426B" w:rsidRDefault="009B0098" w:rsidP="00AF0D4C">
            <w:pPr>
              <w:spacing w:after="0"/>
              <w:rPr>
                <w:ins w:id="8841" w:author="China Telecom" w:date="2020-11-20T19:25:00Z"/>
              </w:rPr>
            </w:pPr>
            <w:ins w:id="8842"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3 22bits</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2C7BA72" w14:textId="77777777" w:rsidR="009B0098" w:rsidRPr="0023426B" w:rsidRDefault="009B0098" w:rsidP="00AF0D4C">
            <w:pPr>
              <w:spacing w:after="0"/>
              <w:jc w:val="center"/>
              <w:rPr>
                <w:ins w:id="8843" w:author="China Telecom" w:date="2020-11-20T19:25:00Z"/>
              </w:rPr>
            </w:pPr>
            <w:ins w:id="8844" w:author="China Telecom" w:date="2020-11-20T19:25:00Z">
              <w:r w:rsidRPr="0023426B">
                <w:t>9</w:t>
              </w:r>
            </w:ins>
          </w:p>
        </w:tc>
        <w:tc>
          <w:tcPr>
            <w:tcW w:w="1681" w:type="dxa"/>
            <w:tcBorders>
              <w:top w:val="nil"/>
              <w:left w:val="nil"/>
              <w:bottom w:val="single" w:sz="4" w:space="0" w:color="auto"/>
              <w:right w:val="single" w:sz="4" w:space="0" w:color="auto"/>
            </w:tcBorders>
            <w:shd w:val="clear" w:color="auto" w:fill="auto"/>
            <w:noWrap/>
            <w:vAlign w:val="bottom"/>
          </w:tcPr>
          <w:p w14:paraId="434867A1" w14:textId="77777777" w:rsidR="009B0098" w:rsidRPr="0023426B" w:rsidRDefault="009B0098" w:rsidP="00AF0D4C">
            <w:pPr>
              <w:spacing w:after="0"/>
              <w:jc w:val="center"/>
              <w:rPr>
                <w:ins w:id="8845" w:author="China Telecom" w:date="2020-11-20T19:25:00Z"/>
              </w:rPr>
            </w:pPr>
            <w:ins w:id="8846" w:author="China Telecom" w:date="2020-11-20T19:25:00Z">
              <w:r w:rsidRPr="0023426B">
                <w:t>108.42</w:t>
              </w:r>
            </w:ins>
          </w:p>
        </w:tc>
        <w:tc>
          <w:tcPr>
            <w:tcW w:w="1681" w:type="dxa"/>
            <w:tcBorders>
              <w:top w:val="nil"/>
              <w:left w:val="nil"/>
              <w:bottom w:val="single" w:sz="4" w:space="0" w:color="auto"/>
              <w:right w:val="single" w:sz="4" w:space="0" w:color="auto"/>
            </w:tcBorders>
            <w:shd w:val="clear" w:color="auto" w:fill="auto"/>
            <w:noWrap/>
            <w:vAlign w:val="bottom"/>
          </w:tcPr>
          <w:p w14:paraId="4BBC5884" w14:textId="77777777" w:rsidR="009B0098" w:rsidRPr="0023426B" w:rsidRDefault="009B0098" w:rsidP="00AF0D4C">
            <w:pPr>
              <w:spacing w:after="0"/>
              <w:jc w:val="center"/>
              <w:rPr>
                <w:ins w:id="8847" w:author="China Telecom" w:date="2020-11-20T19:25:00Z"/>
              </w:rPr>
            </w:pPr>
            <w:ins w:id="8848" w:author="China Telecom" w:date="2020-11-20T19:25:00Z">
              <w:r w:rsidRPr="0023426B">
                <w:t>4.86</w:t>
              </w:r>
            </w:ins>
          </w:p>
        </w:tc>
      </w:tr>
      <w:tr w:rsidR="009B0098" w:rsidRPr="00A36602" w14:paraId="53F9EF42" w14:textId="77777777" w:rsidTr="00AF0D4C">
        <w:trPr>
          <w:ins w:id="8849"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7BA4DCD1" w14:textId="77777777" w:rsidR="009B0098" w:rsidRPr="0023426B" w:rsidRDefault="009B0098" w:rsidP="00AF0D4C">
            <w:pPr>
              <w:spacing w:after="0"/>
              <w:rPr>
                <w:ins w:id="8850" w:author="China Telecom" w:date="2020-11-20T19:25:00Z"/>
              </w:rPr>
            </w:pPr>
            <w:ins w:id="8851" w:author="China Telecom" w:date="2020-11-20T19:25:00Z">
              <w:r w:rsidRPr="003170DC">
                <w:rPr>
                  <w:rFonts w:eastAsia="Times New Roman"/>
                  <w:lang w:val="en-US"/>
                </w:rPr>
                <w:t>SSB</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EB83FFF" w14:textId="77777777" w:rsidR="009B0098" w:rsidRPr="0023426B" w:rsidRDefault="009B0098" w:rsidP="00AF0D4C">
            <w:pPr>
              <w:spacing w:after="0"/>
              <w:jc w:val="center"/>
              <w:rPr>
                <w:ins w:id="8852" w:author="China Telecom" w:date="2020-11-20T19:25:00Z"/>
              </w:rPr>
            </w:pPr>
            <w:ins w:id="8853" w:author="China Telecom" w:date="2020-11-20T19:25:00Z">
              <w:r w:rsidRPr="0023426B">
                <w:t>5</w:t>
              </w:r>
            </w:ins>
          </w:p>
        </w:tc>
        <w:tc>
          <w:tcPr>
            <w:tcW w:w="1681" w:type="dxa"/>
            <w:tcBorders>
              <w:top w:val="nil"/>
              <w:left w:val="nil"/>
              <w:bottom w:val="single" w:sz="4" w:space="0" w:color="auto"/>
              <w:right w:val="single" w:sz="4" w:space="0" w:color="auto"/>
            </w:tcBorders>
            <w:shd w:val="clear" w:color="auto" w:fill="auto"/>
            <w:noWrap/>
            <w:vAlign w:val="bottom"/>
          </w:tcPr>
          <w:p w14:paraId="7D7C266C" w14:textId="77777777" w:rsidR="009B0098" w:rsidRPr="0023426B" w:rsidRDefault="009B0098" w:rsidP="00AF0D4C">
            <w:pPr>
              <w:spacing w:after="0"/>
              <w:jc w:val="center"/>
              <w:rPr>
                <w:ins w:id="8854" w:author="China Telecom" w:date="2020-11-20T19:25:00Z"/>
                <w:noProof/>
              </w:rPr>
            </w:pPr>
            <w:ins w:id="8855" w:author="China Telecom" w:date="2020-11-20T19:25:00Z">
              <w:r w:rsidRPr="0023426B">
                <w:t>130.88</w:t>
              </w:r>
            </w:ins>
          </w:p>
        </w:tc>
        <w:tc>
          <w:tcPr>
            <w:tcW w:w="1681" w:type="dxa"/>
            <w:tcBorders>
              <w:top w:val="nil"/>
              <w:left w:val="nil"/>
              <w:bottom w:val="single" w:sz="4" w:space="0" w:color="auto"/>
              <w:right w:val="single" w:sz="4" w:space="0" w:color="auto"/>
            </w:tcBorders>
            <w:shd w:val="clear" w:color="auto" w:fill="auto"/>
            <w:noWrap/>
            <w:vAlign w:val="bottom"/>
          </w:tcPr>
          <w:p w14:paraId="1EDB0921" w14:textId="77777777" w:rsidR="009B0098" w:rsidRPr="0023426B" w:rsidRDefault="009B0098" w:rsidP="00AF0D4C">
            <w:pPr>
              <w:spacing w:after="0"/>
              <w:jc w:val="center"/>
              <w:rPr>
                <w:ins w:id="8856" w:author="China Telecom" w:date="2020-11-20T19:25:00Z"/>
                <w:noProof/>
              </w:rPr>
            </w:pPr>
            <w:ins w:id="8857" w:author="China Telecom" w:date="2020-11-20T19:25:00Z">
              <w:r w:rsidRPr="0023426B">
                <w:t>0.83</w:t>
              </w:r>
            </w:ins>
          </w:p>
        </w:tc>
      </w:tr>
      <w:tr w:rsidR="009B0098" w:rsidRPr="00A36602" w14:paraId="515C232F" w14:textId="77777777" w:rsidTr="00AF0D4C">
        <w:trPr>
          <w:ins w:id="8858"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365CA0A0" w14:textId="77777777" w:rsidR="009B0098" w:rsidRPr="0023426B" w:rsidRDefault="009B0098" w:rsidP="00AF0D4C">
            <w:pPr>
              <w:spacing w:after="0"/>
              <w:rPr>
                <w:ins w:id="8859" w:author="China Telecom" w:date="2020-11-20T19:25:00Z"/>
              </w:rPr>
            </w:pPr>
            <w:ins w:id="8860" w:author="China Telecom" w:date="2020-11-20T19:25:00Z">
              <w:r w:rsidRPr="003170DC">
                <w:rPr>
                  <w:rFonts w:eastAsia="Times New Roman"/>
                  <w:lang w:val="en-US"/>
                </w:rPr>
                <w:t xml:space="preserve">PRACH </w:t>
              </w:r>
              <w:r>
                <w:rPr>
                  <w:rFonts w:eastAsia="Times New Roman"/>
                  <w:lang w:val="en-US"/>
                </w:rPr>
                <w:t xml:space="preserve">Format </w:t>
              </w:r>
              <w:r w:rsidRPr="003170DC">
                <w:rPr>
                  <w:rFonts w:eastAsia="Times New Roman"/>
                  <w:lang w:val="en-US"/>
                </w:rPr>
                <w:t>B4</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A8AF850" w14:textId="77777777" w:rsidR="009B0098" w:rsidRPr="0023426B" w:rsidRDefault="009B0098" w:rsidP="00AF0D4C">
            <w:pPr>
              <w:spacing w:after="0"/>
              <w:jc w:val="center"/>
              <w:rPr>
                <w:ins w:id="8861" w:author="China Telecom" w:date="2020-11-20T19:25:00Z"/>
              </w:rPr>
            </w:pPr>
            <w:ins w:id="8862" w:author="China Telecom" w:date="2020-11-20T19:25:00Z">
              <w:r w:rsidRPr="0023426B">
                <w:t>5</w:t>
              </w:r>
            </w:ins>
          </w:p>
        </w:tc>
        <w:tc>
          <w:tcPr>
            <w:tcW w:w="1681" w:type="dxa"/>
            <w:tcBorders>
              <w:top w:val="nil"/>
              <w:left w:val="nil"/>
              <w:bottom w:val="single" w:sz="4" w:space="0" w:color="auto"/>
              <w:right w:val="single" w:sz="4" w:space="0" w:color="auto"/>
            </w:tcBorders>
            <w:shd w:val="clear" w:color="auto" w:fill="auto"/>
            <w:noWrap/>
            <w:vAlign w:val="bottom"/>
          </w:tcPr>
          <w:p w14:paraId="6064D4E6" w14:textId="77777777" w:rsidR="009B0098" w:rsidRPr="0023426B" w:rsidRDefault="009B0098" w:rsidP="00AF0D4C">
            <w:pPr>
              <w:spacing w:after="0"/>
              <w:jc w:val="center"/>
              <w:rPr>
                <w:ins w:id="8863" w:author="China Telecom" w:date="2020-11-20T19:25:00Z"/>
              </w:rPr>
            </w:pPr>
            <w:ins w:id="8864" w:author="China Telecom" w:date="2020-11-20T19:25:00Z">
              <w:r w:rsidRPr="0023426B">
                <w:t>111.12</w:t>
              </w:r>
            </w:ins>
          </w:p>
        </w:tc>
        <w:tc>
          <w:tcPr>
            <w:tcW w:w="1681" w:type="dxa"/>
            <w:tcBorders>
              <w:top w:val="nil"/>
              <w:left w:val="nil"/>
              <w:bottom w:val="single" w:sz="4" w:space="0" w:color="auto"/>
              <w:right w:val="single" w:sz="4" w:space="0" w:color="auto"/>
            </w:tcBorders>
            <w:shd w:val="clear" w:color="auto" w:fill="auto"/>
            <w:noWrap/>
            <w:vAlign w:val="bottom"/>
          </w:tcPr>
          <w:p w14:paraId="17487278" w14:textId="77777777" w:rsidR="009B0098" w:rsidRPr="0023426B" w:rsidRDefault="009B0098" w:rsidP="00AF0D4C">
            <w:pPr>
              <w:spacing w:after="0"/>
              <w:jc w:val="center"/>
              <w:rPr>
                <w:ins w:id="8865" w:author="China Telecom" w:date="2020-11-20T19:25:00Z"/>
              </w:rPr>
            </w:pPr>
            <w:ins w:id="8866" w:author="China Telecom" w:date="2020-11-20T19:25:00Z">
              <w:r w:rsidRPr="0023426B">
                <w:t>3.29</w:t>
              </w:r>
            </w:ins>
          </w:p>
        </w:tc>
      </w:tr>
      <w:tr w:rsidR="009B0098" w:rsidRPr="00A36602" w14:paraId="1C348AE9" w14:textId="77777777" w:rsidTr="00AF0D4C">
        <w:trPr>
          <w:ins w:id="8867"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56BEA7C0" w14:textId="77777777" w:rsidR="009B0098" w:rsidRPr="0023426B" w:rsidRDefault="009B0098" w:rsidP="00AF0D4C">
            <w:pPr>
              <w:spacing w:after="0"/>
              <w:rPr>
                <w:ins w:id="8868" w:author="China Telecom" w:date="2020-11-20T19:25:00Z"/>
              </w:rPr>
            </w:pPr>
            <w:ins w:id="8869" w:author="China Telecom" w:date="2020-11-20T19:25:00Z">
              <w:r w:rsidRPr="003170DC">
                <w:rPr>
                  <w:rFonts w:eastAsia="Times New Roman"/>
                  <w:lang w:val="en-US"/>
                </w:rPr>
                <w:t xml:space="preserve">PRACH </w:t>
              </w:r>
              <w:r>
                <w:rPr>
                  <w:rFonts w:eastAsia="Times New Roman"/>
                  <w:lang w:val="en-US"/>
                </w:rPr>
                <w:t xml:space="preserve">Format </w:t>
              </w:r>
              <w:r w:rsidRPr="003170DC">
                <w:rPr>
                  <w:rFonts w:eastAsia="Times New Roman"/>
                  <w:lang w:val="en-US"/>
                </w:rPr>
                <w:t>C2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65D3E" w14:textId="77777777" w:rsidR="009B0098" w:rsidRPr="0023426B" w:rsidRDefault="009B0098" w:rsidP="00AF0D4C">
            <w:pPr>
              <w:spacing w:after="0"/>
              <w:jc w:val="center"/>
              <w:rPr>
                <w:ins w:id="8870" w:author="China Telecom" w:date="2020-11-20T19:25:00Z"/>
              </w:rPr>
            </w:pPr>
            <w:ins w:id="8871" w:author="China Telecom" w:date="2020-11-20T19:25:00Z">
              <w:r w:rsidRPr="0023426B">
                <w:t>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41454" w14:textId="77777777" w:rsidR="009B0098" w:rsidRPr="0023426B" w:rsidRDefault="009B0098" w:rsidP="00AF0D4C">
            <w:pPr>
              <w:spacing w:after="0"/>
              <w:jc w:val="center"/>
              <w:rPr>
                <w:ins w:id="8872" w:author="China Telecom" w:date="2020-11-20T19:25:00Z"/>
              </w:rPr>
            </w:pPr>
            <w:ins w:id="8873" w:author="China Telecom" w:date="2020-11-20T19:25:00Z">
              <w:r w:rsidRPr="0023426B">
                <w:t> </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C9748" w14:textId="77777777" w:rsidR="009B0098" w:rsidRPr="0023426B" w:rsidRDefault="009B0098" w:rsidP="00AF0D4C">
            <w:pPr>
              <w:spacing w:after="0"/>
              <w:jc w:val="center"/>
              <w:rPr>
                <w:ins w:id="8874" w:author="China Telecom" w:date="2020-11-20T19:25:00Z"/>
              </w:rPr>
            </w:pPr>
            <w:ins w:id="8875" w:author="China Telecom" w:date="2020-11-20T19:25:00Z">
              <w:r w:rsidRPr="0023426B">
                <w:t> </w:t>
              </w:r>
            </w:ins>
          </w:p>
        </w:tc>
      </w:tr>
      <w:tr w:rsidR="009B0098" w:rsidRPr="00A36602" w14:paraId="1C52E7E4" w14:textId="77777777" w:rsidTr="00AF0D4C">
        <w:trPr>
          <w:ins w:id="8876"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26C1D9E6" w14:textId="77777777" w:rsidR="009B0098" w:rsidRPr="0023426B" w:rsidRDefault="009B0098" w:rsidP="00AF0D4C">
            <w:pPr>
              <w:spacing w:after="0"/>
              <w:rPr>
                <w:ins w:id="8877" w:author="China Telecom" w:date="2020-11-20T19:25:00Z"/>
              </w:rPr>
            </w:pPr>
            <w:ins w:id="8878" w:author="China Telecom" w:date="2020-11-20T19:25:00Z">
              <w:r w:rsidRPr="003170DC">
                <w:rPr>
                  <w:rFonts w:eastAsia="Times New Roman"/>
                  <w:lang w:val="en-US"/>
                </w:rPr>
                <w:t>PDCCH of Msg2</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5D10A71" w14:textId="77777777" w:rsidR="009B0098" w:rsidRPr="0023426B" w:rsidRDefault="009B0098" w:rsidP="00AF0D4C">
            <w:pPr>
              <w:spacing w:after="0"/>
              <w:jc w:val="center"/>
              <w:rPr>
                <w:ins w:id="8879" w:author="China Telecom" w:date="2020-11-20T19:25:00Z"/>
              </w:rPr>
            </w:pPr>
            <w:ins w:id="8880" w:author="China Telecom" w:date="2020-11-20T19:25:00Z">
              <w:r w:rsidRPr="0023426B">
                <w:t>4</w:t>
              </w:r>
            </w:ins>
          </w:p>
        </w:tc>
        <w:tc>
          <w:tcPr>
            <w:tcW w:w="1681" w:type="dxa"/>
            <w:tcBorders>
              <w:top w:val="nil"/>
              <w:left w:val="nil"/>
              <w:bottom w:val="single" w:sz="4" w:space="0" w:color="auto"/>
              <w:right w:val="single" w:sz="4" w:space="0" w:color="auto"/>
            </w:tcBorders>
            <w:shd w:val="clear" w:color="auto" w:fill="auto"/>
            <w:noWrap/>
            <w:vAlign w:val="bottom"/>
          </w:tcPr>
          <w:p w14:paraId="6F8A9299" w14:textId="77777777" w:rsidR="009B0098" w:rsidRPr="0023426B" w:rsidRDefault="009B0098" w:rsidP="00AF0D4C">
            <w:pPr>
              <w:spacing w:after="0"/>
              <w:jc w:val="center"/>
              <w:rPr>
                <w:ins w:id="8881" w:author="China Telecom" w:date="2020-11-20T19:25:00Z"/>
              </w:rPr>
            </w:pPr>
            <w:ins w:id="8882" w:author="China Telecom" w:date="2020-11-20T19:25:00Z">
              <w:r w:rsidRPr="0023426B">
                <w:t>127.37</w:t>
              </w:r>
            </w:ins>
          </w:p>
        </w:tc>
        <w:tc>
          <w:tcPr>
            <w:tcW w:w="1681" w:type="dxa"/>
            <w:tcBorders>
              <w:top w:val="nil"/>
              <w:left w:val="nil"/>
              <w:bottom w:val="single" w:sz="4" w:space="0" w:color="auto"/>
              <w:right w:val="single" w:sz="4" w:space="0" w:color="auto"/>
            </w:tcBorders>
            <w:shd w:val="clear" w:color="auto" w:fill="auto"/>
            <w:noWrap/>
            <w:vAlign w:val="bottom"/>
          </w:tcPr>
          <w:p w14:paraId="3226FA09" w14:textId="77777777" w:rsidR="009B0098" w:rsidRPr="0023426B" w:rsidRDefault="009B0098" w:rsidP="00AF0D4C">
            <w:pPr>
              <w:spacing w:after="0"/>
              <w:jc w:val="center"/>
              <w:rPr>
                <w:ins w:id="8883" w:author="China Telecom" w:date="2020-11-20T19:25:00Z"/>
              </w:rPr>
            </w:pPr>
            <w:ins w:id="8884" w:author="China Telecom" w:date="2020-11-20T19:25:00Z">
              <w:r w:rsidRPr="0023426B">
                <w:t>1.07</w:t>
              </w:r>
            </w:ins>
          </w:p>
        </w:tc>
      </w:tr>
      <w:tr w:rsidR="009B0098" w:rsidRPr="00A36602" w14:paraId="5736526A" w14:textId="77777777" w:rsidTr="00AF0D4C">
        <w:trPr>
          <w:ins w:id="8885"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3396C748" w14:textId="77777777" w:rsidR="009B0098" w:rsidRPr="0023426B" w:rsidRDefault="009B0098" w:rsidP="00AF0D4C">
            <w:pPr>
              <w:spacing w:after="0"/>
              <w:rPr>
                <w:ins w:id="8886" w:author="China Telecom" w:date="2020-11-20T19:25:00Z"/>
              </w:rPr>
            </w:pPr>
            <w:ins w:id="8887" w:author="China Telecom" w:date="2020-11-20T19:25:00Z">
              <w:r w:rsidRPr="003170DC">
                <w:rPr>
                  <w:rFonts w:eastAsia="Times New Roman"/>
                  <w:lang w:val="en-US"/>
                </w:rPr>
                <w:t>PDSCH of Msg2</w:t>
              </w:r>
              <w:r>
                <w:rPr>
                  <w:rFonts w:eastAsia="Times New Roman"/>
                  <w:lang w:val="en-US"/>
                </w:rPr>
                <w:t xml:space="preserve"> DDDSU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7EA80" w14:textId="77777777" w:rsidR="009B0098" w:rsidRPr="0023426B" w:rsidRDefault="009B0098" w:rsidP="00AF0D4C">
            <w:pPr>
              <w:spacing w:after="0"/>
              <w:jc w:val="center"/>
              <w:rPr>
                <w:ins w:id="8888" w:author="China Telecom" w:date="2020-11-20T19:25:00Z"/>
              </w:rPr>
            </w:pPr>
            <w:ins w:id="8889" w:author="China Telecom" w:date="2020-11-20T19:25:00Z">
              <w:r w:rsidRPr="0023426B">
                <w:t>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C0612" w14:textId="77777777" w:rsidR="009B0098" w:rsidRPr="0023426B" w:rsidRDefault="009B0098" w:rsidP="00AF0D4C">
            <w:pPr>
              <w:spacing w:after="0"/>
              <w:jc w:val="center"/>
              <w:rPr>
                <w:ins w:id="8890" w:author="China Telecom" w:date="2020-11-20T19:25:00Z"/>
              </w:rPr>
            </w:pPr>
            <w:ins w:id="8891" w:author="China Telecom" w:date="2020-11-20T19:25:00Z">
              <w:r w:rsidRPr="0023426B">
                <w:t>127.51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1A4A6" w14:textId="77777777" w:rsidR="009B0098" w:rsidRPr="0023426B" w:rsidRDefault="009B0098" w:rsidP="00AF0D4C">
            <w:pPr>
              <w:spacing w:after="0"/>
              <w:jc w:val="center"/>
              <w:rPr>
                <w:ins w:id="8892" w:author="China Telecom" w:date="2020-11-20T19:25:00Z"/>
              </w:rPr>
            </w:pPr>
            <w:ins w:id="8893" w:author="China Telecom" w:date="2020-11-20T19:25:00Z">
              <w:r w:rsidRPr="0023426B">
                <w:t>2.60</w:t>
              </w:r>
            </w:ins>
          </w:p>
        </w:tc>
      </w:tr>
      <w:tr w:rsidR="009B0098" w:rsidRPr="00A36602" w14:paraId="1CF33ECC" w14:textId="77777777" w:rsidTr="00AF0D4C">
        <w:trPr>
          <w:ins w:id="8894"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5A048BBE" w14:textId="77777777" w:rsidR="009B0098" w:rsidRPr="0023426B" w:rsidRDefault="009B0098" w:rsidP="00AF0D4C">
            <w:pPr>
              <w:spacing w:after="0"/>
              <w:rPr>
                <w:ins w:id="8895" w:author="China Telecom" w:date="2020-11-20T19:25:00Z"/>
              </w:rPr>
            </w:pPr>
            <w:ins w:id="8896" w:author="China Telecom" w:date="2020-11-20T19:25:00Z">
              <w:r w:rsidRPr="003170DC">
                <w:rPr>
                  <w:rFonts w:eastAsia="Times New Roman"/>
                  <w:lang w:val="en-US"/>
                </w:rPr>
                <w:t>PDSCH of Msg2 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1CCB0" w14:textId="77777777" w:rsidR="009B0098" w:rsidRPr="0023426B" w:rsidRDefault="009B0098" w:rsidP="00AF0D4C">
            <w:pPr>
              <w:spacing w:after="0"/>
              <w:jc w:val="center"/>
              <w:rPr>
                <w:ins w:id="8897" w:author="China Telecom" w:date="2020-11-20T19:25:00Z"/>
              </w:rPr>
            </w:pPr>
            <w:ins w:id="8898" w:author="China Telecom" w:date="2020-11-20T19:25:00Z">
              <w:r w:rsidRPr="0023426B">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685E1" w14:textId="77777777" w:rsidR="009B0098" w:rsidRPr="0023426B" w:rsidRDefault="009B0098" w:rsidP="00AF0D4C">
            <w:pPr>
              <w:spacing w:after="0"/>
              <w:jc w:val="center"/>
              <w:rPr>
                <w:ins w:id="8899" w:author="China Telecom" w:date="2020-11-20T19:25:00Z"/>
              </w:rPr>
            </w:pPr>
            <w:ins w:id="8900" w:author="China Telecom" w:date="2020-11-20T19:25:00Z">
              <w:r w:rsidRPr="0023426B">
                <w:t>124.91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AF202" w14:textId="77777777" w:rsidR="009B0098" w:rsidRPr="0023426B" w:rsidRDefault="009B0098" w:rsidP="00AF0D4C">
            <w:pPr>
              <w:spacing w:after="0"/>
              <w:jc w:val="center"/>
              <w:rPr>
                <w:ins w:id="8901" w:author="China Telecom" w:date="2020-11-20T19:25:00Z"/>
              </w:rPr>
            </w:pPr>
            <w:ins w:id="8902" w:author="China Telecom" w:date="2020-11-20T19:25:00Z">
              <w:r w:rsidRPr="0023426B">
                <w:t>0.00</w:t>
              </w:r>
            </w:ins>
          </w:p>
        </w:tc>
      </w:tr>
      <w:tr w:rsidR="009B0098" w:rsidRPr="00A36602" w14:paraId="3C94E863" w14:textId="77777777" w:rsidTr="00AF0D4C">
        <w:trPr>
          <w:ins w:id="8903"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3ABCEC8E" w14:textId="77777777" w:rsidR="009B0098" w:rsidRPr="0023426B" w:rsidRDefault="009B0098" w:rsidP="00AF0D4C">
            <w:pPr>
              <w:spacing w:after="0"/>
              <w:rPr>
                <w:ins w:id="8904" w:author="China Telecom" w:date="2020-11-20T19:25:00Z"/>
              </w:rPr>
            </w:pPr>
            <w:ins w:id="8905" w:author="China Telecom" w:date="2020-11-20T19:25:00Z">
              <w:r w:rsidRPr="003170DC">
                <w:rPr>
                  <w:rFonts w:eastAsia="Times New Roman"/>
                  <w:lang w:val="en-US"/>
                </w:rPr>
                <w:t>PUSCH of Msg3</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CCBD242" w14:textId="77777777" w:rsidR="009B0098" w:rsidRPr="0023426B" w:rsidRDefault="009B0098" w:rsidP="00AF0D4C">
            <w:pPr>
              <w:spacing w:after="0"/>
              <w:jc w:val="center"/>
              <w:rPr>
                <w:ins w:id="8906" w:author="China Telecom" w:date="2020-11-20T19:25:00Z"/>
              </w:rPr>
            </w:pPr>
            <w:ins w:id="8907" w:author="China Telecom" w:date="2020-11-20T19:25:00Z">
              <w:r w:rsidRPr="0023426B">
                <w:t>6</w:t>
              </w:r>
            </w:ins>
          </w:p>
        </w:tc>
        <w:tc>
          <w:tcPr>
            <w:tcW w:w="1681" w:type="dxa"/>
            <w:tcBorders>
              <w:top w:val="nil"/>
              <w:left w:val="nil"/>
              <w:bottom w:val="single" w:sz="4" w:space="0" w:color="auto"/>
              <w:right w:val="single" w:sz="4" w:space="0" w:color="auto"/>
            </w:tcBorders>
            <w:shd w:val="clear" w:color="auto" w:fill="auto"/>
            <w:noWrap/>
            <w:vAlign w:val="bottom"/>
          </w:tcPr>
          <w:p w14:paraId="324E238A" w14:textId="77777777" w:rsidR="009B0098" w:rsidRPr="0023426B" w:rsidRDefault="009B0098" w:rsidP="00AF0D4C">
            <w:pPr>
              <w:spacing w:after="0"/>
              <w:jc w:val="center"/>
              <w:rPr>
                <w:ins w:id="8908" w:author="China Telecom" w:date="2020-11-20T19:25:00Z"/>
              </w:rPr>
            </w:pPr>
            <w:ins w:id="8909" w:author="China Telecom" w:date="2020-11-20T19:25:00Z">
              <w:r w:rsidRPr="0023426B">
                <w:t>109.22</w:t>
              </w:r>
            </w:ins>
          </w:p>
        </w:tc>
        <w:tc>
          <w:tcPr>
            <w:tcW w:w="1681" w:type="dxa"/>
            <w:tcBorders>
              <w:top w:val="nil"/>
              <w:left w:val="nil"/>
              <w:bottom w:val="single" w:sz="4" w:space="0" w:color="auto"/>
              <w:right w:val="single" w:sz="4" w:space="0" w:color="auto"/>
            </w:tcBorders>
            <w:shd w:val="clear" w:color="auto" w:fill="auto"/>
            <w:noWrap/>
            <w:vAlign w:val="bottom"/>
          </w:tcPr>
          <w:p w14:paraId="7AB63ED2" w14:textId="77777777" w:rsidR="009B0098" w:rsidRPr="0023426B" w:rsidRDefault="009B0098" w:rsidP="00AF0D4C">
            <w:pPr>
              <w:spacing w:after="0"/>
              <w:jc w:val="center"/>
              <w:rPr>
                <w:ins w:id="8910" w:author="China Telecom" w:date="2020-11-20T19:25:00Z"/>
              </w:rPr>
            </w:pPr>
            <w:ins w:id="8911" w:author="China Telecom" w:date="2020-11-20T19:25:00Z">
              <w:r w:rsidRPr="0023426B">
                <w:t>5.56</w:t>
              </w:r>
            </w:ins>
          </w:p>
        </w:tc>
      </w:tr>
      <w:tr w:rsidR="009B0098" w:rsidRPr="00A36602" w14:paraId="67FCFE40" w14:textId="77777777" w:rsidTr="00AF0D4C">
        <w:trPr>
          <w:ins w:id="8912"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37A3FF99" w14:textId="77777777" w:rsidR="009B0098" w:rsidRPr="0023426B" w:rsidRDefault="009B0098" w:rsidP="00AF0D4C">
            <w:pPr>
              <w:spacing w:after="0"/>
              <w:rPr>
                <w:ins w:id="8913" w:author="China Telecom" w:date="2020-11-20T19:25:00Z"/>
              </w:rPr>
            </w:pPr>
            <w:ins w:id="8914" w:author="China Telecom" w:date="2020-11-20T19:25:00Z">
              <w:r w:rsidRPr="003170DC">
                <w:rPr>
                  <w:rFonts w:eastAsia="Times New Roman"/>
                  <w:lang w:val="en-US"/>
                </w:rPr>
                <w:t>PDSCH of Msg4</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9915E0F" w14:textId="77777777" w:rsidR="009B0098" w:rsidRPr="0023426B" w:rsidRDefault="009B0098" w:rsidP="00AF0D4C">
            <w:pPr>
              <w:spacing w:after="0"/>
              <w:jc w:val="center"/>
              <w:rPr>
                <w:ins w:id="8915" w:author="China Telecom" w:date="2020-11-20T19:25:00Z"/>
              </w:rPr>
            </w:pPr>
            <w:ins w:id="8916" w:author="China Telecom" w:date="2020-11-20T19:25:00Z">
              <w:r w:rsidRPr="0023426B">
                <w:t>4</w:t>
              </w:r>
            </w:ins>
          </w:p>
        </w:tc>
        <w:tc>
          <w:tcPr>
            <w:tcW w:w="1681" w:type="dxa"/>
            <w:tcBorders>
              <w:top w:val="nil"/>
              <w:left w:val="nil"/>
              <w:bottom w:val="single" w:sz="4" w:space="0" w:color="auto"/>
              <w:right w:val="single" w:sz="4" w:space="0" w:color="auto"/>
            </w:tcBorders>
            <w:shd w:val="clear" w:color="auto" w:fill="auto"/>
            <w:noWrap/>
            <w:vAlign w:val="bottom"/>
          </w:tcPr>
          <w:p w14:paraId="48D2383F" w14:textId="77777777" w:rsidR="009B0098" w:rsidRPr="0023426B" w:rsidRDefault="009B0098" w:rsidP="00AF0D4C">
            <w:pPr>
              <w:spacing w:after="0"/>
              <w:jc w:val="center"/>
              <w:rPr>
                <w:ins w:id="8917" w:author="China Telecom" w:date="2020-11-20T19:25:00Z"/>
              </w:rPr>
            </w:pPr>
            <w:ins w:id="8918" w:author="China Telecom" w:date="2020-11-20T19:25:00Z">
              <w:r w:rsidRPr="0023426B">
                <w:t>124.84</w:t>
              </w:r>
            </w:ins>
          </w:p>
        </w:tc>
        <w:tc>
          <w:tcPr>
            <w:tcW w:w="1681" w:type="dxa"/>
            <w:tcBorders>
              <w:top w:val="nil"/>
              <w:left w:val="nil"/>
              <w:bottom w:val="single" w:sz="4" w:space="0" w:color="auto"/>
              <w:right w:val="single" w:sz="4" w:space="0" w:color="auto"/>
            </w:tcBorders>
            <w:shd w:val="clear" w:color="auto" w:fill="auto"/>
            <w:noWrap/>
            <w:vAlign w:val="bottom"/>
          </w:tcPr>
          <w:p w14:paraId="43C497B6" w14:textId="77777777" w:rsidR="009B0098" w:rsidRPr="0023426B" w:rsidRDefault="009B0098" w:rsidP="00AF0D4C">
            <w:pPr>
              <w:spacing w:after="0"/>
              <w:jc w:val="center"/>
              <w:rPr>
                <w:ins w:id="8919" w:author="China Telecom" w:date="2020-11-20T19:25:00Z"/>
              </w:rPr>
            </w:pPr>
            <w:ins w:id="8920" w:author="China Telecom" w:date="2020-11-20T19:25:00Z">
              <w:r w:rsidRPr="0023426B">
                <w:t>0.96</w:t>
              </w:r>
            </w:ins>
          </w:p>
        </w:tc>
      </w:tr>
      <w:tr w:rsidR="009B0098" w:rsidRPr="00A36602" w14:paraId="123C1F99" w14:textId="77777777" w:rsidTr="00AF0D4C">
        <w:trPr>
          <w:ins w:id="8921"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6FB2D4FC" w14:textId="77777777" w:rsidR="009B0098" w:rsidRPr="0023426B" w:rsidRDefault="009B0098" w:rsidP="00AF0D4C">
            <w:pPr>
              <w:spacing w:after="0"/>
              <w:rPr>
                <w:ins w:id="8922" w:author="China Telecom" w:date="2020-11-20T19:25:00Z"/>
              </w:rPr>
            </w:pPr>
            <w:ins w:id="8923" w:author="China Telecom" w:date="2020-11-20T19:25:00Z">
              <w:r w:rsidRPr="003170DC">
                <w:rPr>
                  <w:rFonts w:eastAsia="Times New Roman"/>
                  <w:lang w:val="en-US"/>
                </w:rPr>
                <w:t>PUCCH with HARQ-ACK for Msg4</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1AB6D" w14:textId="77777777" w:rsidR="009B0098" w:rsidRPr="0023426B" w:rsidRDefault="009B0098" w:rsidP="00AF0D4C">
            <w:pPr>
              <w:spacing w:after="0"/>
              <w:jc w:val="center"/>
              <w:rPr>
                <w:ins w:id="8924" w:author="China Telecom" w:date="2020-11-20T19:25:00Z"/>
              </w:rPr>
            </w:pPr>
            <w:ins w:id="8925" w:author="China Telecom" w:date="2020-11-20T19:25:00Z">
              <w:r w:rsidRPr="0023426B">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A5361" w14:textId="77777777" w:rsidR="009B0098" w:rsidRPr="0023426B" w:rsidRDefault="009B0098" w:rsidP="00AF0D4C">
            <w:pPr>
              <w:spacing w:after="0"/>
              <w:jc w:val="center"/>
              <w:rPr>
                <w:ins w:id="8926" w:author="China Telecom" w:date="2020-11-20T19:25:00Z"/>
              </w:rPr>
            </w:pPr>
            <w:ins w:id="8927" w:author="China Telecom" w:date="2020-11-20T19:25:00Z">
              <w:r w:rsidRPr="0023426B">
                <w:t>120.80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DA7D3" w14:textId="77777777" w:rsidR="009B0098" w:rsidRPr="0023426B" w:rsidRDefault="009B0098" w:rsidP="00AF0D4C">
            <w:pPr>
              <w:spacing w:after="0"/>
              <w:jc w:val="center"/>
              <w:rPr>
                <w:ins w:id="8928" w:author="China Telecom" w:date="2020-11-20T19:25:00Z"/>
                <w:noProof/>
              </w:rPr>
            </w:pPr>
            <w:ins w:id="8929" w:author="China Telecom" w:date="2020-11-20T19:25:00Z">
              <w:r w:rsidRPr="0023426B">
                <w:t>0.00</w:t>
              </w:r>
            </w:ins>
          </w:p>
        </w:tc>
      </w:tr>
      <w:tr w:rsidR="009B0098" w:rsidRPr="00A36602" w14:paraId="51F7C184" w14:textId="77777777" w:rsidTr="00AF0D4C">
        <w:trPr>
          <w:ins w:id="8930"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2794F12C" w14:textId="77777777" w:rsidR="009B0098" w:rsidRPr="0023426B" w:rsidRDefault="009B0098" w:rsidP="00AF0D4C">
            <w:pPr>
              <w:spacing w:after="0"/>
              <w:rPr>
                <w:ins w:id="8931" w:author="China Telecom" w:date="2020-11-20T19:25:00Z"/>
              </w:rPr>
            </w:pPr>
            <w:ins w:id="8932" w:author="China Telecom" w:date="2020-11-20T19:25:00Z">
              <w:r w:rsidRPr="003170DC">
                <w:rPr>
                  <w:rFonts w:eastAsia="Times New Roman"/>
                  <w:lang w:val="en-US"/>
                </w:rPr>
                <w:t>PDCCH</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7F4EE7E" w14:textId="77777777" w:rsidR="009B0098" w:rsidRPr="0023426B" w:rsidRDefault="009B0098" w:rsidP="00AF0D4C">
            <w:pPr>
              <w:spacing w:after="0"/>
              <w:jc w:val="center"/>
              <w:rPr>
                <w:ins w:id="8933" w:author="China Telecom" w:date="2020-11-20T19:25:00Z"/>
              </w:rPr>
            </w:pPr>
            <w:ins w:id="8934" w:author="China Telecom" w:date="2020-11-20T19:25:00Z">
              <w:r w:rsidRPr="0023426B">
                <w:t>9</w:t>
              </w:r>
            </w:ins>
          </w:p>
        </w:tc>
        <w:tc>
          <w:tcPr>
            <w:tcW w:w="1681" w:type="dxa"/>
            <w:tcBorders>
              <w:top w:val="nil"/>
              <w:left w:val="nil"/>
              <w:bottom w:val="single" w:sz="4" w:space="0" w:color="auto"/>
              <w:right w:val="single" w:sz="4" w:space="0" w:color="auto"/>
            </w:tcBorders>
            <w:shd w:val="clear" w:color="auto" w:fill="auto"/>
            <w:noWrap/>
            <w:vAlign w:val="bottom"/>
          </w:tcPr>
          <w:p w14:paraId="2A6E1285" w14:textId="77777777" w:rsidR="009B0098" w:rsidRPr="0023426B" w:rsidRDefault="009B0098" w:rsidP="00AF0D4C">
            <w:pPr>
              <w:spacing w:after="0"/>
              <w:jc w:val="center"/>
              <w:rPr>
                <w:ins w:id="8935" w:author="China Telecom" w:date="2020-11-20T19:25:00Z"/>
              </w:rPr>
            </w:pPr>
            <w:ins w:id="8936" w:author="China Telecom" w:date="2020-11-20T19:25:00Z">
              <w:r w:rsidRPr="0023426B">
                <w:t>129.17</w:t>
              </w:r>
            </w:ins>
          </w:p>
        </w:tc>
        <w:tc>
          <w:tcPr>
            <w:tcW w:w="1681" w:type="dxa"/>
            <w:tcBorders>
              <w:top w:val="nil"/>
              <w:left w:val="nil"/>
              <w:bottom w:val="single" w:sz="4" w:space="0" w:color="auto"/>
              <w:right w:val="single" w:sz="4" w:space="0" w:color="auto"/>
            </w:tcBorders>
            <w:shd w:val="clear" w:color="auto" w:fill="auto"/>
            <w:noWrap/>
            <w:vAlign w:val="bottom"/>
          </w:tcPr>
          <w:p w14:paraId="5BC93B60" w14:textId="77777777" w:rsidR="009B0098" w:rsidRPr="0023426B" w:rsidRDefault="009B0098" w:rsidP="00AF0D4C">
            <w:pPr>
              <w:spacing w:after="0"/>
              <w:jc w:val="center"/>
              <w:rPr>
                <w:ins w:id="8937" w:author="China Telecom" w:date="2020-11-20T19:25:00Z"/>
              </w:rPr>
            </w:pPr>
            <w:ins w:id="8938" w:author="China Telecom" w:date="2020-11-20T19:25:00Z">
              <w:r w:rsidRPr="0023426B">
                <w:t>1.90</w:t>
              </w:r>
            </w:ins>
          </w:p>
        </w:tc>
      </w:tr>
      <w:tr w:rsidR="009B0098" w:rsidRPr="00A36602" w14:paraId="1B605F33" w14:textId="77777777" w:rsidTr="00AF0D4C">
        <w:trPr>
          <w:ins w:id="8939"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28C7D785" w14:textId="77777777" w:rsidR="009B0098" w:rsidRPr="0023426B" w:rsidRDefault="009B0098" w:rsidP="00AF0D4C">
            <w:pPr>
              <w:spacing w:after="0"/>
              <w:rPr>
                <w:ins w:id="8940" w:author="China Telecom" w:date="2020-11-20T19:25:00Z"/>
              </w:rPr>
            </w:pPr>
            <w:ins w:id="8941" w:author="China Telecom" w:date="2020-11-20T19:25:00Z">
              <w:r w:rsidRPr="003170DC">
                <w:rPr>
                  <w:rFonts w:eastAsia="Times New Roman"/>
                  <w:lang w:val="en-US"/>
                </w:rPr>
                <w:t>PDSCH eMBB DDDSU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5A3D8BE" w14:textId="77777777" w:rsidR="009B0098" w:rsidRPr="0023426B" w:rsidRDefault="009B0098" w:rsidP="00AF0D4C">
            <w:pPr>
              <w:spacing w:after="0"/>
              <w:jc w:val="center"/>
              <w:rPr>
                <w:ins w:id="8942" w:author="China Telecom" w:date="2020-11-20T19:25:00Z"/>
              </w:rPr>
            </w:pPr>
            <w:ins w:id="8943" w:author="China Telecom" w:date="2020-11-20T19:25:00Z">
              <w:r w:rsidRPr="0023426B">
                <w:t>9</w:t>
              </w:r>
            </w:ins>
          </w:p>
        </w:tc>
        <w:tc>
          <w:tcPr>
            <w:tcW w:w="1681" w:type="dxa"/>
            <w:tcBorders>
              <w:top w:val="nil"/>
              <w:left w:val="nil"/>
              <w:bottom w:val="single" w:sz="4" w:space="0" w:color="auto"/>
              <w:right w:val="single" w:sz="4" w:space="0" w:color="auto"/>
            </w:tcBorders>
            <w:shd w:val="clear" w:color="auto" w:fill="auto"/>
            <w:noWrap/>
            <w:vAlign w:val="bottom"/>
          </w:tcPr>
          <w:p w14:paraId="49BEB92E" w14:textId="77777777" w:rsidR="009B0098" w:rsidRPr="0023426B" w:rsidRDefault="009B0098" w:rsidP="00AF0D4C">
            <w:pPr>
              <w:spacing w:after="0"/>
              <w:jc w:val="center"/>
              <w:rPr>
                <w:ins w:id="8944" w:author="China Telecom" w:date="2020-11-20T19:25:00Z"/>
              </w:rPr>
            </w:pPr>
            <w:ins w:id="8945" w:author="China Telecom" w:date="2020-11-20T19:25:00Z">
              <w:r w:rsidRPr="0023426B">
                <w:t>122.51</w:t>
              </w:r>
            </w:ins>
          </w:p>
        </w:tc>
        <w:tc>
          <w:tcPr>
            <w:tcW w:w="1681" w:type="dxa"/>
            <w:tcBorders>
              <w:top w:val="nil"/>
              <w:left w:val="nil"/>
              <w:bottom w:val="single" w:sz="4" w:space="0" w:color="auto"/>
              <w:right w:val="single" w:sz="4" w:space="0" w:color="auto"/>
            </w:tcBorders>
            <w:shd w:val="clear" w:color="auto" w:fill="auto"/>
            <w:noWrap/>
            <w:vAlign w:val="bottom"/>
          </w:tcPr>
          <w:p w14:paraId="34D2F07B" w14:textId="77777777" w:rsidR="009B0098" w:rsidRPr="0023426B" w:rsidRDefault="009B0098" w:rsidP="00AF0D4C">
            <w:pPr>
              <w:spacing w:after="0"/>
              <w:jc w:val="center"/>
              <w:rPr>
                <w:ins w:id="8946" w:author="China Telecom" w:date="2020-11-20T19:25:00Z"/>
              </w:rPr>
            </w:pPr>
            <w:ins w:id="8947" w:author="China Telecom" w:date="2020-11-20T19:25:00Z">
              <w:r w:rsidRPr="0023426B">
                <w:t>1.34</w:t>
              </w:r>
            </w:ins>
          </w:p>
        </w:tc>
      </w:tr>
      <w:tr w:rsidR="009B0098" w:rsidRPr="00A36602" w14:paraId="68435A6C" w14:textId="77777777" w:rsidTr="00AF0D4C">
        <w:trPr>
          <w:ins w:id="8948"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center"/>
          </w:tcPr>
          <w:p w14:paraId="5B30EA10" w14:textId="77777777" w:rsidR="009B0098" w:rsidRPr="0023426B" w:rsidRDefault="009B0098" w:rsidP="00AF0D4C">
            <w:pPr>
              <w:spacing w:after="0"/>
              <w:rPr>
                <w:ins w:id="8949" w:author="China Telecom" w:date="2020-11-20T19:25:00Z"/>
              </w:rPr>
            </w:pPr>
            <w:ins w:id="8950" w:author="China Telecom" w:date="2020-11-20T19:25:00Z">
              <w:r w:rsidRPr="003170DC">
                <w:rPr>
                  <w:rFonts w:eastAsia="Times New Roman"/>
                  <w:lang w:val="en-US"/>
                </w:rPr>
                <w:t>PDSCH eMBB 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E904D0A" w14:textId="77777777" w:rsidR="009B0098" w:rsidRPr="0023426B" w:rsidRDefault="009B0098" w:rsidP="00AF0D4C">
            <w:pPr>
              <w:spacing w:after="0"/>
              <w:jc w:val="center"/>
              <w:rPr>
                <w:ins w:id="8951" w:author="China Telecom" w:date="2020-11-20T19:25:00Z"/>
              </w:rPr>
            </w:pPr>
            <w:ins w:id="8952" w:author="China Telecom" w:date="2020-11-20T19:25:00Z">
              <w:r w:rsidRPr="0023426B">
                <w:t>3</w:t>
              </w:r>
            </w:ins>
          </w:p>
        </w:tc>
        <w:tc>
          <w:tcPr>
            <w:tcW w:w="1681" w:type="dxa"/>
            <w:tcBorders>
              <w:top w:val="nil"/>
              <w:left w:val="nil"/>
              <w:bottom w:val="single" w:sz="4" w:space="0" w:color="auto"/>
              <w:right w:val="single" w:sz="4" w:space="0" w:color="auto"/>
            </w:tcBorders>
            <w:shd w:val="clear" w:color="auto" w:fill="auto"/>
            <w:noWrap/>
            <w:vAlign w:val="bottom"/>
          </w:tcPr>
          <w:p w14:paraId="00E861B0" w14:textId="77777777" w:rsidR="009B0098" w:rsidRPr="0023426B" w:rsidRDefault="009B0098" w:rsidP="00AF0D4C">
            <w:pPr>
              <w:spacing w:after="0"/>
              <w:jc w:val="center"/>
              <w:rPr>
                <w:ins w:id="8953" w:author="China Telecom" w:date="2020-11-20T19:25:00Z"/>
                <w:noProof/>
              </w:rPr>
            </w:pPr>
            <w:ins w:id="8954" w:author="China Telecom" w:date="2020-11-20T19:25:00Z">
              <w:r w:rsidRPr="0023426B">
                <w:t>122.10</w:t>
              </w:r>
            </w:ins>
          </w:p>
        </w:tc>
        <w:tc>
          <w:tcPr>
            <w:tcW w:w="1681" w:type="dxa"/>
            <w:tcBorders>
              <w:top w:val="nil"/>
              <w:left w:val="nil"/>
              <w:bottom w:val="single" w:sz="4" w:space="0" w:color="auto"/>
              <w:right w:val="single" w:sz="4" w:space="0" w:color="auto"/>
            </w:tcBorders>
            <w:shd w:val="clear" w:color="auto" w:fill="auto"/>
            <w:noWrap/>
            <w:vAlign w:val="bottom"/>
          </w:tcPr>
          <w:p w14:paraId="6DF84386" w14:textId="77777777" w:rsidR="009B0098" w:rsidRPr="0023426B" w:rsidRDefault="009B0098" w:rsidP="00AF0D4C">
            <w:pPr>
              <w:spacing w:after="0"/>
              <w:jc w:val="center"/>
              <w:rPr>
                <w:ins w:id="8955" w:author="China Telecom" w:date="2020-11-20T19:25:00Z"/>
                <w:noProof/>
              </w:rPr>
            </w:pPr>
            <w:ins w:id="8956" w:author="China Telecom" w:date="2020-11-20T19:25:00Z">
              <w:r w:rsidRPr="0023426B">
                <w:t>1.53</w:t>
              </w:r>
            </w:ins>
          </w:p>
        </w:tc>
      </w:tr>
    </w:tbl>
    <w:p w14:paraId="7AF0D871" w14:textId="77777777" w:rsidR="009B0098" w:rsidRDefault="009B0098" w:rsidP="009B0098">
      <w:pPr>
        <w:rPr>
          <w:ins w:id="8957" w:author="China Telecom" w:date="2020-11-20T19:25:00Z"/>
        </w:rPr>
      </w:pPr>
    </w:p>
    <w:p w14:paraId="04AC66E2" w14:textId="77777777" w:rsidR="009B0098" w:rsidRDefault="009B0098" w:rsidP="009B0098">
      <w:pPr>
        <w:pStyle w:val="TH"/>
        <w:rPr>
          <w:ins w:id="8958" w:author="China Telecom" w:date="2020-11-20T19:25:00Z"/>
        </w:rPr>
      </w:pPr>
      <w:ins w:id="8959" w:author="China Telecom" w:date="2020-11-20T19:25:00Z">
        <w:r>
          <w:t xml:space="preserve">Table </w:t>
        </w:r>
        <w:r>
          <w:rPr>
            <w:lang w:eastAsia="zh-CN"/>
          </w:rPr>
          <w:t>5.2.1.2</w:t>
        </w:r>
        <w:r w:rsidRPr="007368F9">
          <w:t>-</w:t>
        </w:r>
        <w:r>
          <w:rPr>
            <w:rFonts w:hint="eastAsia"/>
            <w:lang w:eastAsia="ja-JP"/>
          </w:rPr>
          <w:t>2</w:t>
        </w:r>
        <w:r w:rsidRPr="007368F9">
          <w:rPr>
            <w:rFonts w:hint="eastAsia"/>
          </w:rPr>
          <w:t>:</w:t>
        </w:r>
        <w:r>
          <w:rPr>
            <w:rFonts w:hint="eastAsia"/>
          </w:rPr>
          <w:t xml:space="preserve"> Representative values </w:t>
        </w:r>
        <w:r>
          <w:t>of MIL for Urban 28GHz TDD NLOS O2O scenario for UE Tx power of 12 dBm.</w:t>
        </w:r>
      </w:ins>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3CFE1C86" w14:textId="77777777" w:rsidTr="00AF0D4C">
        <w:trPr>
          <w:trHeight w:val="584"/>
          <w:ins w:id="8960" w:author="China Telecom" w:date="2020-11-20T19:25:00Z"/>
        </w:trPr>
        <w:tc>
          <w:tcPr>
            <w:tcW w:w="4009" w:type="dxa"/>
            <w:tcBorders>
              <w:bottom w:val="single" w:sz="4" w:space="0" w:color="auto"/>
            </w:tcBorders>
            <w:shd w:val="clear" w:color="auto" w:fill="E7E6E6" w:themeFill="background2"/>
            <w:noWrap/>
            <w:vAlign w:val="center"/>
            <w:hideMark/>
          </w:tcPr>
          <w:p w14:paraId="64F39B14" w14:textId="77777777" w:rsidR="009B0098" w:rsidRPr="009C135A" w:rsidRDefault="009B0098" w:rsidP="00AF0D4C">
            <w:pPr>
              <w:spacing w:after="0"/>
              <w:jc w:val="center"/>
              <w:rPr>
                <w:ins w:id="8961" w:author="China Telecom" w:date="2020-11-20T19:25:00Z"/>
              </w:rPr>
            </w:pPr>
            <w:ins w:id="8962" w:author="China Telecom" w:date="2020-11-20T19:25:00Z">
              <w:r w:rsidRPr="00F9020F">
                <w:rPr>
                  <w:b/>
                </w:rPr>
                <w:t>Channels (and Frame format)</w:t>
              </w:r>
            </w:ins>
          </w:p>
        </w:tc>
        <w:tc>
          <w:tcPr>
            <w:tcW w:w="1423" w:type="dxa"/>
            <w:tcBorders>
              <w:bottom w:val="single" w:sz="4" w:space="0" w:color="auto"/>
            </w:tcBorders>
            <w:shd w:val="clear" w:color="auto" w:fill="E7E6E6" w:themeFill="background2"/>
            <w:vAlign w:val="center"/>
            <w:hideMark/>
          </w:tcPr>
          <w:p w14:paraId="70914A32" w14:textId="77777777" w:rsidR="009B0098" w:rsidRPr="009C135A" w:rsidRDefault="009B0098" w:rsidP="00AF0D4C">
            <w:pPr>
              <w:spacing w:after="0"/>
              <w:jc w:val="center"/>
              <w:rPr>
                <w:ins w:id="8963" w:author="China Telecom" w:date="2020-11-20T19:25:00Z"/>
              </w:rPr>
            </w:pPr>
            <w:ins w:id="8964" w:author="China Telecom" w:date="2020-11-20T19:25:00Z">
              <w:r w:rsidRPr="00F9020F">
                <w:rPr>
                  <w:b/>
                </w:rPr>
                <w:t>Number of Samples</w:t>
              </w:r>
            </w:ins>
          </w:p>
        </w:tc>
        <w:tc>
          <w:tcPr>
            <w:tcW w:w="1494" w:type="dxa"/>
            <w:tcBorders>
              <w:bottom w:val="single" w:sz="4" w:space="0" w:color="auto"/>
            </w:tcBorders>
            <w:shd w:val="clear" w:color="auto" w:fill="E7E6E6" w:themeFill="background2"/>
            <w:vAlign w:val="center"/>
            <w:hideMark/>
          </w:tcPr>
          <w:p w14:paraId="10D84AA4" w14:textId="77777777" w:rsidR="009B0098" w:rsidRPr="009C135A" w:rsidRDefault="009B0098" w:rsidP="00AF0D4C">
            <w:pPr>
              <w:spacing w:after="0"/>
              <w:jc w:val="center"/>
              <w:rPr>
                <w:ins w:id="8965" w:author="China Telecom" w:date="2020-11-20T19:25:00Z"/>
              </w:rPr>
            </w:pPr>
            <w:ins w:id="8966" w:author="China Telecom" w:date="2020-11-20T19:25:00Z">
              <w:r w:rsidRPr="00F9020F">
                <w:rPr>
                  <w:b/>
                </w:rPr>
                <w:t>Representative value</w:t>
              </w:r>
            </w:ins>
          </w:p>
        </w:tc>
        <w:tc>
          <w:tcPr>
            <w:tcW w:w="1423" w:type="dxa"/>
            <w:tcBorders>
              <w:bottom w:val="single" w:sz="4" w:space="0" w:color="auto"/>
            </w:tcBorders>
            <w:shd w:val="clear" w:color="auto" w:fill="E7E6E6" w:themeFill="background2"/>
            <w:vAlign w:val="center"/>
            <w:hideMark/>
          </w:tcPr>
          <w:p w14:paraId="54B42D66" w14:textId="77777777" w:rsidR="009B0098" w:rsidRPr="009C135A" w:rsidRDefault="009B0098" w:rsidP="00AF0D4C">
            <w:pPr>
              <w:spacing w:after="0"/>
              <w:jc w:val="center"/>
              <w:rPr>
                <w:ins w:id="8967" w:author="China Telecom" w:date="2020-11-20T19:25:00Z"/>
              </w:rPr>
            </w:pPr>
            <w:ins w:id="8968" w:author="China Telecom" w:date="2020-11-20T19:25:00Z">
              <w:r w:rsidRPr="00F9020F">
                <w:rPr>
                  <w:b/>
                </w:rPr>
                <w:t>Standard Deviation (w/o outlier)</w:t>
              </w:r>
            </w:ins>
          </w:p>
        </w:tc>
        <w:tc>
          <w:tcPr>
            <w:tcW w:w="1423" w:type="dxa"/>
            <w:tcBorders>
              <w:bottom w:val="single" w:sz="4" w:space="0" w:color="auto"/>
            </w:tcBorders>
            <w:shd w:val="clear" w:color="auto" w:fill="E7E6E6" w:themeFill="background2"/>
            <w:vAlign w:val="center"/>
            <w:hideMark/>
          </w:tcPr>
          <w:p w14:paraId="1F3E8842" w14:textId="77777777" w:rsidR="009B0098" w:rsidRPr="009C135A" w:rsidRDefault="009B0098" w:rsidP="00AF0D4C">
            <w:pPr>
              <w:spacing w:after="0"/>
              <w:jc w:val="center"/>
              <w:rPr>
                <w:ins w:id="8969" w:author="China Telecom" w:date="2020-11-20T19:25:00Z"/>
              </w:rPr>
            </w:pPr>
            <w:ins w:id="8970" w:author="China Telecom" w:date="2020-11-20T19:25:00Z">
              <w:r w:rsidRPr="00F9020F">
                <w:rPr>
                  <w:b/>
                </w:rPr>
                <w:t xml:space="preserve">Relative difference </w:t>
              </w:r>
              <w:r>
                <w:rPr>
                  <w:b/>
                </w:rPr>
                <w:t>vs. PUCCH Format 1</w:t>
              </w:r>
            </w:ins>
          </w:p>
        </w:tc>
      </w:tr>
      <w:tr w:rsidR="009B0098" w:rsidRPr="003170DC" w14:paraId="3632C6B5" w14:textId="77777777" w:rsidTr="00AF0D4C">
        <w:trPr>
          <w:trHeight w:val="181"/>
          <w:ins w:id="8971"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924A1" w14:textId="77777777" w:rsidR="009B0098" w:rsidRPr="003170DC" w:rsidRDefault="009B0098" w:rsidP="00AF0D4C">
            <w:pPr>
              <w:spacing w:after="0"/>
              <w:rPr>
                <w:ins w:id="8972" w:author="China Telecom" w:date="2020-11-20T19:25:00Z"/>
              </w:rPr>
            </w:pPr>
            <w:ins w:id="8973" w:author="China Telecom" w:date="2020-11-20T19:25:00Z">
              <w:r w:rsidRPr="003170DC">
                <w:rPr>
                  <w:rFonts w:eastAsia="Times New Roman"/>
                  <w:lang w:val="en-US"/>
                </w:rPr>
                <w:t>PUSCH eMBB DDDSU</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D1F4088" w14:textId="77777777" w:rsidR="009B0098" w:rsidRPr="003170DC" w:rsidRDefault="009B0098" w:rsidP="00AF0D4C">
            <w:pPr>
              <w:spacing w:after="0"/>
              <w:jc w:val="center"/>
              <w:rPr>
                <w:ins w:id="8974" w:author="China Telecom" w:date="2020-11-20T19:25:00Z"/>
              </w:rPr>
            </w:pPr>
            <w:ins w:id="8975" w:author="China Telecom" w:date="2020-11-20T19:25:00Z">
              <w:r w:rsidRPr="003170DC">
                <w:rPr>
                  <w:rFonts w:eastAsia="Times New Roman"/>
                  <w:lang w:val="en-US"/>
                </w:rPr>
                <w:t>9</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2FB679C" w14:textId="77777777" w:rsidR="009B0098" w:rsidRPr="003170DC" w:rsidRDefault="009B0098" w:rsidP="00AF0D4C">
            <w:pPr>
              <w:spacing w:after="0"/>
              <w:jc w:val="center"/>
              <w:rPr>
                <w:ins w:id="8976" w:author="China Telecom" w:date="2020-11-20T19:25:00Z"/>
              </w:rPr>
            </w:pPr>
            <w:ins w:id="8977" w:author="China Telecom" w:date="2020-11-20T19:25:00Z">
              <w:r w:rsidRPr="003170DC">
                <w:rPr>
                  <w:rFonts w:eastAsia="Times New Roman"/>
                  <w:lang w:val="en-US"/>
                </w:rPr>
                <w:t>123.60</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1C2D371" w14:textId="77777777" w:rsidR="009B0098" w:rsidRPr="003170DC" w:rsidRDefault="009B0098" w:rsidP="00AF0D4C">
            <w:pPr>
              <w:spacing w:after="0"/>
              <w:jc w:val="center"/>
              <w:rPr>
                <w:ins w:id="8978" w:author="China Telecom" w:date="2020-11-20T19:25:00Z"/>
              </w:rPr>
            </w:pPr>
            <w:ins w:id="8979" w:author="China Telecom" w:date="2020-11-20T19:25:00Z">
              <w:r w:rsidRPr="003170DC">
                <w:rPr>
                  <w:rFonts w:eastAsia="Times New Roman"/>
                  <w:lang w:val="en-US"/>
                </w:rPr>
                <w:t>1.73</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A3674FD" w14:textId="77777777" w:rsidR="009B0098" w:rsidRPr="003170DC" w:rsidRDefault="009B0098" w:rsidP="00AF0D4C">
            <w:pPr>
              <w:spacing w:after="0"/>
              <w:jc w:val="center"/>
              <w:rPr>
                <w:ins w:id="8980" w:author="China Telecom" w:date="2020-11-20T19:25:00Z"/>
              </w:rPr>
            </w:pPr>
            <w:ins w:id="8981" w:author="China Telecom" w:date="2020-11-20T19:25:00Z">
              <w:r w:rsidRPr="003170DC">
                <w:rPr>
                  <w:rFonts w:eastAsia="Times New Roman"/>
                  <w:lang w:val="en-US"/>
                </w:rPr>
                <w:t>-20.10</w:t>
              </w:r>
            </w:ins>
          </w:p>
        </w:tc>
      </w:tr>
      <w:tr w:rsidR="009B0098" w:rsidRPr="003170DC" w14:paraId="331E659F" w14:textId="77777777" w:rsidTr="00AF0D4C">
        <w:trPr>
          <w:trHeight w:val="181"/>
          <w:ins w:id="8982"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DDB74" w14:textId="77777777" w:rsidR="009B0098" w:rsidRPr="003170DC" w:rsidRDefault="009B0098" w:rsidP="00AF0D4C">
            <w:pPr>
              <w:spacing w:after="0"/>
              <w:rPr>
                <w:ins w:id="8983" w:author="China Telecom" w:date="2020-11-20T19:25:00Z"/>
                <w:rFonts w:eastAsia="Times New Roman"/>
                <w:lang w:val="en-US"/>
              </w:rPr>
            </w:pPr>
            <w:ins w:id="8984" w:author="China Telecom" w:date="2020-11-20T19:25:00Z">
              <w:r w:rsidRPr="003170DC">
                <w:rPr>
                  <w:rFonts w:eastAsia="Times New Roman"/>
                  <w:lang w:val="en-US"/>
                </w:rPr>
                <w:t>PUSCH eMBB DDSU</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9D8D8D8" w14:textId="77777777" w:rsidR="009B0098" w:rsidRPr="003170DC" w:rsidRDefault="009B0098" w:rsidP="00AF0D4C">
            <w:pPr>
              <w:spacing w:after="0"/>
              <w:jc w:val="center"/>
              <w:rPr>
                <w:ins w:id="8985" w:author="China Telecom" w:date="2020-11-20T19:25:00Z"/>
                <w:rFonts w:eastAsia="Times New Roman"/>
                <w:lang w:val="en-US"/>
              </w:rPr>
            </w:pPr>
            <w:ins w:id="8986" w:author="China Telecom" w:date="2020-11-20T19:25:00Z">
              <w:r w:rsidRPr="003170DC">
                <w:rPr>
                  <w:rFonts w:eastAsia="Times New Roman"/>
                  <w:lang w:val="en-US"/>
                </w:rPr>
                <w:t>3</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F0398ED" w14:textId="77777777" w:rsidR="009B0098" w:rsidRPr="003170DC" w:rsidRDefault="009B0098" w:rsidP="00AF0D4C">
            <w:pPr>
              <w:spacing w:after="0"/>
              <w:jc w:val="center"/>
              <w:rPr>
                <w:ins w:id="8987" w:author="China Telecom" w:date="2020-11-20T19:25:00Z"/>
                <w:rFonts w:eastAsia="Times New Roman"/>
                <w:lang w:val="en-US"/>
              </w:rPr>
            </w:pPr>
            <w:ins w:id="8988" w:author="China Telecom" w:date="2020-11-20T19:25:00Z">
              <w:r w:rsidRPr="003170DC">
                <w:rPr>
                  <w:rFonts w:eastAsia="Times New Roman"/>
                  <w:lang w:val="en-US"/>
                </w:rPr>
                <w:t>123.99</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80EC0B8" w14:textId="77777777" w:rsidR="009B0098" w:rsidRPr="003170DC" w:rsidRDefault="009B0098" w:rsidP="00AF0D4C">
            <w:pPr>
              <w:spacing w:after="0"/>
              <w:jc w:val="center"/>
              <w:rPr>
                <w:ins w:id="8989" w:author="China Telecom" w:date="2020-11-20T19:25:00Z"/>
                <w:rFonts w:eastAsia="Times New Roman"/>
                <w:lang w:val="en-US"/>
              </w:rPr>
            </w:pPr>
            <w:ins w:id="8990" w:author="China Telecom" w:date="2020-11-20T19:25:00Z">
              <w:r w:rsidRPr="003170DC">
                <w:rPr>
                  <w:rFonts w:eastAsia="Times New Roman"/>
                  <w:lang w:val="en-US"/>
                </w:rPr>
                <w:t>1.78</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044029" w14:textId="77777777" w:rsidR="009B0098" w:rsidRPr="003170DC" w:rsidRDefault="009B0098" w:rsidP="00AF0D4C">
            <w:pPr>
              <w:spacing w:after="0"/>
              <w:jc w:val="center"/>
              <w:rPr>
                <w:ins w:id="8991" w:author="China Telecom" w:date="2020-11-20T19:25:00Z"/>
                <w:rFonts w:eastAsia="Times New Roman"/>
                <w:lang w:val="en-US"/>
              </w:rPr>
            </w:pPr>
            <w:ins w:id="8992" w:author="China Telecom" w:date="2020-11-20T19:25:00Z">
              <w:r w:rsidRPr="003170DC">
                <w:rPr>
                  <w:rFonts w:eastAsia="Times New Roman"/>
                  <w:lang w:val="en-US"/>
                </w:rPr>
                <w:t>-19.71</w:t>
              </w:r>
            </w:ins>
          </w:p>
        </w:tc>
      </w:tr>
      <w:tr w:rsidR="009B0098" w:rsidRPr="003170DC" w14:paraId="3C49FE95" w14:textId="77777777" w:rsidTr="00AF0D4C">
        <w:trPr>
          <w:trHeight w:val="181"/>
          <w:ins w:id="8993"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D6100" w14:textId="77777777" w:rsidR="009B0098" w:rsidRPr="003170DC" w:rsidRDefault="009B0098" w:rsidP="00AF0D4C">
            <w:pPr>
              <w:spacing w:after="0"/>
              <w:rPr>
                <w:ins w:id="8994" w:author="China Telecom" w:date="2020-11-20T19:25:00Z"/>
                <w:rFonts w:eastAsia="Times New Roman"/>
                <w:lang w:val="en-US"/>
              </w:rPr>
            </w:pPr>
            <w:ins w:id="8995" w:author="China Telecom" w:date="2020-11-20T19:25:00Z">
              <w:r w:rsidRPr="003170DC">
                <w:rPr>
                  <w:rFonts w:eastAsia="Times New Roman"/>
                  <w:lang w:val="en-US"/>
                </w:rPr>
                <w:t>PUSCH VoIP DDDSU</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7EF077A" w14:textId="77777777" w:rsidR="009B0098" w:rsidRPr="003170DC" w:rsidRDefault="009B0098" w:rsidP="00AF0D4C">
            <w:pPr>
              <w:spacing w:after="0"/>
              <w:jc w:val="center"/>
              <w:rPr>
                <w:ins w:id="8996" w:author="China Telecom" w:date="2020-11-20T19:25:00Z"/>
                <w:rFonts w:eastAsia="Times New Roman"/>
                <w:lang w:val="en-US"/>
              </w:rPr>
            </w:pPr>
            <w:ins w:id="8997" w:author="China Telecom" w:date="2020-11-20T19:25:00Z">
              <w:r w:rsidRPr="003170DC">
                <w:rPr>
                  <w:rFonts w:eastAsia="Times New Roman"/>
                  <w:lang w:val="en-US"/>
                </w:rPr>
                <w:t>7</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FEC24B" w14:textId="77777777" w:rsidR="009B0098" w:rsidRPr="003170DC" w:rsidRDefault="009B0098" w:rsidP="00AF0D4C">
            <w:pPr>
              <w:spacing w:after="0"/>
              <w:jc w:val="center"/>
              <w:rPr>
                <w:ins w:id="8998" w:author="China Telecom" w:date="2020-11-20T19:25:00Z"/>
                <w:rFonts w:eastAsia="Times New Roman"/>
                <w:lang w:val="en-US"/>
              </w:rPr>
            </w:pPr>
            <w:ins w:id="8999" w:author="China Telecom" w:date="2020-11-20T19:25:00Z">
              <w:r w:rsidRPr="003170DC">
                <w:rPr>
                  <w:rFonts w:eastAsia="Times New Roman"/>
                  <w:lang w:val="en-US"/>
                </w:rPr>
                <w:t>144.52</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3706B18" w14:textId="77777777" w:rsidR="009B0098" w:rsidRPr="003170DC" w:rsidRDefault="009B0098" w:rsidP="00AF0D4C">
            <w:pPr>
              <w:spacing w:after="0"/>
              <w:jc w:val="center"/>
              <w:rPr>
                <w:ins w:id="9000" w:author="China Telecom" w:date="2020-11-20T19:25:00Z"/>
                <w:rFonts w:eastAsia="Times New Roman"/>
                <w:lang w:val="en-US"/>
              </w:rPr>
            </w:pPr>
            <w:ins w:id="9001" w:author="China Telecom" w:date="2020-11-20T19:25:00Z">
              <w:r w:rsidRPr="003170DC">
                <w:rPr>
                  <w:rFonts w:eastAsia="Times New Roman"/>
                  <w:lang w:val="en-US"/>
                </w:rPr>
                <w:t>2.01</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AC96C3C" w14:textId="77777777" w:rsidR="009B0098" w:rsidRPr="003170DC" w:rsidRDefault="009B0098" w:rsidP="00AF0D4C">
            <w:pPr>
              <w:spacing w:after="0"/>
              <w:jc w:val="center"/>
              <w:rPr>
                <w:ins w:id="9002" w:author="China Telecom" w:date="2020-11-20T19:25:00Z"/>
                <w:rFonts w:eastAsia="Times New Roman"/>
                <w:lang w:val="en-US"/>
              </w:rPr>
            </w:pPr>
            <w:ins w:id="9003" w:author="China Telecom" w:date="2020-11-20T19:25:00Z">
              <w:r w:rsidRPr="003170DC">
                <w:rPr>
                  <w:rFonts w:eastAsia="Times New Roman"/>
                  <w:lang w:val="en-US"/>
                </w:rPr>
                <w:t>0.82</w:t>
              </w:r>
            </w:ins>
          </w:p>
        </w:tc>
      </w:tr>
      <w:tr w:rsidR="009B0098" w:rsidRPr="003170DC" w14:paraId="3CEB77D6" w14:textId="77777777" w:rsidTr="00AF0D4C">
        <w:trPr>
          <w:trHeight w:val="181"/>
          <w:ins w:id="9004"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86A39" w14:textId="77777777" w:rsidR="009B0098" w:rsidRPr="003170DC" w:rsidRDefault="009B0098" w:rsidP="00AF0D4C">
            <w:pPr>
              <w:spacing w:after="0"/>
              <w:rPr>
                <w:ins w:id="9005" w:author="China Telecom" w:date="2020-11-20T19:25:00Z"/>
                <w:rFonts w:eastAsia="Times New Roman"/>
                <w:lang w:val="en-US"/>
              </w:rPr>
            </w:pPr>
            <w:ins w:id="9006" w:author="China Telecom" w:date="2020-11-20T19:25:00Z">
              <w:r w:rsidRPr="003170DC">
                <w:rPr>
                  <w:rFonts w:eastAsia="Times New Roman"/>
                  <w:lang w:val="en-US"/>
                </w:rPr>
                <w:t>PUSCH VoIP DDSU</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6D01394" w14:textId="77777777" w:rsidR="009B0098" w:rsidRPr="003170DC" w:rsidRDefault="009B0098" w:rsidP="00AF0D4C">
            <w:pPr>
              <w:spacing w:after="0"/>
              <w:jc w:val="center"/>
              <w:rPr>
                <w:ins w:id="9007" w:author="China Telecom" w:date="2020-11-20T19:25:00Z"/>
                <w:rFonts w:eastAsia="Times New Roman"/>
                <w:lang w:val="en-US"/>
              </w:rPr>
            </w:pPr>
            <w:ins w:id="9008" w:author="China Telecom" w:date="2020-11-20T19:25:00Z">
              <w:r w:rsidRPr="003170DC">
                <w:rPr>
                  <w:rFonts w:eastAsia="Times New Roman"/>
                  <w:lang w:val="en-US"/>
                </w:rPr>
                <w:t>4</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78BECCF" w14:textId="77777777" w:rsidR="009B0098" w:rsidRPr="003170DC" w:rsidRDefault="009B0098" w:rsidP="00AF0D4C">
            <w:pPr>
              <w:spacing w:after="0"/>
              <w:jc w:val="center"/>
              <w:rPr>
                <w:ins w:id="9009" w:author="China Telecom" w:date="2020-11-20T19:25:00Z"/>
                <w:rFonts w:eastAsia="Times New Roman"/>
                <w:lang w:val="en-US"/>
              </w:rPr>
            </w:pPr>
            <w:ins w:id="9010" w:author="China Telecom" w:date="2020-11-20T19:25:00Z">
              <w:r w:rsidRPr="003170DC">
                <w:rPr>
                  <w:rFonts w:eastAsia="Times New Roman"/>
                  <w:lang w:val="en-US"/>
                </w:rPr>
                <w:t>141.88</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E088515" w14:textId="77777777" w:rsidR="009B0098" w:rsidRPr="003170DC" w:rsidRDefault="009B0098" w:rsidP="00AF0D4C">
            <w:pPr>
              <w:spacing w:after="0"/>
              <w:jc w:val="center"/>
              <w:rPr>
                <w:ins w:id="9011" w:author="China Telecom" w:date="2020-11-20T19:25:00Z"/>
                <w:rFonts w:eastAsia="Times New Roman"/>
                <w:lang w:val="en-US"/>
              </w:rPr>
            </w:pPr>
            <w:ins w:id="9012" w:author="China Telecom" w:date="2020-11-20T19:25:00Z">
              <w:r w:rsidRPr="003170DC">
                <w:rPr>
                  <w:rFonts w:eastAsia="Times New Roman"/>
                  <w:lang w:val="en-US"/>
                </w:rPr>
                <w:t>0.15</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7E66632" w14:textId="77777777" w:rsidR="009B0098" w:rsidRPr="003170DC" w:rsidRDefault="009B0098" w:rsidP="00AF0D4C">
            <w:pPr>
              <w:spacing w:after="0"/>
              <w:jc w:val="center"/>
              <w:rPr>
                <w:ins w:id="9013" w:author="China Telecom" w:date="2020-11-20T19:25:00Z"/>
                <w:rFonts w:eastAsia="Times New Roman"/>
                <w:lang w:val="en-US"/>
              </w:rPr>
            </w:pPr>
            <w:ins w:id="9014" w:author="China Telecom" w:date="2020-11-20T19:25:00Z">
              <w:r w:rsidRPr="003170DC">
                <w:rPr>
                  <w:rFonts w:eastAsia="Times New Roman"/>
                  <w:lang w:val="en-US"/>
                </w:rPr>
                <w:t>-1.83</w:t>
              </w:r>
            </w:ins>
          </w:p>
        </w:tc>
      </w:tr>
      <w:tr w:rsidR="009B0098" w:rsidRPr="003170DC" w14:paraId="1980731B" w14:textId="77777777" w:rsidTr="00AF0D4C">
        <w:trPr>
          <w:trHeight w:val="181"/>
          <w:ins w:id="9015"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12742" w14:textId="77777777" w:rsidR="009B0098" w:rsidRPr="003170DC" w:rsidRDefault="009B0098" w:rsidP="00AF0D4C">
            <w:pPr>
              <w:spacing w:after="0"/>
              <w:rPr>
                <w:ins w:id="9016" w:author="China Telecom" w:date="2020-11-20T19:25:00Z"/>
              </w:rPr>
            </w:pPr>
            <w:ins w:id="9017"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D2A4" w14:textId="77777777" w:rsidR="009B0098" w:rsidRPr="003170DC" w:rsidRDefault="009B0098" w:rsidP="00AF0D4C">
            <w:pPr>
              <w:spacing w:after="0"/>
              <w:jc w:val="center"/>
              <w:rPr>
                <w:ins w:id="9018" w:author="China Telecom" w:date="2020-11-20T19:25:00Z"/>
              </w:rPr>
            </w:pPr>
            <w:ins w:id="9019" w:author="China Telecom" w:date="2020-11-20T19:25:00Z">
              <w:r w:rsidRPr="003170DC">
                <w:rPr>
                  <w:rFonts w:eastAsia="Times New Roman"/>
                  <w:lang w:val="en-US"/>
                </w:rPr>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91E1" w14:textId="77777777" w:rsidR="009B0098" w:rsidRPr="003170DC" w:rsidRDefault="009B0098" w:rsidP="00AF0D4C">
            <w:pPr>
              <w:spacing w:after="0"/>
              <w:jc w:val="center"/>
              <w:rPr>
                <w:ins w:id="9020" w:author="China Telecom" w:date="2020-11-20T19:25:00Z"/>
              </w:rPr>
            </w:pPr>
            <w:ins w:id="9021" w:author="China Telecom" w:date="2020-11-20T19:25:00Z">
              <w:r w:rsidRPr="003170DC">
                <w:rPr>
                  <w:rFonts w:eastAsia="Times New Roman"/>
                  <w:lang w:val="en-US"/>
                </w:rPr>
                <w:t>132.90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53657" w14:textId="77777777" w:rsidR="009B0098" w:rsidRPr="003170DC" w:rsidRDefault="009B0098" w:rsidP="00AF0D4C">
            <w:pPr>
              <w:spacing w:after="0"/>
              <w:jc w:val="center"/>
              <w:rPr>
                <w:ins w:id="9022" w:author="China Telecom" w:date="2020-11-20T19:25:00Z"/>
              </w:rPr>
            </w:pPr>
            <w:ins w:id="9023" w:author="China Telecom" w:date="2020-11-20T19:25:00Z">
              <w:r w:rsidRPr="003170DC">
                <w:rPr>
                  <w:rFonts w:eastAsia="Times New Roman"/>
                  <w:lang w:val="en-US"/>
                </w:rPr>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253AB" w14:textId="77777777" w:rsidR="009B0098" w:rsidRPr="003170DC" w:rsidRDefault="009B0098" w:rsidP="00AF0D4C">
            <w:pPr>
              <w:spacing w:after="0"/>
              <w:jc w:val="center"/>
              <w:rPr>
                <w:ins w:id="9024" w:author="China Telecom" w:date="2020-11-20T19:25:00Z"/>
              </w:rPr>
            </w:pPr>
            <w:ins w:id="9025" w:author="China Telecom" w:date="2020-11-20T19:25:00Z">
              <w:r w:rsidRPr="003170DC">
                <w:rPr>
                  <w:rFonts w:eastAsia="Times New Roman"/>
                  <w:lang w:val="en-US"/>
                </w:rPr>
                <w:t>-10.80</w:t>
              </w:r>
            </w:ins>
          </w:p>
        </w:tc>
      </w:tr>
      <w:tr w:rsidR="009B0098" w:rsidRPr="003170DC" w14:paraId="19A991F2" w14:textId="77777777" w:rsidTr="00AF0D4C">
        <w:trPr>
          <w:trHeight w:val="181"/>
          <w:ins w:id="9026"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C9E2F" w14:textId="77777777" w:rsidR="009B0098" w:rsidRPr="003170DC" w:rsidRDefault="009B0098" w:rsidP="00AF0D4C">
            <w:pPr>
              <w:spacing w:after="0"/>
              <w:rPr>
                <w:ins w:id="9027" w:author="China Telecom" w:date="2020-11-20T19:25:00Z"/>
                <w:rFonts w:eastAsia="Times New Roman"/>
                <w:lang w:val="en-US"/>
              </w:rPr>
            </w:pPr>
            <w:ins w:id="9028"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1</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7DD66F0" w14:textId="77777777" w:rsidR="009B0098" w:rsidRPr="003170DC" w:rsidRDefault="009B0098" w:rsidP="00AF0D4C">
            <w:pPr>
              <w:spacing w:after="0"/>
              <w:jc w:val="center"/>
              <w:rPr>
                <w:ins w:id="9029" w:author="China Telecom" w:date="2020-11-20T19:25:00Z"/>
                <w:rFonts w:eastAsia="Times New Roman"/>
                <w:lang w:val="en-US"/>
              </w:rPr>
            </w:pPr>
            <w:ins w:id="9030" w:author="China Telecom" w:date="2020-11-20T19:25:00Z">
              <w:r w:rsidRPr="003170DC">
                <w:rPr>
                  <w:rFonts w:eastAsia="Times New Roman"/>
                  <w:lang w:val="en-US"/>
                </w:rPr>
                <w:t>9</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3C2D464" w14:textId="77777777" w:rsidR="009B0098" w:rsidRPr="003170DC" w:rsidRDefault="009B0098" w:rsidP="00AF0D4C">
            <w:pPr>
              <w:spacing w:after="0"/>
              <w:jc w:val="center"/>
              <w:rPr>
                <w:ins w:id="9031" w:author="China Telecom" w:date="2020-11-20T19:25:00Z"/>
                <w:rFonts w:eastAsia="Times New Roman"/>
                <w:lang w:val="en-US"/>
              </w:rPr>
            </w:pPr>
            <w:ins w:id="9032" w:author="China Telecom" w:date="2020-11-20T19:25:00Z">
              <w:r w:rsidRPr="003170DC">
                <w:rPr>
                  <w:rFonts w:eastAsia="Times New Roman"/>
                  <w:lang w:val="en-US"/>
                </w:rPr>
                <w:t>143.70</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45AB395" w14:textId="77777777" w:rsidR="009B0098" w:rsidRPr="003170DC" w:rsidRDefault="009B0098" w:rsidP="00AF0D4C">
            <w:pPr>
              <w:spacing w:after="0"/>
              <w:jc w:val="center"/>
              <w:rPr>
                <w:ins w:id="9033" w:author="China Telecom" w:date="2020-11-20T19:25:00Z"/>
                <w:rFonts w:eastAsia="Times New Roman"/>
                <w:lang w:val="en-US"/>
              </w:rPr>
            </w:pPr>
            <w:ins w:id="9034" w:author="China Telecom" w:date="2020-11-20T19:25:00Z">
              <w:r w:rsidRPr="003170DC">
                <w:rPr>
                  <w:rFonts w:eastAsia="Times New Roman"/>
                  <w:lang w:val="en-US"/>
                </w:rPr>
                <w:t>3.58</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6A817E6" w14:textId="77777777" w:rsidR="009B0098" w:rsidRPr="003170DC" w:rsidRDefault="009B0098" w:rsidP="00AF0D4C">
            <w:pPr>
              <w:spacing w:after="0"/>
              <w:jc w:val="center"/>
              <w:rPr>
                <w:ins w:id="9035" w:author="China Telecom" w:date="2020-11-20T19:25:00Z"/>
                <w:rFonts w:eastAsia="Times New Roman"/>
                <w:lang w:val="en-US"/>
              </w:rPr>
            </w:pPr>
            <w:ins w:id="9036" w:author="China Telecom" w:date="2020-11-20T19:25:00Z">
              <w:r w:rsidRPr="003170DC">
                <w:rPr>
                  <w:rFonts w:eastAsia="Times New Roman"/>
                  <w:lang w:val="en-US"/>
                </w:rPr>
                <w:t>0.00</w:t>
              </w:r>
            </w:ins>
          </w:p>
        </w:tc>
      </w:tr>
      <w:tr w:rsidR="009B0098" w:rsidRPr="003170DC" w14:paraId="5E52F7A9" w14:textId="77777777" w:rsidTr="00AF0D4C">
        <w:trPr>
          <w:trHeight w:val="181"/>
          <w:ins w:id="9037"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0BE05" w14:textId="77777777" w:rsidR="009B0098" w:rsidRPr="003170DC" w:rsidRDefault="009B0098" w:rsidP="00AF0D4C">
            <w:pPr>
              <w:spacing w:after="0"/>
              <w:rPr>
                <w:ins w:id="9038" w:author="China Telecom" w:date="2020-11-20T19:25:00Z"/>
              </w:rPr>
            </w:pPr>
            <w:ins w:id="9039" w:author="China Telecom" w:date="2020-11-20T19:25:00Z">
              <w:r w:rsidRPr="003170DC">
                <w:rPr>
                  <w:rFonts w:eastAsia="Times New Roman"/>
                  <w:lang w:val="en-US"/>
                </w:rPr>
                <w:lastRenderedPageBreak/>
                <w:t>PUCCH F</w:t>
              </w:r>
              <w:r>
                <w:rPr>
                  <w:rFonts w:eastAsia="Times New Roman"/>
                  <w:lang w:val="en-US"/>
                </w:rPr>
                <w:t xml:space="preserve">ormat </w:t>
              </w:r>
              <w:r w:rsidRPr="003170DC">
                <w:rPr>
                  <w:rFonts w:eastAsia="Times New Roman"/>
                  <w:lang w:val="en-US"/>
                </w:rPr>
                <w:t>2</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675C5" w14:textId="77777777" w:rsidR="009B0098" w:rsidRPr="003170DC" w:rsidRDefault="009B0098" w:rsidP="00AF0D4C">
            <w:pPr>
              <w:spacing w:after="0"/>
              <w:jc w:val="center"/>
              <w:rPr>
                <w:ins w:id="9040" w:author="China Telecom" w:date="2020-11-20T19:25:00Z"/>
              </w:rPr>
            </w:pPr>
            <w:ins w:id="9041" w:author="China Telecom" w:date="2020-11-20T19:25:00Z">
              <w:r w:rsidRPr="003170DC">
                <w:rPr>
                  <w:rFonts w:eastAsia="Times New Roman"/>
                  <w:lang w:val="en-US"/>
                </w:rPr>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0E9FF" w14:textId="77777777" w:rsidR="009B0098" w:rsidRPr="003170DC" w:rsidRDefault="009B0098" w:rsidP="00AF0D4C">
            <w:pPr>
              <w:spacing w:after="0"/>
              <w:jc w:val="center"/>
              <w:rPr>
                <w:ins w:id="9042" w:author="China Telecom" w:date="2020-11-20T19:25:00Z"/>
              </w:rPr>
            </w:pPr>
            <w:ins w:id="9043" w:author="China Telecom" w:date="2020-11-20T19:25:00Z">
              <w:r w:rsidRPr="003170DC">
                <w:rPr>
                  <w:rFonts w:eastAsia="Times New Roman"/>
                  <w:lang w:val="en-US"/>
                </w:rPr>
                <w:t>129.4</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DB6E6" w14:textId="77777777" w:rsidR="009B0098" w:rsidRPr="003170DC" w:rsidRDefault="009B0098" w:rsidP="00AF0D4C">
            <w:pPr>
              <w:spacing w:after="0"/>
              <w:jc w:val="center"/>
              <w:rPr>
                <w:ins w:id="9044" w:author="China Telecom" w:date="2020-11-20T19:25:00Z"/>
              </w:rPr>
            </w:pPr>
            <w:ins w:id="9045" w:author="China Telecom" w:date="2020-11-20T19:25:00Z">
              <w:r w:rsidRPr="003170DC">
                <w:rPr>
                  <w:rFonts w:eastAsia="Times New Roman"/>
                  <w:lang w:val="en-US"/>
                </w:rPr>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E7889" w14:textId="77777777" w:rsidR="009B0098" w:rsidRPr="003170DC" w:rsidRDefault="009B0098" w:rsidP="00AF0D4C">
            <w:pPr>
              <w:spacing w:after="0"/>
              <w:jc w:val="center"/>
              <w:rPr>
                <w:ins w:id="9046" w:author="China Telecom" w:date="2020-11-20T19:25:00Z"/>
              </w:rPr>
            </w:pPr>
            <w:ins w:id="9047" w:author="China Telecom" w:date="2020-11-20T19:25:00Z">
              <w:r w:rsidRPr="003170DC">
                <w:rPr>
                  <w:rFonts w:eastAsia="Times New Roman"/>
                  <w:lang w:val="en-US"/>
                </w:rPr>
                <w:t>-14.30</w:t>
              </w:r>
            </w:ins>
          </w:p>
        </w:tc>
      </w:tr>
      <w:tr w:rsidR="009B0098" w:rsidRPr="003170DC" w14:paraId="4AACA477" w14:textId="77777777" w:rsidTr="00AF0D4C">
        <w:trPr>
          <w:trHeight w:val="181"/>
          <w:ins w:id="9048"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3EAB5" w14:textId="77777777" w:rsidR="009B0098" w:rsidRPr="003170DC" w:rsidRDefault="009B0098" w:rsidP="00AF0D4C">
            <w:pPr>
              <w:spacing w:after="0"/>
              <w:rPr>
                <w:ins w:id="9049" w:author="China Telecom" w:date="2020-11-20T19:25:00Z"/>
              </w:rPr>
            </w:pPr>
            <w:ins w:id="9050"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3 11bits</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B7FF334" w14:textId="77777777" w:rsidR="009B0098" w:rsidRPr="003170DC" w:rsidRDefault="009B0098" w:rsidP="00AF0D4C">
            <w:pPr>
              <w:spacing w:after="0"/>
              <w:jc w:val="center"/>
              <w:rPr>
                <w:ins w:id="9051" w:author="China Telecom" w:date="2020-11-20T19:25:00Z"/>
              </w:rPr>
            </w:pPr>
            <w:ins w:id="9052" w:author="China Telecom" w:date="2020-11-20T19:25:00Z">
              <w:r w:rsidRPr="003170DC">
                <w:rPr>
                  <w:rFonts w:eastAsia="Times New Roman"/>
                  <w:lang w:val="en-US"/>
                </w:rPr>
                <w:t>7</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6A1D660" w14:textId="77777777" w:rsidR="009B0098" w:rsidRPr="003170DC" w:rsidRDefault="009B0098" w:rsidP="00AF0D4C">
            <w:pPr>
              <w:spacing w:after="0"/>
              <w:jc w:val="center"/>
              <w:rPr>
                <w:ins w:id="9053" w:author="China Telecom" w:date="2020-11-20T19:25:00Z"/>
              </w:rPr>
            </w:pPr>
            <w:ins w:id="9054" w:author="China Telecom" w:date="2020-11-20T19:25:00Z">
              <w:r w:rsidRPr="003170DC">
                <w:rPr>
                  <w:rFonts w:eastAsia="Times New Roman"/>
                  <w:lang w:val="en-US"/>
                </w:rPr>
                <w:t>143.54</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A9FB76" w14:textId="77777777" w:rsidR="009B0098" w:rsidRPr="003170DC" w:rsidRDefault="009B0098" w:rsidP="00AF0D4C">
            <w:pPr>
              <w:spacing w:after="0"/>
              <w:jc w:val="center"/>
              <w:rPr>
                <w:ins w:id="9055" w:author="China Telecom" w:date="2020-11-20T19:25:00Z"/>
              </w:rPr>
            </w:pPr>
            <w:ins w:id="9056" w:author="China Telecom" w:date="2020-11-20T19:25:00Z">
              <w:r w:rsidRPr="003170DC">
                <w:rPr>
                  <w:rFonts w:eastAsia="Times New Roman"/>
                  <w:lang w:val="en-US"/>
                </w:rPr>
                <w:t>3.08</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920CEDD" w14:textId="77777777" w:rsidR="009B0098" w:rsidRPr="003170DC" w:rsidRDefault="009B0098" w:rsidP="00AF0D4C">
            <w:pPr>
              <w:spacing w:after="0"/>
              <w:jc w:val="center"/>
              <w:rPr>
                <w:ins w:id="9057" w:author="China Telecom" w:date="2020-11-20T19:25:00Z"/>
              </w:rPr>
            </w:pPr>
            <w:ins w:id="9058" w:author="China Telecom" w:date="2020-11-20T19:25:00Z">
              <w:r w:rsidRPr="003170DC">
                <w:rPr>
                  <w:rFonts w:eastAsia="Times New Roman"/>
                  <w:lang w:val="en-US"/>
                </w:rPr>
                <w:t>-0.16</w:t>
              </w:r>
            </w:ins>
          </w:p>
        </w:tc>
      </w:tr>
      <w:tr w:rsidR="009B0098" w:rsidRPr="003170DC" w14:paraId="23BBD37F" w14:textId="77777777" w:rsidTr="00AF0D4C">
        <w:trPr>
          <w:trHeight w:val="181"/>
          <w:ins w:id="9059"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E3B33" w14:textId="77777777" w:rsidR="009B0098" w:rsidRPr="003170DC" w:rsidRDefault="009B0098" w:rsidP="00AF0D4C">
            <w:pPr>
              <w:spacing w:after="0"/>
              <w:rPr>
                <w:ins w:id="9060" w:author="China Telecom" w:date="2020-11-20T19:25:00Z"/>
              </w:rPr>
            </w:pPr>
            <w:ins w:id="9061"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3 22bits</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4A208CA" w14:textId="77777777" w:rsidR="009B0098" w:rsidRPr="003170DC" w:rsidRDefault="009B0098" w:rsidP="00AF0D4C">
            <w:pPr>
              <w:spacing w:after="0"/>
              <w:jc w:val="center"/>
              <w:rPr>
                <w:ins w:id="9062" w:author="China Telecom" w:date="2020-11-20T19:25:00Z"/>
              </w:rPr>
            </w:pPr>
            <w:ins w:id="9063" w:author="China Telecom" w:date="2020-11-20T19:25:00Z">
              <w:r w:rsidRPr="003170DC">
                <w:rPr>
                  <w:rFonts w:eastAsia="Times New Roman"/>
                  <w:lang w:val="en-US"/>
                </w:rPr>
                <w:t>9</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38117E" w14:textId="77777777" w:rsidR="009B0098" w:rsidRPr="003170DC" w:rsidRDefault="009B0098" w:rsidP="00AF0D4C">
            <w:pPr>
              <w:spacing w:after="0"/>
              <w:jc w:val="center"/>
              <w:rPr>
                <w:ins w:id="9064" w:author="China Telecom" w:date="2020-11-20T19:25:00Z"/>
              </w:rPr>
            </w:pPr>
            <w:ins w:id="9065" w:author="China Telecom" w:date="2020-11-20T19:25:00Z">
              <w:r w:rsidRPr="003170DC">
                <w:rPr>
                  <w:rFonts w:eastAsia="Times New Roman"/>
                  <w:lang w:val="en-US"/>
                </w:rPr>
                <w:t>141.22</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D03B5AA" w14:textId="77777777" w:rsidR="009B0098" w:rsidRPr="003170DC" w:rsidRDefault="009B0098" w:rsidP="00AF0D4C">
            <w:pPr>
              <w:spacing w:after="0"/>
              <w:jc w:val="center"/>
              <w:rPr>
                <w:ins w:id="9066" w:author="China Telecom" w:date="2020-11-20T19:25:00Z"/>
              </w:rPr>
            </w:pPr>
            <w:ins w:id="9067" w:author="China Telecom" w:date="2020-11-20T19:25:00Z">
              <w:r w:rsidRPr="003170DC">
                <w:rPr>
                  <w:rFonts w:eastAsia="Times New Roman"/>
                  <w:lang w:val="en-US"/>
                </w:rPr>
                <w:t>3.58</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25CF8A6" w14:textId="77777777" w:rsidR="009B0098" w:rsidRPr="003170DC" w:rsidRDefault="009B0098" w:rsidP="00AF0D4C">
            <w:pPr>
              <w:spacing w:after="0"/>
              <w:jc w:val="center"/>
              <w:rPr>
                <w:ins w:id="9068" w:author="China Telecom" w:date="2020-11-20T19:25:00Z"/>
              </w:rPr>
            </w:pPr>
            <w:ins w:id="9069" w:author="China Telecom" w:date="2020-11-20T19:25:00Z">
              <w:r w:rsidRPr="003170DC">
                <w:rPr>
                  <w:rFonts w:eastAsia="Times New Roman"/>
                  <w:lang w:val="en-US"/>
                </w:rPr>
                <w:t>-2.48</w:t>
              </w:r>
            </w:ins>
          </w:p>
        </w:tc>
      </w:tr>
      <w:tr w:rsidR="009B0098" w:rsidRPr="003170DC" w14:paraId="17E93096" w14:textId="77777777" w:rsidTr="00AF0D4C">
        <w:trPr>
          <w:trHeight w:val="181"/>
          <w:ins w:id="9070"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D64C8" w14:textId="77777777" w:rsidR="009B0098" w:rsidRPr="003170DC" w:rsidRDefault="009B0098" w:rsidP="00AF0D4C">
            <w:pPr>
              <w:spacing w:after="0"/>
              <w:rPr>
                <w:ins w:id="9071" w:author="China Telecom" w:date="2020-11-20T19:25:00Z"/>
              </w:rPr>
            </w:pPr>
            <w:ins w:id="9072" w:author="China Telecom" w:date="2020-11-20T19:25:00Z">
              <w:r w:rsidRPr="003170DC">
                <w:rPr>
                  <w:rFonts w:eastAsia="Times New Roman"/>
                  <w:lang w:val="en-US"/>
                </w:rPr>
                <w:t>SSB</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2004EF5" w14:textId="77777777" w:rsidR="009B0098" w:rsidRPr="003170DC" w:rsidRDefault="009B0098" w:rsidP="00AF0D4C">
            <w:pPr>
              <w:spacing w:after="0"/>
              <w:jc w:val="center"/>
              <w:rPr>
                <w:ins w:id="9073" w:author="China Telecom" w:date="2020-11-20T19:25:00Z"/>
              </w:rPr>
            </w:pPr>
            <w:ins w:id="9074" w:author="China Telecom" w:date="2020-11-20T19:25:00Z">
              <w:r w:rsidRPr="003170DC">
                <w:rPr>
                  <w:rFonts w:eastAsia="Times New Roman"/>
                  <w:lang w:val="en-US"/>
                </w:rPr>
                <w:t>5</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0E1E20B" w14:textId="77777777" w:rsidR="009B0098" w:rsidRPr="003170DC" w:rsidRDefault="009B0098" w:rsidP="00AF0D4C">
            <w:pPr>
              <w:spacing w:after="0"/>
              <w:jc w:val="center"/>
              <w:rPr>
                <w:ins w:id="9075" w:author="China Telecom" w:date="2020-11-20T19:25:00Z"/>
                <w:noProof/>
              </w:rPr>
            </w:pPr>
            <w:ins w:id="9076" w:author="China Telecom" w:date="2020-11-20T19:25:00Z">
              <w:r w:rsidRPr="003170DC">
                <w:rPr>
                  <w:rFonts w:eastAsia="Times New Roman"/>
                  <w:lang w:val="en-US"/>
                </w:rPr>
                <w:t>156.88</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4A9C66B" w14:textId="77777777" w:rsidR="009B0098" w:rsidRPr="003170DC" w:rsidRDefault="009B0098" w:rsidP="00AF0D4C">
            <w:pPr>
              <w:spacing w:after="0"/>
              <w:jc w:val="center"/>
              <w:rPr>
                <w:ins w:id="9077" w:author="China Telecom" w:date="2020-11-20T19:25:00Z"/>
                <w:noProof/>
              </w:rPr>
            </w:pPr>
            <w:ins w:id="9078" w:author="China Telecom" w:date="2020-11-20T19:25:00Z">
              <w:r w:rsidRPr="003170DC">
                <w:rPr>
                  <w:rFonts w:eastAsia="Times New Roman"/>
                  <w:lang w:val="en-US"/>
                </w:rPr>
                <w:t>3.89</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02DCB9E" w14:textId="77777777" w:rsidR="009B0098" w:rsidRPr="003170DC" w:rsidRDefault="009B0098" w:rsidP="00AF0D4C">
            <w:pPr>
              <w:spacing w:after="0"/>
              <w:jc w:val="center"/>
              <w:rPr>
                <w:ins w:id="9079" w:author="China Telecom" w:date="2020-11-20T19:25:00Z"/>
                <w:noProof/>
              </w:rPr>
            </w:pPr>
            <w:ins w:id="9080" w:author="China Telecom" w:date="2020-11-20T19:25:00Z">
              <w:r w:rsidRPr="003170DC">
                <w:rPr>
                  <w:rFonts w:eastAsia="Times New Roman"/>
                  <w:lang w:val="en-US"/>
                </w:rPr>
                <w:t>13.18</w:t>
              </w:r>
            </w:ins>
          </w:p>
        </w:tc>
      </w:tr>
      <w:tr w:rsidR="009B0098" w:rsidRPr="003170DC" w14:paraId="2036F175" w14:textId="77777777" w:rsidTr="00AF0D4C">
        <w:trPr>
          <w:trHeight w:val="181"/>
          <w:ins w:id="9081"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9A934" w14:textId="77777777" w:rsidR="009B0098" w:rsidRPr="003170DC" w:rsidRDefault="009B0098" w:rsidP="00AF0D4C">
            <w:pPr>
              <w:spacing w:after="0"/>
              <w:rPr>
                <w:ins w:id="9082" w:author="China Telecom" w:date="2020-11-20T19:25:00Z"/>
              </w:rPr>
            </w:pPr>
            <w:ins w:id="9083" w:author="China Telecom" w:date="2020-11-20T19:25:00Z">
              <w:r w:rsidRPr="003170DC">
                <w:rPr>
                  <w:rFonts w:eastAsia="Times New Roman"/>
                  <w:lang w:val="en-US"/>
                </w:rPr>
                <w:t xml:space="preserve">PRACH </w:t>
              </w:r>
              <w:r>
                <w:rPr>
                  <w:rFonts w:eastAsia="Times New Roman"/>
                  <w:lang w:val="en-US"/>
                </w:rPr>
                <w:t xml:space="preserve">Format </w:t>
              </w:r>
              <w:r w:rsidRPr="003170DC">
                <w:rPr>
                  <w:rFonts w:eastAsia="Times New Roman"/>
                  <w:lang w:val="en-US"/>
                </w:rPr>
                <w:t>B4</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FDD315D" w14:textId="77777777" w:rsidR="009B0098" w:rsidRPr="003170DC" w:rsidRDefault="009B0098" w:rsidP="00AF0D4C">
            <w:pPr>
              <w:spacing w:after="0"/>
              <w:jc w:val="center"/>
              <w:rPr>
                <w:ins w:id="9084" w:author="China Telecom" w:date="2020-11-20T19:25:00Z"/>
              </w:rPr>
            </w:pPr>
            <w:ins w:id="9085" w:author="China Telecom" w:date="2020-11-20T19:25:00Z">
              <w:r w:rsidRPr="003170DC">
                <w:rPr>
                  <w:rFonts w:eastAsia="Times New Roman"/>
                  <w:lang w:val="en-US"/>
                </w:rPr>
                <w:t>5</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3BBB832" w14:textId="77777777" w:rsidR="009B0098" w:rsidRPr="003170DC" w:rsidRDefault="009B0098" w:rsidP="00AF0D4C">
            <w:pPr>
              <w:spacing w:after="0"/>
              <w:jc w:val="center"/>
              <w:rPr>
                <w:ins w:id="9086" w:author="China Telecom" w:date="2020-11-20T19:25:00Z"/>
              </w:rPr>
            </w:pPr>
            <w:ins w:id="9087" w:author="China Telecom" w:date="2020-11-20T19:25:00Z">
              <w:r w:rsidRPr="003170DC">
                <w:rPr>
                  <w:rFonts w:eastAsia="Times New Roman"/>
                  <w:lang w:val="en-US"/>
                </w:rPr>
                <w:t>136.13</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3960FF0" w14:textId="77777777" w:rsidR="009B0098" w:rsidRPr="003170DC" w:rsidRDefault="009B0098" w:rsidP="00AF0D4C">
            <w:pPr>
              <w:spacing w:after="0"/>
              <w:jc w:val="center"/>
              <w:rPr>
                <w:ins w:id="9088" w:author="China Telecom" w:date="2020-11-20T19:25:00Z"/>
              </w:rPr>
            </w:pPr>
            <w:ins w:id="9089" w:author="China Telecom" w:date="2020-11-20T19:25:00Z">
              <w:r w:rsidRPr="003170DC">
                <w:rPr>
                  <w:rFonts w:eastAsia="Times New Roman"/>
                  <w:lang w:val="en-US"/>
                </w:rPr>
                <w:t>0.88</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EEE1F63" w14:textId="77777777" w:rsidR="009B0098" w:rsidRPr="003170DC" w:rsidRDefault="009B0098" w:rsidP="00AF0D4C">
            <w:pPr>
              <w:spacing w:after="0"/>
              <w:jc w:val="center"/>
              <w:rPr>
                <w:ins w:id="9090" w:author="China Telecom" w:date="2020-11-20T19:25:00Z"/>
              </w:rPr>
            </w:pPr>
            <w:ins w:id="9091" w:author="China Telecom" w:date="2020-11-20T19:25:00Z">
              <w:r w:rsidRPr="003170DC">
                <w:rPr>
                  <w:rFonts w:eastAsia="Times New Roman"/>
                  <w:lang w:val="en-US"/>
                </w:rPr>
                <w:t>-7.57</w:t>
              </w:r>
            </w:ins>
          </w:p>
        </w:tc>
      </w:tr>
      <w:tr w:rsidR="009B0098" w:rsidRPr="003170DC" w14:paraId="1F5AAB87" w14:textId="77777777" w:rsidTr="00AF0D4C">
        <w:trPr>
          <w:trHeight w:val="181"/>
          <w:ins w:id="9092"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9DCD5" w14:textId="77777777" w:rsidR="009B0098" w:rsidRPr="003170DC" w:rsidRDefault="009B0098" w:rsidP="00AF0D4C">
            <w:pPr>
              <w:spacing w:after="0"/>
              <w:rPr>
                <w:ins w:id="9093" w:author="China Telecom" w:date="2020-11-20T19:25:00Z"/>
              </w:rPr>
            </w:pPr>
            <w:ins w:id="9094" w:author="China Telecom" w:date="2020-11-20T19:25:00Z">
              <w:r w:rsidRPr="003170DC">
                <w:rPr>
                  <w:rFonts w:eastAsia="Times New Roman"/>
                  <w:lang w:val="en-US"/>
                </w:rPr>
                <w:t xml:space="preserve">PRACH </w:t>
              </w:r>
              <w:r>
                <w:rPr>
                  <w:rFonts w:eastAsia="Times New Roman"/>
                  <w:lang w:val="en-US"/>
                </w:rPr>
                <w:t xml:space="preserve">Format </w:t>
              </w:r>
              <w:r w:rsidRPr="003170DC">
                <w:rPr>
                  <w:rFonts w:eastAsia="Times New Roman"/>
                  <w:lang w:val="en-US"/>
                </w:rPr>
                <w:t>C2</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9D496" w14:textId="77777777" w:rsidR="009B0098" w:rsidRPr="003170DC" w:rsidRDefault="009B0098" w:rsidP="00AF0D4C">
            <w:pPr>
              <w:spacing w:after="0"/>
              <w:jc w:val="center"/>
              <w:rPr>
                <w:ins w:id="9095" w:author="China Telecom" w:date="2020-11-20T19:25:00Z"/>
              </w:rPr>
            </w:pPr>
            <w:ins w:id="9096" w:author="China Telecom" w:date="2020-11-20T19:25:00Z">
              <w:r w:rsidRPr="003170DC">
                <w:rPr>
                  <w:rFonts w:eastAsia="Times New Roman"/>
                  <w:lang w:val="en-US"/>
                </w:rPr>
                <w:t>0</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D460C" w14:textId="77777777" w:rsidR="009B0098" w:rsidRPr="003170DC" w:rsidRDefault="009B0098" w:rsidP="00AF0D4C">
            <w:pPr>
              <w:spacing w:after="0"/>
              <w:jc w:val="center"/>
              <w:rPr>
                <w:ins w:id="9097" w:author="China Telecom" w:date="2020-11-20T19:25:00Z"/>
              </w:rPr>
            </w:pP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261C" w14:textId="77777777" w:rsidR="009B0098" w:rsidRPr="003170DC" w:rsidRDefault="009B0098" w:rsidP="00AF0D4C">
            <w:pPr>
              <w:spacing w:after="0"/>
              <w:jc w:val="center"/>
              <w:rPr>
                <w:ins w:id="9098" w:author="China Telecom" w:date="2020-11-20T19:25:00Z"/>
              </w:rPr>
            </w:pP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3BB71" w14:textId="77777777" w:rsidR="009B0098" w:rsidRPr="003170DC" w:rsidRDefault="009B0098" w:rsidP="00AF0D4C">
            <w:pPr>
              <w:spacing w:after="0"/>
              <w:jc w:val="center"/>
              <w:rPr>
                <w:ins w:id="9099" w:author="China Telecom" w:date="2020-11-20T19:25:00Z"/>
              </w:rPr>
            </w:pPr>
          </w:p>
        </w:tc>
      </w:tr>
      <w:tr w:rsidR="009B0098" w:rsidRPr="003170DC" w14:paraId="57E7101C" w14:textId="77777777" w:rsidTr="00AF0D4C">
        <w:trPr>
          <w:trHeight w:val="181"/>
          <w:ins w:id="9100"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32CD6" w14:textId="77777777" w:rsidR="009B0098" w:rsidRPr="003170DC" w:rsidRDefault="009B0098" w:rsidP="00AF0D4C">
            <w:pPr>
              <w:spacing w:after="0"/>
              <w:rPr>
                <w:ins w:id="9101" w:author="China Telecom" w:date="2020-11-20T19:25:00Z"/>
              </w:rPr>
            </w:pPr>
            <w:ins w:id="9102" w:author="China Telecom" w:date="2020-11-20T19:25:00Z">
              <w:r w:rsidRPr="003170DC">
                <w:rPr>
                  <w:rFonts w:eastAsia="Times New Roman"/>
                  <w:lang w:val="en-US"/>
                </w:rPr>
                <w:t>PDCCH of Msg2</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18C02EF" w14:textId="77777777" w:rsidR="009B0098" w:rsidRPr="003170DC" w:rsidRDefault="009B0098" w:rsidP="00AF0D4C">
            <w:pPr>
              <w:spacing w:after="0"/>
              <w:jc w:val="center"/>
              <w:rPr>
                <w:ins w:id="9103" w:author="China Telecom" w:date="2020-11-20T19:25:00Z"/>
              </w:rPr>
            </w:pPr>
            <w:ins w:id="9104" w:author="China Telecom" w:date="2020-11-20T19:25:00Z">
              <w:r w:rsidRPr="003170DC">
                <w:rPr>
                  <w:rFonts w:eastAsia="Times New Roman"/>
                  <w:lang w:val="en-US"/>
                </w:rPr>
                <w:t>4</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3594198" w14:textId="77777777" w:rsidR="009B0098" w:rsidRPr="003170DC" w:rsidRDefault="009B0098" w:rsidP="00AF0D4C">
            <w:pPr>
              <w:spacing w:after="0"/>
              <w:jc w:val="center"/>
              <w:rPr>
                <w:ins w:id="9105" w:author="China Telecom" w:date="2020-11-20T19:25:00Z"/>
              </w:rPr>
            </w:pPr>
            <w:ins w:id="9106" w:author="China Telecom" w:date="2020-11-20T19:25:00Z">
              <w:r w:rsidRPr="003170DC">
                <w:rPr>
                  <w:rFonts w:eastAsia="Times New Roman"/>
                  <w:lang w:val="en-US"/>
                </w:rPr>
                <w:t>150.69</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2365BF5" w14:textId="77777777" w:rsidR="009B0098" w:rsidRPr="003170DC" w:rsidRDefault="009B0098" w:rsidP="00AF0D4C">
            <w:pPr>
              <w:spacing w:after="0"/>
              <w:jc w:val="center"/>
              <w:rPr>
                <w:ins w:id="9107" w:author="China Telecom" w:date="2020-11-20T19:25:00Z"/>
              </w:rPr>
            </w:pPr>
            <w:ins w:id="9108" w:author="China Telecom" w:date="2020-11-20T19:25:00Z">
              <w:r w:rsidRPr="003170DC">
                <w:rPr>
                  <w:rFonts w:eastAsia="Times New Roman"/>
                  <w:lang w:val="en-US"/>
                </w:rPr>
                <w:t>0.59</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A728F0F" w14:textId="77777777" w:rsidR="009B0098" w:rsidRPr="003170DC" w:rsidRDefault="009B0098" w:rsidP="00AF0D4C">
            <w:pPr>
              <w:spacing w:after="0"/>
              <w:jc w:val="center"/>
              <w:rPr>
                <w:ins w:id="9109" w:author="China Telecom" w:date="2020-11-20T19:25:00Z"/>
              </w:rPr>
            </w:pPr>
            <w:ins w:id="9110" w:author="China Telecom" w:date="2020-11-20T19:25:00Z">
              <w:r w:rsidRPr="003170DC">
                <w:rPr>
                  <w:rFonts w:eastAsia="Times New Roman"/>
                  <w:lang w:val="en-US"/>
                </w:rPr>
                <w:t>6.99</w:t>
              </w:r>
            </w:ins>
          </w:p>
        </w:tc>
      </w:tr>
      <w:tr w:rsidR="009B0098" w:rsidRPr="003170DC" w14:paraId="5AF3A359" w14:textId="77777777" w:rsidTr="00AF0D4C">
        <w:trPr>
          <w:trHeight w:val="181"/>
          <w:ins w:id="9111"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1DDF5" w14:textId="77777777" w:rsidR="009B0098" w:rsidRPr="003170DC" w:rsidRDefault="009B0098" w:rsidP="00AF0D4C">
            <w:pPr>
              <w:spacing w:after="0"/>
              <w:rPr>
                <w:ins w:id="9112" w:author="China Telecom" w:date="2020-11-20T19:25:00Z"/>
              </w:rPr>
            </w:pPr>
            <w:ins w:id="9113" w:author="China Telecom" w:date="2020-11-20T19:25:00Z">
              <w:r w:rsidRPr="003170DC">
                <w:rPr>
                  <w:rFonts w:eastAsia="Times New Roman"/>
                  <w:lang w:val="en-US"/>
                </w:rPr>
                <w:t>PDSCH of Msg2</w:t>
              </w:r>
              <w:r>
                <w:rPr>
                  <w:rFonts w:eastAsia="Times New Roman"/>
                  <w:lang w:val="en-US"/>
                </w:rPr>
                <w:t xml:space="preserve"> DDDSU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CED67" w14:textId="77777777" w:rsidR="009B0098" w:rsidRPr="003170DC" w:rsidRDefault="009B0098" w:rsidP="00AF0D4C">
            <w:pPr>
              <w:spacing w:after="0"/>
              <w:jc w:val="center"/>
              <w:rPr>
                <w:ins w:id="9114" w:author="China Telecom" w:date="2020-11-20T19:25:00Z"/>
              </w:rPr>
            </w:pPr>
            <w:ins w:id="9115" w:author="China Telecom" w:date="2020-11-20T19:25:00Z">
              <w:r w:rsidRPr="003170DC">
                <w:rPr>
                  <w:rFonts w:eastAsia="Times New Roman"/>
                  <w:lang w:val="en-US"/>
                </w:rPr>
                <w:t>2</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C4363" w14:textId="77777777" w:rsidR="009B0098" w:rsidRPr="003170DC" w:rsidRDefault="009B0098" w:rsidP="00AF0D4C">
            <w:pPr>
              <w:spacing w:after="0"/>
              <w:jc w:val="center"/>
              <w:rPr>
                <w:ins w:id="9116" w:author="China Telecom" w:date="2020-11-20T19:25:00Z"/>
              </w:rPr>
            </w:pPr>
            <w:ins w:id="9117" w:author="China Telecom" w:date="2020-11-20T19:25:00Z">
              <w:r w:rsidRPr="003170DC">
                <w:rPr>
                  <w:rFonts w:eastAsia="Times New Roman"/>
                  <w:lang w:val="en-US"/>
                </w:rPr>
                <w:t>150.70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204EE" w14:textId="77777777" w:rsidR="009B0098" w:rsidRPr="003170DC" w:rsidRDefault="009B0098" w:rsidP="00AF0D4C">
            <w:pPr>
              <w:spacing w:after="0"/>
              <w:jc w:val="center"/>
              <w:rPr>
                <w:ins w:id="9118" w:author="China Telecom" w:date="2020-11-20T19:25:00Z"/>
              </w:rPr>
            </w:pPr>
            <w:ins w:id="9119" w:author="China Telecom" w:date="2020-11-20T19:25:00Z">
              <w:r w:rsidRPr="003170DC">
                <w:rPr>
                  <w:rFonts w:eastAsia="Times New Roman"/>
                  <w:lang w:val="en-US"/>
                </w:rPr>
                <w:t>0.77</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401BD" w14:textId="77777777" w:rsidR="009B0098" w:rsidRPr="003170DC" w:rsidRDefault="009B0098" w:rsidP="00AF0D4C">
            <w:pPr>
              <w:spacing w:after="0"/>
              <w:jc w:val="center"/>
              <w:rPr>
                <w:ins w:id="9120" w:author="China Telecom" w:date="2020-11-20T19:25:00Z"/>
              </w:rPr>
            </w:pPr>
            <w:ins w:id="9121" w:author="China Telecom" w:date="2020-11-20T19:25:00Z">
              <w:r w:rsidRPr="003170DC">
                <w:rPr>
                  <w:rFonts w:eastAsia="Times New Roman"/>
                  <w:lang w:val="en-US"/>
                </w:rPr>
                <w:t>7.00</w:t>
              </w:r>
            </w:ins>
          </w:p>
        </w:tc>
      </w:tr>
      <w:tr w:rsidR="009B0098" w:rsidRPr="003170DC" w14:paraId="3BCA6B09" w14:textId="77777777" w:rsidTr="00AF0D4C">
        <w:trPr>
          <w:trHeight w:val="181"/>
          <w:ins w:id="9122"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E788E" w14:textId="77777777" w:rsidR="009B0098" w:rsidRPr="003170DC" w:rsidRDefault="009B0098" w:rsidP="00AF0D4C">
            <w:pPr>
              <w:spacing w:after="0"/>
              <w:rPr>
                <w:ins w:id="9123" w:author="China Telecom" w:date="2020-11-20T19:25:00Z"/>
                <w:rFonts w:eastAsia="Times New Roman"/>
                <w:lang w:val="en-US"/>
              </w:rPr>
            </w:pPr>
            <w:ins w:id="9124" w:author="China Telecom" w:date="2020-11-20T19:25:00Z">
              <w:r w:rsidRPr="003170DC">
                <w:rPr>
                  <w:rFonts w:eastAsia="Times New Roman"/>
                  <w:lang w:val="en-US"/>
                </w:rPr>
                <w:t>PDSCH of Msg2 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3B6A7" w14:textId="77777777" w:rsidR="009B0098" w:rsidRPr="003170DC" w:rsidRDefault="009B0098" w:rsidP="00AF0D4C">
            <w:pPr>
              <w:spacing w:after="0"/>
              <w:jc w:val="center"/>
              <w:rPr>
                <w:ins w:id="9125" w:author="China Telecom" w:date="2020-11-20T19:25:00Z"/>
                <w:rFonts w:eastAsia="Times New Roman"/>
                <w:lang w:val="en-US"/>
              </w:rPr>
            </w:pPr>
            <w:ins w:id="9126" w:author="China Telecom" w:date="2020-11-20T19:25:00Z">
              <w:r w:rsidRPr="003170DC">
                <w:rPr>
                  <w:rFonts w:eastAsia="Times New Roman"/>
                  <w:lang w:val="en-US"/>
                </w:rPr>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3010E" w14:textId="77777777" w:rsidR="009B0098" w:rsidRPr="003170DC" w:rsidRDefault="009B0098" w:rsidP="00AF0D4C">
            <w:pPr>
              <w:spacing w:after="0"/>
              <w:jc w:val="center"/>
              <w:rPr>
                <w:ins w:id="9127" w:author="China Telecom" w:date="2020-11-20T19:25:00Z"/>
                <w:rFonts w:eastAsia="Times New Roman"/>
                <w:lang w:val="en-US"/>
              </w:rPr>
            </w:pPr>
            <w:ins w:id="9128" w:author="China Telecom" w:date="2020-11-20T19:25:00Z">
              <w:r w:rsidRPr="003170DC">
                <w:rPr>
                  <w:rFonts w:eastAsia="Times New Roman"/>
                  <w:lang w:val="en-US"/>
                </w:rPr>
                <w:t>149.93</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C4E80" w14:textId="77777777" w:rsidR="009B0098" w:rsidRPr="003170DC" w:rsidRDefault="009B0098" w:rsidP="00AF0D4C">
            <w:pPr>
              <w:spacing w:after="0"/>
              <w:jc w:val="center"/>
              <w:rPr>
                <w:ins w:id="9129" w:author="China Telecom" w:date="2020-11-20T19:25:00Z"/>
                <w:rFonts w:eastAsia="Times New Roman"/>
                <w:lang w:val="en-US"/>
              </w:rPr>
            </w:pPr>
            <w:ins w:id="9130" w:author="China Telecom" w:date="2020-11-20T19:25:00Z">
              <w:r w:rsidRPr="003170DC">
                <w:rPr>
                  <w:rFonts w:eastAsia="Times New Roman"/>
                  <w:lang w:val="en-US"/>
                </w:rPr>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C6B39" w14:textId="77777777" w:rsidR="009B0098" w:rsidRPr="003170DC" w:rsidRDefault="009B0098" w:rsidP="00AF0D4C">
            <w:pPr>
              <w:spacing w:after="0"/>
              <w:jc w:val="center"/>
              <w:rPr>
                <w:ins w:id="9131" w:author="China Telecom" w:date="2020-11-20T19:25:00Z"/>
                <w:rFonts w:eastAsia="Times New Roman"/>
                <w:lang w:val="en-US"/>
              </w:rPr>
            </w:pPr>
            <w:ins w:id="9132" w:author="China Telecom" w:date="2020-11-20T19:25:00Z">
              <w:r w:rsidRPr="003170DC">
                <w:rPr>
                  <w:rFonts w:eastAsia="Times New Roman"/>
                  <w:lang w:val="en-US"/>
                </w:rPr>
                <w:t>6.23</w:t>
              </w:r>
            </w:ins>
          </w:p>
        </w:tc>
      </w:tr>
      <w:tr w:rsidR="009B0098" w:rsidRPr="003170DC" w14:paraId="71B57820" w14:textId="77777777" w:rsidTr="00AF0D4C">
        <w:trPr>
          <w:trHeight w:val="181"/>
          <w:ins w:id="9133"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8FF86" w14:textId="77777777" w:rsidR="009B0098" w:rsidRPr="003170DC" w:rsidRDefault="009B0098" w:rsidP="00AF0D4C">
            <w:pPr>
              <w:spacing w:after="0"/>
              <w:rPr>
                <w:ins w:id="9134" w:author="China Telecom" w:date="2020-11-20T19:25:00Z"/>
              </w:rPr>
            </w:pPr>
            <w:ins w:id="9135" w:author="China Telecom" w:date="2020-11-20T19:25:00Z">
              <w:r w:rsidRPr="003170DC">
                <w:rPr>
                  <w:rFonts w:eastAsia="Times New Roman"/>
                  <w:lang w:val="en-US"/>
                </w:rPr>
                <w:t>PUSCH of Msg3</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FEFADEB" w14:textId="77777777" w:rsidR="009B0098" w:rsidRPr="003170DC" w:rsidRDefault="009B0098" w:rsidP="00AF0D4C">
            <w:pPr>
              <w:spacing w:after="0"/>
              <w:jc w:val="center"/>
              <w:rPr>
                <w:ins w:id="9136" w:author="China Telecom" w:date="2020-11-20T19:25:00Z"/>
              </w:rPr>
            </w:pPr>
            <w:ins w:id="9137" w:author="China Telecom" w:date="2020-11-20T19:25:00Z">
              <w:r w:rsidRPr="003170DC">
                <w:rPr>
                  <w:rFonts w:eastAsia="Times New Roman"/>
                  <w:lang w:val="en-US"/>
                </w:rPr>
                <w:t>6</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68EFDBF9" w14:textId="77777777" w:rsidR="009B0098" w:rsidRPr="003170DC" w:rsidRDefault="009B0098" w:rsidP="00AF0D4C">
            <w:pPr>
              <w:spacing w:after="0"/>
              <w:jc w:val="center"/>
              <w:rPr>
                <w:ins w:id="9138" w:author="China Telecom" w:date="2020-11-20T19:25:00Z"/>
              </w:rPr>
            </w:pPr>
            <w:ins w:id="9139" w:author="China Telecom" w:date="2020-11-20T19:25:00Z">
              <w:r w:rsidRPr="003170DC">
                <w:rPr>
                  <w:rFonts w:eastAsia="Times New Roman"/>
                  <w:lang w:val="en-US"/>
                </w:rPr>
                <w:t>137.28</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4D6C3DC" w14:textId="77777777" w:rsidR="009B0098" w:rsidRPr="003170DC" w:rsidRDefault="009B0098" w:rsidP="00AF0D4C">
            <w:pPr>
              <w:spacing w:after="0"/>
              <w:jc w:val="center"/>
              <w:rPr>
                <w:ins w:id="9140" w:author="China Telecom" w:date="2020-11-20T19:25:00Z"/>
              </w:rPr>
            </w:pPr>
            <w:ins w:id="9141" w:author="China Telecom" w:date="2020-11-20T19:25:00Z">
              <w:r w:rsidRPr="003170DC">
                <w:rPr>
                  <w:rFonts w:eastAsia="Times New Roman"/>
                  <w:lang w:val="en-US"/>
                </w:rPr>
                <w:t>2.94</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E24B80C" w14:textId="77777777" w:rsidR="009B0098" w:rsidRPr="003170DC" w:rsidRDefault="009B0098" w:rsidP="00AF0D4C">
            <w:pPr>
              <w:spacing w:after="0"/>
              <w:jc w:val="center"/>
              <w:rPr>
                <w:ins w:id="9142" w:author="China Telecom" w:date="2020-11-20T19:25:00Z"/>
              </w:rPr>
            </w:pPr>
            <w:ins w:id="9143" w:author="China Telecom" w:date="2020-11-20T19:25:00Z">
              <w:r w:rsidRPr="003170DC">
                <w:rPr>
                  <w:rFonts w:eastAsia="Times New Roman"/>
                  <w:lang w:val="en-US"/>
                </w:rPr>
                <w:t>-6.42</w:t>
              </w:r>
            </w:ins>
          </w:p>
        </w:tc>
      </w:tr>
      <w:tr w:rsidR="009B0098" w:rsidRPr="003170DC" w14:paraId="06A4D63D" w14:textId="77777777" w:rsidTr="00AF0D4C">
        <w:trPr>
          <w:trHeight w:val="181"/>
          <w:ins w:id="9144"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E66AC" w14:textId="77777777" w:rsidR="009B0098" w:rsidRPr="003170DC" w:rsidRDefault="009B0098" w:rsidP="00AF0D4C">
            <w:pPr>
              <w:spacing w:after="0"/>
              <w:rPr>
                <w:ins w:id="9145" w:author="China Telecom" w:date="2020-11-20T19:25:00Z"/>
              </w:rPr>
            </w:pPr>
            <w:ins w:id="9146" w:author="China Telecom" w:date="2020-11-20T19:25:00Z">
              <w:r w:rsidRPr="003170DC">
                <w:rPr>
                  <w:rFonts w:eastAsia="Times New Roman"/>
                  <w:lang w:val="en-US"/>
                </w:rPr>
                <w:t>PDSCH of Msg4</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E45C8D9" w14:textId="77777777" w:rsidR="009B0098" w:rsidRPr="003170DC" w:rsidRDefault="009B0098" w:rsidP="00AF0D4C">
            <w:pPr>
              <w:spacing w:after="0"/>
              <w:jc w:val="center"/>
              <w:rPr>
                <w:ins w:id="9147" w:author="China Telecom" w:date="2020-11-20T19:25:00Z"/>
              </w:rPr>
            </w:pPr>
            <w:ins w:id="9148" w:author="China Telecom" w:date="2020-11-20T19:25:00Z">
              <w:r w:rsidRPr="003170DC">
                <w:rPr>
                  <w:rFonts w:eastAsia="Times New Roman"/>
                  <w:lang w:val="en-US"/>
                </w:rPr>
                <w:t>4</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6370A0B" w14:textId="77777777" w:rsidR="009B0098" w:rsidRPr="003170DC" w:rsidRDefault="009B0098" w:rsidP="00AF0D4C">
            <w:pPr>
              <w:spacing w:after="0"/>
              <w:jc w:val="center"/>
              <w:rPr>
                <w:ins w:id="9149" w:author="China Telecom" w:date="2020-11-20T19:25:00Z"/>
              </w:rPr>
            </w:pPr>
            <w:ins w:id="9150" w:author="China Telecom" w:date="2020-11-20T19:25:00Z">
              <w:r w:rsidRPr="003170DC">
                <w:rPr>
                  <w:rFonts w:eastAsia="Times New Roman"/>
                  <w:lang w:val="en-US"/>
                </w:rPr>
                <w:t>146.87</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8892055" w14:textId="77777777" w:rsidR="009B0098" w:rsidRPr="003170DC" w:rsidRDefault="009B0098" w:rsidP="00AF0D4C">
            <w:pPr>
              <w:spacing w:after="0"/>
              <w:jc w:val="center"/>
              <w:rPr>
                <w:ins w:id="9151" w:author="China Telecom" w:date="2020-11-20T19:25:00Z"/>
              </w:rPr>
            </w:pPr>
            <w:ins w:id="9152" w:author="China Telecom" w:date="2020-11-20T19:25:00Z">
              <w:r w:rsidRPr="003170DC">
                <w:rPr>
                  <w:rFonts w:eastAsia="Times New Roman"/>
                  <w:lang w:val="en-US"/>
                </w:rPr>
                <w:t>1.33</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FAA6300" w14:textId="77777777" w:rsidR="009B0098" w:rsidRPr="003170DC" w:rsidRDefault="009B0098" w:rsidP="00AF0D4C">
            <w:pPr>
              <w:spacing w:after="0"/>
              <w:jc w:val="center"/>
              <w:rPr>
                <w:ins w:id="9153" w:author="China Telecom" w:date="2020-11-20T19:25:00Z"/>
              </w:rPr>
            </w:pPr>
            <w:ins w:id="9154" w:author="China Telecom" w:date="2020-11-20T19:25:00Z">
              <w:r w:rsidRPr="003170DC">
                <w:rPr>
                  <w:rFonts w:eastAsia="Times New Roman"/>
                  <w:lang w:val="en-US"/>
                </w:rPr>
                <w:t>3.17</w:t>
              </w:r>
            </w:ins>
          </w:p>
        </w:tc>
      </w:tr>
      <w:tr w:rsidR="009B0098" w:rsidRPr="003170DC" w14:paraId="306F7891" w14:textId="77777777" w:rsidTr="00AF0D4C">
        <w:trPr>
          <w:trHeight w:val="181"/>
          <w:ins w:id="9155"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B9076" w14:textId="77777777" w:rsidR="009B0098" w:rsidRPr="003170DC" w:rsidRDefault="009B0098" w:rsidP="00AF0D4C">
            <w:pPr>
              <w:spacing w:after="0"/>
              <w:rPr>
                <w:ins w:id="9156" w:author="China Telecom" w:date="2020-11-20T19:25:00Z"/>
              </w:rPr>
            </w:pPr>
            <w:ins w:id="9157" w:author="China Telecom" w:date="2020-11-20T19:25:00Z">
              <w:r w:rsidRPr="003170DC">
                <w:rPr>
                  <w:rFonts w:eastAsia="Times New Roman"/>
                  <w:lang w:val="en-US"/>
                </w:rPr>
                <w:t>PUCCH with HARQ-ACK for Msg4</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208CF" w14:textId="77777777" w:rsidR="009B0098" w:rsidRPr="003170DC" w:rsidRDefault="009B0098" w:rsidP="00AF0D4C">
            <w:pPr>
              <w:spacing w:after="0"/>
              <w:jc w:val="center"/>
              <w:rPr>
                <w:ins w:id="9158" w:author="China Telecom" w:date="2020-11-20T19:25:00Z"/>
              </w:rPr>
            </w:pPr>
            <w:ins w:id="9159" w:author="China Telecom" w:date="2020-11-20T19:25:00Z">
              <w:r w:rsidRPr="003170DC">
                <w:rPr>
                  <w:rFonts w:eastAsia="Times New Roman"/>
                  <w:lang w:val="en-US"/>
                </w:rPr>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8D679" w14:textId="77777777" w:rsidR="009B0098" w:rsidRPr="003170DC" w:rsidRDefault="009B0098" w:rsidP="00AF0D4C">
            <w:pPr>
              <w:spacing w:after="0"/>
              <w:jc w:val="center"/>
              <w:rPr>
                <w:ins w:id="9160" w:author="China Telecom" w:date="2020-11-20T19:25:00Z"/>
              </w:rPr>
            </w:pPr>
            <w:ins w:id="9161" w:author="China Telecom" w:date="2020-11-20T19:25:00Z">
              <w:r w:rsidRPr="003170DC">
                <w:rPr>
                  <w:rFonts w:eastAsia="Times New Roman"/>
                  <w:lang w:val="en-US"/>
                </w:rPr>
                <w:t>142.46</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8C1A9" w14:textId="77777777" w:rsidR="009B0098" w:rsidRPr="003170DC" w:rsidRDefault="009B0098" w:rsidP="00AF0D4C">
            <w:pPr>
              <w:spacing w:after="0"/>
              <w:jc w:val="center"/>
              <w:rPr>
                <w:ins w:id="9162" w:author="China Telecom" w:date="2020-11-20T19:25:00Z"/>
              </w:rPr>
            </w:pPr>
            <w:ins w:id="9163" w:author="China Telecom" w:date="2020-11-20T19:25:00Z">
              <w:r w:rsidRPr="003170DC">
                <w:rPr>
                  <w:rFonts w:eastAsia="Times New Roman"/>
                  <w:lang w:val="en-US"/>
                </w:rPr>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A6B33" w14:textId="77777777" w:rsidR="009B0098" w:rsidRPr="003170DC" w:rsidRDefault="009B0098" w:rsidP="00AF0D4C">
            <w:pPr>
              <w:spacing w:after="0"/>
              <w:jc w:val="center"/>
              <w:rPr>
                <w:ins w:id="9164" w:author="China Telecom" w:date="2020-11-20T19:25:00Z"/>
              </w:rPr>
            </w:pPr>
            <w:ins w:id="9165" w:author="China Telecom" w:date="2020-11-20T19:25:00Z">
              <w:r w:rsidRPr="003170DC">
                <w:rPr>
                  <w:rFonts w:eastAsia="Times New Roman"/>
                  <w:lang w:val="en-US"/>
                </w:rPr>
                <w:t>-1.24</w:t>
              </w:r>
            </w:ins>
          </w:p>
        </w:tc>
      </w:tr>
      <w:tr w:rsidR="009B0098" w:rsidRPr="003170DC" w14:paraId="41186862" w14:textId="77777777" w:rsidTr="00AF0D4C">
        <w:trPr>
          <w:trHeight w:val="181"/>
          <w:ins w:id="9166"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121E0" w14:textId="77777777" w:rsidR="009B0098" w:rsidRPr="003170DC" w:rsidRDefault="009B0098" w:rsidP="00AF0D4C">
            <w:pPr>
              <w:spacing w:after="0"/>
              <w:rPr>
                <w:ins w:id="9167" w:author="China Telecom" w:date="2020-11-20T19:25:00Z"/>
                <w:rFonts w:eastAsia="Times New Roman"/>
                <w:lang w:val="en-US"/>
              </w:rPr>
            </w:pPr>
            <w:ins w:id="9168" w:author="China Telecom" w:date="2020-11-20T19:25:00Z">
              <w:r w:rsidRPr="003170DC">
                <w:rPr>
                  <w:rFonts w:eastAsia="Times New Roman"/>
                  <w:lang w:val="en-US"/>
                </w:rPr>
                <w:t>PDCCH</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22D67FD" w14:textId="77777777" w:rsidR="009B0098" w:rsidRPr="003170DC" w:rsidRDefault="009B0098" w:rsidP="00AF0D4C">
            <w:pPr>
              <w:spacing w:after="0"/>
              <w:jc w:val="center"/>
              <w:rPr>
                <w:ins w:id="9169" w:author="China Telecom" w:date="2020-11-20T19:25:00Z"/>
                <w:rFonts w:eastAsia="Times New Roman"/>
                <w:lang w:val="en-US"/>
              </w:rPr>
            </w:pPr>
            <w:ins w:id="9170" w:author="China Telecom" w:date="2020-11-20T19:25:00Z">
              <w:r w:rsidRPr="003170DC">
                <w:rPr>
                  <w:rFonts w:eastAsia="Times New Roman"/>
                  <w:lang w:val="en-US"/>
                </w:rPr>
                <w:t>9</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52FB380A" w14:textId="77777777" w:rsidR="009B0098" w:rsidRPr="003170DC" w:rsidRDefault="009B0098" w:rsidP="00AF0D4C">
            <w:pPr>
              <w:spacing w:after="0"/>
              <w:jc w:val="center"/>
              <w:rPr>
                <w:ins w:id="9171" w:author="China Telecom" w:date="2020-11-20T19:25:00Z"/>
                <w:rFonts w:eastAsia="Times New Roman"/>
                <w:lang w:val="en-US"/>
              </w:rPr>
            </w:pPr>
            <w:ins w:id="9172" w:author="China Telecom" w:date="2020-11-20T19:25:00Z">
              <w:r w:rsidRPr="003170DC">
                <w:rPr>
                  <w:rFonts w:eastAsia="Times New Roman"/>
                  <w:lang w:val="en-US"/>
                </w:rPr>
                <w:t>159.40</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AA1BD77" w14:textId="77777777" w:rsidR="009B0098" w:rsidRPr="003170DC" w:rsidRDefault="009B0098" w:rsidP="00AF0D4C">
            <w:pPr>
              <w:spacing w:after="0"/>
              <w:jc w:val="center"/>
              <w:rPr>
                <w:ins w:id="9173" w:author="China Telecom" w:date="2020-11-20T19:25:00Z"/>
                <w:rFonts w:eastAsia="Times New Roman"/>
                <w:lang w:val="en-US"/>
              </w:rPr>
            </w:pPr>
            <w:ins w:id="9174" w:author="China Telecom" w:date="2020-11-20T19:25:00Z">
              <w:r w:rsidRPr="003170DC">
                <w:rPr>
                  <w:rFonts w:eastAsia="Times New Roman"/>
                  <w:lang w:val="en-US"/>
                </w:rPr>
                <w:t>4.01</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EE2BEF" w14:textId="77777777" w:rsidR="009B0098" w:rsidRPr="003170DC" w:rsidRDefault="009B0098" w:rsidP="00AF0D4C">
            <w:pPr>
              <w:spacing w:after="0"/>
              <w:jc w:val="center"/>
              <w:rPr>
                <w:ins w:id="9175" w:author="China Telecom" w:date="2020-11-20T19:25:00Z"/>
                <w:rFonts w:eastAsia="Times New Roman"/>
                <w:lang w:val="en-US"/>
              </w:rPr>
            </w:pPr>
            <w:ins w:id="9176" w:author="China Telecom" w:date="2020-11-20T19:25:00Z">
              <w:r w:rsidRPr="003170DC">
                <w:rPr>
                  <w:rFonts w:eastAsia="Times New Roman"/>
                  <w:lang w:val="en-US"/>
                </w:rPr>
                <w:t>15.70</w:t>
              </w:r>
            </w:ins>
          </w:p>
        </w:tc>
      </w:tr>
      <w:tr w:rsidR="009B0098" w:rsidRPr="003170DC" w14:paraId="68061BD2" w14:textId="77777777" w:rsidTr="00AF0D4C">
        <w:trPr>
          <w:trHeight w:val="181"/>
          <w:ins w:id="9177"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95B7B" w14:textId="77777777" w:rsidR="009B0098" w:rsidRPr="003170DC" w:rsidRDefault="009B0098" w:rsidP="00AF0D4C">
            <w:pPr>
              <w:spacing w:after="0"/>
              <w:rPr>
                <w:ins w:id="9178" w:author="China Telecom" w:date="2020-11-20T19:25:00Z"/>
              </w:rPr>
            </w:pPr>
            <w:ins w:id="9179" w:author="China Telecom" w:date="2020-11-20T19:25:00Z">
              <w:r w:rsidRPr="003170DC">
                <w:rPr>
                  <w:rFonts w:eastAsia="Times New Roman"/>
                  <w:lang w:val="en-US"/>
                </w:rPr>
                <w:t>PDSCH eMBB DDDSU</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4E75C65" w14:textId="77777777" w:rsidR="009B0098" w:rsidRPr="003170DC" w:rsidRDefault="009B0098" w:rsidP="00AF0D4C">
            <w:pPr>
              <w:spacing w:after="0"/>
              <w:jc w:val="center"/>
              <w:rPr>
                <w:ins w:id="9180" w:author="China Telecom" w:date="2020-11-20T19:25:00Z"/>
              </w:rPr>
            </w:pPr>
            <w:ins w:id="9181" w:author="China Telecom" w:date="2020-11-20T19:25:00Z">
              <w:r w:rsidRPr="003170DC">
                <w:rPr>
                  <w:rFonts w:eastAsia="Times New Roman"/>
                  <w:lang w:val="en-US"/>
                </w:rPr>
                <w:t>9</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AD058F1" w14:textId="77777777" w:rsidR="009B0098" w:rsidRPr="003170DC" w:rsidRDefault="009B0098" w:rsidP="00AF0D4C">
            <w:pPr>
              <w:spacing w:after="0"/>
              <w:jc w:val="center"/>
              <w:rPr>
                <w:ins w:id="9182" w:author="China Telecom" w:date="2020-11-20T19:25:00Z"/>
              </w:rPr>
            </w:pPr>
            <w:ins w:id="9183" w:author="China Telecom" w:date="2020-11-20T19:25:00Z">
              <w:r w:rsidRPr="003170DC">
                <w:rPr>
                  <w:rFonts w:eastAsia="Times New Roman"/>
                  <w:lang w:val="en-US"/>
                </w:rPr>
                <w:t>153.17</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5F115FB" w14:textId="77777777" w:rsidR="009B0098" w:rsidRPr="003170DC" w:rsidRDefault="009B0098" w:rsidP="00AF0D4C">
            <w:pPr>
              <w:spacing w:after="0"/>
              <w:jc w:val="center"/>
              <w:rPr>
                <w:ins w:id="9184" w:author="China Telecom" w:date="2020-11-20T19:25:00Z"/>
              </w:rPr>
            </w:pPr>
            <w:ins w:id="9185" w:author="China Telecom" w:date="2020-11-20T19:25:00Z">
              <w:r w:rsidRPr="003170DC">
                <w:rPr>
                  <w:rFonts w:eastAsia="Times New Roman"/>
                  <w:lang w:val="en-US"/>
                </w:rPr>
                <w:t>5.36</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CE4FE8C" w14:textId="77777777" w:rsidR="009B0098" w:rsidRPr="003170DC" w:rsidRDefault="009B0098" w:rsidP="00AF0D4C">
            <w:pPr>
              <w:spacing w:after="0"/>
              <w:jc w:val="center"/>
              <w:rPr>
                <w:ins w:id="9186" w:author="China Telecom" w:date="2020-11-20T19:25:00Z"/>
              </w:rPr>
            </w:pPr>
            <w:ins w:id="9187" w:author="China Telecom" w:date="2020-11-20T19:25:00Z">
              <w:r w:rsidRPr="003170DC">
                <w:rPr>
                  <w:rFonts w:eastAsia="Times New Roman"/>
                  <w:lang w:val="en-US"/>
                </w:rPr>
                <w:t>9.47</w:t>
              </w:r>
            </w:ins>
          </w:p>
        </w:tc>
      </w:tr>
      <w:tr w:rsidR="009B0098" w:rsidRPr="003170DC" w14:paraId="0353560C" w14:textId="77777777" w:rsidTr="00AF0D4C">
        <w:trPr>
          <w:trHeight w:val="181"/>
          <w:ins w:id="9188"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634C2" w14:textId="77777777" w:rsidR="009B0098" w:rsidRPr="003170DC" w:rsidRDefault="009B0098" w:rsidP="00AF0D4C">
            <w:pPr>
              <w:spacing w:after="0"/>
              <w:rPr>
                <w:ins w:id="9189" w:author="China Telecom" w:date="2020-11-20T19:25:00Z"/>
              </w:rPr>
            </w:pPr>
            <w:ins w:id="9190" w:author="China Telecom" w:date="2020-11-20T19:25:00Z">
              <w:r w:rsidRPr="003170DC">
                <w:rPr>
                  <w:rFonts w:eastAsia="Times New Roman"/>
                  <w:lang w:val="en-US"/>
                </w:rPr>
                <w:t>PDSCH eMBB DDSU</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502DEC6" w14:textId="77777777" w:rsidR="009B0098" w:rsidRPr="003170DC" w:rsidRDefault="009B0098" w:rsidP="00AF0D4C">
            <w:pPr>
              <w:spacing w:after="0"/>
              <w:jc w:val="center"/>
              <w:rPr>
                <w:ins w:id="9191" w:author="China Telecom" w:date="2020-11-20T19:25:00Z"/>
              </w:rPr>
            </w:pPr>
            <w:ins w:id="9192" w:author="China Telecom" w:date="2020-11-20T19:25:00Z">
              <w:r w:rsidRPr="003170DC">
                <w:rPr>
                  <w:rFonts w:eastAsia="Times New Roman"/>
                  <w:lang w:val="en-US"/>
                </w:rPr>
                <w:t>3</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A294C23" w14:textId="77777777" w:rsidR="009B0098" w:rsidRPr="003170DC" w:rsidRDefault="009B0098" w:rsidP="00AF0D4C">
            <w:pPr>
              <w:spacing w:after="0"/>
              <w:jc w:val="center"/>
              <w:rPr>
                <w:ins w:id="9193" w:author="China Telecom" w:date="2020-11-20T19:25:00Z"/>
                <w:noProof/>
              </w:rPr>
            </w:pPr>
            <w:ins w:id="9194" w:author="China Telecom" w:date="2020-11-20T19:25:00Z">
              <w:r w:rsidRPr="003170DC">
                <w:rPr>
                  <w:rFonts w:eastAsia="Times New Roman"/>
                  <w:lang w:val="en-US"/>
                </w:rPr>
                <w:t>154.30</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D5ABE5E" w14:textId="77777777" w:rsidR="009B0098" w:rsidRPr="003170DC" w:rsidRDefault="009B0098" w:rsidP="00AF0D4C">
            <w:pPr>
              <w:spacing w:after="0"/>
              <w:jc w:val="center"/>
              <w:rPr>
                <w:ins w:id="9195" w:author="China Telecom" w:date="2020-11-20T19:25:00Z"/>
                <w:noProof/>
              </w:rPr>
            </w:pPr>
            <w:ins w:id="9196" w:author="China Telecom" w:date="2020-11-20T19:25:00Z">
              <w:r w:rsidRPr="003170DC">
                <w:rPr>
                  <w:rFonts w:eastAsia="Times New Roman"/>
                  <w:lang w:val="en-US"/>
                </w:rPr>
                <w:t>5.08</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D460C50" w14:textId="77777777" w:rsidR="009B0098" w:rsidRPr="003170DC" w:rsidRDefault="009B0098" w:rsidP="00AF0D4C">
            <w:pPr>
              <w:spacing w:after="0"/>
              <w:jc w:val="center"/>
              <w:rPr>
                <w:ins w:id="9197" w:author="China Telecom" w:date="2020-11-20T19:25:00Z"/>
                <w:noProof/>
              </w:rPr>
            </w:pPr>
            <w:ins w:id="9198" w:author="China Telecom" w:date="2020-11-20T19:25:00Z">
              <w:r w:rsidRPr="003170DC">
                <w:rPr>
                  <w:rFonts w:eastAsia="Times New Roman"/>
                  <w:lang w:val="en-US"/>
                </w:rPr>
                <w:t>10.60</w:t>
              </w:r>
            </w:ins>
          </w:p>
        </w:tc>
      </w:tr>
    </w:tbl>
    <w:p w14:paraId="2F18BCF0" w14:textId="77777777" w:rsidR="009B0098" w:rsidRDefault="009B0098" w:rsidP="009B0098">
      <w:pPr>
        <w:rPr>
          <w:ins w:id="9199" w:author="China Telecom" w:date="2020-11-20T19:25:00Z"/>
        </w:rPr>
      </w:pPr>
    </w:p>
    <w:p w14:paraId="63150DF7" w14:textId="77777777" w:rsidR="009B0098" w:rsidRDefault="009B0098" w:rsidP="009B0098">
      <w:pPr>
        <w:pStyle w:val="TH"/>
        <w:rPr>
          <w:ins w:id="9200" w:author="China Telecom" w:date="2020-11-20T19:25:00Z"/>
        </w:rPr>
      </w:pPr>
      <w:ins w:id="9201" w:author="China Telecom" w:date="2020-11-20T19:25:00Z">
        <w:r>
          <w:t xml:space="preserve">Table </w:t>
        </w:r>
        <w:r>
          <w:rPr>
            <w:lang w:eastAsia="zh-CN"/>
          </w:rPr>
          <w:t>5.2.1.2</w:t>
        </w:r>
        <w:r w:rsidRPr="007368F9">
          <w:t>-</w:t>
        </w:r>
        <w:r>
          <w:rPr>
            <w:rFonts w:hint="eastAsia"/>
            <w:lang w:eastAsia="ja-JP"/>
          </w:rPr>
          <w:t>3</w:t>
        </w:r>
        <w:r w:rsidRPr="007368F9">
          <w:rPr>
            <w:rFonts w:hint="eastAsia"/>
          </w:rPr>
          <w:t>:</w:t>
        </w:r>
        <w:r>
          <w:rPr>
            <w:rFonts w:hint="eastAsia"/>
          </w:rPr>
          <w:t xml:space="preserve"> Representative values </w:t>
        </w:r>
        <w:r>
          <w:t>of MPL for Urban 28GHz TDD NLOS O2O scenario for UE Tx power of 12dBm.</w:t>
        </w:r>
      </w:ins>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34FFBEF1" w14:textId="77777777" w:rsidTr="00AF0D4C">
        <w:trPr>
          <w:trHeight w:val="584"/>
          <w:ins w:id="9202" w:author="China Telecom" w:date="2020-11-20T19:25:00Z"/>
        </w:trPr>
        <w:tc>
          <w:tcPr>
            <w:tcW w:w="4009" w:type="dxa"/>
            <w:shd w:val="clear" w:color="auto" w:fill="E7E6E6" w:themeFill="background2"/>
            <w:noWrap/>
            <w:vAlign w:val="center"/>
            <w:hideMark/>
          </w:tcPr>
          <w:p w14:paraId="39C5B837" w14:textId="77777777" w:rsidR="009B0098" w:rsidRPr="009C135A" w:rsidRDefault="009B0098" w:rsidP="00AF0D4C">
            <w:pPr>
              <w:spacing w:after="0"/>
              <w:jc w:val="center"/>
              <w:rPr>
                <w:ins w:id="9203" w:author="China Telecom" w:date="2020-11-20T19:25:00Z"/>
              </w:rPr>
            </w:pPr>
            <w:ins w:id="9204" w:author="China Telecom" w:date="2020-11-20T19:25:00Z">
              <w:r w:rsidRPr="00F9020F">
                <w:rPr>
                  <w:b/>
                </w:rPr>
                <w:t>Channels (and Frame format)</w:t>
              </w:r>
            </w:ins>
          </w:p>
        </w:tc>
        <w:tc>
          <w:tcPr>
            <w:tcW w:w="1423" w:type="dxa"/>
            <w:tcBorders>
              <w:bottom w:val="single" w:sz="4" w:space="0" w:color="auto"/>
            </w:tcBorders>
            <w:shd w:val="clear" w:color="auto" w:fill="E7E6E6" w:themeFill="background2"/>
            <w:vAlign w:val="center"/>
            <w:hideMark/>
          </w:tcPr>
          <w:p w14:paraId="7138D6A4" w14:textId="77777777" w:rsidR="009B0098" w:rsidRPr="009C135A" w:rsidRDefault="009B0098" w:rsidP="00AF0D4C">
            <w:pPr>
              <w:spacing w:after="0"/>
              <w:jc w:val="center"/>
              <w:rPr>
                <w:ins w:id="9205" w:author="China Telecom" w:date="2020-11-20T19:25:00Z"/>
              </w:rPr>
            </w:pPr>
            <w:ins w:id="9206" w:author="China Telecom" w:date="2020-11-20T19:25:00Z">
              <w:r w:rsidRPr="00F9020F">
                <w:rPr>
                  <w:b/>
                </w:rPr>
                <w:t>Number of Samples</w:t>
              </w:r>
            </w:ins>
          </w:p>
        </w:tc>
        <w:tc>
          <w:tcPr>
            <w:tcW w:w="1494" w:type="dxa"/>
            <w:tcBorders>
              <w:bottom w:val="single" w:sz="4" w:space="0" w:color="auto"/>
            </w:tcBorders>
            <w:shd w:val="clear" w:color="auto" w:fill="E7E6E6" w:themeFill="background2"/>
            <w:vAlign w:val="center"/>
            <w:hideMark/>
          </w:tcPr>
          <w:p w14:paraId="2C8F486A" w14:textId="77777777" w:rsidR="009B0098" w:rsidRPr="009C135A" w:rsidRDefault="009B0098" w:rsidP="00AF0D4C">
            <w:pPr>
              <w:spacing w:after="0"/>
              <w:jc w:val="center"/>
              <w:rPr>
                <w:ins w:id="9207" w:author="China Telecom" w:date="2020-11-20T19:25:00Z"/>
              </w:rPr>
            </w:pPr>
            <w:ins w:id="9208" w:author="China Telecom" w:date="2020-11-20T19:25:00Z">
              <w:r w:rsidRPr="00F9020F">
                <w:rPr>
                  <w:b/>
                </w:rPr>
                <w:t>Representative value</w:t>
              </w:r>
            </w:ins>
          </w:p>
        </w:tc>
        <w:tc>
          <w:tcPr>
            <w:tcW w:w="1423" w:type="dxa"/>
            <w:tcBorders>
              <w:bottom w:val="single" w:sz="4" w:space="0" w:color="auto"/>
            </w:tcBorders>
            <w:shd w:val="clear" w:color="auto" w:fill="E7E6E6" w:themeFill="background2"/>
            <w:vAlign w:val="center"/>
            <w:hideMark/>
          </w:tcPr>
          <w:p w14:paraId="0FD9E7A6" w14:textId="77777777" w:rsidR="009B0098" w:rsidRPr="009C135A" w:rsidRDefault="009B0098" w:rsidP="00AF0D4C">
            <w:pPr>
              <w:spacing w:after="0"/>
              <w:jc w:val="center"/>
              <w:rPr>
                <w:ins w:id="9209" w:author="China Telecom" w:date="2020-11-20T19:25:00Z"/>
              </w:rPr>
            </w:pPr>
            <w:ins w:id="9210" w:author="China Telecom" w:date="2020-11-20T19:25:00Z">
              <w:r w:rsidRPr="00F9020F">
                <w:rPr>
                  <w:b/>
                </w:rPr>
                <w:t>Standard Deviation (w/o outlier)</w:t>
              </w:r>
            </w:ins>
          </w:p>
        </w:tc>
        <w:tc>
          <w:tcPr>
            <w:tcW w:w="1423" w:type="dxa"/>
            <w:tcBorders>
              <w:bottom w:val="single" w:sz="4" w:space="0" w:color="auto"/>
            </w:tcBorders>
            <w:shd w:val="clear" w:color="auto" w:fill="E7E6E6" w:themeFill="background2"/>
            <w:vAlign w:val="center"/>
            <w:hideMark/>
          </w:tcPr>
          <w:p w14:paraId="35987651" w14:textId="77777777" w:rsidR="009B0098" w:rsidRPr="009C135A" w:rsidRDefault="009B0098" w:rsidP="00AF0D4C">
            <w:pPr>
              <w:spacing w:after="0"/>
              <w:jc w:val="center"/>
              <w:rPr>
                <w:ins w:id="9211" w:author="China Telecom" w:date="2020-11-20T19:25:00Z"/>
              </w:rPr>
            </w:pPr>
            <w:ins w:id="9212" w:author="China Telecom" w:date="2020-11-20T19:25:00Z">
              <w:r w:rsidRPr="00793709">
                <w:rPr>
                  <w:b/>
                </w:rPr>
                <w:t>Gap from 200m ISD requirement (123.1dB)</w:t>
              </w:r>
            </w:ins>
          </w:p>
        </w:tc>
      </w:tr>
      <w:tr w:rsidR="009B0098" w:rsidRPr="00804B30" w14:paraId="7533CB6E" w14:textId="77777777" w:rsidTr="00AF0D4C">
        <w:trPr>
          <w:trHeight w:val="181"/>
          <w:ins w:id="9213" w:author="China Telecom" w:date="2020-11-20T19:25:00Z"/>
        </w:trPr>
        <w:tc>
          <w:tcPr>
            <w:tcW w:w="4009" w:type="dxa"/>
            <w:tcBorders>
              <w:right w:val="single" w:sz="4" w:space="0" w:color="auto"/>
            </w:tcBorders>
            <w:noWrap/>
            <w:vAlign w:val="center"/>
          </w:tcPr>
          <w:p w14:paraId="524D0242" w14:textId="77777777" w:rsidR="009B0098" w:rsidRPr="00564153" w:rsidRDefault="009B0098" w:rsidP="00AF0D4C">
            <w:pPr>
              <w:spacing w:after="0"/>
              <w:rPr>
                <w:ins w:id="9214" w:author="China Telecom" w:date="2020-11-20T19:25:00Z"/>
              </w:rPr>
            </w:pPr>
            <w:ins w:id="9215" w:author="China Telecom" w:date="2020-11-20T19:25:00Z">
              <w:r w:rsidRPr="003170DC">
                <w:rPr>
                  <w:rFonts w:eastAsia="Times New Roman"/>
                  <w:lang w:val="en-US"/>
                </w:rPr>
                <w:t>PUSCH eMBB DDDSU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C8E97" w14:textId="77777777" w:rsidR="009B0098" w:rsidRPr="00564153" w:rsidRDefault="009B0098" w:rsidP="00AF0D4C">
            <w:pPr>
              <w:spacing w:after="0"/>
              <w:jc w:val="center"/>
              <w:rPr>
                <w:ins w:id="9216" w:author="China Telecom" w:date="2020-11-20T19:25:00Z"/>
              </w:rPr>
            </w:pPr>
            <w:ins w:id="9217" w:author="China Telecom" w:date="2020-11-20T19:25:00Z">
              <w:r w:rsidRPr="00564153">
                <w:rPr>
                  <w:rFonts w:eastAsia="Times New Roman"/>
                  <w:lang w:val="en-US"/>
                </w:rPr>
                <w:t>10</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CD73748" w14:textId="77777777" w:rsidR="009B0098" w:rsidRPr="00564153" w:rsidRDefault="009B0098" w:rsidP="00AF0D4C">
            <w:pPr>
              <w:spacing w:after="0"/>
              <w:jc w:val="center"/>
              <w:rPr>
                <w:ins w:id="9218" w:author="China Telecom" w:date="2020-11-20T19:25:00Z"/>
              </w:rPr>
            </w:pPr>
            <w:ins w:id="9219" w:author="China Telecom" w:date="2020-11-20T19:25:00Z">
              <w:r w:rsidRPr="00564153">
                <w:rPr>
                  <w:rFonts w:eastAsia="Times New Roman"/>
                  <w:lang w:val="en-US"/>
                </w:rPr>
                <w:t>110.94</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770ABE1" w14:textId="77777777" w:rsidR="009B0098" w:rsidRPr="00564153" w:rsidRDefault="009B0098" w:rsidP="00AF0D4C">
            <w:pPr>
              <w:spacing w:after="0"/>
              <w:jc w:val="center"/>
              <w:rPr>
                <w:ins w:id="9220" w:author="China Telecom" w:date="2020-11-20T19:25:00Z"/>
              </w:rPr>
            </w:pPr>
            <w:ins w:id="9221" w:author="China Telecom" w:date="2020-11-20T19:25:00Z">
              <w:r w:rsidRPr="00564153">
                <w:rPr>
                  <w:rFonts w:eastAsia="Times New Roman"/>
                  <w:lang w:val="en-US"/>
                </w:rPr>
                <w:t>2.74</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87ED811" w14:textId="77777777" w:rsidR="009B0098" w:rsidRPr="00564153" w:rsidRDefault="009B0098" w:rsidP="00AF0D4C">
            <w:pPr>
              <w:spacing w:after="0"/>
              <w:jc w:val="center"/>
              <w:rPr>
                <w:ins w:id="9222" w:author="China Telecom" w:date="2020-11-20T19:25:00Z"/>
              </w:rPr>
            </w:pPr>
            <w:ins w:id="9223" w:author="China Telecom" w:date="2020-11-20T19:25:00Z">
              <w:r w:rsidRPr="00564153">
                <w:rPr>
                  <w:rFonts w:eastAsia="Times New Roman"/>
                  <w:lang w:val="en-US"/>
                </w:rPr>
                <w:t>-12.16</w:t>
              </w:r>
            </w:ins>
          </w:p>
        </w:tc>
      </w:tr>
      <w:tr w:rsidR="009B0098" w:rsidRPr="00804B30" w14:paraId="1B827F12" w14:textId="77777777" w:rsidTr="00AF0D4C">
        <w:trPr>
          <w:trHeight w:val="181"/>
          <w:ins w:id="9224" w:author="China Telecom" w:date="2020-11-20T19:25:00Z"/>
        </w:trPr>
        <w:tc>
          <w:tcPr>
            <w:tcW w:w="4009" w:type="dxa"/>
            <w:tcBorders>
              <w:right w:val="single" w:sz="4" w:space="0" w:color="auto"/>
            </w:tcBorders>
            <w:noWrap/>
            <w:vAlign w:val="center"/>
          </w:tcPr>
          <w:p w14:paraId="5F103132" w14:textId="77777777" w:rsidR="009B0098" w:rsidRPr="00564153" w:rsidRDefault="009B0098" w:rsidP="00AF0D4C">
            <w:pPr>
              <w:spacing w:after="0"/>
              <w:rPr>
                <w:ins w:id="9225" w:author="China Telecom" w:date="2020-11-20T19:25:00Z"/>
                <w:rFonts w:eastAsia="Times New Roman"/>
                <w:lang w:val="en-US"/>
              </w:rPr>
            </w:pPr>
            <w:ins w:id="9226" w:author="China Telecom" w:date="2020-11-20T19:25:00Z">
              <w:r w:rsidRPr="003170DC">
                <w:rPr>
                  <w:rFonts w:eastAsia="Times New Roman"/>
                  <w:lang w:val="en-US"/>
                </w:rPr>
                <w:t>PUSCH eMBB 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C3D49" w14:textId="77777777" w:rsidR="009B0098" w:rsidRPr="00564153" w:rsidRDefault="009B0098" w:rsidP="00AF0D4C">
            <w:pPr>
              <w:spacing w:after="0"/>
              <w:jc w:val="center"/>
              <w:rPr>
                <w:ins w:id="9227" w:author="China Telecom" w:date="2020-11-20T19:25:00Z"/>
                <w:rFonts w:eastAsia="Times New Roman"/>
                <w:lang w:val="en-US"/>
              </w:rPr>
            </w:pPr>
            <w:ins w:id="9228" w:author="China Telecom" w:date="2020-11-20T19:25:00Z">
              <w:r w:rsidRPr="00564153">
                <w:rPr>
                  <w:rFonts w:eastAsia="Times New Roman"/>
                  <w:lang w:val="en-US"/>
                </w:rPr>
                <w:t>3</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107BF23" w14:textId="77777777" w:rsidR="009B0098" w:rsidRPr="00564153" w:rsidRDefault="009B0098" w:rsidP="00AF0D4C">
            <w:pPr>
              <w:spacing w:after="0"/>
              <w:jc w:val="center"/>
              <w:rPr>
                <w:ins w:id="9229" w:author="China Telecom" w:date="2020-11-20T19:25:00Z"/>
                <w:rFonts w:eastAsia="Times New Roman"/>
                <w:lang w:val="en-US"/>
              </w:rPr>
            </w:pPr>
            <w:ins w:id="9230" w:author="China Telecom" w:date="2020-11-20T19:25:00Z">
              <w:r w:rsidRPr="00564153">
                <w:rPr>
                  <w:rFonts w:eastAsia="Times New Roman"/>
                  <w:lang w:val="en-US"/>
                </w:rPr>
                <w:t>110.62</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3C5C3C" w14:textId="77777777" w:rsidR="009B0098" w:rsidRPr="00564153" w:rsidRDefault="009B0098" w:rsidP="00AF0D4C">
            <w:pPr>
              <w:spacing w:after="0"/>
              <w:jc w:val="center"/>
              <w:rPr>
                <w:ins w:id="9231" w:author="China Telecom" w:date="2020-11-20T19:25:00Z"/>
                <w:rFonts w:eastAsia="Times New Roman"/>
                <w:lang w:val="en-US"/>
              </w:rPr>
            </w:pPr>
            <w:ins w:id="9232" w:author="China Telecom" w:date="2020-11-20T19:25:00Z">
              <w:r w:rsidRPr="00564153">
                <w:rPr>
                  <w:rFonts w:eastAsia="Times New Roman"/>
                  <w:lang w:val="en-US"/>
                </w:rPr>
                <w:t>2.03</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3AB3E51" w14:textId="77777777" w:rsidR="009B0098" w:rsidRPr="00564153" w:rsidRDefault="009B0098" w:rsidP="00AF0D4C">
            <w:pPr>
              <w:spacing w:after="0"/>
              <w:jc w:val="center"/>
              <w:rPr>
                <w:ins w:id="9233" w:author="China Telecom" w:date="2020-11-20T19:25:00Z"/>
                <w:rFonts w:eastAsia="Times New Roman"/>
                <w:lang w:val="en-US"/>
              </w:rPr>
            </w:pPr>
            <w:ins w:id="9234" w:author="China Telecom" w:date="2020-11-20T19:25:00Z">
              <w:r w:rsidRPr="00564153">
                <w:rPr>
                  <w:rFonts w:eastAsia="Times New Roman"/>
                  <w:lang w:val="en-US"/>
                </w:rPr>
                <w:t>-12.48</w:t>
              </w:r>
            </w:ins>
          </w:p>
        </w:tc>
      </w:tr>
      <w:tr w:rsidR="009B0098" w:rsidRPr="00804B30" w14:paraId="4D98AB33" w14:textId="77777777" w:rsidTr="00AF0D4C">
        <w:trPr>
          <w:trHeight w:val="181"/>
          <w:ins w:id="9235" w:author="China Telecom" w:date="2020-11-20T19:25:00Z"/>
        </w:trPr>
        <w:tc>
          <w:tcPr>
            <w:tcW w:w="4009" w:type="dxa"/>
            <w:tcBorders>
              <w:right w:val="single" w:sz="4" w:space="0" w:color="auto"/>
            </w:tcBorders>
            <w:noWrap/>
            <w:vAlign w:val="center"/>
          </w:tcPr>
          <w:p w14:paraId="7851A09D" w14:textId="77777777" w:rsidR="009B0098" w:rsidRPr="00564153" w:rsidRDefault="009B0098" w:rsidP="00AF0D4C">
            <w:pPr>
              <w:spacing w:after="0"/>
              <w:rPr>
                <w:ins w:id="9236" w:author="China Telecom" w:date="2020-11-20T19:25:00Z"/>
                <w:rFonts w:eastAsia="Times New Roman"/>
                <w:color w:val="000000"/>
                <w:lang w:val="en-US"/>
              </w:rPr>
            </w:pPr>
            <w:ins w:id="9237" w:author="China Telecom" w:date="2020-11-20T19:25:00Z">
              <w:r w:rsidRPr="003170DC">
                <w:rPr>
                  <w:rFonts w:eastAsia="Times New Roman"/>
                  <w:lang w:val="en-US"/>
                </w:rPr>
                <w:t>PUSCH VoIP DDDSU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BA763" w14:textId="77777777" w:rsidR="009B0098" w:rsidRPr="00564153" w:rsidRDefault="009B0098" w:rsidP="00AF0D4C">
            <w:pPr>
              <w:spacing w:after="0"/>
              <w:jc w:val="center"/>
              <w:rPr>
                <w:ins w:id="9238" w:author="China Telecom" w:date="2020-11-20T19:25:00Z"/>
                <w:rFonts w:eastAsia="Times New Roman"/>
                <w:lang w:val="en-US"/>
              </w:rPr>
            </w:pPr>
            <w:ins w:id="9239" w:author="China Telecom" w:date="2020-11-20T19:25:00Z">
              <w:r w:rsidRPr="00564153">
                <w:rPr>
                  <w:rFonts w:eastAsia="Times New Roman"/>
                  <w:lang w:val="en-US"/>
                </w:rPr>
                <w:t>7</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EA160A5" w14:textId="77777777" w:rsidR="009B0098" w:rsidRPr="00564153" w:rsidRDefault="009B0098" w:rsidP="00AF0D4C">
            <w:pPr>
              <w:spacing w:after="0"/>
              <w:jc w:val="center"/>
              <w:rPr>
                <w:ins w:id="9240" w:author="China Telecom" w:date="2020-11-20T19:25:00Z"/>
                <w:rFonts w:eastAsia="Times New Roman"/>
                <w:lang w:val="en-US"/>
              </w:rPr>
            </w:pPr>
            <w:ins w:id="9241" w:author="China Telecom" w:date="2020-11-20T19:25:00Z">
              <w:r w:rsidRPr="00564153">
                <w:rPr>
                  <w:rFonts w:eastAsia="Times New Roman"/>
                  <w:lang w:val="en-US"/>
                </w:rPr>
                <w:t>130.97</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0059880" w14:textId="77777777" w:rsidR="009B0098" w:rsidRPr="00564153" w:rsidRDefault="009B0098" w:rsidP="00AF0D4C">
            <w:pPr>
              <w:spacing w:after="0"/>
              <w:jc w:val="center"/>
              <w:rPr>
                <w:ins w:id="9242" w:author="China Telecom" w:date="2020-11-20T19:25:00Z"/>
                <w:rFonts w:eastAsia="Times New Roman"/>
                <w:lang w:val="en-US"/>
              </w:rPr>
            </w:pPr>
            <w:ins w:id="9243" w:author="China Telecom" w:date="2020-11-20T19:25:00Z">
              <w:r w:rsidRPr="00564153">
                <w:rPr>
                  <w:rFonts w:eastAsia="Times New Roman"/>
                  <w:lang w:val="en-US"/>
                </w:rPr>
                <w:t>1.79</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B81209" w14:textId="77777777" w:rsidR="009B0098" w:rsidRPr="00564153" w:rsidRDefault="009B0098" w:rsidP="00AF0D4C">
            <w:pPr>
              <w:spacing w:after="0"/>
              <w:jc w:val="center"/>
              <w:rPr>
                <w:ins w:id="9244" w:author="China Telecom" w:date="2020-11-20T19:25:00Z"/>
                <w:rFonts w:eastAsia="Times New Roman"/>
                <w:lang w:val="en-US"/>
              </w:rPr>
            </w:pPr>
            <w:ins w:id="9245" w:author="China Telecom" w:date="2020-11-20T19:25:00Z">
              <w:r w:rsidRPr="00564153">
                <w:rPr>
                  <w:rFonts w:eastAsia="Times New Roman"/>
                  <w:lang w:val="en-US"/>
                </w:rPr>
                <w:t>7.87</w:t>
              </w:r>
            </w:ins>
          </w:p>
        </w:tc>
      </w:tr>
      <w:tr w:rsidR="009B0098" w:rsidRPr="00804B30" w14:paraId="07297B79" w14:textId="77777777" w:rsidTr="00AF0D4C">
        <w:trPr>
          <w:trHeight w:val="181"/>
          <w:ins w:id="9246" w:author="China Telecom" w:date="2020-11-20T19:25:00Z"/>
        </w:trPr>
        <w:tc>
          <w:tcPr>
            <w:tcW w:w="4009" w:type="dxa"/>
            <w:tcBorders>
              <w:right w:val="single" w:sz="4" w:space="0" w:color="auto"/>
            </w:tcBorders>
            <w:noWrap/>
            <w:vAlign w:val="center"/>
          </w:tcPr>
          <w:p w14:paraId="74ECABC0" w14:textId="77777777" w:rsidR="009B0098" w:rsidRPr="00564153" w:rsidRDefault="009B0098" w:rsidP="00AF0D4C">
            <w:pPr>
              <w:spacing w:after="0"/>
              <w:rPr>
                <w:ins w:id="9247" w:author="China Telecom" w:date="2020-11-20T19:25:00Z"/>
                <w:rFonts w:eastAsia="Times New Roman"/>
                <w:lang w:val="en-US"/>
              </w:rPr>
            </w:pPr>
            <w:ins w:id="9248" w:author="China Telecom" w:date="2020-11-20T19:25:00Z">
              <w:r w:rsidRPr="003170DC">
                <w:rPr>
                  <w:rFonts w:eastAsia="Times New Roman"/>
                  <w:lang w:val="en-US"/>
                </w:rPr>
                <w:t>PUSCH VoIP 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D7FE" w14:textId="77777777" w:rsidR="009B0098" w:rsidRPr="00564153" w:rsidRDefault="009B0098" w:rsidP="00AF0D4C">
            <w:pPr>
              <w:spacing w:after="0"/>
              <w:jc w:val="center"/>
              <w:rPr>
                <w:ins w:id="9249" w:author="China Telecom" w:date="2020-11-20T19:25:00Z"/>
                <w:rFonts w:eastAsia="Times New Roman"/>
                <w:lang w:val="en-US"/>
              </w:rPr>
            </w:pPr>
            <w:ins w:id="9250" w:author="China Telecom" w:date="2020-11-20T19:25:00Z">
              <w:r w:rsidRPr="00564153">
                <w:rPr>
                  <w:rFonts w:eastAsia="Times New Roman"/>
                  <w:lang w:val="en-US"/>
                </w:rPr>
                <w:t>4</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7BBECD6" w14:textId="77777777" w:rsidR="009B0098" w:rsidRPr="00564153" w:rsidRDefault="009B0098" w:rsidP="00AF0D4C">
            <w:pPr>
              <w:spacing w:after="0"/>
              <w:jc w:val="center"/>
              <w:rPr>
                <w:ins w:id="9251" w:author="China Telecom" w:date="2020-11-20T19:25:00Z"/>
                <w:rFonts w:eastAsia="Times New Roman"/>
                <w:lang w:val="en-US"/>
              </w:rPr>
            </w:pPr>
            <w:ins w:id="9252" w:author="China Telecom" w:date="2020-11-20T19:25:00Z">
              <w:r w:rsidRPr="00564153">
                <w:rPr>
                  <w:rFonts w:eastAsia="Times New Roman"/>
                  <w:lang w:val="en-US"/>
                </w:rPr>
                <w:t>128.01</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F79A51D" w14:textId="77777777" w:rsidR="009B0098" w:rsidRPr="00564153" w:rsidRDefault="009B0098" w:rsidP="00AF0D4C">
            <w:pPr>
              <w:spacing w:after="0"/>
              <w:jc w:val="center"/>
              <w:rPr>
                <w:ins w:id="9253" w:author="China Telecom" w:date="2020-11-20T19:25:00Z"/>
                <w:rFonts w:eastAsia="Times New Roman"/>
                <w:lang w:val="en-US"/>
              </w:rPr>
            </w:pPr>
            <w:ins w:id="9254" w:author="China Telecom" w:date="2020-11-20T19:25:00Z">
              <w:r w:rsidRPr="00564153">
                <w:rPr>
                  <w:rFonts w:eastAsia="Times New Roman"/>
                  <w:lang w:val="en-US"/>
                </w:rPr>
                <w:t>0.13</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8BFF511" w14:textId="77777777" w:rsidR="009B0098" w:rsidRPr="00564153" w:rsidRDefault="009B0098" w:rsidP="00AF0D4C">
            <w:pPr>
              <w:spacing w:after="0"/>
              <w:jc w:val="center"/>
              <w:rPr>
                <w:ins w:id="9255" w:author="China Telecom" w:date="2020-11-20T19:25:00Z"/>
                <w:rFonts w:eastAsia="Times New Roman"/>
                <w:lang w:val="en-US"/>
              </w:rPr>
            </w:pPr>
            <w:ins w:id="9256" w:author="China Telecom" w:date="2020-11-20T19:25:00Z">
              <w:r w:rsidRPr="00564153">
                <w:rPr>
                  <w:rFonts w:eastAsia="Times New Roman"/>
                  <w:lang w:val="en-US"/>
                </w:rPr>
                <w:t>4.91</w:t>
              </w:r>
            </w:ins>
          </w:p>
        </w:tc>
      </w:tr>
      <w:tr w:rsidR="009B0098" w:rsidRPr="00804B30" w14:paraId="78C641E0" w14:textId="77777777" w:rsidTr="00AF0D4C">
        <w:trPr>
          <w:trHeight w:val="181"/>
          <w:ins w:id="9257" w:author="China Telecom" w:date="2020-11-20T19:25:00Z"/>
        </w:trPr>
        <w:tc>
          <w:tcPr>
            <w:tcW w:w="4009" w:type="dxa"/>
            <w:tcBorders>
              <w:right w:val="single" w:sz="4" w:space="0" w:color="auto"/>
            </w:tcBorders>
            <w:noWrap/>
            <w:vAlign w:val="center"/>
          </w:tcPr>
          <w:p w14:paraId="5D7292D1" w14:textId="77777777" w:rsidR="009B0098" w:rsidRPr="00564153" w:rsidRDefault="009B0098" w:rsidP="00AF0D4C">
            <w:pPr>
              <w:spacing w:after="0"/>
              <w:rPr>
                <w:ins w:id="9258" w:author="China Telecom" w:date="2020-11-20T19:25:00Z"/>
                <w:rFonts w:eastAsia="Times New Roman"/>
                <w:color w:val="000000"/>
                <w:lang w:val="en-US"/>
              </w:rPr>
            </w:pPr>
            <w:ins w:id="9259"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74F2B" w14:textId="77777777" w:rsidR="009B0098" w:rsidRPr="00564153" w:rsidRDefault="009B0098" w:rsidP="00AF0D4C">
            <w:pPr>
              <w:spacing w:after="0"/>
              <w:jc w:val="center"/>
              <w:rPr>
                <w:ins w:id="9260" w:author="China Telecom" w:date="2020-11-20T19:25:00Z"/>
                <w:rFonts w:eastAsia="Times New Roman"/>
                <w:lang w:val="en-US"/>
              </w:rPr>
            </w:pPr>
            <w:ins w:id="9261" w:author="China Telecom" w:date="2020-11-20T19:25:00Z">
              <w:r w:rsidRPr="00564153">
                <w:rPr>
                  <w:rFonts w:eastAsia="Times New Roman"/>
                  <w:lang w:val="en-US"/>
                </w:rPr>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4E608" w14:textId="77777777" w:rsidR="009B0098" w:rsidRPr="00564153" w:rsidRDefault="009B0098" w:rsidP="00AF0D4C">
            <w:pPr>
              <w:spacing w:after="0"/>
              <w:jc w:val="center"/>
              <w:rPr>
                <w:ins w:id="9262" w:author="China Telecom" w:date="2020-11-20T19:25:00Z"/>
                <w:rFonts w:eastAsia="Times New Roman"/>
                <w:lang w:val="en-US"/>
              </w:rPr>
            </w:pPr>
            <w:ins w:id="9263" w:author="China Telecom" w:date="2020-11-20T19:25:00Z">
              <w:r w:rsidRPr="00564153">
                <w:rPr>
                  <w:rFonts w:eastAsia="Times New Roman"/>
                  <w:lang w:val="en-US"/>
                </w:rPr>
                <w:t>118.7</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9B0B2" w14:textId="77777777" w:rsidR="009B0098" w:rsidRPr="00564153" w:rsidRDefault="009B0098" w:rsidP="00AF0D4C">
            <w:pPr>
              <w:spacing w:after="0"/>
              <w:jc w:val="center"/>
              <w:rPr>
                <w:ins w:id="9264" w:author="China Telecom" w:date="2020-11-20T19:25:00Z"/>
                <w:rFonts w:eastAsia="Times New Roman"/>
                <w:lang w:val="en-US"/>
              </w:rPr>
            </w:pPr>
            <w:ins w:id="9265" w:author="China Telecom" w:date="2020-11-20T19:25:00Z">
              <w:r w:rsidRPr="00564153">
                <w:rPr>
                  <w:rFonts w:eastAsia="Times New Roman"/>
                  <w:lang w:val="en-US"/>
                </w:rPr>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C9D2B" w14:textId="77777777" w:rsidR="009B0098" w:rsidRPr="00564153" w:rsidRDefault="009B0098" w:rsidP="00AF0D4C">
            <w:pPr>
              <w:spacing w:after="0"/>
              <w:jc w:val="center"/>
              <w:rPr>
                <w:ins w:id="9266" w:author="China Telecom" w:date="2020-11-20T19:25:00Z"/>
                <w:rFonts w:eastAsia="Times New Roman"/>
                <w:lang w:val="en-US"/>
              </w:rPr>
            </w:pPr>
            <w:ins w:id="9267" w:author="China Telecom" w:date="2020-11-20T19:25:00Z">
              <w:r w:rsidRPr="00564153">
                <w:rPr>
                  <w:rFonts w:eastAsia="Times New Roman"/>
                  <w:lang w:val="en-US"/>
                </w:rPr>
                <w:t>-4.4</w:t>
              </w:r>
            </w:ins>
          </w:p>
        </w:tc>
      </w:tr>
      <w:tr w:rsidR="009B0098" w:rsidRPr="00804B30" w14:paraId="5646B033" w14:textId="77777777" w:rsidTr="00AF0D4C">
        <w:trPr>
          <w:trHeight w:val="181"/>
          <w:ins w:id="9268" w:author="China Telecom" w:date="2020-11-20T19:25:00Z"/>
        </w:trPr>
        <w:tc>
          <w:tcPr>
            <w:tcW w:w="4009" w:type="dxa"/>
            <w:tcBorders>
              <w:right w:val="single" w:sz="4" w:space="0" w:color="auto"/>
            </w:tcBorders>
            <w:noWrap/>
            <w:vAlign w:val="center"/>
          </w:tcPr>
          <w:p w14:paraId="68DA249C" w14:textId="77777777" w:rsidR="009B0098" w:rsidRPr="00564153" w:rsidRDefault="009B0098" w:rsidP="00AF0D4C">
            <w:pPr>
              <w:spacing w:after="0"/>
              <w:rPr>
                <w:ins w:id="9269" w:author="China Telecom" w:date="2020-11-20T19:25:00Z"/>
                <w:rFonts w:eastAsia="Times New Roman"/>
                <w:color w:val="000000"/>
                <w:lang w:val="en-US"/>
              </w:rPr>
            </w:pPr>
            <w:ins w:id="9270"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1</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B66CA" w14:textId="77777777" w:rsidR="009B0098" w:rsidRPr="00564153" w:rsidRDefault="009B0098" w:rsidP="00AF0D4C">
            <w:pPr>
              <w:spacing w:after="0"/>
              <w:jc w:val="center"/>
              <w:rPr>
                <w:ins w:id="9271" w:author="China Telecom" w:date="2020-11-20T19:25:00Z"/>
                <w:rFonts w:eastAsia="Times New Roman"/>
                <w:lang w:val="en-US"/>
              </w:rPr>
            </w:pPr>
            <w:ins w:id="9272" w:author="China Telecom" w:date="2020-11-20T19:25:00Z">
              <w:r w:rsidRPr="00564153">
                <w:rPr>
                  <w:rFonts w:eastAsia="Times New Roman"/>
                  <w:lang w:val="en-US"/>
                </w:rPr>
                <w:t>9</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7631F5D" w14:textId="77777777" w:rsidR="009B0098" w:rsidRPr="00564153" w:rsidRDefault="009B0098" w:rsidP="00AF0D4C">
            <w:pPr>
              <w:spacing w:after="0"/>
              <w:jc w:val="center"/>
              <w:rPr>
                <w:ins w:id="9273" w:author="China Telecom" w:date="2020-11-20T19:25:00Z"/>
                <w:rFonts w:eastAsia="Times New Roman"/>
                <w:lang w:val="en-US"/>
              </w:rPr>
            </w:pPr>
            <w:ins w:id="9274" w:author="China Telecom" w:date="2020-11-20T19:25:00Z">
              <w:r w:rsidRPr="00564153">
                <w:rPr>
                  <w:rFonts w:eastAsia="Times New Roman"/>
                  <w:lang w:val="en-US"/>
                </w:rPr>
                <w:t>127.85</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0B6ED4E" w14:textId="77777777" w:rsidR="009B0098" w:rsidRPr="00564153" w:rsidRDefault="009B0098" w:rsidP="00AF0D4C">
            <w:pPr>
              <w:spacing w:after="0"/>
              <w:jc w:val="center"/>
              <w:rPr>
                <w:ins w:id="9275" w:author="China Telecom" w:date="2020-11-20T19:25:00Z"/>
                <w:rFonts w:eastAsia="Times New Roman"/>
                <w:lang w:val="en-US"/>
              </w:rPr>
            </w:pPr>
            <w:ins w:id="9276" w:author="China Telecom" w:date="2020-11-20T19:25:00Z">
              <w:r w:rsidRPr="00564153">
                <w:rPr>
                  <w:rFonts w:eastAsia="Times New Roman"/>
                  <w:lang w:val="en-US"/>
                </w:rPr>
                <w:t>4.19</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4BA9DDC" w14:textId="77777777" w:rsidR="009B0098" w:rsidRPr="00564153" w:rsidRDefault="009B0098" w:rsidP="00AF0D4C">
            <w:pPr>
              <w:spacing w:after="0"/>
              <w:jc w:val="center"/>
              <w:rPr>
                <w:ins w:id="9277" w:author="China Telecom" w:date="2020-11-20T19:25:00Z"/>
                <w:rFonts w:eastAsia="Times New Roman"/>
                <w:lang w:val="en-US"/>
              </w:rPr>
            </w:pPr>
            <w:ins w:id="9278" w:author="China Telecom" w:date="2020-11-20T19:25:00Z">
              <w:r w:rsidRPr="00564153">
                <w:rPr>
                  <w:rFonts w:eastAsia="Times New Roman"/>
                  <w:lang w:val="en-US"/>
                </w:rPr>
                <w:t>4.75</w:t>
              </w:r>
            </w:ins>
          </w:p>
        </w:tc>
      </w:tr>
      <w:tr w:rsidR="009B0098" w:rsidRPr="00804B30" w14:paraId="230DE4C4" w14:textId="77777777" w:rsidTr="00AF0D4C">
        <w:trPr>
          <w:trHeight w:val="181"/>
          <w:ins w:id="9279" w:author="China Telecom" w:date="2020-11-20T19:25:00Z"/>
        </w:trPr>
        <w:tc>
          <w:tcPr>
            <w:tcW w:w="4009" w:type="dxa"/>
            <w:tcBorders>
              <w:right w:val="single" w:sz="4" w:space="0" w:color="auto"/>
            </w:tcBorders>
            <w:noWrap/>
            <w:vAlign w:val="center"/>
          </w:tcPr>
          <w:p w14:paraId="70E285F7" w14:textId="77777777" w:rsidR="009B0098" w:rsidRPr="00564153" w:rsidRDefault="009B0098" w:rsidP="00AF0D4C">
            <w:pPr>
              <w:spacing w:after="0"/>
              <w:rPr>
                <w:ins w:id="9280" w:author="China Telecom" w:date="2020-11-20T19:25:00Z"/>
              </w:rPr>
            </w:pPr>
            <w:ins w:id="9281"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2</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A5515" w14:textId="77777777" w:rsidR="009B0098" w:rsidRPr="00564153" w:rsidRDefault="009B0098" w:rsidP="00AF0D4C">
            <w:pPr>
              <w:spacing w:after="0"/>
              <w:jc w:val="center"/>
              <w:rPr>
                <w:ins w:id="9282" w:author="China Telecom" w:date="2020-11-20T19:25:00Z"/>
              </w:rPr>
            </w:pPr>
            <w:ins w:id="9283" w:author="China Telecom" w:date="2020-11-20T19:25:00Z">
              <w:r w:rsidRPr="00564153">
                <w:rPr>
                  <w:rFonts w:eastAsia="Times New Roman"/>
                  <w:lang w:val="en-US"/>
                </w:rPr>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EE651" w14:textId="77777777" w:rsidR="009B0098" w:rsidRPr="00564153" w:rsidRDefault="009B0098" w:rsidP="00AF0D4C">
            <w:pPr>
              <w:spacing w:after="0"/>
              <w:jc w:val="center"/>
              <w:rPr>
                <w:ins w:id="9284" w:author="China Telecom" w:date="2020-11-20T19:25:00Z"/>
              </w:rPr>
            </w:pPr>
            <w:ins w:id="9285" w:author="China Telecom" w:date="2020-11-20T19:25:00Z">
              <w:r w:rsidRPr="00564153">
                <w:rPr>
                  <w:rFonts w:eastAsia="Times New Roman"/>
                  <w:lang w:val="en-US"/>
                </w:rPr>
                <w:t>115.20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6632D" w14:textId="77777777" w:rsidR="009B0098" w:rsidRPr="00564153" w:rsidRDefault="009B0098" w:rsidP="00AF0D4C">
            <w:pPr>
              <w:spacing w:after="0"/>
              <w:jc w:val="center"/>
              <w:rPr>
                <w:ins w:id="9286" w:author="China Telecom" w:date="2020-11-20T19:25:00Z"/>
              </w:rPr>
            </w:pPr>
            <w:ins w:id="9287" w:author="China Telecom" w:date="2020-11-20T19:25:00Z">
              <w:r w:rsidRPr="00564153">
                <w:rPr>
                  <w:rFonts w:eastAsia="Times New Roman"/>
                  <w:lang w:val="en-US"/>
                </w:rPr>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7A691" w14:textId="77777777" w:rsidR="009B0098" w:rsidRPr="00564153" w:rsidRDefault="009B0098" w:rsidP="00AF0D4C">
            <w:pPr>
              <w:spacing w:after="0"/>
              <w:jc w:val="center"/>
              <w:rPr>
                <w:ins w:id="9288" w:author="China Telecom" w:date="2020-11-20T19:25:00Z"/>
              </w:rPr>
            </w:pPr>
            <w:ins w:id="9289" w:author="China Telecom" w:date="2020-11-20T19:25:00Z">
              <w:r w:rsidRPr="00564153">
                <w:rPr>
                  <w:rFonts w:eastAsia="Times New Roman"/>
                  <w:lang w:val="en-US"/>
                </w:rPr>
                <w:t>-7.9</w:t>
              </w:r>
            </w:ins>
          </w:p>
        </w:tc>
      </w:tr>
      <w:tr w:rsidR="009B0098" w:rsidRPr="00804B30" w14:paraId="2B3BEBC6" w14:textId="77777777" w:rsidTr="00AF0D4C">
        <w:trPr>
          <w:trHeight w:val="181"/>
          <w:ins w:id="9290" w:author="China Telecom" w:date="2020-11-20T19:25:00Z"/>
        </w:trPr>
        <w:tc>
          <w:tcPr>
            <w:tcW w:w="4009" w:type="dxa"/>
            <w:tcBorders>
              <w:right w:val="single" w:sz="4" w:space="0" w:color="auto"/>
            </w:tcBorders>
            <w:noWrap/>
            <w:vAlign w:val="center"/>
          </w:tcPr>
          <w:p w14:paraId="670DEFBE" w14:textId="77777777" w:rsidR="009B0098" w:rsidRPr="00564153" w:rsidRDefault="009B0098" w:rsidP="00AF0D4C">
            <w:pPr>
              <w:spacing w:after="0"/>
              <w:rPr>
                <w:ins w:id="9291" w:author="China Telecom" w:date="2020-11-20T19:25:00Z"/>
                <w:rFonts w:eastAsia="Times New Roman"/>
                <w:color w:val="000000"/>
                <w:lang w:val="en-US"/>
              </w:rPr>
            </w:pPr>
            <w:ins w:id="9292"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3 11bits</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3433D" w14:textId="77777777" w:rsidR="009B0098" w:rsidRPr="00564153" w:rsidRDefault="009B0098" w:rsidP="00AF0D4C">
            <w:pPr>
              <w:spacing w:after="0"/>
              <w:jc w:val="center"/>
              <w:rPr>
                <w:ins w:id="9293" w:author="China Telecom" w:date="2020-11-20T19:25:00Z"/>
                <w:rFonts w:eastAsia="Times New Roman"/>
                <w:lang w:val="en-US"/>
              </w:rPr>
            </w:pPr>
            <w:ins w:id="9294" w:author="China Telecom" w:date="2020-11-20T19:25:00Z">
              <w:r w:rsidRPr="00564153">
                <w:rPr>
                  <w:rFonts w:eastAsia="Times New Roman"/>
                  <w:lang w:val="en-US"/>
                </w:rPr>
                <w:t>7</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4272E43" w14:textId="77777777" w:rsidR="009B0098" w:rsidRPr="00564153" w:rsidRDefault="009B0098" w:rsidP="00AF0D4C">
            <w:pPr>
              <w:spacing w:after="0"/>
              <w:jc w:val="center"/>
              <w:rPr>
                <w:ins w:id="9295" w:author="China Telecom" w:date="2020-11-20T19:25:00Z"/>
                <w:rFonts w:eastAsia="Times New Roman"/>
                <w:lang w:val="en-US"/>
              </w:rPr>
            </w:pPr>
            <w:ins w:id="9296" w:author="China Telecom" w:date="2020-11-20T19:25:00Z">
              <w:r w:rsidRPr="00564153">
                <w:rPr>
                  <w:rFonts w:eastAsia="Times New Roman"/>
                  <w:lang w:val="en-US"/>
                </w:rPr>
                <w:t>127.34</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E269589" w14:textId="77777777" w:rsidR="009B0098" w:rsidRPr="00564153" w:rsidRDefault="009B0098" w:rsidP="00AF0D4C">
            <w:pPr>
              <w:spacing w:after="0"/>
              <w:jc w:val="center"/>
              <w:rPr>
                <w:ins w:id="9297" w:author="China Telecom" w:date="2020-11-20T19:25:00Z"/>
                <w:rFonts w:eastAsia="Times New Roman"/>
                <w:lang w:val="en-US"/>
              </w:rPr>
            </w:pPr>
            <w:ins w:id="9298" w:author="China Telecom" w:date="2020-11-20T19:25:00Z">
              <w:r w:rsidRPr="00564153">
                <w:rPr>
                  <w:rFonts w:eastAsia="Times New Roman"/>
                  <w:lang w:val="en-US"/>
                </w:rPr>
                <w:t>3.78</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437066" w14:textId="77777777" w:rsidR="009B0098" w:rsidRPr="00564153" w:rsidRDefault="009B0098" w:rsidP="00AF0D4C">
            <w:pPr>
              <w:spacing w:after="0"/>
              <w:jc w:val="center"/>
              <w:rPr>
                <w:ins w:id="9299" w:author="China Telecom" w:date="2020-11-20T19:25:00Z"/>
                <w:rFonts w:eastAsia="Times New Roman"/>
                <w:lang w:val="en-US"/>
              </w:rPr>
            </w:pPr>
            <w:ins w:id="9300" w:author="China Telecom" w:date="2020-11-20T19:25:00Z">
              <w:r w:rsidRPr="00564153">
                <w:rPr>
                  <w:rFonts w:eastAsia="Times New Roman"/>
                  <w:lang w:val="en-US"/>
                </w:rPr>
                <w:t>4.24</w:t>
              </w:r>
            </w:ins>
          </w:p>
        </w:tc>
      </w:tr>
      <w:tr w:rsidR="009B0098" w:rsidRPr="00804B30" w14:paraId="744D26CB" w14:textId="77777777" w:rsidTr="00AF0D4C">
        <w:trPr>
          <w:trHeight w:val="181"/>
          <w:ins w:id="9301" w:author="China Telecom" w:date="2020-11-20T19:25:00Z"/>
        </w:trPr>
        <w:tc>
          <w:tcPr>
            <w:tcW w:w="4009" w:type="dxa"/>
            <w:tcBorders>
              <w:right w:val="single" w:sz="4" w:space="0" w:color="auto"/>
            </w:tcBorders>
            <w:noWrap/>
            <w:vAlign w:val="center"/>
          </w:tcPr>
          <w:p w14:paraId="34D0C201" w14:textId="77777777" w:rsidR="009B0098" w:rsidRPr="00564153" w:rsidRDefault="009B0098" w:rsidP="00AF0D4C">
            <w:pPr>
              <w:spacing w:after="0"/>
              <w:rPr>
                <w:ins w:id="9302" w:author="China Telecom" w:date="2020-11-20T19:25:00Z"/>
              </w:rPr>
            </w:pPr>
            <w:ins w:id="9303" w:author="China Telecom" w:date="2020-11-20T19:25:00Z">
              <w:r w:rsidRPr="003170DC">
                <w:rPr>
                  <w:rFonts w:eastAsia="Times New Roman"/>
                  <w:lang w:val="en-US"/>
                </w:rPr>
                <w:t>PUCCH F</w:t>
              </w:r>
              <w:r>
                <w:rPr>
                  <w:rFonts w:eastAsia="Times New Roman"/>
                  <w:lang w:val="en-US"/>
                </w:rPr>
                <w:t xml:space="preserve">ormat </w:t>
              </w:r>
              <w:r w:rsidRPr="003170DC">
                <w:rPr>
                  <w:rFonts w:eastAsia="Times New Roman"/>
                  <w:lang w:val="en-US"/>
                </w:rPr>
                <w:t>3 22bits</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F673F" w14:textId="77777777" w:rsidR="009B0098" w:rsidRPr="00564153" w:rsidRDefault="009B0098" w:rsidP="00AF0D4C">
            <w:pPr>
              <w:spacing w:after="0"/>
              <w:jc w:val="center"/>
              <w:rPr>
                <w:ins w:id="9304" w:author="China Telecom" w:date="2020-11-20T19:25:00Z"/>
              </w:rPr>
            </w:pPr>
            <w:ins w:id="9305" w:author="China Telecom" w:date="2020-11-20T19:25:00Z">
              <w:r w:rsidRPr="00564153">
                <w:rPr>
                  <w:rFonts w:eastAsia="Times New Roman"/>
                  <w:lang w:val="en-US"/>
                </w:rPr>
                <w:t>9</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F18AF49" w14:textId="77777777" w:rsidR="009B0098" w:rsidRPr="00564153" w:rsidRDefault="009B0098" w:rsidP="00AF0D4C">
            <w:pPr>
              <w:spacing w:after="0"/>
              <w:jc w:val="center"/>
              <w:rPr>
                <w:ins w:id="9306" w:author="China Telecom" w:date="2020-11-20T19:25:00Z"/>
              </w:rPr>
            </w:pPr>
            <w:ins w:id="9307" w:author="China Telecom" w:date="2020-11-20T19:25:00Z">
              <w:r w:rsidRPr="00564153">
                <w:rPr>
                  <w:rFonts w:eastAsia="Times New Roman"/>
                  <w:lang w:val="en-US"/>
                </w:rPr>
                <w:t>124.99</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1093D5D" w14:textId="77777777" w:rsidR="009B0098" w:rsidRPr="00564153" w:rsidRDefault="009B0098" w:rsidP="00AF0D4C">
            <w:pPr>
              <w:spacing w:after="0"/>
              <w:jc w:val="center"/>
              <w:rPr>
                <w:ins w:id="9308" w:author="China Telecom" w:date="2020-11-20T19:25:00Z"/>
              </w:rPr>
            </w:pPr>
            <w:ins w:id="9309" w:author="China Telecom" w:date="2020-11-20T19:25:00Z">
              <w:r w:rsidRPr="00564153">
                <w:rPr>
                  <w:rFonts w:eastAsia="Times New Roman"/>
                  <w:lang w:val="en-US"/>
                </w:rPr>
                <w:t>4.25</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A83FB51" w14:textId="77777777" w:rsidR="009B0098" w:rsidRPr="00564153" w:rsidRDefault="009B0098" w:rsidP="00AF0D4C">
            <w:pPr>
              <w:spacing w:after="0"/>
              <w:jc w:val="center"/>
              <w:rPr>
                <w:ins w:id="9310" w:author="China Telecom" w:date="2020-11-20T19:25:00Z"/>
              </w:rPr>
            </w:pPr>
            <w:ins w:id="9311" w:author="China Telecom" w:date="2020-11-20T19:25:00Z">
              <w:r w:rsidRPr="00564153">
                <w:rPr>
                  <w:rFonts w:eastAsia="Times New Roman"/>
                  <w:lang w:val="en-US"/>
                </w:rPr>
                <w:t>1.89</w:t>
              </w:r>
            </w:ins>
          </w:p>
        </w:tc>
      </w:tr>
      <w:tr w:rsidR="009B0098" w:rsidRPr="00804B30" w14:paraId="585DA6FB" w14:textId="77777777" w:rsidTr="00AF0D4C">
        <w:trPr>
          <w:trHeight w:val="181"/>
          <w:ins w:id="9312" w:author="China Telecom" w:date="2020-11-20T19:25:00Z"/>
        </w:trPr>
        <w:tc>
          <w:tcPr>
            <w:tcW w:w="4009" w:type="dxa"/>
            <w:tcBorders>
              <w:right w:val="single" w:sz="4" w:space="0" w:color="auto"/>
            </w:tcBorders>
            <w:noWrap/>
            <w:vAlign w:val="center"/>
          </w:tcPr>
          <w:p w14:paraId="4ED627D1" w14:textId="77777777" w:rsidR="009B0098" w:rsidRPr="00564153" w:rsidRDefault="009B0098" w:rsidP="00AF0D4C">
            <w:pPr>
              <w:spacing w:after="0"/>
              <w:rPr>
                <w:ins w:id="9313" w:author="China Telecom" w:date="2020-11-20T19:25:00Z"/>
              </w:rPr>
            </w:pPr>
            <w:ins w:id="9314" w:author="China Telecom" w:date="2020-11-20T19:25:00Z">
              <w:r w:rsidRPr="003170DC">
                <w:rPr>
                  <w:rFonts w:eastAsia="Times New Roman"/>
                  <w:lang w:val="en-US"/>
                </w:rPr>
                <w:t>SSB</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25053" w14:textId="77777777" w:rsidR="009B0098" w:rsidRPr="00564153" w:rsidRDefault="009B0098" w:rsidP="00AF0D4C">
            <w:pPr>
              <w:spacing w:after="0"/>
              <w:jc w:val="center"/>
              <w:rPr>
                <w:ins w:id="9315" w:author="China Telecom" w:date="2020-11-20T19:25:00Z"/>
              </w:rPr>
            </w:pPr>
            <w:ins w:id="9316" w:author="China Telecom" w:date="2020-11-20T19:25:00Z">
              <w:r w:rsidRPr="00564153">
                <w:rPr>
                  <w:rFonts w:eastAsia="Times New Roman"/>
                  <w:lang w:val="en-US"/>
                </w:rPr>
                <w:t>6</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1903A00" w14:textId="77777777" w:rsidR="009B0098" w:rsidRPr="00564153" w:rsidRDefault="009B0098" w:rsidP="00AF0D4C">
            <w:pPr>
              <w:spacing w:after="0"/>
              <w:jc w:val="center"/>
              <w:rPr>
                <w:ins w:id="9317" w:author="China Telecom" w:date="2020-11-20T19:25:00Z"/>
              </w:rPr>
            </w:pPr>
            <w:ins w:id="9318" w:author="China Telecom" w:date="2020-11-20T19:25:00Z">
              <w:r w:rsidRPr="00564153">
                <w:rPr>
                  <w:rFonts w:eastAsia="Times New Roman"/>
                  <w:lang w:val="en-US"/>
                </w:rPr>
                <w:t>140.74</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50DCE2B" w14:textId="77777777" w:rsidR="009B0098" w:rsidRPr="00564153" w:rsidRDefault="009B0098" w:rsidP="00AF0D4C">
            <w:pPr>
              <w:spacing w:after="0"/>
              <w:jc w:val="center"/>
              <w:rPr>
                <w:ins w:id="9319" w:author="China Telecom" w:date="2020-11-20T19:25:00Z"/>
              </w:rPr>
            </w:pPr>
            <w:ins w:id="9320" w:author="China Telecom" w:date="2020-11-20T19:25:00Z">
              <w:r w:rsidRPr="00564153">
                <w:rPr>
                  <w:rFonts w:eastAsia="Times New Roman"/>
                  <w:lang w:val="en-US"/>
                </w:rPr>
                <w:t>3.13</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DAB1BFD" w14:textId="77777777" w:rsidR="009B0098" w:rsidRPr="00564153" w:rsidRDefault="009B0098" w:rsidP="00AF0D4C">
            <w:pPr>
              <w:spacing w:after="0"/>
              <w:jc w:val="center"/>
              <w:rPr>
                <w:ins w:id="9321" w:author="China Telecom" w:date="2020-11-20T19:25:00Z"/>
              </w:rPr>
            </w:pPr>
            <w:ins w:id="9322" w:author="China Telecom" w:date="2020-11-20T19:25:00Z">
              <w:r w:rsidRPr="00564153">
                <w:rPr>
                  <w:rFonts w:eastAsia="Times New Roman"/>
                  <w:lang w:val="en-US"/>
                </w:rPr>
                <w:t>17.64</w:t>
              </w:r>
            </w:ins>
          </w:p>
        </w:tc>
      </w:tr>
      <w:tr w:rsidR="009B0098" w:rsidRPr="00804B30" w14:paraId="2A3B499B" w14:textId="77777777" w:rsidTr="00AF0D4C">
        <w:trPr>
          <w:trHeight w:val="181"/>
          <w:ins w:id="9323" w:author="China Telecom" w:date="2020-11-20T19:25:00Z"/>
        </w:trPr>
        <w:tc>
          <w:tcPr>
            <w:tcW w:w="4009" w:type="dxa"/>
            <w:tcBorders>
              <w:right w:val="single" w:sz="4" w:space="0" w:color="auto"/>
            </w:tcBorders>
            <w:noWrap/>
            <w:vAlign w:val="center"/>
          </w:tcPr>
          <w:p w14:paraId="1BDBBE95" w14:textId="77777777" w:rsidR="009B0098" w:rsidRPr="00564153" w:rsidRDefault="009B0098" w:rsidP="00AF0D4C">
            <w:pPr>
              <w:spacing w:after="0"/>
              <w:rPr>
                <w:ins w:id="9324" w:author="China Telecom" w:date="2020-11-20T19:25:00Z"/>
              </w:rPr>
            </w:pPr>
            <w:ins w:id="9325" w:author="China Telecom" w:date="2020-11-20T19:25:00Z">
              <w:r w:rsidRPr="003170DC">
                <w:rPr>
                  <w:rFonts w:eastAsia="Times New Roman"/>
                  <w:lang w:val="en-US"/>
                </w:rPr>
                <w:t xml:space="preserve">PRACH </w:t>
              </w:r>
              <w:r>
                <w:rPr>
                  <w:rFonts w:eastAsia="Times New Roman"/>
                  <w:lang w:val="en-US"/>
                </w:rPr>
                <w:t xml:space="preserve">Format </w:t>
              </w:r>
              <w:r w:rsidRPr="003170DC">
                <w:rPr>
                  <w:rFonts w:eastAsia="Times New Roman"/>
                  <w:lang w:val="en-US"/>
                </w:rPr>
                <w:t>B4</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B13F9" w14:textId="77777777" w:rsidR="009B0098" w:rsidRPr="00564153" w:rsidRDefault="009B0098" w:rsidP="00AF0D4C">
            <w:pPr>
              <w:spacing w:after="0"/>
              <w:jc w:val="center"/>
              <w:rPr>
                <w:ins w:id="9326" w:author="China Telecom" w:date="2020-11-20T19:25:00Z"/>
              </w:rPr>
            </w:pPr>
            <w:ins w:id="9327" w:author="China Telecom" w:date="2020-11-20T19:25:00Z">
              <w:r w:rsidRPr="00564153">
                <w:rPr>
                  <w:rFonts w:eastAsia="Times New Roman"/>
                  <w:lang w:val="en-US"/>
                </w:rPr>
                <w:t>5</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AA19FE" w14:textId="77777777" w:rsidR="009B0098" w:rsidRPr="00564153" w:rsidRDefault="009B0098" w:rsidP="00AF0D4C">
            <w:pPr>
              <w:spacing w:after="0"/>
              <w:jc w:val="center"/>
              <w:rPr>
                <w:ins w:id="9328" w:author="China Telecom" w:date="2020-11-20T19:25:00Z"/>
              </w:rPr>
            </w:pPr>
            <w:ins w:id="9329" w:author="China Telecom" w:date="2020-11-20T19:25:00Z">
              <w:r w:rsidRPr="00564153">
                <w:rPr>
                  <w:rFonts w:eastAsia="Times New Roman"/>
                  <w:lang w:val="en-US"/>
                </w:rPr>
                <w:t>121.36</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3B3D348" w14:textId="77777777" w:rsidR="009B0098" w:rsidRPr="00564153" w:rsidRDefault="009B0098" w:rsidP="00AF0D4C">
            <w:pPr>
              <w:spacing w:after="0"/>
              <w:jc w:val="center"/>
              <w:rPr>
                <w:ins w:id="9330" w:author="China Telecom" w:date="2020-11-20T19:25:00Z"/>
              </w:rPr>
            </w:pPr>
            <w:ins w:id="9331" w:author="China Telecom" w:date="2020-11-20T19:25:00Z">
              <w:r w:rsidRPr="00564153">
                <w:rPr>
                  <w:rFonts w:eastAsia="Times New Roman"/>
                  <w:lang w:val="en-US"/>
                </w:rPr>
                <w:t>1.45</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4BD38DD" w14:textId="77777777" w:rsidR="009B0098" w:rsidRPr="00564153" w:rsidRDefault="009B0098" w:rsidP="00AF0D4C">
            <w:pPr>
              <w:spacing w:after="0"/>
              <w:jc w:val="center"/>
              <w:rPr>
                <w:ins w:id="9332" w:author="China Telecom" w:date="2020-11-20T19:25:00Z"/>
              </w:rPr>
            </w:pPr>
            <w:ins w:id="9333" w:author="China Telecom" w:date="2020-11-20T19:25:00Z">
              <w:r w:rsidRPr="00564153">
                <w:rPr>
                  <w:rFonts w:eastAsia="Times New Roman"/>
                  <w:lang w:val="en-US"/>
                </w:rPr>
                <w:t>-1.74</w:t>
              </w:r>
            </w:ins>
          </w:p>
        </w:tc>
      </w:tr>
      <w:tr w:rsidR="009B0098" w:rsidRPr="00804B30" w14:paraId="494A8DEF" w14:textId="77777777" w:rsidTr="00AF0D4C">
        <w:trPr>
          <w:trHeight w:val="181"/>
          <w:ins w:id="9334" w:author="China Telecom" w:date="2020-11-20T19:25:00Z"/>
        </w:trPr>
        <w:tc>
          <w:tcPr>
            <w:tcW w:w="4009" w:type="dxa"/>
            <w:tcBorders>
              <w:right w:val="single" w:sz="4" w:space="0" w:color="auto"/>
            </w:tcBorders>
            <w:noWrap/>
            <w:vAlign w:val="center"/>
          </w:tcPr>
          <w:p w14:paraId="3F83988C" w14:textId="77777777" w:rsidR="009B0098" w:rsidRPr="00564153" w:rsidRDefault="009B0098" w:rsidP="00AF0D4C">
            <w:pPr>
              <w:spacing w:after="0"/>
              <w:rPr>
                <w:ins w:id="9335" w:author="China Telecom" w:date="2020-11-20T19:25:00Z"/>
              </w:rPr>
            </w:pPr>
            <w:ins w:id="9336" w:author="China Telecom" w:date="2020-11-20T19:25:00Z">
              <w:r w:rsidRPr="003170DC">
                <w:rPr>
                  <w:rFonts w:eastAsia="Times New Roman"/>
                  <w:lang w:val="en-US"/>
                </w:rPr>
                <w:t xml:space="preserve">PRACH </w:t>
              </w:r>
              <w:r>
                <w:rPr>
                  <w:rFonts w:eastAsia="Times New Roman"/>
                  <w:lang w:val="en-US"/>
                </w:rPr>
                <w:t xml:space="preserve">Format </w:t>
              </w:r>
              <w:r w:rsidRPr="003170DC">
                <w:rPr>
                  <w:rFonts w:eastAsia="Times New Roman"/>
                  <w:lang w:val="en-US"/>
                </w:rPr>
                <w:t>C2</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01983" w14:textId="77777777" w:rsidR="009B0098" w:rsidRPr="00564153" w:rsidRDefault="009B0098" w:rsidP="00AF0D4C">
            <w:pPr>
              <w:spacing w:after="0"/>
              <w:jc w:val="center"/>
              <w:rPr>
                <w:ins w:id="9337" w:author="China Telecom" w:date="2020-11-20T19:25:00Z"/>
              </w:rPr>
            </w:pPr>
            <w:ins w:id="9338" w:author="China Telecom" w:date="2020-11-20T19:25:00Z">
              <w:r w:rsidRPr="00564153">
                <w:rPr>
                  <w:rFonts w:eastAsia="Times New Roman"/>
                  <w:lang w:val="en-US"/>
                </w:rPr>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F8A95" w14:textId="77777777" w:rsidR="009B0098" w:rsidRPr="00564153" w:rsidRDefault="009B0098" w:rsidP="00AF0D4C">
            <w:pPr>
              <w:spacing w:after="0"/>
              <w:jc w:val="center"/>
              <w:rPr>
                <w:ins w:id="9339" w:author="China Telecom" w:date="2020-11-20T19:25:00Z"/>
                <w:noProof/>
              </w:rPr>
            </w:pPr>
            <w:ins w:id="9340" w:author="China Telecom" w:date="2020-11-20T19:25:00Z">
              <w:r w:rsidRPr="00564153">
                <w:rPr>
                  <w:rFonts w:eastAsia="Times New Roman"/>
                  <w:lang w:val="en-US"/>
                </w:rPr>
                <w:t>122.52</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67B8" w14:textId="77777777" w:rsidR="009B0098" w:rsidRPr="00564153" w:rsidRDefault="009B0098" w:rsidP="00AF0D4C">
            <w:pPr>
              <w:spacing w:after="0"/>
              <w:jc w:val="center"/>
              <w:rPr>
                <w:ins w:id="9341" w:author="China Telecom" w:date="2020-11-20T19:25:00Z"/>
                <w:noProof/>
              </w:rPr>
            </w:pPr>
            <w:ins w:id="9342" w:author="China Telecom" w:date="2020-11-20T19:25:00Z">
              <w:r w:rsidRPr="00564153">
                <w:rPr>
                  <w:rFonts w:eastAsia="Times New Roman"/>
                  <w:lang w:val="en-US"/>
                </w:rPr>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BE5C6" w14:textId="77777777" w:rsidR="009B0098" w:rsidRPr="00564153" w:rsidRDefault="009B0098" w:rsidP="00AF0D4C">
            <w:pPr>
              <w:spacing w:after="0"/>
              <w:jc w:val="center"/>
              <w:rPr>
                <w:ins w:id="9343" w:author="China Telecom" w:date="2020-11-20T19:25:00Z"/>
                <w:noProof/>
              </w:rPr>
            </w:pPr>
            <w:ins w:id="9344" w:author="China Telecom" w:date="2020-11-20T19:25:00Z">
              <w:r w:rsidRPr="00564153">
                <w:rPr>
                  <w:rFonts w:eastAsia="Times New Roman"/>
                  <w:lang w:val="en-US"/>
                </w:rPr>
                <w:t>-0.58</w:t>
              </w:r>
            </w:ins>
          </w:p>
        </w:tc>
      </w:tr>
      <w:tr w:rsidR="009B0098" w:rsidRPr="00804B30" w14:paraId="58B2D981" w14:textId="77777777" w:rsidTr="00AF0D4C">
        <w:trPr>
          <w:trHeight w:val="181"/>
          <w:ins w:id="9345" w:author="China Telecom" w:date="2020-11-20T19:25:00Z"/>
        </w:trPr>
        <w:tc>
          <w:tcPr>
            <w:tcW w:w="4009" w:type="dxa"/>
            <w:tcBorders>
              <w:right w:val="single" w:sz="4" w:space="0" w:color="auto"/>
            </w:tcBorders>
            <w:noWrap/>
            <w:vAlign w:val="center"/>
          </w:tcPr>
          <w:p w14:paraId="4C33DBB9" w14:textId="77777777" w:rsidR="009B0098" w:rsidRPr="00564153" w:rsidRDefault="009B0098" w:rsidP="00AF0D4C">
            <w:pPr>
              <w:spacing w:after="0"/>
              <w:rPr>
                <w:ins w:id="9346" w:author="China Telecom" w:date="2020-11-20T19:25:00Z"/>
              </w:rPr>
            </w:pPr>
            <w:ins w:id="9347" w:author="China Telecom" w:date="2020-11-20T19:25:00Z">
              <w:r w:rsidRPr="003170DC">
                <w:rPr>
                  <w:rFonts w:eastAsia="Times New Roman"/>
                  <w:lang w:val="en-US"/>
                </w:rPr>
                <w:t>PDCCH of Msg2</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11E85" w14:textId="77777777" w:rsidR="009B0098" w:rsidRPr="00564153" w:rsidRDefault="009B0098" w:rsidP="00AF0D4C">
            <w:pPr>
              <w:spacing w:after="0"/>
              <w:jc w:val="center"/>
              <w:rPr>
                <w:ins w:id="9348" w:author="China Telecom" w:date="2020-11-20T19:25:00Z"/>
              </w:rPr>
            </w:pPr>
            <w:ins w:id="9349" w:author="China Telecom" w:date="2020-11-20T19:25:00Z">
              <w:r w:rsidRPr="00564153">
                <w:rPr>
                  <w:rFonts w:eastAsia="Times New Roman"/>
                  <w:lang w:val="en-US"/>
                </w:rPr>
                <w:t>4</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07CDE1D" w14:textId="77777777" w:rsidR="009B0098" w:rsidRPr="00564153" w:rsidRDefault="009B0098" w:rsidP="00AF0D4C">
            <w:pPr>
              <w:spacing w:after="0"/>
              <w:jc w:val="center"/>
              <w:rPr>
                <w:ins w:id="9350" w:author="China Telecom" w:date="2020-11-20T19:25:00Z"/>
              </w:rPr>
            </w:pPr>
            <w:ins w:id="9351" w:author="China Telecom" w:date="2020-11-20T19:25:00Z">
              <w:r w:rsidRPr="00564153">
                <w:rPr>
                  <w:rFonts w:eastAsia="Times New Roman"/>
                  <w:lang w:val="en-US"/>
                </w:rPr>
                <w:t>134.02</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161B382" w14:textId="77777777" w:rsidR="009B0098" w:rsidRPr="00564153" w:rsidRDefault="009B0098" w:rsidP="00AF0D4C">
            <w:pPr>
              <w:spacing w:after="0"/>
              <w:jc w:val="center"/>
              <w:rPr>
                <w:ins w:id="9352" w:author="China Telecom" w:date="2020-11-20T19:25:00Z"/>
              </w:rPr>
            </w:pPr>
            <w:ins w:id="9353" w:author="China Telecom" w:date="2020-11-20T19:25:00Z">
              <w:r w:rsidRPr="00564153">
                <w:rPr>
                  <w:rFonts w:eastAsia="Times New Roman"/>
                  <w:lang w:val="en-US"/>
                </w:rPr>
                <w:t>0.20</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C306C2E" w14:textId="77777777" w:rsidR="009B0098" w:rsidRPr="00564153" w:rsidRDefault="009B0098" w:rsidP="00AF0D4C">
            <w:pPr>
              <w:spacing w:after="0"/>
              <w:jc w:val="center"/>
              <w:rPr>
                <w:ins w:id="9354" w:author="China Telecom" w:date="2020-11-20T19:25:00Z"/>
              </w:rPr>
            </w:pPr>
            <w:ins w:id="9355" w:author="China Telecom" w:date="2020-11-20T19:25:00Z">
              <w:r w:rsidRPr="00564153">
                <w:rPr>
                  <w:rFonts w:eastAsia="Times New Roman"/>
                  <w:lang w:val="en-US"/>
                </w:rPr>
                <w:t>10.92</w:t>
              </w:r>
            </w:ins>
          </w:p>
        </w:tc>
      </w:tr>
      <w:tr w:rsidR="009B0098" w:rsidRPr="00804B30" w14:paraId="41620BFA" w14:textId="77777777" w:rsidTr="00AF0D4C">
        <w:trPr>
          <w:trHeight w:val="181"/>
          <w:ins w:id="9356" w:author="China Telecom" w:date="2020-11-20T19:25:00Z"/>
        </w:trPr>
        <w:tc>
          <w:tcPr>
            <w:tcW w:w="4009" w:type="dxa"/>
            <w:tcBorders>
              <w:right w:val="single" w:sz="4" w:space="0" w:color="auto"/>
            </w:tcBorders>
            <w:noWrap/>
            <w:vAlign w:val="center"/>
          </w:tcPr>
          <w:p w14:paraId="604F1DED" w14:textId="77777777" w:rsidR="009B0098" w:rsidRPr="00564153" w:rsidRDefault="009B0098" w:rsidP="00AF0D4C">
            <w:pPr>
              <w:spacing w:after="0"/>
              <w:rPr>
                <w:ins w:id="9357" w:author="China Telecom" w:date="2020-11-20T19:25:00Z"/>
              </w:rPr>
            </w:pPr>
            <w:ins w:id="9358" w:author="China Telecom" w:date="2020-11-20T19:25:00Z">
              <w:r w:rsidRPr="003170DC">
                <w:rPr>
                  <w:rFonts w:eastAsia="Times New Roman"/>
                  <w:lang w:val="en-US"/>
                </w:rPr>
                <w:t>PDSCH of Msg2</w:t>
              </w:r>
              <w:r>
                <w:rPr>
                  <w:rFonts w:eastAsia="Times New Roman"/>
                  <w:lang w:val="en-US"/>
                </w:rPr>
                <w:t xml:space="preserve"> DDDSU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BF4CC" w14:textId="77777777" w:rsidR="009B0098" w:rsidRPr="00564153" w:rsidRDefault="009B0098" w:rsidP="00AF0D4C">
            <w:pPr>
              <w:spacing w:after="0"/>
              <w:jc w:val="center"/>
              <w:rPr>
                <w:ins w:id="9359" w:author="China Telecom" w:date="2020-11-20T19:25:00Z"/>
              </w:rPr>
            </w:pPr>
            <w:ins w:id="9360" w:author="China Telecom" w:date="2020-11-20T19:25:00Z">
              <w:r w:rsidRPr="00564153">
                <w:rPr>
                  <w:rFonts w:eastAsia="Times New Roman"/>
                  <w:lang w:val="en-US"/>
                </w:rPr>
                <w:t>2</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B1EEF" w14:textId="77777777" w:rsidR="009B0098" w:rsidRPr="00564153" w:rsidRDefault="009B0098" w:rsidP="00AF0D4C">
            <w:pPr>
              <w:spacing w:after="0"/>
              <w:jc w:val="center"/>
              <w:rPr>
                <w:ins w:id="9361" w:author="China Telecom" w:date="2020-11-20T19:25:00Z"/>
              </w:rPr>
            </w:pPr>
            <w:ins w:id="9362" w:author="China Telecom" w:date="2020-11-20T19:25:00Z">
              <w:r w:rsidRPr="00564153">
                <w:rPr>
                  <w:rFonts w:eastAsia="Times New Roman"/>
                  <w:lang w:val="en-US"/>
                </w:rPr>
                <w:t>136.85</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E9515" w14:textId="77777777" w:rsidR="009B0098" w:rsidRPr="00564153" w:rsidRDefault="009B0098" w:rsidP="00AF0D4C">
            <w:pPr>
              <w:spacing w:after="0"/>
              <w:jc w:val="center"/>
              <w:rPr>
                <w:ins w:id="9363" w:author="China Telecom" w:date="2020-11-20T19:25:00Z"/>
              </w:rPr>
            </w:pPr>
            <w:ins w:id="9364" w:author="China Telecom" w:date="2020-11-20T19:25:00Z">
              <w:r w:rsidRPr="00564153">
                <w:rPr>
                  <w:rFonts w:eastAsia="Times New Roman"/>
                  <w:lang w:val="en-US"/>
                </w:rPr>
                <w:t>0.77</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A33CD" w14:textId="77777777" w:rsidR="009B0098" w:rsidRPr="00564153" w:rsidRDefault="009B0098" w:rsidP="00AF0D4C">
            <w:pPr>
              <w:spacing w:after="0"/>
              <w:jc w:val="center"/>
              <w:rPr>
                <w:ins w:id="9365" w:author="China Telecom" w:date="2020-11-20T19:25:00Z"/>
              </w:rPr>
            </w:pPr>
            <w:ins w:id="9366" w:author="China Telecom" w:date="2020-11-20T19:25:00Z">
              <w:r w:rsidRPr="00564153">
                <w:rPr>
                  <w:rFonts w:eastAsia="Times New Roman"/>
                  <w:lang w:val="en-US"/>
                </w:rPr>
                <w:t>13.75</w:t>
              </w:r>
            </w:ins>
          </w:p>
        </w:tc>
      </w:tr>
      <w:tr w:rsidR="009B0098" w:rsidRPr="00804B30" w14:paraId="151AE591" w14:textId="77777777" w:rsidTr="00AF0D4C">
        <w:trPr>
          <w:trHeight w:val="181"/>
          <w:ins w:id="9367" w:author="China Telecom" w:date="2020-11-20T19:25:00Z"/>
        </w:trPr>
        <w:tc>
          <w:tcPr>
            <w:tcW w:w="4009" w:type="dxa"/>
            <w:tcBorders>
              <w:right w:val="single" w:sz="4" w:space="0" w:color="auto"/>
            </w:tcBorders>
            <w:noWrap/>
            <w:vAlign w:val="center"/>
          </w:tcPr>
          <w:p w14:paraId="69723AC1" w14:textId="77777777" w:rsidR="009B0098" w:rsidRPr="00564153" w:rsidRDefault="009B0098" w:rsidP="00AF0D4C">
            <w:pPr>
              <w:spacing w:after="0"/>
              <w:rPr>
                <w:ins w:id="9368" w:author="China Telecom" w:date="2020-11-20T19:25:00Z"/>
                <w:rFonts w:eastAsia="Times New Roman"/>
                <w:lang w:val="en-US"/>
              </w:rPr>
            </w:pPr>
            <w:ins w:id="9369" w:author="China Telecom" w:date="2020-11-20T19:25:00Z">
              <w:r w:rsidRPr="003170DC">
                <w:rPr>
                  <w:rFonts w:eastAsia="Times New Roman"/>
                  <w:lang w:val="en-US"/>
                </w:rPr>
                <w:t>PDSCH of Msg2 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4DC26" w14:textId="77777777" w:rsidR="009B0098" w:rsidRPr="00564153" w:rsidRDefault="009B0098" w:rsidP="00AF0D4C">
            <w:pPr>
              <w:spacing w:after="0"/>
              <w:jc w:val="center"/>
              <w:rPr>
                <w:ins w:id="9370" w:author="China Telecom" w:date="2020-11-20T19:25:00Z"/>
                <w:rFonts w:eastAsia="Times New Roman"/>
                <w:lang w:val="en-US"/>
              </w:rPr>
            </w:pPr>
            <w:ins w:id="9371" w:author="China Telecom" w:date="2020-11-20T19:25:00Z">
              <w:r w:rsidRPr="00564153">
                <w:rPr>
                  <w:rFonts w:eastAsia="Times New Roman"/>
                  <w:lang w:val="en-US"/>
                </w:rPr>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E7613" w14:textId="77777777" w:rsidR="009B0098" w:rsidRPr="00564153" w:rsidRDefault="009B0098" w:rsidP="00AF0D4C">
            <w:pPr>
              <w:spacing w:after="0"/>
              <w:jc w:val="center"/>
              <w:rPr>
                <w:ins w:id="9372" w:author="China Telecom" w:date="2020-11-20T19:25:00Z"/>
                <w:rFonts w:eastAsia="Times New Roman"/>
                <w:lang w:val="en-US"/>
              </w:rPr>
            </w:pPr>
            <w:ins w:id="9373" w:author="China Telecom" w:date="2020-11-20T19:25:00Z">
              <w:r w:rsidRPr="00564153">
                <w:rPr>
                  <w:rFonts w:eastAsia="Times New Roman"/>
                  <w:lang w:val="en-US"/>
                </w:rPr>
                <w:t>136.08</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46955" w14:textId="77777777" w:rsidR="009B0098" w:rsidRPr="00564153" w:rsidRDefault="009B0098" w:rsidP="00AF0D4C">
            <w:pPr>
              <w:spacing w:after="0"/>
              <w:jc w:val="center"/>
              <w:rPr>
                <w:ins w:id="9374" w:author="China Telecom" w:date="2020-11-20T19:25:00Z"/>
                <w:rFonts w:eastAsia="Times New Roman"/>
                <w:lang w:val="en-US"/>
              </w:rPr>
            </w:pPr>
            <w:ins w:id="9375" w:author="China Telecom" w:date="2020-11-20T19:25:00Z">
              <w:r w:rsidRPr="00564153">
                <w:rPr>
                  <w:rFonts w:eastAsia="Times New Roman"/>
                  <w:lang w:val="en-US"/>
                </w:rPr>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99EB9" w14:textId="77777777" w:rsidR="009B0098" w:rsidRPr="00564153" w:rsidRDefault="009B0098" w:rsidP="00AF0D4C">
            <w:pPr>
              <w:spacing w:after="0"/>
              <w:jc w:val="center"/>
              <w:rPr>
                <w:ins w:id="9376" w:author="China Telecom" w:date="2020-11-20T19:25:00Z"/>
                <w:rFonts w:eastAsia="Times New Roman"/>
                <w:lang w:val="en-US"/>
              </w:rPr>
            </w:pPr>
            <w:ins w:id="9377" w:author="China Telecom" w:date="2020-11-20T19:25:00Z">
              <w:r w:rsidRPr="00564153">
                <w:rPr>
                  <w:rFonts w:eastAsia="Times New Roman"/>
                  <w:lang w:val="en-US"/>
                </w:rPr>
                <w:t>12.98</w:t>
              </w:r>
            </w:ins>
          </w:p>
        </w:tc>
      </w:tr>
      <w:tr w:rsidR="009B0098" w:rsidRPr="00804B30" w14:paraId="17F7F243" w14:textId="77777777" w:rsidTr="00AF0D4C">
        <w:trPr>
          <w:trHeight w:val="181"/>
          <w:ins w:id="9378" w:author="China Telecom" w:date="2020-11-20T19:25:00Z"/>
        </w:trPr>
        <w:tc>
          <w:tcPr>
            <w:tcW w:w="4009" w:type="dxa"/>
            <w:tcBorders>
              <w:right w:val="single" w:sz="4" w:space="0" w:color="auto"/>
            </w:tcBorders>
            <w:noWrap/>
            <w:vAlign w:val="center"/>
          </w:tcPr>
          <w:p w14:paraId="43E5B4A8" w14:textId="77777777" w:rsidR="009B0098" w:rsidRPr="00564153" w:rsidRDefault="009B0098" w:rsidP="00AF0D4C">
            <w:pPr>
              <w:spacing w:after="0"/>
              <w:rPr>
                <w:ins w:id="9379" w:author="China Telecom" w:date="2020-11-20T19:25:00Z"/>
              </w:rPr>
            </w:pPr>
            <w:ins w:id="9380" w:author="China Telecom" w:date="2020-11-20T19:25:00Z">
              <w:r w:rsidRPr="003170DC">
                <w:rPr>
                  <w:rFonts w:eastAsia="Times New Roman"/>
                  <w:lang w:val="en-US"/>
                </w:rPr>
                <w:t>PUSCH of Msg3</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067B9" w14:textId="77777777" w:rsidR="009B0098" w:rsidRPr="00564153" w:rsidRDefault="009B0098" w:rsidP="00AF0D4C">
            <w:pPr>
              <w:spacing w:after="0"/>
              <w:jc w:val="center"/>
              <w:rPr>
                <w:ins w:id="9381" w:author="China Telecom" w:date="2020-11-20T19:25:00Z"/>
              </w:rPr>
            </w:pPr>
            <w:ins w:id="9382" w:author="China Telecom" w:date="2020-11-20T19:25:00Z">
              <w:r w:rsidRPr="00564153">
                <w:rPr>
                  <w:rFonts w:eastAsia="Times New Roman"/>
                  <w:lang w:val="en-US"/>
                </w:rPr>
                <w:t>7</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DA8041D" w14:textId="77777777" w:rsidR="009B0098" w:rsidRPr="00564153" w:rsidRDefault="009B0098" w:rsidP="00AF0D4C">
            <w:pPr>
              <w:spacing w:after="0"/>
              <w:jc w:val="center"/>
              <w:rPr>
                <w:ins w:id="9383" w:author="China Telecom" w:date="2020-11-20T19:25:00Z"/>
              </w:rPr>
            </w:pPr>
            <w:ins w:id="9384" w:author="China Telecom" w:date="2020-11-20T19:25:00Z">
              <w:r w:rsidRPr="00564153">
                <w:rPr>
                  <w:rFonts w:eastAsia="Times New Roman"/>
                  <w:lang w:val="en-US"/>
                </w:rPr>
                <w:t>124.60</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B2B98E" w14:textId="77777777" w:rsidR="009B0098" w:rsidRPr="00564153" w:rsidRDefault="009B0098" w:rsidP="00AF0D4C">
            <w:pPr>
              <w:spacing w:after="0"/>
              <w:jc w:val="center"/>
              <w:rPr>
                <w:ins w:id="9385" w:author="China Telecom" w:date="2020-11-20T19:25:00Z"/>
              </w:rPr>
            </w:pPr>
            <w:ins w:id="9386" w:author="China Telecom" w:date="2020-11-20T19:25:00Z">
              <w:r w:rsidRPr="00564153">
                <w:rPr>
                  <w:rFonts w:eastAsia="Times New Roman"/>
                  <w:lang w:val="en-US"/>
                </w:rPr>
                <w:t>2.97</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0856172" w14:textId="77777777" w:rsidR="009B0098" w:rsidRPr="00564153" w:rsidRDefault="009B0098" w:rsidP="00AF0D4C">
            <w:pPr>
              <w:spacing w:after="0"/>
              <w:jc w:val="center"/>
              <w:rPr>
                <w:ins w:id="9387" w:author="China Telecom" w:date="2020-11-20T19:25:00Z"/>
              </w:rPr>
            </w:pPr>
            <w:ins w:id="9388" w:author="China Telecom" w:date="2020-11-20T19:25:00Z">
              <w:r w:rsidRPr="00564153">
                <w:rPr>
                  <w:rFonts w:eastAsia="Times New Roman"/>
                  <w:lang w:val="en-US"/>
                </w:rPr>
                <w:t>1.50</w:t>
              </w:r>
            </w:ins>
          </w:p>
        </w:tc>
      </w:tr>
      <w:tr w:rsidR="009B0098" w:rsidRPr="00804B30" w14:paraId="125A213E" w14:textId="77777777" w:rsidTr="00AF0D4C">
        <w:trPr>
          <w:trHeight w:val="181"/>
          <w:ins w:id="9389" w:author="China Telecom" w:date="2020-11-20T19:25:00Z"/>
        </w:trPr>
        <w:tc>
          <w:tcPr>
            <w:tcW w:w="4009" w:type="dxa"/>
            <w:tcBorders>
              <w:right w:val="single" w:sz="4" w:space="0" w:color="auto"/>
            </w:tcBorders>
            <w:noWrap/>
            <w:vAlign w:val="center"/>
          </w:tcPr>
          <w:p w14:paraId="1E15AF63" w14:textId="77777777" w:rsidR="009B0098" w:rsidRPr="00564153" w:rsidRDefault="009B0098" w:rsidP="00AF0D4C">
            <w:pPr>
              <w:spacing w:after="0"/>
              <w:rPr>
                <w:ins w:id="9390" w:author="China Telecom" w:date="2020-11-20T19:25:00Z"/>
              </w:rPr>
            </w:pPr>
            <w:ins w:id="9391" w:author="China Telecom" w:date="2020-11-20T19:25:00Z">
              <w:r w:rsidRPr="003170DC">
                <w:rPr>
                  <w:rFonts w:eastAsia="Times New Roman"/>
                  <w:lang w:val="en-US"/>
                </w:rPr>
                <w:t>PDSCH of Msg4</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62D0A" w14:textId="77777777" w:rsidR="009B0098" w:rsidRPr="00564153" w:rsidRDefault="009B0098" w:rsidP="00AF0D4C">
            <w:pPr>
              <w:spacing w:after="0"/>
              <w:jc w:val="center"/>
              <w:rPr>
                <w:ins w:id="9392" w:author="China Telecom" w:date="2020-11-20T19:25:00Z"/>
              </w:rPr>
            </w:pPr>
            <w:ins w:id="9393" w:author="China Telecom" w:date="2020-11-20T19:25:00Z">
              <w:r w:rsidRPr="00564153">
                <w:rPr>
                  <w:rFonts w:eastAsia="Times New Roman"/>
                  <w:lang w:val="en-US"/>
                </w:rPr>
                <w:t>3</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F2AA014" w14:textId="77777777" w:rsidR="009B0098" w:rsidRPr="00564153" w:rsidRDefault="009B0098" w:rsidP="00AF0D4C">
            <w:pPr>
              <w:spacing w:after="0"/>
              <w:jc w:val="center"/>
              <w:rPr>
                <w:ins w:id="9394" w:author="China Telecom" w:date="2020-11-20T19:25:00Z"/>
              </w:rPr>
            </w:pPr>
            <w:ins w:id="9395" w:author="China Telecom" w:date="2020-11-20T19:25:00Z">
              <w:r w:rsidRPr="00564153">
                <w:rPr>
                  <w:rFonts w:eastAsia="Times New Roman"/>
                  <w:lang w:val="en-US"/>
                </w:rPr>
                <w:t>133.41</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14BED57" w14:textId="77777777" w:rsidR="009B0098" w:rsidRPr="00564153" w:rsidRDefault="009B0098" w:rsidP="00AF0D4C">
            <w:pPr>
              <w:spacing w:after="0"/>
              <w:jc w:val="center"/>
              <w:rPr>
                <w:ins w:id="9396" w:author="China Telecom" w:date="2020-11-20T19:25:00Z"/>
              </w:rPr>
            </w:pPr>
            <w:ins w:id="9397" w:author="China Telecom" w:date="2020-11-20T19:25:00Z">
              <w:r w:rsidRPr="00564153">
                <w:rPr>
                  <w:rFonts w:eastAsia="Times New Roman"/>
                  <w:lang w:val="en-US"/>
                </w:rPr>
                <w:t>2.53</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8DD06C9" w14:textId="77777777" w:rsidR="009B0098" w:rsidRPr="00564153" w:rsidRDefault="009B0098" w:rsidP="00AF0D4C">
            <w:pPr>
              <w:spacing w:after="0"/>
              <w:jc w:val="center"/>
              <w:rPr>
                <w:ins w:id="9398" w:author="China Telecom" w:date="2020-11-20T19:25:00Z"/>
              </w:rPr>
            </w:pPr>
            <w:ins w:id="9399" w:author="China Telecom" w:date="2020-11-20T19:25:00Z">
              <w:r w:rsidRPr="00564153">
                <w:rPr>
                  <w:rFonts w:eastAsia="Times New Roman"/>
                  <w:lang w:val="en-US"/>
                </w:rPr>
                <w:t>10.31</w:t>
              </w:r>
            </w:ins>
          </w:p>
        </w:tc>
      </w:tr>
      <w:tr w:rsidR="009B0098" w:rsidRPr="00804B30" w14:paraId="276B5689" w14:textId="77777777" w:rsidTr="00AF0D4C">
        <w:trPr>
          <w:trHeight w:val="181"/>
          <w:ins w:id="9400" w:author="China Telecom" w:date="2020-11-20T19:25:00Z"/>
        </w:trPr>
        <w:tc>
          <w:tcPr>
            <w:tcW w:w="4009" w:type="dxa"/>
            <w:tcBorders>
              <w:right w:val="single" w:sz="4" w:space="0" w:color="auto"/>
            </w:tcBorders>
            <w:noWrap/>
            <w:vAlign w:val="center"/>
          </w:tcPr>
          <w:p w14:paraId="26BA014C" w14:textId="77777777" w:rsidR="009B0098" w:rsidRPr="00564153" w:rsidRDefault="009B0098" w:rsidP="00AF0D4C">
            <w:pPr>
              <w:spacing w:after="0"/>
              <w:rPr>
                <w:ins w:id="9401" w:author="China Telecom" w:date="2020-11-20T19:25:00Z"/>
              </w:rPr>
            </w:pPr>
            <w:ins w:id="9402" w:author="China Telecom" w:date="2020-11-20T19:25:00Z">
              <w:r w:rsidRPr="003170DC">
                <w:rPr>
                  <w:rFonts w:eastAsia="Times New Roman"/>
                  <w:lang w:val="en-US"/>
                </w:rPr>
                <w:t>PUCCH with HARQ-ACK for Msg4</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075CF" w14:textId="77777777" w:rsidR="009B0098" w:rsidRPr="00564153" w:rsidRDefault="009B0098" w:rsidP="00AF0D4C">
            <w:pPr>
              <w:spacing w:after="0"/>
              <w:jc w:val="center"/>
              <w:rPr>
                <w:ins w:id="9403" w:author="China Telecom" w:date="2020-11-20T19:25:00Z"/>
              </w:rPr>
            </w:pPr>
            <w:ins w:id="9404" w:author="China Telecom" w:date="2020-11-20T19:25:00Z">
              <w:r w:rsidRPr="00564153">
                <w:rPr>
                  <w:rFonts w:eastAsia="Times New Roman"/>
                  <w:lang w:val="en-US"/>
                </w:rPr>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45EB2" w14:textId="77777777" w:rsidR="009B0098" w:rsidRPr="00564153" w:rsidRDefault="009B0098" w:rsidP="00AF0D4C">
            <w:pPr>
              <w:spacing w:after="0"/>
              <w:jc w:val="center"/>
              <w:rPr>
                <w:ins w:id="9405" w:author="China Telecom" w:date="2020-11-20T19:25:00Z"/>
              </w:rPr>
            </w:pPr>
            <w:ins w:id="9406" w:author="China Telecom" w:date="2020-11-20T19:25:00Z">
              <w:r w:rsidRPr="00564153">
                <w:rPr>
                  <w:rFonts w:eastAsia="Times New Roman"/>
                  <w:lang w:val="en-US"/>
                </w:rPr>
                <w:t>125.90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173A2" w14:textId="77777777" w:rsidR="009B0098" w:rsidRPr="00564153" w:rsidRDefault="009B0098" w:rsidP="00AF0D4C">
            <w:pPr>
              <w:spacing w:after="0"/>
              <w:jc w:val="center"/>
              <w:rPr>
                <w:ins w:id="9407" w:author="China Telecom" w:date="2020-11-20T19:25:00Z"/>
              </w:rPr>
            </w:pPr>
            <w:ins w:id="9408" w:author="China Telecom" w:date="2020-11-20T19:25:00Z">
              <w:r w:rsidRPr="00564153">
                <w:rPr>
                  <w:rFonts w:eastAsia="Times New Roman"/>
                  <w:lang w:val="en-US"/>
                </w:rPr>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DE4B2" w14:textId="77777777" w:rsidR="009B0098" w:rsidRPr="00564153" w:rsidRDefault="009B0098" w:rsidP="00AF0D4C">
            <w:pPr>
              <w:spacing w:after="0"/>
              <w:jc w:val="center"/>
              <w:rPr>
                <w:ins w:id="9409" w:author="China Telecom" w:date="2020-11-20T19:25:00Z"/>
              </w:rPr>
            </w:pPr>
            <w:ins w:id="9410" w:author="China Telecom" w:date="2020-11-20T19:25:00Z">
              <w:r w:rsidRPr="00564153">
                <w:rPr>
                  <w:rFonts w:eastAsia="Times New Roman"/>
                  <w:lang w:val="en-US"/>
                </w:rPr>
                <w:t>2.80</w:t>
              </w:r>
            </w:ins>
          </w:p>
        </w:tc>
      </w:tr>
      <w:tr w:rsidR="009B0098" w:rsidRPr="00804B30" w14:paraId="1496A667" w14:textId="77777777" w:rsidTr="00AF0D4C">
        <w:trPr>
          <w:trHeight w:val="181"/>
          <w:ins w:id="9411" w:author="China Telecom" w:date="2020-11-20T19:25:00Z"/>
        </w:trPr>
        <w:tc>
          <w:tcPr>
            <w:tcW w:w="4009" w:type="dxa"/>
            <w:tcBorders>
              <w:right w:val="single" w:sz="4" w:space="0" w:color="auto"/>
            </w:tcBorders>
            <w:noWrap/>
            <w:vAlign w:val="center"/>
          </w:tcPr>
          <w:p w14:paraId="5BE37F63" w14:textId="77777777" w:rsidR="009B0098" w:rsidRPr="00564153" w:rsidRDefault="009B0098" w:rsidP="00AF0D4C">
            <w:pPr>
              <w:spacing w:after="0"/>
              <w:rPr>
                <w:ins w:id="9412" w:author="China Telecom" w:date="2020-11-20T19:25:00Z"/>
                <w:rFonts w:eastAsia="Times New Roman"/>
                <w:color w:val="000000"/>
                <w:lang w:val="en-US"/>
              </w:rPr>
            </w:pPr>
            <w:ins w:id="9413" w:author="China Telecom" w:date="2020-11-20T19:25:00Z">
              <w:r w:rsidRPr="003170DC">
                <w:rPr>
                  <w:rFonts w:eastAsia="Times New Roman"/>
                  <w:lang w:val="en-US"/>
                </w:rPr>
                <w:t>PDCCH</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AECF4" w14:textId="77777777" w:rsidR="009B0098" w:rsidRPr="00564153" w:rsidRDefault="009B0098" w:rsidP="00AF0D4C">
            <w:pPr>
              <w:spacing w:after="0"/>
              <w:jc w:val="center"/>
              <w:rPr>
                <w:ins w:id="9414" w:author="China Telecom" w:date="2020-11-20T19:25:00Z"/>
                <w:rFonts w:eastAsia="Times New Roman"/>
                <w:lang w:val="en-US"/>
              </w:rPr>
            </w:pPr>
            <w:ins w:id="9415" w:author="China Telecom" w:date="2020-11-20T19:25:00Z">
              <w:r w:rsidRPr="00564153">
                <w:rPr>
                  <w:rFonts w:eastAsia="Times New Roman"/>
                  <w:lang w:val="en-US"/>
                </w:rPr>
                <w:t>9</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6F812D5F" w14:textId="77777777" w:rsidR="009B0098" w:rsidRPr="00564153" w:rsidRDefault="009B0098" w:rsidP="00AF0D4C">
            <w:pPr>
              <w:spacing w:after="0"/>
              <w:jc w:val="center"/>
              <w:rPr>
                <w:ins w:id="9416" w:author="China Telecom" w:date="2020-11-20T19:25:00Z"/>
                <w:rFonts w:eastAsia="Times New Roman"/>
                <w:lang w:val="en-US"/>
              </w:rPr>
            </w:pPr>
            <w:ins w:id="9417" w:author="China Telecom" w:date="2020-11-20T19:25:00Z">
              <w:r w:rsidRPr="00564153">
                <w:rPr>
                  <w:rFonts w:eastAsia="Times New Roman"/>
                  <w:lang w:val="en-US"/>
                </w:rPr>
                <w:t>143.09</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9B68275" w14:textId="77777777" w:rsidR="009B0098" w:rsidRPr="00564153" w:rsidRDefault="009B0098" w:rsidP="00AF0D4C">
            <w:pPr>
              <w:spacing w:after="0"/>
              <w:jc w:val="center"/>
              <w:rPr>
                <w:ins w:id="9418" w:author="China Telecom" w:date="2020-11-20T19:25:00Z"/>
                <w:rFonts w:eastAsia="Times New Roman"/>
                <w:lang w:val="en-US"/>
              </w:rPr>
            </w:pPr>
            <w:ins w:id="9419" w:author="China Telecom" w:date="2020-11-20T19:25:00Z">
              <w:r w:rsidRPr="00564153">
                <w:rPr>
                  <w:rFonts w:eastAsia="Times New Roman"/>
                  <w:lang w:val="en-US"/>
                </w:rPr>
                <w:t>4.24</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B7A089" w14:textId="77777777" w:rsidR="009B0098" w:rsidRPr="00564153" w:rsidRDefault="009B0098" w:rsidP="00AF0D4C">
            <w:pPr>
              <w:spacing w:after="0"/>
              <w:jc w:val="center"/>
              <w:rPr>
                <w:ins w:id="9420" w:author="China Telecom" w:date="2020-11-20T19:25:00Z"/>
                <w:rFonts w:eastAsia="Times New Roman"/>
                <w:lang w:val="en-US"/>
              </w:rPr>
            </w:pPr>
            <w:ins w:id="9421" w:author="China Telecom" w:date="2020-11-20T19:25:00Z">
              <w:r w:rsidRPr="00564153">
                <w:rPr>
                  <w:rFonts w:eastAsia="Times New Roman"/>
                  <w:lang w:val="en-US"/>
                </w:rPr>
                <w:t>19.99</w:t>
              </w:r>
            </w:ins>
          </w:p>
        </w:tc>
      </w:tr>
      <w:tr w:rsidR="009B0098" w:rsidRPr="00804B30" w14:paraId="46122289" w14:textId="77777777" w:rsidTr="00AF0D4C">
        <w:trPr>
          <w:trHeight w:val="181"/>
          <w:ins w:id="9422" w:author="China Telecom" w:date="2020-11-20T19:25:00Z"/>
        </w:trPr>
        <w:tc>
          <w:tcPr>
            <w:tcW w:w="4009" w:type="dxa"/>
            <w:tcBorders>
              <w:right w:val="single" w:sz="4" w:space="0" w:color="auto"/>
            </w:tcBorders>
            <w:noWrap/>
            <w:vAlign w:val="center"/>
          </w:tcPr>
          <w:p w14:paraId="727A6FFE" w14:textId="77777777" w:rsidR="009B0098" w:rsidRPr="00564153" w:rsidRDefault="009B0098" w:rsidP="00AF0D4C">
            <w:pPr>
              <w:spacing w:after="0"/>
              <w:rPr>
                <w:ins w:id="9423" w:author="China Telecom" w:date="2020-11-20T19:25:00Z"/>
              </w:rPr>
            </w:pPr>
            <w:ins w:id="9424" w:author="China Telecom" w:date="2020-11-20T19:25:00Z">
              <w:r w:rsidRPr="003170DC">
                <w:rPr>
                  <w:rFonts w:eastAsia="Times New Roman"/>
                  <w:lang w:val="en-US"/>
                </w:rPr>
                <w:t>PDSCH eMBB DDDSU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7546A" w14:textId="77777777" w:rsidR="009B0098" w:rsidRPr="00564153" w:rsidRDefault="009B0098" w:rsidP="00AF0D4C">
            <w:pPr>
              <w:spacing w:after="0"/>
              <w:jc w:val="center"/>
              <w:rPr>
                <w:ins w:id="9425" w:author="China Telecom" w:date="2020-11-20T19:25:00Z"/>
              </w:rPr>
            </w:pPr>
            <w:ins w:id="9426" w:author="China Telecom" w:date="2020-11-20T19:25:00Z">
              <w:r w:rsidRPr="00564153">
                <w:rPr>
                  <w:rFonts w:eastAsia="Times New Roman"/>
                  <w:lang w:val="en-US"/>
                </w:rPr>
                <w:t>10</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5DE4B23" w14:textId="77777777" w:rsidR="009B0098" w:rsidRPr="00564153" w:rsidRDefault="009B0098" w:rsidP="00AF0D4C">
            <w:pPr>
              <w:spacing w:after="0"/>
              <w:jc w:val="center"/>
              <w:rPr>
                <w:ins w:id="9427" w:author="China Telecom" w:date="2020-11-20T19:25:00Z"/>
              </w:rPr>
            </w:pPr>
            <w:ins w:id="9428" w:author="China Telecom" w:date="2020-11-20T19:25:00Z">
              <w:r w:rsidRPr="00564153">
                <w:rPr>
                  <w:rFonts w:eastAsia="Times New Roman"/>
                  <w:lang w:val="en-US"/>
                </w:rPr>
                <w:t>139.61</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BF55561" w14:textId="77777777" w:rsidR="009B0098" w:rsidRPr="00564153" w:rsidRDefault="009B0098" w:rsidP="00AF0D4C">
            <w:pPr>
              <w:spacing w:after="0"/>
              <w:jc w:val="center"/>
              <w:rPr>
                <w:ins w:id="9429" w:author="China Telecom" w:date="2020-11-20T19:25:00Z"/>
              </w:rPr>
            </w:pPr>
            <w:ins w:id="9430" w:author="China Telecom" w:date="2020-11-20T19:25:00Z">
              <w:r w:rsidRPr="00564153">
                <w:rPr>
                  <w:rFonts w:eastAsia="Times New Roman"/>
                  <w:lang w:val="en-US"/>
                </w:rPr>
                <w:t>5.33</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DD95801" w14:textId="77777777" w:rsidR="009B0098" w:rsidRPr="00564153" w:rsidRDefault="009B0098" w:rsidP="00AF0D4C">
            <w:pPr>
              <w:spacing w:after="0"/>
              <w:jc w:val="center"/>
              <w:rPr>
                <w:ins w:id="9431" w:author="China Telecom" w:date="2020-11-20T19:25:00Z"/>
              </w:rPr>
            </w:pPr>
            <w:ins w:id="9432" w:author="China Telecom" w:date="2020-11-20T19:25:00Z">
              <w:r w:rsidRPr="00564153">
                <w:rPr>
                  <w:rFonts w:eastAsia="Times New Roman"/>
                  <w:lang w:val="en-US"/>
                </w:rPr>
                <w:t>16.51</w:t>
              </w:r>
            </w:ins>
          </w:p>
        </w:tc>
      </w:tr>
      <w:tr w:rsidR="009B0098" w:rsidRPr="00804B30" w14:paraId="250E9C98" w14:textId="77777777" w:rsidTr="00AF0D4C">
        <w:trPr>
          <w:trHeight w:val="181"/>
          <w:ins w:id="9433" w:author="China Telecom" w:date="2020-11-20T19:25:00Z"/>
        </w:trPr>
        <w:tc>
          <w:tcPr>
            <w:tcW w:w="4009" w:type="dxa"/>
            <w:tcBorders>
              <w:right w:val="single" w:sz="4" w:space="0" w:color="auto"/>
            </w:tcBorders>
            <w:noWrap/>
            <w:vAlign w:val="center"/>
          </w:tcPr>
          <w:p w14:paraId="40C3CB7E" w14:textId="77777777" w:rsidR="009B0098" w:rsidRPr="00564153" w:rsidRDefault="009B0098" w:rsidP="00AF0D4C">
            <w:pPr>
              <w:spacing w:after="0"/>
              <w:rPr>
                <w:ins w:id="9434" w:author="China Telecom" w:date="2020-11-20T19:25:00Z"/>
              </w:rPr>
            </w:pPr>
            <w:ins w:id="9435" w:author="China Telecom" w:date="2020-11-20T19:25:00Z">
              <w:r w:rsidRPr="003170DC">
                <w:rPr>
                  <w:rFonts w:eastAsia="Times New Roman"/>
                  <w:lang w:val="en-US"/>
                </w:rPr>
                <w:t>PDSCH eMBB 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285EE" w14:textId="77777777" w:rsidR="009B0098" w:rsidRPr="00564153" w:rsidRDefault="009B0098" w:rsidP="00AF0D4C">
            <w:pPr>
              <w:spacing w:after="0"/>
              <w:jc w:val="center"/>
              <w:rPr>
                <w:ins w:id="9436" w:author="China Telecom" w:date="2020-11-20T19:25:00Z"/>
              </w:rPr>
            </w:pPr>
            <w:ins w:id="9437" w:author="China Telecom" w:date="2020-11-20T19:25:00Z">
              <w:r w:rsidRPr="00564153">
                <w:rPr>
                  <w:rFonts w:eastAsia="Times New Roman"/>
                  <w:lang w:val="en-US"/>
                </w:rPr>
                <w:t>3</w:t>
              </w:r>
            </w:ins>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8B8B72F" w14:textId="77777777" w:rsidR="009B0098" w:rsidRPr="00564153" w:rsidRDefault="009B0098" w:rsidP="00AF0D4C">
            <w:pPr>
              <w:spacing w:after="0"/>
              <w:jc w:val="center"/>
              <w:rPr>
                <w:ins w:id="9438" w:author="China Telecom" w:date="2020-11-20T19:25:00Z"/>
              </w:rPr>
            </w:pPr>
            <w:ins w:id="9439" w:author="China Telecom" w:date="2020-11-20T19:25:00Z">
              <w:r w:rsidRPr="00564153">
                <w:rPr>
                  <w:rFonts w:eastAsia="Times New Roman"/>
                  <w:lang w:val="en-US"/>
                </w:rPr>
                <w:t>140.93</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15830A2" w14:textId="77777777" w:rsidR="009B0098" w:rsidRPr="00564153" w:rsidRDefault="009B0098" w:rsidP="00AF0D4C">
            <w:pPr>
              <w:spacing w:after="0"/>
              <w:jc w:val="center"/>
              <w:rPr>
                <w:ins w:id="9440" w:author="China Telecom" w:date="2020-11-20T19:25:00Z"/>
              </w:rPr>
            </w:pPr>
            <w:ins w:id="9441" w:author="China Telecom" w:date="2020-11-20T19:25:00Z">
              <w:r w:rsidRPr="00564153">
                <w:rPr>
                  <w:rFonts w:eastAsia="Times New Roman"/>
                  <w:lang w:val="en-US"/>
                </w:rPr>
                <w:t>5.63</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F4E9749" w14:textId="77777777" w:rsidR="009B0098" w:rsidRPr="00564153" w:rsidRDefault="009B0098" w:rsidP="00AF0D4C">
            <w:pPr>
              <w:spacing w:after="0"/>
              <w:jc w:val="center"/>
              <w:rPr>
                <w:ins w:id="9442" w:author="China Telecom" w:date="2020-11-20T19:25:00Z"/>
              </w:rPr>
            </w:pPr>
            <w:ins w:id="9443" w:author="China Telecom" w:date="2020-11-20T19:25:00Z">
              <w:r w:rsidRPr="00564153">
                <w:rPr>
                  <w:rFonts w:eastAsia="Times New Roman"/>
                  <w:lang w:val="en-US"/>
                </w:rPr>
                <w:t>17.83</w:t>
              </w:r>
            </w:ins>
          </w:p>
        </w:tc>
      </w:tr>
    </w:tbl>
    <w:p w14:paraId="3C9A3B3A" w14:textId="77777777" w:rsidR="009B0098" w:rsidRDefault="009B0098" w:rsidP="009B0098">
      <w:pPr>
        <w:rPr>
          <w:ins w:id="9444" w:author="China Telecom" w:date="2020-11-20T19:25:00Z"/>
        </w:rPr>
      </w:pPr>
    </w:p>
    <w:p w14:paraId="03DEE8E8" w14:textId="77777777" w:rsidR="009B0098" w:rsidRDefault="009B0098" w:rsidP="009B0098">
      <w:pPr>
        <w:rPr>
          <w:ins w:id="9445" w:author="China Telecom" w:date="2020-11-20T19:25:00Z"/>
        </w:rPr>
      </w:pPr>
      <w:ins w:id="9446" w:author="China Telecom" w:date="2020-11-20T19:25:00Z">
        <w:r>
          <w:t xml:space="preserve">From the representative values for Urban 28GHz TDD NLOS O2O scenario, the following observations can be made: </w:t>
        </w:r>
      </w:ins>
    </w:p>
    <w:p w14:paraId="1999AEAD" w14:textId="77777777" w:rsidR="009B0098" w:rsidRPr="0023426B" w:rsidRDefault="009B0098" w:rsidP="009B0098">
      <w:pPr>
        <w:pStyle w:val="3GPPAgreements"/>
        <w:numPr>
          <w:ilvl w:val="0"/>
          <w:numId w:val="0"/>
        </w:numPr>
        <w:spacing w:line="256" w:lineRule="auto"/>
        <w:textAlignment w:val="auto"/>
        <w:rPr>
          <w:ins w:id="9447" w:author="China Telecom" w:date="2020-11-20T19:25:00Z"/>
          <w:sz w:val="20"/>
        </w:rPr>
      </w:pPr>
      <w:ins w:id="9448" w:author="China Telecom" w:date="2020-11-20T19:25:00Z">
        <w:r w:rsidRPr="0023426B">
          <w:rPr>
            <w:sz w:val="20"/>
          </w:rPr>
          <w:t>For the 1</w:t>
        </w:r>
        <w:r w:rsidRPr="0023426B">
          <w:rPr>
            <w:sz w:val="20"/>
            <w:vertAlign w:val="superscript"/>
          </w:rPr>
          <w:t>st</w:t>
        </w:r>
        <w:r w:rsidRPr="0023426B">
          <w:rPr>
            <w:sz w:val="20"/>
          </w:rPr>
          <w:t xml:space="preserve"> priority channels</w:t>
        </w:r>
        <w:r>
          <w:rPr>
            <w:sz w:val="20"/>
          </w:rPr>
          <w:t xml:space="preserve"> (with more than 2 available samples)</w:t>
        </w:r>
        <w:r w:rsidRPr="0023426B">
          <w:rPr>
            <w:sz w:val="20"/>
          </w:rPr>
          <w:t>:</w:t>
        </w:r>
      </w:ins>
    </w:p>
    <w:p w14:paraId="37CEE4A3" w14:textId="77777777" w:rsidR="009B0098" w:rsidRPr="0023426B" w:rsidRDefault="009B0098" w:rsidP="009B0098">
      <w:pPr>
        <w:pStyle w:val="3GPPAgreements"/>
        <w:numPr>
          <w:ilvl w:val="1"/>
          <w:numId w:val="37"/>
        </w:numPr>
        <w:spacing w:line="256" w:lineRule="auto"/>
        <w:textAlignment w:val="auto"/>
        <w:rPr>
          <w:ins w:id="9449" w:author="China Telecom" w:date="2020-11-20T19:25:00Z"/>
          <w:sz w:val="20"/>
        </w:rPr>
      </w:pPr>
      <w:ins w:id="9450" w:author="China Telecom" w:date="2020-11-20T19:25:00Z">
        <w:r w:rsidRPr="0023426B">
          <w:rPr>
            <w:sz w:val="20"/>
          </w:rPr>
          <w:t>With absolute MPL target corresponding to target ISD 200m, all channels except PUSCH and PRACH can meet the absolute MPL target.</w:t>
        </w:r>
        <w:r>
          <w:rPr>
            <w:sz w:val="20"/>
          </w:rPr>
          <w:t xml:space="preserve"> </w:t>
        </w:r>
        <w:r w:rsidRPr="0023426B">
          <w:rPr>
            <w:sz w:val="20"/>
          </w:rPr>
          <w:t>1</w:t>
        </w:r>
        <w:r w:rsidRPr="0023426B">
          <w:rPr>
            <w:sz w:val="20"/>
            <w:vertAlign w:val="superscript"/>
          </w:rPr>
          <w:t>st</w:t>
        </w:r>
        <w:r w:rsidRPr="0023426B">
          <w:rPr>
            <w:sz w:val="20"/>
          </w:rPr>
          <w:t xml:space="preserve"> priority channels which do not meet the absolute MPL target are:</w:t>
        </w:r>
      </w:ins>
    </w:p>
    <w:p w14:paraId="17260720" w14:textId="77777777" w:rsidR="009B0098" w:rsidRPr="0023426B" w:rsidRDefault="009B0098" w:rsidP="009B0098">
      <w:pPr>
        <w:pStyle w:val="3GPPAgreements"/>
        <w:numPr>
          <w:ilvl w:val="3"/>
          <w:numId w:val="53"/>
        </w:numPr>
        <w:spacing w:line="256" w:lineRule="auto"/>
        <w:rPr>
          <w:ins w:id="9451" w:author="China Telecom" w:date="2020-11-20T19:25:00Z"/>
          <w:sz w:val="20"/>
        </w:rPr>
      </w:pPr>
      <w:ins w:id="9452" w:author="China Telecom" w:date="2020-11-20T19:25:00Z">
        <w:r w:rsidRPr="0023426B">
          <w:rPr>
            <w:sz w:val="20"/>
          </w:rPr>
          <w:t>PUSCH eMBB DDDSU</w:t>
        </w:r>
      </w:ins>
    </w:p>
    <w:p w14:paraId="28EC1C29" w14:textId="77777777" w:rsidR="009B0098" w:rsidRPr="0023426B" w:rsidRDefault="009B0098" w:rsidP="009B0098">
      <w:pPr>
        <w:pStyle w:val="3GPPAgreements"/>
        <w:numPr>
          <w:ilvl w:val="3"/>
          <w:numId w:val="53"/>
        </w:numPr>
        <w:spacing w:line="256" w:lineRule="auto"/>
        <w:rPr>
          <w:ins w:id="9453" w:author="China Telecom" w:date="2020-11-20T19:25:00Z"/>
          <w:sz w:val="20"/>
        </w:rPr>
      </w:pPr>
      <w:ins w:id="9454" w:author="China Telecom" w:date="2020-11-20T19:25:00Z">
        <w:r w:rsidRPr="0023426B">
          <w:rPr>
            <w:sz w:val="20"/>
          </w:rPr>
          <w:t>PUSCH eMBB DDSU</w:t>
        </w:r>
      </w:ins>
    </w:p>
    <w:p w14:paraId="050119F4" w14:textId="77777777" w:rsidR="009B0098" w:rsidRPr="0023426B" w:rsidRDefault="009B0098" w:rsidP="009B0098">
      <w:pPr>
        <w:pStyle w:val="3GPPAgreements"/>
        <w:numPr>
          <w:ilvl w:val="3"/>
          <w:numId w:val="53"/>
        </w:numPr>
        <w:spacing w:line="256" w:lineRule="auto"/>
        <w:textAlignment w:val="auto"/>
        <w:rPr>
          <w:ins w:id="9455" w:author="China Telecom" w:date="2020-11-20T19:25:00Z"/>
          <w:sz w:val="20"/>
        </w:rPr>
      </w:pPr>
      <w:ins w:id="9456" w:author="China Telecom" w:date="2020-11-20T19:25:00Z">
        <w:r w:rsidRPr="0023426B">
          <w:rPr>
            <w:sz w:val="20"/>
          </w:rPr>
          <w:t xml:space="preserve">PRACH </w:t>
        </w:r>
        <w:r>
          <w:rPr>
            <w:sz w:val="20"/>
          </w:rPr>
          <w:t xml:space="preserve">Format </w:t>
        </w:r>
        <w:r w:rsidRPr="0023426B">
          <w:rPr>
            <w:sz w:val="20"/>
          </w:rPr>
          <w:t>B4</w:t>
        </w:r>
      </w:ins>
    </w:p>
    <w:p w14:paraId="164D5CF1" w14:textId="77777777" w:rsidR="009B0098" w:rsidRPr="0023426B" w:rsidRDefault="009B0098" w:rsidP="009B0098">
      <w:pPr>
        <w:pStyle w:val="3GPPAgreements"/>
        <w:numPr>
          <w:ilvl w:val="1"/>
          <w:numId w:val="53"/>
        </w:numPr>
        <w:spacing w:line="256" w:lineRule="auto"/>
        <w:textAlignment w:val="auto"/>
        <w:rPr>
          <w:ins w:id="9457" w:author="China Telecom" w:date="2020-11-20T19:25:00Z"/>
          <w:sz w:val="20"/>
        </w:rPr>
      </w:pPr>
      <w:ins w:id="9458" w:author="China Telecom" w:date="2020-11-20T19:25:00Z">
        <w:r w:rsidRPr="0023426B">
          <w:rPr>
            <w:sz w:val="20"/>
          </w:rPr>
          <w:t>With relative differential MIL target using PUCCH F</w:t>
        </w:r>
        <w:r>
          <w:rPr>
            <w:sz w:val="20"/>
          </w:rPr>
          <w:t xml:space="preserve">ormat </w:t>
        </w:r>
        <w:r w:rsidRPr="0023426B">
          <w:rPr>
            <w:sz w:val="20"/>
          </w:rPr>
          <w:t>1 as reference, 1</w:t>
        </w:r>
        <w:r w:rsidRPr="0023426B">
          <w:rPr>
            <w:sz w:val="20"/>
            <w:vertAlign w:val="superscript"/>
          </w:rPr>
          <w:t>st</w:t>
        </w:r>
        <w:r w:rsidRPr="0023426B">
          <w:rPr>
            <w:sz w:val="20"/>
          </w:rPr>
          <w:t xml:space="preserve"> priority channels which display lower coverage than the reference are:</w:t>
        </w:r>
      </w:ins>
    </w:p>
    <w:p w14:paraId="30F33EFA" w14:textId="77777777" w:rsidR="009B0098" w:rsidRPr="0023426B" w:rsidRDefault="009B0098" w:rsidP="009B0098">
      <w:pPr>
        <w:pStyle w:val="3GPPAgreements"/>
        <w:numPr>
          <w:ilvl w:val="3"/>
          <w:numId w:val="54"/>
        </w:numPr>
        <w:spacing w:line="256" w:lineRule="auto"/>
        <w:rPr>
          <w:ins w:id="9459" w:author="China Telecom" w:date="2020-11-20T19:25:00Z"/>
          <w:sz w:val="20"/>
        </w:rPr>
      </w:pPr>
      <w:ins w:id="9460" w:author="China Telecom" w:date="2020-11-20T19:25:00Z">
        <w:r w:rsidRPr="0023426B">
          <w:rPr>
            <w:sz w:val="20"/>
          </w:rPr>
          <w:t>PUSCH eMBB</w:t>
        </w:r>
        <w:r>
          <w:rPr>
            <w:sz w:val="20"/>
          </w:rPr>
          <w:t xml:space="preserve"> DDDSU</w:t>
        </w:r>
      </w:ins>
    </w:p>
    <w:p w14:paraId="7EC3C3D9" w14:textId="77777777" w:rsidR="009B0098" w:rsidRPr="0023426B" w:rsidRDefault="009B0098" w:rsidP="009B0098">
      <w:pPr>
        <w:pStyle w:val="3GPPAgreements"/>
        <w:numPr>
          <w:ilvl w:val="3"/>
          <w:numId w:val="54"/>
        </w:numPr>
        <w:spacing w:line="256" w:lineRule="auto"/>
        <w:rPr>
          <w:ins w:id="9461" w:author="China Telecom" w:date="2020-11-20T19:25:00Z"/>
          <w:sz w:val="20"/>
        </w:rPr>
      </w:pPr>
      <w:ins w:id="9462" w:author="China Telecom" w:date="2020-11-20T19:25:00Z">
        <w:r w:rsidRPr="0023426B">
          <w:rPr>
            <w:sz w:val="20"/>
          </w:rPr>
          <w:lastRenderedPageBreak/>
          <w:t>PUSCH eMBB DDSU</w:t>
        </w:r>
      </w:ins>
    </w:p>
    <w:p w14:paraId="373D6387" w14:textId="77777777" w:rsidR="009B0098" w:rsidRPr="00C4232B" w:rsidRDefault="009B0098" w:rsidP="009B0098">
      <w:pPr>
        <w:pStyle w:val="3GPPAgreements"/>
        <w:numPr>
          <w:ilvl w:val="3"/>
          <w:numId w:val="54"/>
        </w:numPr>
        <w:spacing w:line="256" w:lineRule="auto"/>
        <w:rPr>
          <w:ins w:id="9463" w:author="China Telecom" w:date="2020-11-20T19:25:00Z"/>
          <w:sz w:val="20"/>
        </w:rPr>
      </w:pPr>
      <w:ins w:id="9464" w:author="China Telecom" w:date="2020-11-20T19:25:00Z">
        <w:r w:rsidRPr="0023426B">
          <w:rPr>
            <w:sz w:val="20"/>
          </w:rPr>
          <w:t>PUSCH VoIP DDSU</w:t>
        </w:r>
      </w:ins>
    </w:p>
    <w:p w14:paraId="49200A15" w14:textId="77777777" w:rsidR="009B0098" w:rsidRPr="0023426B" w:rsidRDefault="009B0098" w:rsidP="009B0098">
      <w:pPr>
        <w:pStyle w:val="3GPPAgreements"/>
        <w:numPr>
          <w:ilvl w:val="3"/>
          <w:numId w:val="54"/>
        </w:numPr>
        <w:spacing w:line="256" w:lineRule="auto"/>
        <w:rPr>
          <w:ins w:id="9465" w:author="China Telecom" w:date="2020-11-20T19:25:00Z"/>
          <w:sz w:val="20"/>
        </w:rPr>
      </w:pPr>
      <w:ins w:id="9466" w:author="China Telecom" w:date="2020-11-20T19:25:00Z">
        <w:r w:rsidRPr="0023426B">
          <w:rPr>
            <w:sz w:val="20"/>
          </w:rPr>
          <w:t>PUCCH F</w:t>
        </w:r>
        <w:r>
          <w:rPr>
            <w:sz w:val="20"/>
          </w:rPr>
          <w:t xml:space="preserve">ormat </w:t>
        </w:r>
        <w:r w:rsidRPr="0023426B">
          <w:rPr>
            <w:sz w:val="20"/>
          </w:rPr>
          <w:t>3 11bits</w:t>
        </w:r>
      </w:ins>
    </w:p>
    <w:p w14:paraId="6D2FB1E0" w14:textId="77777777" w:rsidR="009B0098" w:rsidRPr="0023426B" w:rsidRDefault="009B0098" w:rsidP="009B0098">
      <w:pPr>
        <w:pStyle w:val="3GPPAgreements"/>
        <w:numPr>
          <w:ilvl w:val="3"/>
          <w:numId w:val="54"/>
        </w:numPr>
        <w:spacing w:line="256" w:lineRule="auto"/>
        <w:rPr>
          <w:ins w:id="9467" w:author="China Telecom" w:date="2020-11-20T19:25:00Z"/>
          <w:sz w:val="20"/>
        </w:rPr>
      </w:pPr>
      <w:ins w:id="9468" w:author="China Telecom" w:date="2020-11-20T19:25:00Z">
        <w:r w:rsidRPr="0023426B">
          <w:rPr>
            <w:sz w:val="20"/>
          </w:rPr>
          <w:t>PUCCH F</w:t>
        </w:r>
        <w:r>
          <w:rPr>
            <w:sz w:val="20"/>
          </w:rPr>
          <w:t xml:space="preserve">ormat </w:t>
        </w:r>
        <w:r w:rsidRPr="0023426B">
          <w:rPr>
            <w:sz w:val="20"/>
          </w:rPr>
          <w:t>3 22bits</w:t>
        </w:r>
      </w:ins>
    </w:p>
    <w:p w14:paraId="59C7CDF1" w14:textId="77777777" w:rsidR="009B0098" w:rsidRPr="0023426B" w:rsidRDefault="009B0098" w:rsidP="009B0098">
      <w:pPr>
        <w:pStyle w:val="3GPPAgreements"/>
        <w:numPr>
          <w:ilvl w:val="3"/>
          <w:numId w:val="54"/>
        </w:numPr>
        <w:spacing w:line="256" w:lineRule="auto"/>
        <w:rPr>
          <w:ins w:id="9469" w:author="China Telecom" w:date="2020-11-20T19:25:00Z"/>
          <w:sz w:val="20"/>
        </w:rPr>
      </w:pPr>
      <w:ins w:id="9470" w:author="China Telecom" w:date="2020-11-20T19:25:00Z">
        <w:r w:rsidRPr="0023426B">
          <w:rPr>
            <w:sz w:val="20"/>
          </w:rPr>
          <w:t xml:space="preserve">PRACH </w:t>
        </w:r>
        <w:r>
          <w:rPr>
            <w:sz w:val="20"/>
          </w:rPr>
          <w:t xml:space="preserve">Format </w:t>
        </w:r>
        <w:r w:rsidRPr="0023426B">
          <w:rPr>
            <w:sz w:val="20"/>
          </w:rPr>
          <w:t>B4</w:t>
        </w:r>
      </w:ins>
    </w:p>
    <w:p w14:paraId="61348239" w14:textId="77777777" w:rsidR="009B0098" w:rsidRPr="0023426B" w:rsidRDefault="009B0098" w:rsidP="009B0098">
      <w:pPr>
        <w:pStyle w:val="3GPPAgreements"/>
        <w:numPr>
          <w:ilvl w:val="3"/>
          <w:numId w:val="54"/>
        </w:numPr>
        <w:spacing w:line="256" w:lineRule="auto"/>
        <w:rPr>
          <w:ins w:id="9471" w:author="China Telecom" w:date="2020-11-20T19:25:00Z"/>
          <w:sz w:val="20"/>
        </w:rPr>
      </w:pPr>
      <w:ins w:id="9472" w:author="China Telecom" w:date="2020-11-20T19:25:00Z">
        <w:r w:rsidRPr="0023426B">
          <w:rPr>
            <w:sz w:val="20"/>
          </w:rPr>
          <w:t>PUSCH of Msg3</w:t>
        </w:r>
      </w:ins>
    </w:p>
    <w:p w14:paraId="36749F39" w14:textId="77777777" w:rsidR="009B0098" w:rsidRPr="0023426B" w:rsidRDefault="009B0098" w:rsidP="009B0098">
      <w:pPr>
        <w:pStyle w:val="3GPPAgreements"/>
        <w:numPr>
          <w:ilvl w:val="0"/>
          <w:numId w:val="0"/>
        </w:numPr>
        <w:spacing w:line="256" w:lineRule="auto"/>
        <w:textAlignment w:val="auto"/>
        <w:rPr>
          <w:ins w:id="9473" w:author="China Telecom" w:date="2020-11-20T19:25:00Z"/>
          <w:sz w:val="20"/>
        </w:rPr>
      </w:pPr>
    </w:p>
    <w:p w14:paraId="330D115E" w14:textId="77777777" w:rsidR="009B0098" w:rsidRPr="0023426B" w:rsidRDefault="009B0098" w:rsidP="009B0098">
      <w:pPr>
        <w:pStyle w:val="3GPPAgreements"/>
        <w:numPr>
          <w:ilvl w:val="0"/>
          <w:numId w:val="0"/>
        </w:numPr>
        <w:spacing w:line="256" w:lineRule="auto"/>
        <w:textAlignment w:val="auto"/>
        <w:rPr>
          <w:ins w:id="9474" w:author="China Telecom" w:date="2020-11-20T19:25:00Z"/>
          <w:sz w:val="20"/>
        </w:rPr>
      </w:pPr>
      <w:ins w:id="9475" w:author="China Telecom" w:date="2020-11-20T19:25:00Z">
        <w:r w:rsidRPr="0023426B">
          <w:rPr>
            <w:sz w:val="20"/>
          </w:rPr>
          <w:t>For 2</w:t>
        </w:r>
        <w:r w:rsidRPr="009857FA">
          <w:rPr>
            <w:sz w:val="20"/>
            <w:vertAlign w:val="superscript"/>
          </w:rPr>
          <w:t>nd</w:t>
        </w:r>
        <w:r>
          <w:rPr>
            <w:sz w:val="20"/>
          </w:rPr>
          <w:t xml:space="preserve"> </w:t>
        </w:r>
        <w:r w:rsidRPr="0023426B">
          <w:rPr>
            <w:sz w:val="20"/>
          </w:rPr>
          <w:t>priority channels</w:t>
        </w:r>
        <w:r>
          <w:rPr>
            <w:sz w:val="20"/>
          </w:rPr>
          <w:t xml:space="preserve"> (with less than 3 available samples)</w:t>
        </w:r>
        <w:r w:rsidRPr="0023426B">
          <w:rPr>
            <w:sz w:val="20"/>
          </w:rPr>
          <w:t>:</w:t>
        </w:r>
      </w:ins>
    </w:p>
    <w:p w14:paraId="17601DD1" w14:textId="77777777" w:rsidR="009B0098" w:rsidRPr="00C4232B" w:rsidRDefault="009B0098" w:rsidP="009B0098">
      <w:pPr>
        <w:pStyle w:val="3GPPAgreements"/>
        <w:numPr>
          <w:ilvl w:val="1"/>
          <w:numId w:val="55"/>
        </w:numPr>
        <w:spacing w:line="256" w:lineRule="auto"/>
        <w:textAlignment w:val="auto"/>
        <w:rPr>
          <w:ins w:id="9476" w:author="China Telecom" w:date="2020-11-20T19:25:00Z"/>
          <w:sz w:val="20"/>
        </w:rPr>
      </w:pPr>
      <w:ins w:id="9477" w:author="China Telecom" w:date="2020-11-20T19:25:00Z">
        <w:r w:rsidRPr="0023426B">
          <w:rPr>
            <w:sz w:val="20"/>
          </w:rPr>
          <w:t>With absolute MPL target of 200m ISD, no channel can meet the target. 2</w:t>
        </w:r>
        <w:r w:rsidRPr="0023426B">
          <w:rPr>
            <w:sz w:val="20"/>
            <w:vertAlign w:val="superscript"/>
          </w:rPr>
          <w:t>nd</w:t>
        </w:r>
        <w:r w:rsidRPr="0023426B">
          <w:rPr>
            <w:sz w:val="20"/>
          </w:rPr>
          <w:t xml:space="preserve"> priority channel</w:t>
        </w:r>
        <w:r>
          <w:rPr>
            <w:sz w:val="20"/>
          </w:rPr>
          <w:t>s</w:t>
        </w:r>
        <w:r w:rsidRPr="0023426B">
          <w:rPr>
            <w:sz w:val="20"/>
          </w:rPr>
          <w:t xml:space="preserve"> which do not meet the absolute MPL target </w:t>
        </w:r>
        <w:r>
          <w:rPr>
            <w:sz w:val="20"/>
          </w:rPr>
          <w:t>ar</w:t>
        </w:r>
        <w:r w:rsidRPr="00C4232B">
          <w:rPr>
            <w:sz w:val="20"/>
          </w:rPr>
          <w:t>e:</w:t>
        </w:r>
      </w:ins>
    </w:p>
    <w:p w14:paraId="5D648628" w14:textId="77777777" w:rsidR="009B0098" w:rsidRPr="00C4232B" w:rsidRDefault="009B0098" w:rsidP="009B0098">
      <w:pPr>
        <w:pStyle w:val="3GPPAgreements"/>
        <w:numPr>
          <w:ilvl w:val="3"/>
          <w:numId w:val="55"/>
        </w:numPr>
        <w:spacing w:line="256" w:lineRule="auto"/>
        <w:rPr>
          <w:ins w:id="9478" w:author="China Telecom" w:date="2020-11-20T19:25:00Z"/>
          <w:sz w:val="20"/>
        </w:rPr>
      </w:pPr>
      <w:ins w:id="9479" w:author="China Telecom" w:date="2020-11-20T19:25:00Z">
        <w:r w:rsidRPr="00C4232B">
          <w:rPr>
            <w:sz w:val="20"/>
          </w:rPr>
          <w:t>PUCCH Format 0</w:t>
        </w:r>
      </w:ins>
    </w:p>
    <w:p w14:paraId="747BA550" w14:textId="77777777" w:rsidR="009B0098" w:rsidRPr="00C4232B" w:rsidRDefault="009B0098" w:rsidP="009B0098">
      <w:pPr>
        <w:pStyle w:val="3GPPAgreements"/>
        <w:numPr>
          <w:ilvl w:val="3"/>
          <w:numId w:val="55"/>
        </w:numPr>
        <w:spacing w:line="256" w:lineRule="auto"/>
        <w:rPr>
          <w:ins w:id="9480" w:author="China Telecom" w:date="2020-11-20T19:25:00Z"/>
          <w:sz w:val="20"/>
        </w:rPr>
      </w:pPr>
      <w:ins w:id="9481" w:author="China Telecom" w:date="2020-11-20T19:25:00Z">
        <w:r w:rsidRPr="00C4232B">
          <w:rPr>
            <w:sz w:val="20"/>
          </w:rPr>
          <w:t>PUCCH Format 2</w:t>
        </w:r>
      </w:ins>
    </w:p>
    <w:p w14:paraId="4681E6C6" w14:textId="77777777" w:rsidR="009B0098" w:rsidRPr="00C4232B" w:rsidRDefault="009B0098" w:rsidP="009B0098">
      <w:pPr>
        <w:pStyle w:val="3GPPAgreements"/>
        <w:numPr>
          <w:ilvl w:val="3"/>
          <w:numId w:val="55"/>
        </w:numPr>
        <w:spacing w:line="256" w:lineRule="auto"/>
        <w:rPr>
          <w:ins w:id="9482" w:author="China Telecom" w:date="2020-11-20T19:25:00Z"/>
          <w:sz w:val="20"/>
        </w:rPr>
      </w:pPr>
      <w:ins w:id="9483" w:author="China Telecom" w:date="2020-11-20T19:25:00Z">
        <w:r w:rsidRPr="00C4232B">
          <w:rPr>
            <w:sz w:val="20"/>
          </w:rPr>
          <w:t>PRACH Format C2</w:t>
        </w:r>
      </w:ins>
    </w:p>
    <w:p w14:paraId="007F0563" w14:textId="77777777" w:rsidR="009B0098" w:rsidRPr="00C4232B" w:rsidRDefault="009B0098" w:rsidP="009B0098">
      <w:pPr>
        <w:pStyle w:val="3GPPAgreements"/>
        <w:numPr>
          <w:ilvl w:val="1"/>
          <w:numId w:val="37"/>
        </w:numPr>
        <w:spacing w:line="256" w:lineRule="auto"/>
        <w:textAlignment w:val="auto"/>
        <w:rPr>
          <w:ins w:id="9484" w:author="China Telecom" w:date="2020-11-20T19:25:00Z"/>
          <w:sz w:val="20"/>
        </w:rPr>
      </w:pPr>
      <w:ins w:id="9485" w:author="China Telecom" w:date="2020-11-20T19:25:00Z">
        <w:r w:rsidRPr="0023426B">
          <w:rPr>
            <w:sz w:val="20"/>
          </w:rPr>
          <w:t>With relative MIL target using PUCCH F</w:t>
        </w:r>
        <w:r>
          <w:rPr>
            <w:sz w:val="20"/>
          </w:rPr>
          <w:t xml:space="preserve">ormat </w:t>
        </w:r>
        <w:r w:rsidRPr="0023426B">
          <w:rPr>
            <w:sz w:val="20"/>
          </w:rPr>
          <w:t xml:space="preserve">1 as reference, no MIL result is available for PRACH </w:t>
        </w:r>
        <w:r>
          <w:rPr>
            <w:sz w:val="20"/>
          </w:rPr>
          <w:t xml:space="preserve">Format </w:t>
        </w:r>
        <w:r w:rsidRPr="0023426B">
          <w:rPr>
            <w:sz w:val="20"/>
          </w:rPr>
          <w:t>C2. 2</w:t>
        </w:r>
        <w:r w:rsidRPr="0023426B">
          <w:rPr>
            <w:sz w:val="20"/>
            <w:vertAlign w:val="superscript"/>
          </w:rPr>
          <w:t>nd</w:t>
        </w:r>
        <w:r w:rsidRPr="0023426B">
          <w:rPr>
            <w:sz w:val="20"/>
          </w:rPr>
          <w:t xml:space="preserve"> priority channels which display lowe</w:t>
        </w:r>
        <w:r w:rsidRPr="00C4232B">
          <w:rPr>
            <w:sz w:val="20"/>
          </w:rPr>
          <w:t>r coverage than the reference are:</w:t>
        </w:r>
      </w:ins>
    </w:p>
    <w:p w14:paraId="23FE5712" w14:textId="77777777" w:rsidR="009B0098" w:rsidRPr="00C4232B" w:rsidRDefault="009B0098" w:rsidP="009B0098">
      <w:pPr>
        <w:pStyle w:val="3GPPAgreements"/>
        <w:numPr>
          <w:ilvl w:val="3"/>
          <w:numId w:val="55"/>
        </w:numPr>
        <w:spacing w:line="256" w:lineRule="auto"/>
        <w:textAlignment w:val="auto"/>
        <w:rPr>
          <w:ins w:id="9486" w:author="China Telecom" w:date="2020-11-20T19:25:00Z"/>
          <w:sz w:val="20"/>
        </w:rPr>
      </w:pPr>
      <w:ins w:id="9487" w:author="China Telecom" w:date="2020-11-20T19:25:00Z">
        <w:r w:rsidRPr="00C4232B">
          <w:rPr>
            <w:sz w:val="20"/>
          </w:rPr>
          <w:t>PUCCH Format 0</w:t>
        </w:r>
      </w:ins>
    </w:p>
    <w:p w14:paraId="6F5F188A" w14:textId="77777777" w:rsidR="009B0098" w:rsidRPr="00C4232B" w:rsidRDefault="009B0098" w:rsidP="009B0098">
      <w:pPr>
        <w:pStyle w:val="3GPPAgreements"/>
        <w:numPr>
          <w:ilvl w:val="3"/>
          <w:numId w:val="55"/>
        </w:numPr>
        <w:spacing w:line="256" w:lineRule="auto"/>
        <w:textAlignment w:val="auto"/>
        <w:rPr>
          <w:ins w:id="9488" w:author="China Telecom" w:date="2020-11-20T19:25:00Z"/>
          <w:sz w:val="20"/>
        </w:rPr>
      </w:pPr>
      <w:ins w:id="9489" w:author="China Telecom" w:date="2020-11-20T19:25:00Z">
        <w:r w:rsidRPr="00C4232B">
          <w:rPr>
            <w:sz w:val="20"/>
          </w:rPr>
          <w:t>PUCCH Format 2</w:t>
        </w:r>
      </w:ins>
    </w:p>
    <w:p w14:paraId="2E3D6B05" w14:textId="77777777" w:rsidR="009B0098" w:rsidRPr="00C4232B" w:rsidRDefault="009B0098" w:rsidP="009B0098">
      <w:pPr>
        <w:pStyle w:val="3GPPAgreements"/>
        <w:numPr>
          <w:ilvl w:val="3"/>
          <w:numId w:val="55"/>
        </w:numPr>
        <w:spacing w:line="256" w:lineRule="auto"/>
        <w:textAlignment w:val="auto"/>
        <w:rPr>
          <w:ins w:id="9490" w:author="China Telecom" w:date="2020-11-20T19:25:00Z"/>
          <w:sz w:val="20"/>
        </w:rPr>
      </w:pPr>
      <w:ins w:id="9491" w:author="China Telecom" w:date="2020-11-20T19:25:00Z">
        <w:r w:rsidRPr="00C4232B">
          <w:rPr>
            <w:sz w:val="20"/>
          </w:rPr>
          <w:t>PUCCH with HARQ-ACK for Msg4</w:t>
        </w:r>
      </w:ins>
    </w:p>
    <w:p w14:paraId="053F6ADF" w14:textId="77777777" w:rsidR="009B0098" w:rsidRDefault="009B0098" w:rsidP="009B0098">
      <w:pPr>
        <w:rPr>
          <w:ins w:id="9492" w:author="China Telecom" w:date="2020-11-20T19:25:00Z"/>
        </w:rPr>
      </w:pPr>
    </w:p>
    <w:p w14:paraId="6CF3AE7F" w14:textId="77777777" w:rsidR="009B0098" w:rsidRDefault="009B0098" w:rsidP="009B0098">
      <w:pPr>
        <w:pStyle w:val="4"/>
        <w:rPr>
          <w:ins w:id="9493" w:author="China Telecom" w:date="2020-11-20T19:25:00Z"/>
        </w:rPr>
      </w:pPr>
      <w:bookmarkStart w:id="9494" w:name="_Toc56794594"/>
      <w:ins w:id="9495" w:author="China Telecom" w:date="2020-11-20T19:25:00Z">
        <w:r>
          <w:t>5.2.1.3</w:t>
        </w:r>
        <w:r>
          <w:tab/>
          <w:t>Indoor 28GHz TDD NLOS scenario</w:t>
        </w:r>
        <w:bookmarkEnd w:id="9494"/>
      </w:ins>
    </w:p>
    <w:p w14:paraId="5B7A34E6" w14:textId="77777777" w:rsidR="009B0098" w:rsidRDefault="009B0098" w:rsidP="009B0098">
      <w:pPr>
        <w:pStyle w:val="3GPPAgreements"/>
        <w:numPr>
          <w:ilvl w:val="0"/>
          <w:numId w:val="0"/>
        </w:numPr>
        <w:rPr>
          <w:ins w:id="9496" w:author="China Telecom" w:date="2020-11-20T19:25:00Z"/>
        </w:rPr>
      </w:pPr>
      <w:ins w:id="9497" w:author="China Telecom" w:date="2020-11-20T19:25:00Z">
        <w:r>
          <w:t>The representative values for the metrics are summarized below. Table 5.2.1.3-1 to 5.2.1.3-3 show the results for UE Tx power of 12 dBm.</w:t>
        </w:r>
      </w:ins>
    </w:p>
    <w:p w14:paraId="7A4C31A5" w14:textId="77777777" w:rsidR="009B0098" w:rsidRDefault="009B0098" w:rsidP="009B0098">
      <w:pPr>
        <w:pStyle w:val="3GPPAgreements"/>
        <w:numPr>
          <w:ilvl w:val="0"/>
          <w:numId w:val="0"/>
        </w:numPr>
        <w:rPr>
          <w:ins w:id="9498" w:author="China Telecom" w:date="2020-11-20T19:25:00Z"/>
        </w:rPr>
      </w:pPr>
    </w:p>
    <w:p w14:paraId="58197BD4" w14:textId="77777777" w:rsidR="009B0098" w:rsidRDefault="009B0098" w:rsidP="009B0098">
      <w:pPr>
        <w:pStyle w:val="TH"/>
        <w:rPr>
          <w:ins w:id="9499" w:author="China Telecom" w:date="2020-11-20T19:25:00Z"/>
        </w:rPr>
      </w:pPr>
      <w:ins w:id="9500" w:author="China Telecom" w:date="2020-11-20T19:25:00Z">
        <w:r>
          <w:t xml:space="preserve">Table </w:t>
        </w:r>
        <w:r>
          <w:rPr>
            <w:lang w:eastAsia="zh-CN"/>
          </w:rPr>
          <w:t>5.2.1.3</w:t>
        </w:r>
        <w:r w:rsidRPr="007368F9">
          <w:t>-</w:t>
        </w:r>
        <w:r>
          <w:rPr>
            <w:rFonts w:hint="eastAsia"/>
            <w:lang w:eastAsia="ja-JP"/>
          </w:rPr>
          <w:t>1</w:t>
        </w:r>
        <w:r w:rsidRPr="007368F9">
          <w:rPr>
            <w:rFonts w:hint="eastAsia"/>
          </w:rPr>
          <w:t>:</w:t>
        </w:r>
        <w:r>
          <w:rPr>
            <w:rFonts w:hint="eastAsia"/>
          </w:rPr>
          <w:t xml:space="preserve"> Representative values </w:t>
        </w:r>
        <w:r>
          <w:t>of MCL for Indoor 28</w:t>
        </w:r>
        <w:r w:rsidRPr="00DE78FE">
          <w:t>GHz</w:t>
        </w:r>
        <w:r>
          <w:t xml:space="preserve"> TDD NLOS scenario for UE Tx power of 12 dBm.</w:t>
        </w:r>
      </w:ins>
    </w:p>
    <w:tbl>
      <w:tblPr>
        <w:tblStyle w:val="a7"/>
        <w:tblW w:w="0" w:type="auto"/>
        <w:tblLook w:val="04A0" w:firstRow="1" w:lastRow="0" w:firstColumn="1" w:lastColumn="0" w:noHBand="0" w:noVBand="1"/>
      </w:tblPr>
      <w:tblGrid>
        <w:gridCol w:w="4814"/>
        <w:gridCol w:w="1681"/>
        <w:gridCol w:w="1681"/>
        <w:gridCol w:w="1681"/>
      </w:tblGrid>
      <w:tr w:rsidR="009B0098" w:rsidRPr="00A36602" w14:paraId="3811C763" w14:textId="77777777" w:rsidTr="00AF0D4C">
        <w:trPr>
          <w:ins w:id="9501" w:author="China Telecom" w:date="2020-11-20T19:25:00Z"/>
        </w:trPr>
        <w:tc>
          <w:tcPr>
            <w:tcW w:w="4814" w:type="dxa"/>
            <w:shd w:val="clear" w:color="auto" w:fill="E7E6E6" w:themeFill="background2"/>
            <w:noWrap/>
            <w:hideMark/>
          </w:tcPr>
          <w:p w14:paraId="64B05BA4" w14:textId="77777777" w:rsidR="009B0098" w:rsidRPr="00F9020F" w:rsidRDefault="009B0098" w:rsidP="00AF0D4C">
            <w:pPr>
              <w:spacing w:after="0"/>
              <w:jc w:val="center"/>
              <w:rPr>
                <w:ins w:id="9502" w:author="China Telecom" w:date="2020-11-20T19:25:00Z"/>
              </w:rPr>
            </w:pPr>
            <w:ins w:id="9503" w:author="China Telecom" w:date="2020-11-20T19:25:00Z">
              <w:r w:rsidRPr="00F9020F">
                <w:rPr>
                  <w:b/>
                </w:rPr>
                <w:t>Channels (and Frame format)</w:t>
              </w:r>
            </w:ins>
          </w:p>
        </w:tc>
        <w:tc>
          <w:tcPr>
            <w:tcW w:w="1681" w:type="dxa"/>
            <w:shd w:val="clear" w:color="auto" w:fill="E7E6E6" w:themeFill="background2"/>
            <w:hideMark/>
          </w:tcPr>
          <w:p w14:paraId="5CB8846F" w14:textId="77777777" w:rsidR="009B0098" w:rsidRPr="00F9020F" w:rsidRDefault="009B0098" w:rsidP="00AF0D4C">
            <w:pPr>
              <w:spacing w:after="0"/>
              <w:jc w:val="center"/>
              <w:rPr>
                <w:ins w:id="9504" w:author="China Telecom" w:date="2020-11-20T19:25:00Z"/>
              </w:rPr>
            </w:pPr>
            <w:ins w:id="9505" w:author="China Telecom" w:date="2020-11-20T19:25:00Z">
              <w:r w:rsidRPr="00F9020F">
                <w:rPr>
                  <w:b/>
                </w:rPr>
                <w:t>Number of Samples</w:t>
              </w:r>
            </w:ins>
          </w:p>
        </w:tc>
        <w:tc>
          <w:tcPr>
            <w:tcW w:w="1681" w:type="dxa"/>
            <w:shd w:val="clear" w:color="auto" w:fill="E7E6E6" w:themeFill="background2"/>
            <w:hideMark/>
          </w:tcPr>
          <w:p w14:paraId="2DBD78B5" w14:textId="77777777" w:rsidR="009B0098" w:rsidRPr="00F9020F" w:rsidRDefault="009B0098" w:rsidP="00AF0D4C">
            <w:pPr>
              <w:spacing w:after="0"/>
              <w:jc w:val="center"/>
              <w:rPr>
                <w:ins w:id="9506" w:author="China Telecom" w:date="2020-11-20T19:25:00Z"/>
              </w:rPr>
            </w:pPr>
            <w:ins w:id="9507" w:author="China Telecom" w:date="2020-11-20T19:25:00Z">
              <w:r w:rsidRPr="00F9020F">
                <w:rPr>
                  <w:b/>
                </w:rPr>
                <w:t>Representative value</w:t>
              </w:r>
            </w:ins>
          </w:p>
        </w:tc>
        <w:tc>
          <w:tcPr>
            <w:tcW w:w="1681" w:type="dxa"/>
            <w:shd w:val="clear" w:color="auto" w:fill="E7E6E6" w:themeFill="background2"/>
            <w:hideMark/>
          </w:tcPr>
          <w:p w14:paraId="58CC7E2F" w14:textId="77777777" w:rsidR="009B0098" w:rsidRPr="00F9020F" w:rsidRDefault="009B0098" w:rsidP="00AF0D4C">
            <w:pPr>
              <w:spacing w:after="0"/>
              <w:jc w:val="center"/>
              <w:rPr>
                <w:ins w:id="9508" w:author="China Telecom" w:date="2020-11-20T19:25:00Z"/>
              </w:rPr>
            </w:pPr>
            <w:ins w:id="9509" w:author="China Telecom" w:date="2020-11-20T19:25:00Z">
              <w:r w:rsidRPr="00F9020F">
                <w:rPr>
                  <w:b/>
                </w:rPr>
                <w:t>Standard Deviation (w/o outlier)</w:t>
              </w:r>
            </w:ins>
          </w:p>
        </w:tc>
      </w:tr>
      <w:tr w:rsidR="009B0098" w:rsidRPr="00A36602" w14:paraId="4C125829" w14:textId="77777777" w:rsidTr="00AF0D4C">
        <w:trPr>
          <w:ins w:id="9510" w:author="China Telecom" w:date="2020-11-20T19:25:00Z"/>
        </w:trPr>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F38A" w14:textId="77777777" w:rsidR="009B0098" w:rsidRPr="0023426B" w:rsidRDefault="009B0098" w:rsidP="00AF0D4C">
            <w:pPr>
              <w:spacing w:after="0"/>
              <w:rPr>
                <w:ins w:id="9511" w:author="China Telecom" w:date="2020-11-20T19:25:00Z"/>
                <w:noProof/>
              </w:rPr>
            </w:pPr>
            <w:ins w:id="9512" w:author="China Telecom" w:date="2020-11-20T19:25:00Z">
              <w:r w:rsidRPr="00AF3DAA">
                <w:rPr>
                  <w:color w:val="000000"/>
                </w:rPr>
                <w:t>PUSCH eMBB</w:t>
              </w:r>
              <w:r>
                <w:rPr>
                  <w:color w:val="000000"/>
                </w:rPr>
                <w:t xml:space="preserve"> DDDSU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DAF0E" w14:textId="77777777" w:rsidR="009B0098" w:rsidRPr="00F94C4E" w:rsidRDefault="009B0098" w:rsidP="00AF0D4C">
            <w:pPr>
              <w:spacing w:after="0"/>
              <w:jc w:val="center"/>
              <w:rPr>
                <w:ins w:id="9513" w:author="China Telecom" w:date="2020-11-20T19:25:00Z"/>
              </w:rPr>
            </w:pPr>
            <w:ins w:id="9514" w:author="China Telecom" w:date="2020-11-20T19:25:00Z">
              <w:r w:rsidRPr="00F94C4E">
                <w:t>10</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78316F38" w14:textId="77777777" w:rsidR="009B0098" w:rsidRPr="00F94C4E" w:rsidRDefault="009B0098" w:rsidP="00AF0D4C">
            <w:pPr>
              <w:spacing w:after="0"/>
              <w:jc w:val="center"/>
              <w:rPr>
                <w:ins w:id="9515" w:author="China Telecom" w:date="2020-11-20T19:25:00Z"/>
              </w:rPr>
            </w:pPr>
            <w:ins w:id="9516" w:author="China Telecom" w:date="2020-11-20T19:25:00Z">
              <w:r w:rsidRPr="00F94C4E">
                <w:t>93.54</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B84ADF5" w14:textId="77777777" w:rsidR="009B0098" w:rsidRPr="00F94C4E" w:rsidRDefault="009B0098" w:rsidP="00AF0D4C">
            <w:pPr>
              <w:spacing w:after="0"/>
              <w:jc w:val="center"/>
              <w:rPr>
                <w:ins w:id="9517" w:author="China Telecom" w:date="2020-11-20T19:25:00Z"/>
              </w:rPr>
            </w:pPr>
            <w:ins w:id="9518" w:author="China Telecom" w:date="2020-11-20T19:25:00Z">
              <w:r w:rsidRPr="00F94C4E">
                <w:t>3.92</w:t>
              </w:r>
            </w:ins>
          </w:p>
        </w:tc>
      </w:tr>
      <w:tr w:rsidR="009B0098" w:rsidRPr="00A36602" w14:paraId="48F34DF2" w14:textId="77777777" w:rsidTr="00AF0D4C">
        <w:trPr>
          <w:ins w:id="9519" w:author="China Telecom" w:date="2020-11-20T19:25:00Z"/>
        </w:trPr>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CF3A9" w14:textId="77777777" w:rsidR="009B0098" w:rsidRPr="0023426B" w:rsidRDefault="009B0098" w:rsidP="00AF0D4C">
            <w:pPr>
              <w:spacing w:after="0"/>
              <w:rPr>
                <w:ins w:id="9520" w:author="China Telecom" w:date="2020-11-20T19:25:00Z"/>
              </w:rPr>
            </w:pPr>
            <w:ins w:id="9521" w:author="China Telecom" w:date="2020-11-20T19:25:00Z">
              <w:r w:rsidRPr="00AF3DAA">
                <w:rPr>
                  <w:color w:val="000000"/>
                </w:rPr>
                <w:t>PUSCH eMBB 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FAC8146" w14:textId="77777777" w:rsidR="009B0098" w:rsidRPr="00F94C4E" w:rsidRDefault="009B0098" w:rsidP="00AF0D4C">
            <w:pPr>
              <w:spacing w:after="0"/>
              <w:jc w:val="center"/>
              <w:rPr>
                <w:ins w:id="9522" w:author="China Telecom" w:date="2020-11-20T19:25:00Z"/>
              </w:rPr>
            </w:pPr>
            <w:ins w:id="9523" w:author="China Telecom" w:date="2020-11-20T19:25:00Z">
              <w:r w:rsidRPr="00F94C4E">
                <w:t>3</w:t>
              </w:r>
            </w:ins>
          </w:p>
        </w:tc>
        <w:tc>
          <w:tcPr>
            <w:tcW w:w="1681" w:type="dxa"/>
            <w:tcBorders>
              <w:top w:val="nil"/>
              <w:left w:val="nil"/>
              <w:bottom w:val="single" w:sz="4" w:space="0" w:color="auto"/>
              <w:right w:val="single" w:sz="4" w:space="0" w:color="auto"/>
            </w:tcBorders>
            <w:shd w:val="clear" w:color="auto" w:fill="auto"/>
            <w:noWrap/>
            <w:vAlign w:val="bottom"/>
          </w:tcPr>
          <w:p w14:paraId="07E81D0B" w14:textId="77777777" w:rsidR="009B0098" w:rsidRPr="00F94C4E" w:rsidRDefault="009B0098" w:rsidP="00AF0D4C">
            <w:pPr>
              <w:spacing w:after="0"/>
              <w:jc w:val="center"/>
              <w:rPr>
                <w:ins w:id="9524" w:author="China Telecom" w:date="2020-11-20T19:25:00Z"/>
              </w:rPr>
            </w:pPr>
            <w:ins w:id="9525" w:author="China Telecom" w:date="2020-11-20T19:25:00Z">
              <w:r w:rsidRPr="00F94C4E">
                <w:t>88.90</w:t>
              </w:r>
            </w:ins>
          </w:p>
        </w:tc>
        <w:tc>
          <w:tcPr>
            <w:tcW w:w="1681" w:type="dxa"/>
            <w:tcBorders>
              <w:top w:val="nil"/>
              <w:left w:val="nil"/>
              <w:bottom w:val="single" w:sz="4" w:space="0" w:color="auto"/>
              <w:right w:val="single" w:sz="4" w:space="0" w:color="auto"/>
            </w:tcBorders>
            <w:shd w:val="clear" w:color="auto" w:fill="auto"/>
            <w:noWrap/>
            <w:vAlign w:val="bottom"/>
          </w:tcPr>
          <w:p w14:paraId="6EAEF4D4" w14:textId="77777777" w:rsidR="009B0098" w:rsidRPr="00F94C4E" w:rsidRDefault="009B0098" w:rsidP="00AF0D4C">
            <w:pPr>
              <w:spacing w:after="0"/>
              <w:jc w:val="center"/>
              <w:rPr>
                <w:ins w:id="9526" w:author="China Telecom" w:date="2020-11-20T19:25:00Z"/>
              </w:rPr>
            </w:pPr>
            <w:ins w:id="9527" w:author="China Telecom" w:date="2020-11-20T19:25:00Z">
              <w:r w:rsidRPr="00F94C4E">
                <w:t>1.30</w:t>
              </w:r>
            </w:ins>
          </w:p>
        </w:tc>
      </w:tr>
      <w:tr w:rsidR="009B0098" w:rsidRPr="00A36602" w14:paraId="79433345" w14:textId="77777777" w:rsidTr="00AF0D4C">
        <w:trPr>
          <w:ins w:id="9528"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39020A2A" w14:textId="77777777" w:rsidR="009B0098" w:rsidRPr="0023426B" w:rsidRDefault="009B0098" w:rsidP="00AF0D4C">
            <w:pPr>
              <w:spacing w:after="0"/>
              <w:rPr>
                <w:ins w:id="9529" w:author="China Telecom" w:date="2020-11-20T19:25:00Z"/>
              </w:rPr>
            </w:pPr>
            <w:ins w:id="9530" w:author="China Telecom" w:date="2020-11-20T19:25:00Z">
              <w:r w:rsidRPr="00AF3DAA">
                <w:rPr>
                  <w:color w:val="000000"/>
                </w:rPr>
                <w:t>PUSCH VoIP</w:t>
              </w:r>
              <w:r>
                <w:rPr>
                  <w:color w:val="000000"/>
                </w:rPr>
                <w:t xml:space="preserve"> DDDSU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E4CD184" w14:textId="77777777" w:rsidR="009B0098" w:rsidRPr="00F94C4E" w:rsidRDefault="009B0098" w:rsidP="00AF0D4C">
            <w:pPr>
              <w:spacing w:after="0"/>
              <w:jc w:val="center"/>
              <w:rPr>
                <w:ins w:id="9531" w:author="China Telecom" w:date="2020-11-20T19:25:00Z"/>
              </w:rPr>
            </w:pPr>
            <w:ins w:id="9532" w:author="China Telecom" w:date="2020-11-20T19:25:00Z">
              <w:r w:rsidRPr="00F94C4E">
                <w:t>7</w:t>
              </w:r>
            </w:ins>
          </w:p>
        </w:tc>
        <w:tc>
          <w:tcPr>
            <w:tcW w:w="1681" w:type="dxa"/>
            <w:tcBorders>
              <w:top w:val="nil"/>
              <w:left w:val="nil"/>
              <w:bottom w:val="single" w:sz="4" w:space="0" w:color="auto"/>
              <w:right w:val="single" w:sz="4" w:space="0" w:color="auto"/>
            </w:tcBorders>
            <w:shd w:val="clear" w:color="auto" w:fill="auto"/>
            <w:noWrap/>
            <w:vAlign w:val="bottom"/>
          </w:tcPr>
          <w:p w14:paraId="040E69C8" w14:textId="77777777" w:rsidR="009B0098" w:rsidRPr="00F94C4E" w:rsidRDefault="009B0098" w:rsidP="00AF0D4C">
            <w:pPr>
              <w:spacing w:after="0"/>
              <w:jc w:val="center"/>
              <w:rPr>
                <w:ins w:id="9533" w:author="China Telecom" w:date="2020-11-20T19:25:00Z"/>
              </w:rPr>
            </w:pPr>
            <w:ins w:id="9534" w:author="China Telecom" w:date="2020-11-20T19:25:00Z">
              <w:r w:rsidRPr="00F94C4E">
                <w:t>109.93</w:t>
              </w:r>
            </w:ins>
          </w:p>
        </w:tc>
        <w:tc>
          <w:tcPr>
            <w:tcW w:w="1681" w:type="dxa"/>
            <w:tcBorders>
              <w:top w:val="nil"/>
              <w:left w:val="nil"/>
              <w:bottom w:val="single" w:sz="4" w:space="0" w:color="auto"/>
              <w:right w:val="single" w:sz="4" w:space="0" w:color="auto"/>
            </w:tcBorders>
            <w:shd w:val="clear" w:color="auto" w:fill="auto"/>
            <w:noWrap/>
            <w:vAlign w:val="bottom"/>
          </w:tcPr>
          <w:p w14:paraId="37FCD34E" w14:textId="77777777" w:rsidR="009B0098" w:rsidRPr="00F94C4E" w:rsidRDefault="009B0098" w:rsidP="00AF0D4C">
            <w:pPr>
              <w:spacing w:after="0"/>
              <w:jc w:val="center"/>
              <w:rPr>
                <w:ins w:id="9535" w:author="China Telecom" w:date="2020-11-20T19:25:00Z"/>
              </w:rPr>
            </w:pPr>
            <w:ins w:id="9536" w:author="China Telecom" w:date="2020-11-20T19:25:00Z">
              <w:r w:rsidRPr="00F94C4E">
                <w:t>3.21</w:t>
              </w:r>
            </w:ins>
          </w:p>
        </w:tc>
      </w:tr>
      <w:tr w:rsidR="009B0098" w:rsidRPr="00A36602" w14:paraId="440B7973" w14:textId="77777777" w:rsidTr="00AF0D4C">
        <w:trPr>
          <w:ins w:id="9537"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2212D967" w14:textId="77777777" w:rsidR="009B0098" w:rsidRPr="0023426B" w:rsidRDefault="009B0098" w:rsidP="00AF0D4C">
            <w:pPr>
              <w:spacing w:after="0"/>
              <w:rPr>
                <w:ins w:id="9538" w:author="China Telecom" w:date="2020-11-20T19:25:00Z"/>
              </w:rPr>
            </w:pPr>
            <w:ins w:id="9539" w:author="China Telecom" w:date="2020-11-20T19:25:00Z">
              <w:r w:rsidRPr="00AF3DAA">
                <w:rPr>
                  <w:color w:val="000000"/>
                </w:rPr>
                <w:t>PUSCH VoIP 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82AF74B" w14:textId="77777777" w:rsidR="009B0098" w:rsidRPr="00F94C4E" w:rsidRDefault="009B0098" w:rsidP="00AF0D4C">
            <w:pPr>
              <w:spacing w:after="0"/>
              <w:jc w:val="center"/>
              <w:rPr>
                <w:ins w:id="9540" w:author="China Telecom" w:date="2020-11-20T19:25:00Z"/>
              </w:rPr>
            </w:pPr>
            <w:ins w:id="9541" w:author="China Telecom" w:date="2020-11-20T19:25:00Z">
              <w:r w:rsidRPr="00F94C4E">
                <w:t>3</w:t>
              </w:r>
            </w:ins>
          </w:p>
        </w:tc>
        <w:tc>
          <w:tcPr>
            <w:tcW w:w="1681" w:type="dxa"/>
            <w:tcBorders>
              <w:top w:val="nil"/>
              <w:left w:val="nil"/>
              <w:bottom w:val="single" w:sz="4" w:space="0" w:color="auto"/>
              <w:right w:val="single" w:sz="4" w:space="0" w:color="auto"/>
            </w:tcBorders>
            <w:shd w:val="clear" w:color="auto" w:fill="auto"/>
            <w:noWrap/>
            <w:vAlign w:val="bottom"/>
          </w:tcPr>
          <w:p w14:paraId="335DDEE6" w14:textId="77777777" w:rsidR="009B0098" w:rsidRPr="00F94C4E" w:rsidRDefault="009B0098" w:rsidP="00AF0D4C">
            <w:pPr>
              <w:spacing w:after="0"/>
              <w:jc w:val="center"/>
              <w:rPr>
                <w:ins w:id="9542" w:author="China Telecom" w:date="2020-11-20T19:25:00Z"/>
              </w:rPr>
            </w:pPr>
            <w:ins w:id="9543" w:author="China Telecom" w:date="2020-11-20T19:25:00Z">
              <w:r w:rsidRPr="00F94C4E">
                <w:t>106.55</w:t>
              </w:r>
            </w:ins>
          </w:p>
        </w:tc>
        <w:tc>
          <w:tcPr>
            <w:tcW w:w="1681" w:type="dxa"/>
            <w:tcBorders>
              <w:top w:val="nil"/>
              <w:left w:val="nil"/>
              <w:bottom w:val="single" w:sz="4" w:space="0" w:color="auto"/>
              <w:right w:val="single" w:sz="4" w:space="0" w:color="auto"/>
            </w:tcBorders>
            <w:shd w:val="clear" w:color="auto" w:fill="auto"/>
            <w:noWrap/>
            <w:vAlign w:val="bottom"/>
          </w:tcPr>
          <w:p w14:paraId="333CF18D" w14:textId="77777777" w:rsidR="009B0098" w:rsidRPr="00F94C4E" w:rsidRDefault="009B0098" w:rsidP="00AF0D4C">
            <w:pPr>
              <w:spacing w:after="0"/>
              <w:jc w:val="center"/>
              <w:rPr>
                <w:ins w:id="9544" w:author="China Telecom" w:date="2020-11-20T19:25:00Z"/>
              </w:rPr>
            </w:pPr>
            <w:ins w:id="9545" w:author="China Telecom" w:date="2020-11-20T19:25:00Z">
              <w:r w:rsidRPr="00F94C4E">
                <w:t>1.85</w:t>
              </w:r>
            </w:ins>
          </w:p>
        </w:tc>
      </w:tr>
      <w:tr w:rsidR="009B0098" w:rsidRPr="00A36602" w14:paraId="38EFB510" w14:textId="77777777" w:rsidTr="00AF0D4C">
        <w:trPr>
          <w:ins w:id="9546"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073F18B5" w14:textId="77777777" w:rsidR="009B0098" w:rsidRPr="0023426B" w:rsidRDefault="009B0098" w:rsidP="00AF0D4C">
            <w:pPr>
              <w:spacing w:after="0"/>
              <w:rPr>
                <w:ins w:id="9547" w:author="China Telecom" w:date="2020-11-20T19:25:00Z"/>
              </w:rPr>
            </w:pPr>
            <w:ins w:id="9548" w:author="China Telecom" w:date="2020-11-20T19:25:00Z">
              <w:r w:rsidRPr="00AF3DAA">
                <w:rPr>
                  <w:color w:val="000000"/>
                </w:rPr>
                <w:t>PUCCH F</w:t>
              </w:r>
              <w:r>
                <w:rPr>
                  <w:color w:val="000000"/>
                </w:rPr>
                <w:t xml:space="preserve">ormat </w:t>
              </w:r>
              <w:r w:rsidRPr="00AF3DAA">
                <w:rPr>
                  <w:color w:val="000000"/>
                </w:rPr>
                <w:t>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388C2" w14:textId="77777777" w:rsidR="009B0098" w:rsidRPr="00F94C4E" w:rsidRDefault="009B0098" w:rsidP="00AF0D4C">
            <w:pPr>
              <w:spacing w:after="0"/>
              <w:jc w:val="center"/>
              <w:rPr>
                <w:ins w:id="9549" w:author="China Telecom" w:date="2020-11-20T19:25:00Z"/>
              </w:rPr>
            </w:pPr>
            <w:ins w:id="9550" w:author="China Telecom" w:date="2020-11-20T19:25:00Z">
              <w:r w:rsidRPr="00F94C4E">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C24C60" w14:textId="77777777" w:rsidR="009B0098" w:rsidRPr="00F94C4E" w:rsidRDefault="009B0098" w:rsidP="00AF0D4C">
            <w:pPr>
              <w:spacing w:after="0"/>
              <w:jc w:val="center"/>
              <w:rPr>
                <w:ins w:id="9551" w:author="China Telecom" w:date="2020-11-20T19:25:00Z"/>
              </w:rPr>
            </w:pPr>
            <w:ins w:id="9552" w:author="China Telecom" w:date="2020-11-20T19:25:00Z">
              <w:r w:rsidRPr="00F94C4E">
                <w:t>108.30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8C6CE" w14:textId="77777777" w:rsidR="009B0098" w:rsidRPr="00F94C4E" w:rsidRDefault="009B0098" w:rsidP="00AF0D4C">
            <w:pPr>
              <w:spacing w:after="0"/>
              <w:jc w:val="center"/>
              <w:rPr>
                <w:ins w:id="9553" w:author="China Telecom" w:date="2020-11-20T19:25:00Z"/>
              </w:rPr>
            </w:pPr>
            <w:ins w:id="9554" w:author="China Telecom" w:date="2020-11-20T19:25:00Z">
              <w:r w:rsidRPr="00F94C4E">
                <w:t>0.00</w:t>
              </w:r>
            </w:ins>
          </w:p>
        </w:tc>
      </w:tr>
      <w:tr w:rsidR="009B0098" w:rsidRPr="00A36602" w14:paraId="14E87D34" w14:textId="77777777" w:rsidTr="00AF0D4C">
        <w:trPr>
          <w:ins w:id="9555"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5F01F3B0" w14:textId="77777777" w:rsidR="009B0098" w:rsidRPr="0023426B" w:rsidRDefault="009B0098" w:rsidP="00AF0D4C">
            <w:pPr>
              <w:spacing w:after="0"/>
              <w:rPr>
                <w:ins w:id="9556" w:author="China Telecom" w:date="2020-11-20T19:25:00Z"/>
              </w:rPr>
            </w:pPr>
            <w:ins w:id="9557" w:author="China Telecom" w:date="2020-11-20T19:25:00Z">
              <w:r w:rsidRPr="00AF3DAA">
                <w:rPr>
                  <w:color w:val="000000"/>
                </w:rPr>
                <w:t>PUCCH F</w:t>
              </w:r>
              <w:r>
                <w:rPr>
                  <w:color w:val="000000"/>
                </w:rPr>
                <w:t xml:space="preserve">ormat </w:t>
              </w:r>
              <w:r w:rsidRPr="00AF3DAA">
                <w:rPr>
                  <w:color w:val="000000"/>
                </w:rPr>
                <w:t>1</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8EE8EB6" w14:textId="77777777" w:rsidR="009B0098" w:rsidRPr="00F94C4E" w:rsidRDefault="009B0098" w:rsidP="00AF0D4C">
            <w:pPr>
              <w:spacing w:after="0"/>
              <w:jc w:val="center"/>
              <w:rPr>
                <w:ins w:id="9558" w:author="China Telecom" w:date="2020-11-20T19:25:00Z"/>
              </w:rPr>
            </w:pPr>
            <w:ins w:id="9559" w:author="China Telecom" w:date="2020-11-20T19:25:00Z">
              <w:r w:rsidRPr="00F94C4E">
                <w:t>10</w:t>
              </w:r>
            </w:ins>
          </w:p>
        </w:tc>
        <w:tc>
          <w:tcPr>
            <w:tcW w:w="1681" w:type="dxa"/>
            <w:tcBorders>
              <w:top w:val="nil"/>
              <w:left w:val="nil"/>
              <w:bottom w:val="single" w:sz="4" w:space="0" w:color="auto"/>
              <w:right w:val="single" w:sz="4" w:space="0" w:color="auto"/>
            </w:tcBorders>
            <w:shd w:val="clear" w:color="auto" w:fill="auto"/>
            <w:noWrap/>
            <w:vAlign w:val="bottom"/>
          </w:tcPr>
          <w:p w14:paraId="22E5CBEA" w14:textId="77777777" w:rsidR="009B0098" w:rsidRPr="00F94C4E" w:rsidRDefault="009B0098" w:rsidP="00AF0D4C">
            <w:pPr>
              <w:spacing w:after="0"/>
              <w:jc w:val="center"/>
              <w:rPr>
                <w:ins w:id="9560" w:author="China Telecom" w:date="2020-11-20T19:25:00Z"/>
              </w:rPr>
            </w:pPr>
            <w:ins w:id="9561" w:author="China Telecom" w:date="2020-11-20T19:25:00Z">
              <w:r w:rsidRPr="00F94C4E">
                <w:t>114.47</w:t>
              </w:r>
            </w:ins>
          </w:p>
        </w:tc>
        <w:tc>
          <w:tcPr>
            <w:tcW w:w="1681" w:type="dxa"/>
            <w:tcBorders>
              <w:top w:val="nil"/>
              <w:left w:val="nil"/>
              <w:bottom w:val="single" w:sz="4" w:space="0" w:color="auto"/>
              <w:right w:val="single" w:sz="4" w:space="0" w:color="auto"/>
            </w:tcBorders>
            <w:shd w:val="clear" w:color="auto" w:fill="auto"/>
            <w:noWrap/>
            <w:vAlign w:val="bottom"/>
          </w:tcPr>
          <w:p w14:paraId="64CC83C8" w14:textId="77777777" w:rsidR="009B0098" w:rsidRPr="00F94C4E" w:rsidRDefault="009B0098" w:rsidP="00AF0D4C">
            <w:pPr>
              <w:spacing w:after="0"/>
              <w:jc w:val="center"/>
              <w:rPr>
                <w:ins w:id="9562" w:author="China Telecom" w:date="2020-11-20T19:25:00Z"/>
              </w:rPr>
            </w:pPr>
            <w:ins w:id="9563" w:author="China Telecom" w:date="2020-11-20T19:25:00Z">
              <w:r w:rsidRPr="00F94C4E">
                <w:t>3.23</w:t>
              </w:r>
            </w:ins>
          </w:p>
        </w:tc>
      </w:tr>
      <w:tr w:rsidR="009B0098" w:rsidRPr="00A36602" w14:paraId="3A5F9FF9" w14:textId="77777777" w:rsidTr="00AF0D4C">
        <w:trPr>
          <w:ins w:id="9564"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3617FCCC" w14:textId="77777777" w:rsidR="009B0098" w:rsidRPr="0023426B" w:rsidRDefault="009B0098" w:rsidP="00AF0D4C">
            <w:pPr>
              <w:spacing w:after="0"/>
              <w:rPr>
                <w:ins w:id="9565" w:author="China Telecom" w:date="2020-11-20T19:25:00Z"/>
              </w:rPr>
            </w:pPr>
            <w:ins w:id="9566" w:author="China Telecom" w:date="2020-11-20T19:25:00Z">
              <w:r w:rsidRPr="00AF3DAA">
                <w:rPr>
                  <w:color w:val="000000"/>
                </w:rPr>
                <w:t>PUCCH F</w:t>
              </w:r>
              <w:r>
                <w:rPr>
                  <w:color w:val="000000"/>
                </w:rPr>
                <w:t xml:space="preserve">ormat </w:t>
              </w:r>
              <w:r w:rsidRPr="00AF3DAA">
                <w:rPr>
                  <w:color w:val="000000"/>
                </w:rPr>
                <w:t>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9EDD5" w14:textId="77777777" w:rsidR="009B0098" w:rsidRPr="00F94C4E" w:rsidRDefault="009B0098" w:rsidP="00AF0D4C">
            <w:pPr>
              <w:spacing w:after="0"/>
              <w:jc w:val="center"/>
              <w:rPr>
                <w:ins w:id="9567" w:author="China Telecom" w:date="2020-11-20T19:25:00Z"/>
              </w:rPr>
            </w:pPr>
            <w:ins w:id="9568" w:author="China Telecom" w:date="2020-11-20T19:25:00Z">
              <w:r w:rsidRPr="00F94C4E">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5E869" w14:textId="77777777" w:rsidR="009B0098" w:rsidRPr="00F94C4E" w:rsidRDefault="009B0098" w:rsidP="00AF0D4C">
            <w:pPr>
              <w:spacing w:after="0"/>
              <w:jc w:val="center"/>
              <w:rPr>
                <w:ins w:id="9569" w:author="China Telecom" w:date="2020-11-20T19:25:00Z"/>
              </w:rPr>
            </w:pPr>
            <w:ins w:id="9570" w:author="China Telecom" w:date="2020-11-20T19:25:00Z">
              <w:r w:rsidRPr="00F94C4E">
                <w:t>104.30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1CA6D" w14:textId="77777777" w:rsidR="009B0098" w:rsidRPr="00F94C4E" w:rsidRDefault="009B0098" w:rsidP="00AF0D4C">
            <w:pPr>
              <w:spacing w:after="0"/>
              <w:jc w:val="center"/>
              <w:rPr>
                <w:ins w:id="9571" w:author="China Telecom" w:date="2020-11-20T19:25:00Z"/>
              </w:rPr>
            </w:pPr>
            <w:ins w:id="9572" w:author="China Telecom" w:date="2020-11-20T19:25:00Z">
              <w:r w:rsidRPr="00F94C4E">
                <w:t>0.00</w:t>
              </w:r>
            </w:ins>
          </w:p>
        </w:tc>
      </w:tr>
      <w:tr w:rsidR="009B0098" w:rsidRPr="00A36602" w14:paraId="3FFD39A0" w14:textId="77777777" w:rsidTr="00AF0D4C">
        <w:trPr>
          <w:ins w:id="9573"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0188EE46" w14:textId="77777777" w:rsidR="009B0098" w:rsidRPr="0023426B" w:rsidRDefault="009B0098" w:rsidP="00AF0D4C">
            <w:pPr>
              <w:spacing w:after="0"/>
              <w:rPr>
                <w:ins w:id="9574" w:author="China Telecom" w:date="2020-11-20T19:25:00Z"/>
              </w:rPr>
            </w:pPr>
            <w:ins w:id="9575" w:author="China Telecom" w:date="2020-11-20T19:25:00Z">
              <w:r w:rsidRPr="00AF3DAA">
                <w:rPr>
                  <w:color w:val="000000"/>
                </w:rPr>
                <w:t>PUCCH F</w:t>
              </w:r>
              <w:r>
                <w:rPr>
                  <w:color w:val="000000"/>
                </w:rPr>
                <w:t xml:space="preserve">ormat </w:t>
              </w:r>
              <w:r w:rsidRPr="00AF3DAA">
                <w:rPr>
                  <w:color w:val="000000"/>
                </w:rPr>
                <w:t>3 11bits</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D29AC99" w14:textId="77777777" w:rsidR="009B0098" w:rsidRPr="00F94C4E" w:rsidRDefault="009B0098" w:rsidP="00AF0D4C">
            <w:pPr>
              <w:spacing w:after="0"/>
              <w:jc w:val="center"/>
              <w:rPr>
                <w:ins w:id="9576" w:author="China Telecom" w:date="2020-11-20T19:25:00Z"/>
              </w:rPr>
            </w:pPr>
            <w:ins w:id="9577" w:author="China Telecom" w:date="2020-11-20T19:25:00Z">
              <w:r w:rsidRPr="00F94C4E">
                <w:t>8</w:t>
              </w:r>
            </w:ins>
          </w:p>
        </w:tc>
        <w:tc>
          <w:tcPr>
            <w:tcW w:w="1681" w:type="dxa"/>
            <w:tcBorders>
              <w:top w:val="nil"/>
              <w:left w:val="nil"/>
              <w:bottom w:val="single" w:sz="4" w:space="0" w:color="auto"/>
              <w:right w:val="single" w:sz="4" w:space="0" w:color="auto"/>
            </w:tcBorders>
            <w:shd w:val="clear" w:color="auto" w:fill="auto"/>
            <w:noWrap/>
            <w:vAlign w:val="bottom"/>
          </w:tcPr>
          <w:p w14:paraId="42CF5A20" w14:textId="77777777" w:rsidR="009B0098" w:rsidRPr="00F94C4E" w:rsidRDefault="009B0098" w:rsidP="00AF0D4C">
            <w:pPr>
              <w:spacing w:after="0"/>
              <w:jc w:val="center"/>
              <w:rPr>
                <w:ins w:id="9578" w:author="China Telecom" w:date="2020-11-20T19:25:00Z"/>
              </w:rPr>
            </w:pPr>
            <w:ins w:id="9579" w:author="China Telecom" w:date="2020-11-20T19:25:00Z">
              <w:r w:rsidRPr="00F94C4E">
                <w:t>111.19</w:t>
              </w:r>
            </w:ins>
          </w:p>
        </w:tc>
        <w:tc>
          <w:tcPr>
            <w:tcW w:w="1681" w:type="dxa"/>
            <w:tcBorders>
              <w:top w:val="nil"/>
              <w:left w:val="nil"/>
              <w:bottom w:val="single" w:sz="4" w:space="0" w:color="auto"/>
              <w:right w:val="single" w:sz="4" w:space="0" w:color="auto"/>
            </w:tcBorders>
            <w:shd w:val="clear" w:color="auto" w:fill="auto"/>
            <w:noWrap/>
            <w:vAlign w:val="bottom"/>
          </w:tcPr>
          <w:p w14:paraId="27C15C43" w14:textId="77777777" w:rsidR="009B0098" w:rsidRPr="00F94C4E" w:rsidRDefault="009B0098" w:rsidP="00AF0D4C">
            <w:pPr>
              <w:spacing w:after="0"/>
              <w:jc w:val="center"/>
              <w:rPr>
                <w:ins w:id="9580" w:author="China Telecom" w:date="2020-11-20T19:25:00Z"/>
              </w:rPr>
            </w:pPr>
            <w:ins w:id="9581" w:author="China Telecom" w:date="2020-11-20T19:25:00Z">
              <w:r w:rsidRPr="00F94C4E">
                <w:t>1.65</w:t>
              </w:r>
            </w:ins>
          </w:p>
        </w:tc>
      </w:tr>
      <w:tr w:rsidR="009B0098" w:rsidRPr="00A36602" w14:paraId="2EC84CC1" w14:textId="77777777" w:rsidTr="00AF0D4C">
        <w:trPr>
          <w:ins w:id="9582"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70988D4F" w14:textId="77777777" w:rsidR="009B0098" w:rsidRPr="0023426B" w:rsidRDefault="009B0098" w:rsidP="00AF0D4C">
            <w:pPr>
              <w:spacing w:after="0"/>
              <w:rPr>
                <w:ins w:id="9583" w:author="China Telecom" w:date="2020-11-20T19:25:00Z"/>
              </w:rPr>
            </w:pPr>
            <w:ins w:id="9584" w:author="China Telecom" w:date="2020-11-20T19:25:00Z">
              <w:r w:rsidRPr="00AF3DAA">
                <w:rPr>
                  <w:color w:val="000000"/>
                </w:rPr>
                <w:t>PUCCH F</w:t>
              </w:r>
              <w:r>
                <w:rPr>
                  <w:color w:val="000000"/>
                </w:rPr>
                <w:t xml:space="preserve">ormat </w:t>
              </w:r>
              <w:r w:rsidRPr="00AF3DAA">
                <w:rPr>
                  <w:color w:val="000000"/>
                </w:rPr>
                <w:t>3 22bits</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771F5E7" w14:textId="77777777" w:rsidR="009B0098" w:rsidRPr="00F94C4E" w:rsidRDefault="009B0098" w:rsidP="00AF0D4C">
            <w:pPr>
              <w:spacing w:after="0"/>
              <w:jc w:val="center"/>
              <w:rPr>
                <w:ins w:id="9585" w:author="China Telecom" w:date="2020-11-20T19:25:00Z"/>
              </w:rPr>
            </w:pPr>
            <w:ins w:id="9586" w:author="China Telecom" w:date="2020-11-20T19:25:00Z">
              <w:r w:rsidRPr="00F94C4E">
                <w:t>9</w:t>
              </w:r>
            </w:ins>
          </w:p>
        </w:tc>
        <w:tc>
          <w:tcPr>
            <w:tcW w:w="1681" w:type="dxa"/>
            <w:tcBorders>
              <w:top w:val="nil"/>
              <w:left w:val="nil"/>
              <w:bottom w:val="single" w:sz="4" w:space="0" w:color="auto"/>
              <w:right w:val="single" w:sz="4" w:space="0" w:color="auto"/>
            </w:tcBorders>
            <w:shd w:val="clear" w:color="auto" w:fill="auto"/>
            <w:noWrap/>
            <w:vAlign w:val="bottom"/>
          </w:tcPr>
          <w:p w14:paraId="59F36F77" w14:textId="77777777" w:rsidR="009B0098" w:rsidRPr="00F94C4E" w:rsidRDefault="009B0098" w:rsidP="00AF0D4C">
            <w:pPr>
              <w:spacing w:after="0"/>
              <w:jc w:val="center"/>
              <w:rPr>
                <w:ins w:id="9587" w:author="China Telecom" w:date="2020-11-20T19:25:00Z"/>
              </w:rPr>
            </w:pPr>
            <w:ins w:id="9588" w:author="China Telecom" w:date="2020-11-20T19:25:00Z">
              <w:r w:rsidRPr="00F94C4E">
                <w:t>108.76</w:t>
              </w:r>
            </w:ins>
          </w:p>
        </w:tc>
        <w:tc>
          <w:tcPr>
            <w:tcW w:w="1681" w:type="dxa"/>
            <w:tcBorders>
              <w:top w:val="nil"/>
              <w:left w:val="nil"/>
              <w:bottom w:val="single" w:sz="4" w:space="0" w:color="auto"/>
              <w:right w:val="single" w:sz="4" w:space="0" w:color="auto"/>
            </w:tcBorders>
            <w:shd w:val="clear" w:color="auto" w:fill="auto"/>
            <w:noWrap/>
            <w:vAlign w:val="bottom"/>
          </w:tcPr>
          <w:p w14:paraId="6B080C2F" w14:textId="77777777" w:rsidR="009B0098" w:rsidRPr="00F94C4E" w:rsidRDefault="009B0098" w:rsidP="00AF0D4C">
            <w:pPr>
              <w:spacing w:after="0"/>
              <w:jc w:val="center"/>
              <w:rPr>
                <w:ins w:id="9589" w:author="China Telecom" w:date="2020-11-20T19:25:00Z"/>
              </w:rPr>
            </w:pPr>
            <w:ins w:id="9590" w:author="China Telecom" w:date="2020-11-20T19:25:00Z">
              <w:r w:rsidRPr="00F94C4E">
                <w:t>1.68</w:t>
              </w:r>
            </w:ins>
          </w:p>
        </w:tc>
      </w:tr>
      <w:tr w:rsidR="009B0098" w:rsidRPr="00A36602" w14:paraId="7B38E817" w14:textId="77777777" w:rsidTr="00AF0D4C">
        <w:trPr>
          <w:ins w:id="9591"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55354E52" w14:textId="77777777" w:rsidR="009B0098" w:rsidRPr="0023426B" w:rsidRDefault="009B0098" w:rsidP="00AF0D4C">
            <w:pPr>
              <w:spacing w:after="0"/>
              <w:rPr>
                <w:ins w:id="9592" w:author="China Telecom" w:date="2020-11-20T19:25:00Z"/>
              </w:rPr>
            </w:pPr>
            <w:ins w:id="9593" w:author="China Telecom" w:date="2020-11-20T19:25:00Z">
              <w:r w:rsidRPr="00AF3DAA">
                <w:rPr>
                  <w:color w:val="000000"/>
                </w:rPr>
                <w:t>SSB</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90A8131" w14:textId="77777777" w:rsidR="009B0098" w:rsidRPr="00F94C4E" w:rsidRDefault="009B0098" w:rsidP="00AF0D4C">
            <w:pPr>
              <w:spacing w:after="0"/>
              <w:jc w:val="center"/>
              <w:rPr>
                <w:ins w:id="9594" w:author="China Telecom" w:date="2020-11-20T19:25:00Z"/>
              </w:rPr>
            </w:pPr>
            <w:ins w:id="9595" w:author="China Telecom" w:date="2020-11-20T19:25:00Z">
              <w:r w:rsidRPr="00F94C4E">
                <w:t>5</w:t>
              </w:r>
            </w:ins>
          </w:p>
        </w:tc>
        <w:tc>
          <w:tcPr>
            <w:tcW w:w="1681" w:type="dxa"/>
            <w:tcBorders>
              <w:top w:val="nil"/>
              <w:left w:val="nil"/>
              <w:bottom w:val="single" w:sz="4" w:space="0" w:color="auto"/>
              <w:right w:val="single" w:sz="4" w:space="0" w:color="auto"/>
            </w:tcBorders>
            <w:shd w:val="clear" w:color="auto" w:fill="auto"/>
            <w:noWrap/>
            <w:vAlign w:val="bottom"/>
          </w:tcPr>
          <w:p w14:paraId="230B3A1A" w14:textId="77777777" w:rsidR="009B0098" w:rsidRPr="00F94C4E" w:rsidRDefault="009B0098" w:rsidP="00AF0D4C">
            <w:pPr>
              <w:spacing w:after="0"/>
              <w:jc w:val="center"/>
              <w:rPr>
                <w:ins w:id="9596" w:author="China Telecom" w:date="2020-11-20T19:25:00Z"/>
                <w:noProof/>
              </w:rPr>
            </w:pPr>
            <w:ins w:id="9597" w:author="China Telecom" w:date="2020-11-20T19:25:00Z">
              <w:r w:rsidRPr="00F94C4E">
                <w:t>115.83</w:t>
              </w:r>
            </w:ins>
          </w:p>
        </w:tc>
        <w:tc>
          <w:tcPr>
            <w:tcW w:w="1681" w:type="dxa"/>
            <w:tcBorders>
              <w:top w:val="nil"/>
              <w:left w:val="nil"/>
              <w:bottom w:val="single" w:sz="4" w:space="0" w:color="auto"/>
              <w:right w:val="single" w:sz="4" w:space="0" w:color="auto"/>
            </w:tcBorders>
            <w:shd w:val="clear" w:color="auto" w:fill="auto"/>
            <w:noWrap/>
            <w:vAlign w:val="bottom"/>
          </w:tcPr>
          <w:p w14:paraId="00C0B052" w14:textId="77777777" w:rsidR="009B0098" w:rsidRPr="00F94C4E" w:rsidRDefault="009B0098" w:rsidP="00AF0D4C">
            <w:pPr>
              <w:spacing w:after="0"/>
              <w:jc w:val="center"/>
              <w:rPr>
                <w:ins w:id="9598" w:author="China Telecom" w:date="2020-11-20T19:25:00Z"/>
                <w:noProof/>
              </w:rPr>
            </w:pPr>
            <w:ins w:id="9599" w:author="China Telecom" w:date="2020-11-20T19:25:00Z">
              <w:r w:rsidRPr="00F94C4E">
                <w:t>1.05</w:t>
              </w:r>
            </w:ins>
          </w:p>
        </w:tc>
      </w:tr>
      <w:tr w:rsidR="009B0098" w:rsidRPr="00A36602" w14:paraId="432A13D8" w14:textId="77777777" w:rsidTr="00AF0D4C">
        <w:trPr>
          <w:ins w:id="9600"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512CC44D" w14:textId="77777777" w:rsidR="009B0098" w:rsidRPr="0023426B" w:rsidRDefault="009B0098" w:rsidP="00AF0D4C">
            <w:pPr>
              <w:spacing w:after="0"/>
              <w:rPr>
                <w:ins w:id="9601" w:author="China Telecom" w:date="2020-11-20T19:25:00Z"/>
              </w:rPr>
            </w:pPr>
            <w:ins w:id="9602" w:author="China Telecom" w:date="2020-11-20T19:25:00Z">
              <w:r w:rsidRPr="00AF3DAA">
                <w:rPr>
                  <w:color w:val="000000"/>
                </w:rPr>
                <w:t xml:space="preserve">PRACH </w:t>
              </w:r>
              <w:r>
                <w:rPr>
                  <w:color w:val="000000"/>
                </w:rPr>
                <w:t xml:space="preserve">Format </w:t>
              </w:r>
              <w:r w:rsidRPr="00AF3DAA">
                <w:rPr>
                  <w:color w:val="000000"/>
                </w:rPr>
                <w:t>B4</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D738C6C" w14:textId="77777777" w:rsidR="009B0098" w:rsidRPr="00F94C4E" w:rsidRDefault="009B0098" w:rsidP="00AF0D4C">
            <w:pPr>
              <w:spacing w:after="0"/>
              <w:jc w:val="center"/>
              <w:rPr>
                <w:ins w:id="9603" w:author="China Telecom" w:date="2020-11-20T19:25:00Z"/>
              </w:rPr>
            </w:pPr>
            <w:ins w:id="9604" w:author="China Telecom" w:date="2020-11-20T19:25:00Z">
              <w:r w:rsidRPr="00F94C4E">
                <w:t>5</w:t>
              </w:r>
            </w:ins>
          </w:p>
        </w:tc>
        <w:tc>
          <w:tcPr>
            <w:tcW w:w="1681" w:type="dxa"/>
            <w:tcBorders>
              <w:top w:val="nil"/>
              <w:left w:val="nil"/>
              <w:bottom w:val="single" w:sz="4" w:space="0" w:color="auto"/>
              <w:right w:val="single" w:sz="4" w:space="0" w:color="auto"/>
            </w:tcBorders>
            <w:shd w:val="clear" w:color="auto" w:fill="auto"/>
            <w:noWrap/>
            <w:vAlign w:val="bottom"/>
          </w:tcPr>
          <w:p w14:paraId="14DEEBE5" w14:textId="77777777" w:rsidR="009B0098" w:rsidRPr="00F94C4E" w:rsidRDefault="009B0098" w:rsidP="00AF0D4C">
            <w:pPr>
              <w:spacing w:after="0"/>
              <w:jc w:val="center"/>
              <w:rPr>
                <w:ins w:id="9605" w:author="China Telecom" w:date="2020-11-20T19:25:00Z"/>
              </w:rPr>
            </w:pPr>
            <w:ins w:id="9606" w:author="China Telecom" w:date="2020-11-20T19:25:00Z">
              <w:r w:rsidRPr="00F94C4E">
                <w:t>112.38</w:t>
              </w:r>
            </w:ins>
          </w:p>
        </w:tc>
        <w:tc>
          <w:tcPr>
            <w:tcW w:w="1681" w:type="dxa"/>
            <w:tcBorders>
              <w:top w:val="nil"/>
              <w:left w:val="nil"/>
              <w:bottom w:val="single" w:sz="4" w:space="0" w:color="auto"/>
              <w:right w:val="single" w:sz="4" w:space="0" w:color="auto"/>
            </w:tcBorders>
            <w:shd w:val="clear" w:color="auto" w:fill="auto"/>
            <w:noWrap/>
            <w:vAlign w:val="bottom"/>
          </w:tcPr>
          <w:p w14:paraId="470C6FCE" w14:textId="77777777" w:rsidR="009B0098" w:rsidRPr="00F94C4E" w:rsidRDefault="009B0098" w:rsidP="00AF0D4C">
            <w:pPr>
              <w:spacing w:after="0"/>
              <w:jc w:val="center"/>
              <w:rPr>
                <w:ins w:id="9607" w:author="China Telecom" w:date="2020-11-20T19:25:00Z"/>
              </w:rPr>
            </w:pPr>
            <w:ins w:id="9608" w:author="China Telecom" w:date="2020-11-20T19:25:00Z">
              <w:r w:rsidRPr="00F94C4E">
                <w:t>3.28</w:t>
              </w:r>
            </w:ins>
          </w:p>
        </w:tc>
      </w:tr>
      <w:tr w:rsidR="009B0098" w:rsidRPr="00A36602" w14:paraId="1BFC4CF8" w14:textId="77777777" w:rsidTr="00AF0D4C">
        <w:trPr>
          <w:ins w:id="9609"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40480F6C" w14:textId="77777777" w:rsidR="009B0098" w:rsidRPr="0023426B" w:rsidRDefault="009B0098" w:rsidP="00AF0D4C">
            <w:pPr>
              <w:spacing w:after="0"/>
              <w:rPr>
                <w:ins w:id="9610" w:author="China Telecom" w:date="2020-11-20T19:25:00Z"/>
              </w:rPr>
            </w:pPr>
            <w:ins w:id="9611" w:author="China Telecom" w:date="2020-11-20T19:25:00Z">
              <w:r w:rsidRPr="00AF3DAA">
                <w:rPr>
                  <w:color w:val="000000"/>
                </w:rPr>
                <w:t xml:space="preserve">PRACH </w:t>
              </w:r>
              <w:r>
                <w:rPr>
                  <w:color w:val="000000"/>
                </w:rPr>
                <w:t xml:space="preserve">Format </w:t>
              </w:r>
              <w:r w:rsidRPr="00AF3DAA">
                <w:rPr>
                  <w:color w:val="000000"/>
                </w:rPr>
                <w:t>C2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486CA" w14:textId="77777777" w:rsidR="009B0098" w:rsidRPr="00F94C4E" w:rsidRDefault="009B0098" w:rsidP="00AF0D4C">
            <w:pPr>
              <w:spacing w:after="0"/>
              <w:jc w:val="center"/>
              <w:rPr>
                <w:ins w:id="9612" w:author="China Telecom" w:date="2020-11-20T19:25:00Z"/>
              </w:rPr>
            </w:pPr>
            <w:ins w:id="9613" w:author="China Telecom" w:date="2020-11-20T19:25:00Z">
              <w:r w:rsidRPr="00F94C4E">
                <w:t>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3C415" w14:textId="77777777" w:rsidR="009B0098" w:rsidRPr="00F94C4E" w:rsidRDefault="009B0098" w:rsidP="00AF0D4C">
            <w:pPr>
              <w:spacing w:after="0"/>
              <w:jc w:val="center"/>
              <w:rPr>
                <w:ins w:id="9614" w:author="China Telecom" w:date="2020-11-20T19:25:00Z"/>
              </w:rPr>
            </w:pPr>
            <w:ins w:id="9615" w:author="China Telecom" w:date="2020-11-20T19:25:00Z">
              <w:r w:rsidRPr="00F94C4E">
                <w:t> </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F62528" w14:textId="77777777" w:rsidR="009B0098" w:rsidRPr="00F94C4E" w:rsidRDefault="009B0098" w:rsidP="00AF0D4C">
            <w:pPr>
              <w:spacing w:after="0"/>
              <w:jc w:val="center"/>
              <w:rPr>
                <w:ins w:id="9616" w:author="China Telecom" w:date="2020-11-20T19:25:00Z"/>
              </w:rPr>
            </w:pPr>
            <w:ins w:id="9617" w:author="China Telecom" w:date="2020-11-20T19:25:00Z">
              <w:r w:rsidRPr="00F94C4E">
                <w:t> </w:t>
              </w:r>
            </w:ins>
          </w:p>
        </w:tc>
      </w:tr>
      <w:tr w:rsidR="009B0098" w:rsidRPr="00A36602" w14:paraId="1C8C3177" w14:textId="77777777" w:rsidTr="00AF0D4C">
        <w:trPr>
          <w:ins w:id="9618"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39218CFA" w14:textId="77777777" w:rsidR="009B0098" w:rsidRPr="0023426B" w:rsidRDefault="009B0098" w:rsidP="00AF0D4C">
            <w:pPr>
              <w:spacing w:after="0"/>
              <w:rPr>
                <w:ins w:id="9619" w:author="China Telecom" w:date="2020-11-20T19:25:00Z"/>
              </w:rPr>
            </w:pPr>
            <w:ins w:id="9620" w:author="China Telecom" w:date="2020-11-20T19:25:00Z">
              <w:r w:rsidRPr="00AF3DAA">
                <w:rPr>
                  <w:color w:val="000000"/>
                </w:rPr>
                <w:t>PDCCH of Msg2</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72A2637" w14:textId="77777777" w:rsidR="009B0098" w:rsidRPr="00F94C4E" w:rsidRDefault="009B0098" w:rsidP="00AF0D4C">
            <w:pPr>
              <w:spacing w:after="0"/>
              <w:jc w:val="center"/>
              <w:rPr>
                <w:ins w:id="9621" w:author="China Telecom" w:date="2020-11-20T19:25:00Z"/>
              </w:rPr>
            </w:pPr>
            <w:ins w:id="9622" w:author="China Telecom" w:date="2020-11-20T19:25:00Z">
              <w:r w:rsidRPr="00F94C4E">
                <w:t>5</w:t>
              </w:r>
            </w:ins>
          </w:p>
        </w:tc>
        <w:tc>
          <w:tcPr>
            <w:tcW w:w="1681" w:type="dxa"/>
            <w:tcBorders>
              <w:top w:val="nil"/>
              <w:left w:val="nil"/>
              <w:bottom w:val="single" w:sz="4" w:space="0" w:color="auto"/>
              <w:right w:val="single" w:sz="4" w:space="0" w:color="auto"/>
            </w:tcBorders>
            <w:shd w:val="clear" w:color="auto" w:fill="auto"/>
            <w:noWrap/>
            <w:vAlign w:val="bottom"/>
          </w:tcPr>
          <w:p w14:paraId="0708EC31" w14:textId="77777777" w:rsidR="009B0098" w:rsidRPr="00F94C4E" w:rsidRDefault="009B0098" w:rsidP="00AF0D4C">
            <w:pPr>
              <w:spacing w:after="0"/>
              <w:jc w:val="center"/>
              <w:rPr>
                <w:ins w:id="9623" w:author="China Telecom" w:date="2020-11-20T19:25:00Z"/>
              </w:rPr>
            </w:pPr>
            <w:ins w:id="9624" w:author="China Telecom" w:date="2020-11-20T19:25:00Z">
              <w:r w:rsidRPr="00F94C4E">
                <w:t>112.32</w:t>
              </w:r>
            </w:ins>
          </w:p>
        </w:tc>
        <w:tc>
          <w:tcPr>
            <w:tcW w:w="1681" w:type="dxa"/>
            <w:tcBorders>
              <w:top w:val="nil"/>
              <w:left w:val="nil"/>
              <w:bottom w:val="single" w:sz="4" w:space="0" w:color="auto"/>
              <w:right w:val="single" w:sz="4" w:space="0" w:color="auto"/>
            </w:tcBorders>
            <w:shd w:val="clear" w:color="auto" w:fill="auto"/>
            <w:noWrap/>
            <w:vAlign w:val="bottom"/>
          </w:tcPr>
          <w:p w14:paraId="7C59CFF7" w14:textId="77777777" w:rsidR="009B0098" w:rsidRPr="00F94C4E" w:rsidRDefault="009B0098" w:rsidP="00AF0D4C">
            <w:pPr>
              <w:spacing w:after="0"/>
              <w:jc w:val="center"/>
              <w:rPr>
                <w:ins w:id="9625" w:author="China Telecom" w:date="2020-11-20T19:25:00Z"/>
              </w:rPr>
            </w:pPr>
            <w:ins w:id="9626" w:author="China Telecom" w:date="2020-11-20T19:25:00Z">
              <w:r w:rsidRPr="00F94C4E">
                <w:t>1.49</w:t>
              </w:r>
            </w:ins>
          </w:p>
        </w:tc>
      </w:tr>
      <w:tr w:rsidR="009B0098" w:rsidRPr="00A36602" w14:paraId="310FCEB5" w14:textId="77777777" w:rsidTr="00AF0D4C">
        <w:trPr>
          <w:ins w:id="9627"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49526A16" w14:textId="77777777" w:rsidR="009B0098" w:rsidRPr="0023426B" w:rsidRDefault="009B0098" w:rsidP="00AF0D4C">
            <w:pPr>
              <w:spacing w:after="0"/>
              <w:rPr>
                <w:ins w:id="9628" w:author="China Telecom" w:date="2020-11-20T19:25:00Z"/>
              </w:rPr>
            </w:pPr>
            <w:ins w:id="9629" w:author="China Telecom" w:date="2020-11-20T19:25:00Z">
              <w:r w:rsidRPr="00AF3DAA">
                <w:rPr>
                  <w:color w:val="000000"/>
                </w:rPr>
                <w:t>PDSCH of Msg2</w:t>
              </w:r>
              <w:r>
                <w:rPr>
                  <w:color w:val="000000"/>
                </w:rPr>
                <w:t xml:space="preserve"> DDDSU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CAF3F" w14:textId="77777777" w:rsidR="009B0098" w:rsidRPr="00F94C4E" w:rsidRDefault="009B0098" w:rsidP="00AF0D4C">
            <w:pPr>
              <w:spacing w:after="0"/>
              <w:jc w:val="center"/>
              <w:rPr>
                <w:ins w:id="9630" w:author="China Telecom" w:date="2020-11-20T19:25:00Z"/>
              </w:rPr>
            </w:pPr>
            <w:ins w:id="9631" w:author="China Telecom" w:date="2020-11-20T19:25:00Z">
              <w:r w:rsidRPr="00F94C4E">
                <w:t>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BFB3F" w14:textId="77777777" w:rsidR="009B0098" w:rsidRPr="00F94C4E" w:rsidRDefault="009B0098" w:rsidP="00AF0D4C">
            <w:pPr>
              <w:spacing w:after="0"/>
              <w:jc w:val="center"/>
              <w:rPr>
                <w:ins w:id="9632" w:author="China Telecom" w:date="2020-11-20T19:25:00Z"/>
              </w:rPr>
            </w:pPr>
            <w:ins w:id="9633" w:author="China Telecom" w:date="2020-11-20T19:25:00Z">
              <w:r w:rsidRPr="00F94C4E">
                <w:t>111.29</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2875D" w14:textId="77777777" w:rsidR="009B0098" w:rsidRPr="00F94C4E" w:rsidRDefault="009B0098" w:rsidP="00AF0D4C">
            <w:pPr>
              <w:spacing w:after="0"/>
              <w:jc w:val="center"/>
              <w:rPr>
                <w:ins w:id="9634" w:author="China Telecom" w:date="2020-11-20T19:25:00Z"/>
              </w:rPr>
            </w:pPr>
            <w:ins w:id="9635" w:author="China Telecom" w:date="2020-11-20T19:25:00Z">
              <w:r w:rsidRPr="00F94C4E">
                <w:t>2.21</w:t>
              </w:r>
            </w:ins>
          </w:p>
        </w:tc>
      </w:tr>
      <w:tr w:rsidR="009B0098" w:rsidRPr="00A36602" w14:paraId="365AA786" w14:textId="77777777" w:rsidTr="00AF0D4C">
        <w:trPr>
          <w:ins w:id="9636"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4679BA03" w14:textId="77777777" w:rsidR="009B0098" w:rsidRPr="0023426B" w:rsidRDefault="009B0098" w:rsidP="00AF0D4C">
            <w:pPr>
              <w:spacing w:after="0"/>
              <w:rPr>
                <w:ins w:id="9637" w:author="China Telecom" w:date="2020-11-20T19:25:00Z"/>
              </w:rPr>
            </w:pPr>
            <w:ins w:id="9638" w:author="China Telecom" w:date="2020-11-20T19:25:00Z">
              <w:r w:rsidRPr="00AF3DAA">
                <w:rPr>
                  <w:color w:val="000000"/>
                </w:rPr>
                <w:t>PDSCH of Msg2 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1F123" w14:textId="77777777" w:rsidR="009B0098" w:rsidRPr="00F94C4E" w:rsidRDefault="009B0098" w:rsidP="00AF0D4C">
            <w:pPr>
              <w:spacing w:after="0"/>
              <w:jc w:val="center"/>
              <w:rPr>
                <w:ins w:id="9639" w:author="China Telecom" w:date="2020-11-20T19:25:00Z"/>
              </w:rPr>
            </w:pPr>
            <w:ins w:id="9640" w:author="China Telecom" w:date="2020-11-20T19:25:00Z">
              <w:r w:rsidRPr="00F94C4E">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CA2B4" w14:textId="77777777" w:rsidR="009B0098" w:rsidRPr="00F94C4E" w:rsidRDefault="009B0098" w:rsidP="00AF0D4C">
            <w:pPr>
              <w:spacing w:after="0"/>
              <w:jc w:val="center"/>
              <w:rPr>
                <w:ins w:id="9641" w:author="China Telecom" w:date="2020-11-20T19:25:00Z"/>
              </w:rPr>
            </w:pPr>
            <w:ins w:id="9642" w:author="China Telecom" w:date="2020-11-20T19:25:00Z">
              <w:r w:rsidRPr="00F94C4E">
                <w:t>109.08</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ACF2C" w14:textId="77777777" w:rsidR="009B0098" w:rsidRPr="00F94C4E" w:rsidRDefault="009B0098" w:rsidP="00AF0D4C">
            <w:pPr>
              <w:spacing w:after="0"/>
              <w:jc w:val="center"/>
              <w:rPr>
                <w:ins w:id="9643" w:author="China Telecom" w:date="2020-11-20T19:25:00Z"/>
              </w:rPr>
            </w:pPr>
            <w:ins w:id="9644" w:author="China Telecom" w:date="2020-11-20T19:25:00Z">
              <w:r w:rsidRPr="00F94C4E">
                <w:t>0.00</w:t>
              </w:r>
            </w:ins>
          </w:p>
        </w:tc>
      </w:tr>
      <w:tr w:rsidR="009B0098" w:rsidRPr="00A36602" w14:paraId="091CE90E" w14:textId="77777777" w:rsidTr="00AF0D4C">
        <w:trPr>
          <w:ins w:id="9645"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4ED97FAB" w14:textId="77777777" w:rsidR="009B0098" w:rsidRPr="0023426B" w:rsidRDefault="009B0098" w:rsidP="00AF0D4C">
            <w:pPr>
              <w:spacing w:after="0"/>
              <w:rPr>
                <w:ins w:id="9646" w:author="China Telecom" w:date="2020-11-20T19:25:00Z"/>
              </w:rPr>
            </w:pPr>
            <w:ins w:id="9647" w:author="China Telecom" w:date="2020-11-20T19:25:00Z">
              <w:r w:rsidRPr="00AF3DAA">
                <w:rPr>
                  <w:color w:val="000000"/>
                </w:rPr>
                <w:t>PUSCH of Msg3</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903A19C" w14:textId="77777777" w:rsidR="009B0098" w:rsidRPr="00F94C4E" w:rsidRDefault="009B0098" w:rsidP="00AF0D4C">
            <w:pPr>
              <w:spacing w:after="0"/>
              <w:jc w:val="center"/>
              <w:rPr>
                <w:ins w:id="9648" w:author="China Telecom" w:date="2020-11-20T19:25:00Z"/>
              </w:rPr>
            </w:pPr>
            <w:ins w:id="9649" w:author="China Telecom" w:date="2020-11-20T19:25:00Z">
              <w:r w:rsidRPr="00F94C4E">
                <w:t>6</w:t>
              </w:r>
            </w:ins>
          </w:p>
        </w:tc>
        <w:tc>
          <w:tcPr>
            <w:tcW w:w="1681" w:type="dxa"/>
            <w:tcBorders>
              <w:top w:val="nil"/>
              <w:left w:val="nil"/>
              <w:bottom w:val="single" w:sz="4" w:space="0" w:color="auto"/>
              <w:right w:val="single" w:sz="4" w:space="0" w:color="auto"/>
            </w:tcBorders>
            <w:shd w:val="clear" w:color="auto" w:fill="auto"/>
            <w:noWrap/>
            <w:vAlign w:val="bottom"/>
          </w:tcPr>
          <w:p w14:paraId="6B5B9305" w14:textId="77777777" w:rsidR="009B0098" w:rsidRPr="00F94C4E" w:rsidRDefault="009B0098" w:rsidP="00AF0D4C">
            <w:pPr>
              <w:spacing w:after="0"/>
              <w:jc w:val="center"/>
              <w:rPr>
                <w:ins w:id="9650" w:author="China Telecom" w:date="2020-11-20T19:25:00Z"/>
              </w:rPr>
            </w:pPr>
            <w:ins w:id="9651" w:author="China Telecom" w:date="2020-11-20T19:25:00Z">
              <w:r w:rsidRPr="00F94C4E">
                <w:t>109.18</w:t>
              </w:r>
            </w:ins>
          </w:p>
        </w:tc>
        <w:tc>
          <w:tcPr>
            <w:tcW w:w="1681" w:type="dxa"/>
            <w:tcBorders>
              <w:top w:val="nil"/>
              <w:left w:val="nil"/>
              <w:bottom w:val="single" w:sz="4" w:space="0" w:color="auto"/>
              <w:right w:val="single" w:sz="4" w:space="0" w:color="auto"/>
            </w:tcBorders>
            <w:shd w:val="clear" w:color="auto" w:fill="auto"/>
            <w:noWrap/>
            <w:vAlign w:val="bottom"/>
          </w:tcPr>
          <w:p w14:paraId="33240D3F" w14:textId="77777777" w:rsidR="009B0098" w:rsidRPr="00F94C4E" w:rsidRDefault="009B0098" w:rsidP="00AF0D4C">
            <w:pPr>
              <w:spacing w:after="0"/>
              <w:jc w:val="center"/>
              <w:rPr>
                <w:ins w:id="9652" w:author="China Telecom" w:date="2020-11-20T19:25:00Z"/>
              </w:rPr>
            </w:pPr>
            <w:ins w:id="9653" w:author="China Telecom" w:date="2020-11-20T19:25:00Z">
              <w:r w:rsidRPr="00F94C4E">
                <w:t>3.05</w:t>
              </w:r>
            </w:ins>
          </w:p>
        </w:tc>
      </w:tr>
      <w:tr w:rsidR="009B0098" w:rsidRPr="00A36602" w14:paraId="302BF582" w14:textId="77777777" w:rsidTr="00AF0D4C">
        <w:trPr>
          <w:ins w:id="9654"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35257648" w14:textId="77777777" w:rsidR="009B0098" w:rsidRPr="0023426B" w:rsidRDefault="009B0098" w:rsidP="00AF0D4C">
            <w:pPr>
              <w:spacing w:after="0"/>
              <w:rPr>
                <w:ins w:id="9655" w:author="China Telecom" w:date="2020-11-20T19:25:00Z"/>
              </w:rPr>
            </w:pPr>
            <w:ins w:id="9656" w:author="China Telecom" w:date="2020-11-20T19:25:00Z">
              <w:r w:rsidRPr="00AF3DAA">
                <w:rPr>
                  <w:color w:val="000000"/>
                </w:rPr>
                <w:t>PDSCH of Msg4</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9378AD5" w14:textId="77777777" w:rsidR="009B0098" w:rsidRPr="00F94C4E" w:rsidRDefault="009B0098" w:rsidP="00AF0D4C">
            <w:pPr>
              <w:spacing w:after="0"/>
              <w:jc w:val="center"/>
              <w:rPr>
                <w:ins w:id="9657" w:author="China Telecom" w:date="2020-11-20T19:25:00Z"/>
              </w:rPr>
            </w:pPr>
            <w:ins w:id="9658" w:author="China Telecom" w:date="2020-11-20T19:25:00Z">
              <w:r w:rsidRPr="00F94C4E">
                <w:t>4</w:t>
              </w:r>
            </w:ins>
          </w:p>
        </w:tc>
        <w:tc>
          <w:tcPr>
            <w:tcW w:w="1681" w:type="dxa"/>
            <w:tcBorders>
              <w:top w:val="nil"/>
              <w:left w:val="nil"/>
              <w:bottom w:val="single" w:sz="4" w:space="0" w:color="auto"/>
              <w:right w:val="single" w:sz="4" w:space="0" w:color="auto"/>
            </w:tcBorders>
            <w:shd w:val="clear" w:color="auto" w:fill="auto"/>
            <w:noWrap/>
            <w:vAlign w:val="bottom"/>
          </w:tcPr>
          <w:p w14:paraId="62D6160C" w14:textId="77777777" w:rsidR="009B0098" w:rsidRPr="00F94C4E" w:rsidRDefault="009B0098" w:rsidP="00AF0D4C">
            <w:pPr>
              <w:spacing w:after="0"/>
              <w:jc w:val="center"/>
              <w:rPr>
                <w:ins w:id="9659" w:author="China Telecom" w:date="2020-11-20T19:25:00Z"/>
              </w:rPr>
            </w:pPr>
            <w:ins w:id="9660" w:author="China Telecom" w:date="2020-11-20T19:25:00Z">
              <w:r w:rsidRPr="00F94C4E">
                <w:t>108.77</w:t>
              </w:r>
            </w:ins>
          </w:p>
        </w:tc>
        <w:tc>
          <w:tcPr>
            <w:tcW w:w="1681" w:type="dxa"/>
            <w:tcBorders>
              <w:top w:val="nil"/>
              <w:left w:val="nil"/>
              <w:bottom w:val="single" w:sz="4" w:space="0" w:color="auto"/>
              <w:right w:val="single" w:sz="4" w:space="0" w:color="auto"/>
            </w:tcBorders>
            <w:shd w:val="clear" w:color="auto" w:fill="auto"/>
            <w:noWrap/>
            <w:vAlign w:val="bottom"/>
          </w:tcPr>
          <w:p w14:paraId="4A18B030" w14:textId="77777777" w:rsidR="009B0098" w:rsidRPr="00F94C4E" w:rsidRDefault="009B0098" w:rsidP="00AF0D4C">
            <w:pPr>
              <w:spacing w:after="0"/>
              <w:jc w:val="center"/>
              <w:rPr>
                <w:ins w:id="9661" w:author="China Telecom" w:date="2020-11-20T19:25:00Z"/>
              </w:rPr>
            </w:pPr>
            <w:ins w:id="9662" w:author="China Telecom" w:date="2020-11-20T19:25:00Z">
              <w:r w:rsidRPr="00F94C4E">
                <w:t>1.67</w:t>
              </w:r>
            </w:ins>
          </w:p>
        </w:tc>
      </w:tr>
      <w:tr w:rsidR="009B0098" w:rsidRPr="00A36602" w14:paraId="4D1B99F0" w14:textId="77777777" w:rsidTr="00AF0D4C">
        <w:trPr>
          <w:ins w:id="9663"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21764E6D" w14:textId="77777777" w:rsidR="009B0098" w:rsidRPr="0023426B" w:rsidRDefault="009B0098" w:rsidP="00AF0D4C">
            <w:pPr>
              <w:spacing w:after="0"/>
              <w:rPr>
                <w:ins w:id="9664" w:author="China Telecom" w:date="2020-11-20T19:25:00Z"/>
              </w:rPr>
            </w:pPr>
            <w:ins w:id="9665" w:author="China Telecom" w:date="2020-11-20T19:25:00Z">
              <w:r w:rsidRPr="00AF3DAA">
                <w:rPr>
                  <w:color w:val="000000"/>
                </w:rPr>
                <w:t>PUCCH with HARQ-ACK Msg4</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B690A" w14:textId="77777777" w:rsidR="009B0098" w:rsidRPr="00F94C4E" w:rsidRDefault="009B0098" w:rsidP="00AF0D4C">
            <w:pPr>
              <w:spacing w:after="0"/>
              <w:jc w:val="center"/>
              <w:rPr>
                <w:ins w:id="9666" w:author="China Telecom" w:date="2020-11-20T19:25:00Z"/>
              </w:rPr>
            </w:pPr>
            <w:ins w:id="9667" w:author="China Telecom" w:date="2020-11-20T19:25:00Z">
              <w:r w:rsidRPr="00F94C4E">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E97C60" w14:textId="77777777" w:rsidR="009B0098" w:rsidRPr="00F94C4E" w:rsidRDefault="009B0098" w:rsidP="00AF0D4C">
            <w:pPr>
              <w:spacing w:after="0"/>
              <w:jc w:val="center"/>
              <w:rPr>
                <w:ins w:id="9668" w:author="China Telecom" w:date="2020-11-20T19:25:00Z"/>
              </w:rPr>
            </w:pPr>
            <w:ins w:id="9669" w:author="China Telecom" w:date="2020-11-20T19:25:00Z">
              <w:r w:rsidRPr="00F94C4E">
                <w:t>116.52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53D40" w14:textId="77777777" w:rsidR="009B0098" w:rsidRPr="00F94C4E" w:rsidRDefault="009B0098" w:rsidP="00AF0D4C">
            <w:pPr>
              <w:spacing w:after="0"/>
              <w:jc w:val="center"/>
              <w:rPr>
                <w:ins w:id="9670" w:author="China Telecom" w:date="2020-11-20T19:25:00Z"/>
                <w:noProof/>
              </w:rPr>
            </w:pPr>
            <w:ins w:id="9671" w:author="China Telecom" w:date="2020-11-20T19:25:00Z">
              <w:r w:rsidRPr="00F94C4E">
                <w:t>0.00</w:t>
              </w:r>
            </w:ins>
          </w:p>
        </w:tc>
      </w:tr>
      <w:tr w:rsidR="009B0098" w:rsidRPr="00A36602" w14:paraId="06E7FA90" w14:textId="77777777" w:rsidTr="00AF0D4C">
        <w:trPr>
          <w:ins w:id="9672"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36ED7649" w14:textId="77777777" w:rsidR="009B0098" w:rsidRPr="0023426B" w:rsidRDefault="009B0098" w:rsidP="00AF0D4C">
            <w:pPr>
              <w:spacing w:after="0"/>
              <w:rPr>
                <w:ins w:id="9673" w:author="China Telecom" w:date="2020-11-20T19:25:00Z"/>
              </w:rPr>
            </w:pPr>
            <w:ins w:id="9674" w:author="China Telecom" w:date="2020-11-20T19:25:00Z">
              <w:r w:rsidRPr="00AF3DAA">
                <w:rPr>
                  <w:color w:val="000000"/>
                </w:rPr>
                <w:t>PDCCH</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EDFB027" w14:textId="77777777" w:rsidR="009B0098" w:rsidRPr="00F94C4E" w:rsidRDefault="009B0098" w:rsidP="00AF0D4C">
            <w:pPr>
              <w:spacing w:after="0"/>
              <w:jc w:val="center"/>
              <w:rPr>
                <w:ins w:id="9675" w:author="China Telecom" w:date="2020-11-20T19:25:00Z"/>
              </w:rPr>
            </w:pPr>
            <w:ins w:id="9676" w:author="China Telecom" w:date="2020-11-20T19:25:00Z">
              <w:r w:rsidRPr="00F94C4E">
                <w:t>10</w:t>
              </w:r>
            </w:ins>
          </w:p>
        </w:tc>
        <w:tc>
          <w:tcPr>
            <w:tcW w:w="1681" w:type="dxa"/>
            <w:tcBorders>
              <w:top w:val="nil"/>
              <w:left w:val="nil"/>
              <w:bottom w:val="single" w:sz="4" w:space="0" w:color="auto"/>
              <w:right w:val="single" w:sz="4" w:space="0" w:color="auto"/>
            </w:tcBorders>
            <w:shd w:val="clear" w:color="auto" w:fill="auto"/>
            <w:noWrap/>
            <w:vAlign w:val="bottom"/>
          </w:tcPr>
          <w:p w14:paraId="767595A4" w14:textId="77777777" w:rsidR="009B0098" w:rsidRPr="00F94C4E" w:rsidRDefault="009B0098" w:rsidP="00AF0D4C">
            <w:pPr>
              <w:spacing w:after="0"/>
              <w:jc w:val="center"/>
              <w:rPr>
                <w:ins w:id="9677" w:author="China Telecom" w:date="2020-11-20T19:25:00Z"/>
              </w:rPr>
            </w:pPr>
            <w:ins w:id="9678" w:author="China Telecom" w:date="2020-11-20T19:25:00Z">
              <w:r w:rsidRPr="00F94C4E">
                <w:t>113.13</w:t>
              </w:r>
            </w:ins>
          </w:p>
        </w:tc>
        <w:tc>
          <w:tcPr>
            <w:tcW w:w="1681" w:type="dxa"/>
            <w:tcBorders>
              <w:top w:val="nil"/>
              <w:left w:val="nil"/>
              <w:bottom w:val="single" w:sz="4" w:space="0" w:color="auto"/>
              <w:right w:val="single" w:sz="4" w:space="0" w:color="auto"/>
            </w:tcBorders>
            <w:shd w:val="clear" w:color="auto" w:fill="auto"/>
            <w:noWrap/>
            <w:vAlign w:val="bottom"/>
          </w:tcPr>
          <w:p w14:paraId="17FAADBD" w14:textId="77777777" w:rsidR="009B0098" w:rsidRPr="00F94C4E" w:rsidRDefault="009B0098" w:rsidP="00AF0D4C">
            <w:pPr>
              <w:spacing w:after="0"/>
              <w:jc w:val="center"/>
              <w:rPr>
                <w:ins w:id="9679" w:author="China Telecom" w:date="2020-11-20T19:25:00Z"/>
              </w:rPr>
            </w:pPr>
            <w:ins w:id="9680" w:author="China Telecom" w:date="2020-11-20T19:25:00Z">
              <w:r w:rsidRPr="00F94C4E">
                <w:t>2.24</w:t>
              </w:r>
            </w:ins>
          </w:p>
        </w:tc>
      </w:tr>
      <w:tr w:rsidR="009B0098" w:rsidRPr="00A36602" w14:paraId="18E0E42B" w14:textId="77777777" w:rsidTr="00AF0D4C">
        <w:trPr>
          <w:ins w:id="9681"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0C84240F" w14:textId="77777777" w:rsidR="009B0098" w:rsidRPr="0023426B" w:rsidRDefault="009B0098" w:rsidP="00AF0D4C">
            <w:pPr>
              <w:spacing w:after="0"/>
              <w:rPr>
                <w:ins w:id="9682" w:author="China Telecom" w:date="2020-11-20T19:25:00Z"/>
              </w:rPr>
            </w:pPr>
            <w:ins w:id="9683" w:author="China Telecom" w:date="2020-11-20T19:25:00Z">
              <w:r w:rsidRPr="00AF3DAA">
                <w:rPr>
                  <w:color w:val="000000"/>
                </w:rPr>
                <w:t>PDSCH eMBB</w:t>
              </w:r>
              <w:r>
                <w:rPr>
                  <w:color w:val="000000"/>
                </w:rPr>
                <w:t xml:space="preserve"> DDDSU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467FA56" w14:textId="77777777" w:rsidR="009B0098" w:rsidRPr="00F94C4E" w:rsidRDefault="009B0098" w:rsidP="00AF0D4C">
            <w:pPr>
              <w:spacing w:after="0"/>
              <w:jc w:val="center"/>
              <w:rPr>
                <w:ins w:id="9684" w:author="China Telecom" w:date="2020-11-20T19:25:00Z"/>
              </w:rPr>
            </w:pPr>
            <w:ins w:id="9685" w:author="China Telecom" w:date="2020-11-20T19:25:00Z">
              <w:r w:rsidRPr="00F94C4E">
                <w:t>10</w:t>
              </w:r>
            </w:ins>
          </w:p>
        </w:tc>
        <w:tc>
          <w:tcPr>
            <w:tcW w:w="1681" w:type="dxa"/>
            <w:tcBorders>
              <w:top w:val="nil"/>
              <w:left w:val="nil"/>
              <w:bottom w:val="single" w:sz="4" w:space="0" w:color="auto"/>
              <w:right w:val="single" w:sz="4" w:space="0" w:color="auto"/>
            </w:tcBorders>
            <w:shd w:val="clear" w:color="auto" w:fill="auto"/>
            <w:noWrap/>
            <w:vAlign w:val="bottom"/>
          </w:tcPr>
          <w:p w14:paraId="63FB997F" w14:textId="77777777" w:rsidR="009B0098" w:rsidRPr="00F94C4E" w:rsidRDefault="009B0098" w:rsidP="00AF0D4C">
            <w:pPr>
              <w:spacing w:after="0"/>
              <w:jc w:val="center"/>
              <w:rPr>
                <w:ins w:id="9686" w:author="China Telecom" w:date="2020-11-20T19:25:00Z"/>
              </w:rPr>
            </w:pPr>
            <w:ins w:id="9687" w:author="China Telecom" w:date="2020-11-20T19:25:00Z">
              <w:r w:rsidRPr="00F94C4E">
                <w:t>109.01</w:t>
              </w:r>
            </w:ins>
          </w:p>
        </w:tc>
        <w:tc>
          <w:tcPr>
            <w:tcW w:w="1681" w:type="dxa"/>
            <w:tcBorders>
              <w:top w:val="nil"/>
              <w:left w:val="nil"/>
              <w:bottom w:val="single" w:sz="4" w:space="0" w:color="auto"/>
              <w:right w:val="single" w:sz="4" w:space="0" w:color="auto"/>
            </w:tcBorders>
            <w:shd w:val="clear" w:color="auto" w:fill="auto"/>
            <w:noWrap/>
            <w:vAlign w:val="bottom"/>
          </w:tcPr>
          <w:p w14:paraId="463C7853" w14:textId="77777777" w:rsidR="009B0098" w:rsidRPr="00F94C4E" w:rsidRDefault="009B0098" w:rsidP="00AF0D4C">
            <w:pPr>
              <w:spacing w:after="0"/>
              <w:jc w:val="center"/>
              <w:rPr>
                <w:ins w:id="9688" w:author="China Telecom" w:date="2020-11-20T19:25:00Z"/>
              </w:rPr>
            </w:pPr>
            <w:ins w:id="9689" w:author="China Telecom" w:date="2020-11-20T19:25:00Z">
              <w:r w:rsidRPr="00F94C4E">
                <w:t>7.04</w:t>
              </w:r>
            </w:ins>
          </w:p>
        </w:tc>
      </w:tr>
      <w:tr w:rsidR="009B0098" w:rsidRPr="00A36602" w14:paraId="57C0294F" w14:textId="77777777" w:rsidTr="00AF0D4C">
        <w:trPr>
          <w:ins w:id="9690"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069DFB33" w14:textId="77777777" w:rsidR="009B0098" w:rsidRPr="0023426B" w:rsidRDefault="009B0098" w:rsidP="00AF0D4C">
            <w:pPr>
              <w:spacing w:after="0"/>
              <w:rPr>
                <w:ins w:id="9691" w:author="China Telecom" w:date="2020-11-20T19:25:00Z"/>
              </w:rPr>
            </w:pPr>
            <w:ins w:id="9692" w:author="China Telecom" w:date="2020-11-20T19:25:00Z">
              <w:r w:rsidRPr="00AF3DAA">
                <w:rPr>
                  <w:color w:val="000000"/>
                </w:rPr>
                <w:t>PDSCH eMBB 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A8221" w14:textId="77777777" w:rsidR="009B0098" w:rsidRPr="00F94C4E" w:rsidRDefault="009B0098" w:rsidP="00AF0D4C">
            <w:pPr>
              <w:spacing w:after="0"/>
              <w:jc w:val="center"/>
              <w:rPr>
                <w:ins w:id="9693" w:author="China Telecom" w:date="2020-11-20T19:25:00Z"/>
              </w:rPr>
            </w:pPr>
            <w:ins w:id="9694" w:author="China Telecom" w:date="2020-11-20T19:25:00Z">
              <w:r w:rsidRPr="00F94C4E">
                <w:t>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F2B72" w14:textId="77777777" w:rsidR="009B0098" w:rsidRPr="00F94C4E" w:rsidRDefault="009B0098" w:rsidP="00AF0D4C">
            <w:pPr>
              <w:spacing w:after="0"/>
              <w:jc w:val="center"/>
              <w:rPr>
                <w:ins w:id="9695" w:author="China Telecom" w:date="2020-11-20T19:25:00Z"/>
                <w:noProof/>
              </w:rPr>
            </w:pPr>
            <w:ins w:id="9696" w:author="China Telecom" w:date="2020-11-20T19:25:00Z">
              <w:r w:rsidRPr="00F94C4E">
                <w:t>115.67</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266D7" w14:textId="77777777" w:rsidR="009B0098" w:rsidRPr="00F94C4E" w:rsidRDefault="009B0098" w:rsidP="00AF0D4C">
            <w:pPr>
              <w:spacing w:after="0"/>
              <w:jc w:val="center"/>
              <w:rPr>
                <w:ins w:id="9697" w:author="China Telecom" w:date="2020-11-20T19:25:00Z"/>
                <w:noProof/>
              </w:rPr>
            </w:pPr>
            <w:ins w:id="9698" w:author="China Telecom" w:date="2020-11-20T19:25:00Z">
              <w:r w:rsidRPr="00F94C4E">
                <w:t>8.99</w:t>
              </w:r>
            </w:ins>
          </w:p>
        </w:tc>
      </w:tr>
    </w:tbl>
    <w:p w14:paraId="01FDA86D" w14:textId="77777777" w:rsidR="009B0098" w:rsidRDefault="009B0098" w:rsidP="009B0098">
      <w:pPr>
        <w:rPr>
          <w:ins w:id="9699" w:author="China Telecom" w:date="2020-11-20T19:25:00Z"/>
        </w:rPr>
      </w:pPr>
    </w:p>
    <w:p w14:paraId="7B330036" w14:textId="77777777" w:rsidR="009B0098" w:rsidRDefault="009B0098" w:rsidP="009B0098">
      <w:pPr>
        <w:pStyle w:val="TH"/>
        <w:rPr>
          <w:ins w:id="9700" w:author="China Telecom" w:date="2020-11-20T19:25:00Z"/>
        </w:rPr>
      </w:pPr>
      <w:ins w:id="9701" w:author="China Telecom" w:date="2020-11-20T19:25:00Z">
        <w:r>
          <w:lastRenderedPageBreak/>
          <w:t xml:space="preserve">Table </w:t>
        </w:r>
        <w:r>
          <w:rPr>
            <w:lang w:eastAsia="zh-CN"/>
          </w:rPr>
          <w:t>5.2.1.3</w:t>
        </w:r>
        <w:r w:rsidRPr="007368F9">
          <w:t>-</w:t>
        </w:r>
        <w:r>
          <w:rPr>
            <w:rFonts w:hint="eastAsia"/>
            <w:lang w:eastAsia="ja-JP"/>
          </w:rPr>
          <w:t>2</w:t>
        </w:r>
        <w:r w:rsidRPr="007368F9">
          <w:rPr>
            <w:rFonts w:hint="eastAsia"/>
          </w:rPr>
          <w:t>:</w:t>
        </w:r>
        <w:r>
          <w:rPr>
            <w:rFonts w:hint="eastAsia"/>
          </w:rPr>
          <w:t xml:space="preserve"> Representative values </w:t>
        </w:r>
        <w:r>
          <w:t>of MIL for Indoor 28</w:t>
        </w:r>
        <w:r w:rsidRPr="00DE78FE">
          <w:t>GHz</w:t>
        </w:r>
        <w:r>
          <w:t xml:space="preserve"> TDD NLOS scenario for UE Tx power of 12 dBm.</w:t>
        </w:r>
      </w:ins>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6BC640B9" w14:textId="77777777" w:rsidTr="00AF0D4C">
        <w:trPr>
          <w:trHeight w:val="584"/>
          <w:ins w:id="9702" w:author="China Telecom" w:date="2020-11-20T19:25:00Z"/>
        </w:trPr>
        <w:tc>
          <w:tcPr>
            <w:tcW w:w="4009" w:type="dxa"/>
            <w:tcBorders>
              <w:bottom w:val="single" w:sz="4" w:space="0" w:color="auto"/>
            </w:tcBorders>
            <w:shd w:val="clear" w:color="auto" w:fill="E7E6E6" w:themeFill="background2"/>
            <w:noWrap/>
            <w:vAlign w:val="center"/>
            <w:hideMark/>
          </w:tcPr>
          <w:p w14:paraId="6E9C14AC" w14:textId="77777777" w:rsidR="009B0098" w:rsidRPr="009C135A" w:rsidRDefault="009B0098" w:rsidP="00AF0D4C">
            <w:pPr>
              <w:spacing w:after="0"/>
              <w:jc w:val="center"/>
              <w:rPr>
                <w:ins w:id="9703" w:author="China Telecom" w:date="2020-11-20T19:25:00Z"/>
              </w:rPr>
            </w:pPr>
            <w:ins w:id="9704" w:author="China Telecom" w:date="2020-11-20T19:25:00Z">
              <w:r w:rsidRPr="00F9020F">
                <w:rPr>
                  <w:b/>
                </w:rPr>
                <w:t>Channels (and Frame format)</w:t>
              </w:r>
            </w:ins>
          </w:p>
        </w:tc>
        <w:tc>
          <w:tcPr>
            <w:tcW w:w="1423" w:type="dxa"/>
            <w:tcBorders>
              <w:bottom w:val="single" w:sz="4" w:space="0" w:color="auto"/>
            </w:tcBorders>
            <w:shd w:val="clear" w:color="auto" w:fill="E7E6E6" w:themeFill="background2"/>
            <w:vAlign w:val="center"/>
            <w:hideMark/>
          </w:tcPr>
          <w:p w14:paraId="74D20165" w14:textId="77777777" w:rsidR="009B0098" w:rsidRPr="009C135A" w:rsidRDefault="009B0098" w:rsidP="00AF0D4C">
            <w:pPr>
              <w:spacing w:after="0"/>
              <w:jc w:val="center"/>
              <w:rPr>
                <w:ins w:id="9705" w:author="China Telecom" w:date="2020-11-20T19:25:00Z"/>
              </w:rPr>
            </w:pPr>
            <w:ins w:id="9706" w:author="China Telecom" w:date="2020-11-20T19:25:00Z">
              <w:r w:rsidRPr="00F9020F">
                <w:rPr>
                  <w:b/>
                </w:rPr>
                <w:t>Number of Samples</w:t>
              </w:r>
            </w:ins>
          </w:p>
        </w:tc>
        <w:tc>
          <w:tcPr>
            <w:tcW w:w="1494" w:type="dxa"/>
            <w:tcBorders>
              <w:bottom w:val="single" w:sz="4" w:space="0" w:color="auto"/>
            </w:tcBorders>
            <w:shd w:val="clear" w:color="auto" w:fill="E7E6E6" w:themeFill="background2"/>
            <w:vAlign w:val="center"/>
            <w:hideMark/>
          </w:tcPr>
          <w:p w14:paraId="378C63B9" w14:textId="77777777" w:rsidR="009B0098" w:rsidRPr="009C135A" w:rsidRDefault="009B0098" w:rsidP="00AF0D4C">
            <w:pPr>
              <w:spacing w:after="0"/>
              <w:jc w:val="center"/>
              <w:rPr>
                <w:ins w:id="9707" w:author="China Telecom" w:date="2020-11-20T19:25:00Z"/>
              </w:rPr>
            </w:pPr>
            <w:ins w:id="9708" w:author="China Telecom" w:date="2020-11-20T19:25:00Z">
              <w:r w:rsidRPr="00F9020F">
                <w:rPr>
                  <w:b/>
                </w:rPr>
                <w:t>Representative value</w:t>
              </w:r>
            </w:ins>
          </w:p>
        </w:tc>
        <w:tc>
          <w:tcPr>
            <w:tcW w:w="1423" w:type="dxa"/>
            <w:tcBorders>
              <w:bottom w:val="single" w:sz="4" w:space="0" w:color="auto"/>
            </w:tcBorders>
            <w:shd w:val="clear" w:color="auto" w:fill="E7E6E6" w:themeFill="background2"/>
            <w:vAlign w:val="center"/>
            <w:hideMark/>
          </w:tcPr>
          <w:p w14:paraId="1FDA7691" w14:textId="77777777" w:rsidR="009B0098" w:rsidRPr="009C135A" w:rsidRDefault="009B0098" w:rsidP="00AF0D4C">
            <w:pPr>
              <w:spacing w:after="0"/>
              <w:jc w:val="center"/>
              <w:rPr>
                <w:ins w:id="9709" w:author="China Telecom" w:date="2020-11-20T19:25:00Z"/>
              </w:rPr>
            </w:pPr>
            <w:ins w:id="9710" w:author="China Telecom" w:date="2020-11-20T19:25:00Z">
              <w:r w:rsidRPr="00F9020F">
                <w:rPr>
                  <w:b/>
                </w:rPr>
                <w:t>Standard Deviation (w/o outlier)</w:t>
              </w:r>
            </w:ins>
          </w:p>
        </w:tc>
        <w:tc>
          <w:tcPr>
            <w:tcW w:w="1423" w:type="dxa"/>
            <w:tcBorders>
              <w:bottom w:val="single" w:sz="4" w:space="0" w:color="auto"/>
            </w:tcBorders>
            <w:shd w:val="clear" w:color="auto" w:fill="E7E6E6" w:themeFill="background2"/>
            <w:vAlign w:val="center"/>
            <w:hideMark/>
          </w:tcPr>
          <w:p w14:paraId="1B0361A9" w14:textId="77777777" w:rsidR="009B0098" w:rsidRPr="009C135A" w:rsidRDefault="009B0098" w:rsidP="00AF0D4C">
            <w:pPr>
              <w:spacing w:after="0"/>
              <w:jc w:val="center"/>
              <w:rPr>
                <w:ins w:id="9711" w:author="China Telecom" w:date="2020-11-20T19:25:00Z"/>
              </w:rPr>
            </w:pPr>
            <w:ins w:id="9712" w:author="China Telecom" w:date="2020-11-20T19:25:00Z">
              <w:r w:rsidRPr="00F9020F">
                <w:rPr>
                  <w:b/>
                </w:rPr>
                <w:t xml:space="preserve">Relative difference </w:t>
              </w:r>
              <w:r>
                <w:rPr>
                  <w:b/>
                </w:rPr>
                <w:t>vs. PUCCH Format 1</w:t>
              </w:r>
            </w:ins>
          </w:p>
        </w:tc>
      </w:tr>
      <w:tr w:rsidR="009B0098" w:rsidRPr="003170DC" w14:paraId="0EC8528A" w14:textId="77777777" w:rsidTr="00AF0D4C">
        <w:trPr>
          <w:trHeight w:val="181"/>
          <w:ins w:id="9713"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DD91E" w14:textId="77777777" w:rsidR="009B0098" w:rsidRPr="00AF3DAA" w:rsidRDefault="009B0098" w:rsidP="00AF0D4C">
            <w:pPr>
              <w:spacing w:after="0"/>
              <w:rPr>
                <w:ins w:id="9714" w:author="China Telecom" w:date="2020-11-20T19:25:00Z"/>
              </w:rPr>
            </w:pPr>
            <w:ins w:id="9715" w:author="China Telecom" w:date="2020-11-20T19:25:00Z">
              <w:r w:rsidRPr="00AF3DAA">
                <w:rPr>
                  <w:color w:val="000000"/>
                </w:rPr>
                <w:t>PUSCH eMBB</w:t>
              </w:r>
              <w:r>
                <w:rPr>
                  <w:color w:val="000000"/>
                </w:rPr>
                <w:t xml:space="preserve"> DDDSU</w:t>
              </w:r>
            </w:ins>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3B6F1A8E" w14:textId="77777777" w:rsidR="009B0098" w:rsidRPr="00AF3DAA" w:rsidRDefault="009B0098" w:rsidP="00AF0D4C">
            <w:pPr>
              <w:spacing w:after="0"/>
              <w:jc w:val="center"/>
              <w:rPr>
                <w:ins w:id="9716" w:author="China Telecom" w:date="2020-11-20T19:25:00Z"/>
              </w:rPr>
            </w:pPr>
            <w:ins w:id="9717" w:author="China Telecom" w:date="2020-11-20T19:25:00Z">
              <w:r w:rsidRPr="00AF3DAA">
                <w:rPr>
                  <w:color w:val="000000"/>
                </w:rPr>
                <w:t>10</w:t>
              </w:r>
            </w:ins>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305A9E71" w14:textId="77777777" w:rsidR="009B0098" w:rsidRPr="00AF3DAA" w:rsidRDefault="009B0098" w:rsidP="00AF0D4C">
            <w:pPr>
              <w:spacing w:after="0"/>
              <w:jc w:val="center"/>
              <w:rPr>
                <w:ins w:id="9718" w:author="China Telecom" w:date="2020-11-20T19:25:00Z"/>
              </w:rPr>
            </w:pPr>
            <w:ins w:id="9719" w:author="China Telecom" w:date="2020-11-20T19:25:00Z">
              <w:r w:rsidRPr="00AF3DAA">
                <w:rPr>
                  <w:color w:val="000000"/>
                </w:rPr>
                <w:t>122.95</w:t>
              </w:r>
            </w:ins>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F7D1B43" w14:textId="77777777" w:rsidR="009B0098" w:rsidRPr="00AF3DAA" w:rsidRDefault="009B0098" w:rsidP="00AF0D4C">
            <w:pPr>
              <w:spacing w:after="0"/>
              <w:jc w:val="center"/>
              <w:rPr>
                <w:ins w:id="9720" w:author="China Telecom" w:date="2020-11-20T19:25:00Z"/>
              </w:rPr>
            </w:pPr>
            <w:ins w:id="9721" w:author="China Telecom" w:date="2020-11-20T19:25:00Z">
              <w:r w:rsidRPr="00AF3DAA">
                <w:rPr>
                  <w:color w:val="000000"/>
                </w:rPr>
                <w:t>3.94</w:t>
              </w:r>
            </w:ins>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D8B9463" w14:textId="77777777" w:rsidR="009B0098" w:rsidRPr="00AF3DAA" w:rsidRDefault="009B0098" w:rsidP="00AF0D4C">
            <w:pPr>
              <w:spacing w:after="0"/>
              <w:jc w:val="center"/>
              <w:rPr>
                <w:ins w:id="9722" w:author="China Telecom" w:date="2020-11-20T19:25:00Z"/>
              </w:rPr>
            </w:pPr>
            <w:ins w:id="9723" w:author="China Telecom" w:date="2020-11-20T19:25:00Z">
              <w:r w:rsidRPr="00AF3DAA">
                <w:rPr>
                  <w:color w:val="000000"/>
                </w:rPr>
                <w:t>-20.78</w:t>
              </w:r>
            </w:ins>
          </w:p>
        </w:tc>
      </w:tr>
      <w:tr w:rsidR="009B0098" w:rsidRPr="003170DC" w14:paraId="558672C8" w14:textId="77777777" w:rsidTr="00AF0D4C">
        <w:trPr>
          <w:trHeight w:val="181"/>
          <w:ins w:id="9724"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61330EE" w14:textId="77777777" w:rsidR="009B0098" w:rsidRPr="00AF3DAA" w:rsidRDefault="009B0098" w:rsidP="00AF0D4C">
            <w:pPr>
              <w:spacing w:after="0"/>
              <w:rPr>
                <w:ins w:id="9725" w:author="China Telecom" w:date="2020-11-20T19:25:00Z"/>
                <w:rFonts w:eastAsia="Times New Roman"/>
                <w:lang w:val="en-US"/>
              </w:rPr>
            </w:pPr>
            <w:ins w:id="9726" w:author="China Telecom" w:date="2020-11-20T19:25:00Z">
              <w:r w:rsidRPr="00AF3DAA">
                <w:rPr>
                  <w:color w:val="000000"/>
                </w:rPr>
                <w:t>PUSCH eMBB DDSU</w:t>
              </w:r>
            </w:ins>
          </w:p>
        </w:tc>
        <w:tc>
          <w:tcPr>
            <w:tcW w:w="1423" w:type="dxa"/>
            <w:tcBorders>
              <w:top w:val="nil"/>
              <w:left w:val="nil"/>
              <w:bottom w:val="single" w:sz="4" w:space="0" w:color="auto"/>
              <w:right w:val="single" w:sz="4" w:space="0" w:color="auto"/>
            </w:tcBorders>
            <w:shd w:val="clear" w:color="auto" w:fill="auto"/>
            <w:noWrap/>
            <w:vAlign w:val="bottom"/>
          </w:tcPr>
          <w:p w14:paraId="1948E82A" w14:textId="77777777" w:rsidR="009B0098" w:rsidRPr="00AF3DAA" w:rsidRDefault="009B0098" w:rsidP="00AF0D4C">
            <w:pPr>
              <w:spacing w:after="0"/>
              <w:jc w:val="center"/>
              <w:rPr>
                <w:ins w:id="9727" w:author="China Telecom" w:date="2020-11-20T19:25:00Z"/>
                <w:rFonts w:eastAsia="Times New Roman"/>
                <w:lang w:val="en-US"/>
              </w:rPr>
            </w:pPr>
            <w:ins w:id="9728" w:author="China Telecom" w:date="2020-11-20T19:25:00Z">
              <w:r w:rsidRPr="00AF3DAA">
                <w:rPr>
                  <w:color w:val="000000"/>
                </w:rPr>
                <w:t>3</w:t>
              </w:r>
            </w:ins>
          </w:p>
        </w:tc>
        <w:tc>
          <w:tcPr>
            <w:tcW w:w="1494" w:type="dxa"/>
            <w:tcBorders>
              <w:top w:val="nil"/>
              <w:left w:val="nil"/>
              <w:bottom w:val="single" w:sz="4" w:space="0" w:color="auto"/>
              <w:right w:val="single" w:sz="4" w:space="0" w:color="auto"/>
            </w:tcBorders>
            <w:shd w:val="clear" w:color="auto" w:fill="auto"/>
            <w:noWrap/>
            <w:vAlign w:val="bottom"/>
          </w:tcPr>
          <w:p w14:paraId="1CFF5499" w14:textId="77777777" w:rsidR="009B0098" w:rsidRPr="00AF3DAA" w:rsidRDefault="009B0098" w:rsidP="00AF0D4C">
            <w:pPr>
              <w:spacing w:after="0"/>
              <w:jc w:val="center"/>
              <w:rPr>
                <w:ins w:id="9729" w:author="China Telecom" w:date="2020-11-20T19:25:00Z"/>
                <w:rFonts w:eastAsia="Times New Roman"/>
                <w:lang w:val="en-US"/>
              </w:rPr>
            </w:pPr>
            <w:ins w:id="9730" w:author="China Telecom" w:date="2020-11-20T19:25:00Z">
              <w:r w:rsidRPr="00AF3DAA">
                <w:rPr>
                  <w:color w:val="000000"/>
                </w:rPr>
                <w:t>120.32</w:t>
              </w:r>
            </w:ins>
          </w:p>
        </w:tc>
        <w:tc>
          <w:tcPr>
            <w:tcW w:w="1423" w:type="dxa"/>
            <w:tcBorders>
              <w:top w:val="nil"/>
              <w:left w:val="nil"/>
              <w:bottom w:val="single" w:sz="4" w:space="0" w:color="auto"/>
              <w:right w:val="single" w:sz="4" w:space="0" w:color="auto"/>
            </w:tcBorders>
            <w:shd w:val="clear" w:color="auto" w:fill="auto"/>
            <w:noWrap/>
            <w:vAlign w:val="bottom"/>
          </w:tcPr>
          <w:p w14:paraId="0A5D340C" w14:textId="77777777" w:rsidR="009B0098" w:rsidRPr="00AF3DAA" w:rsidRDefault="009B0098" w:rsidP="00AF0D4C">
            <w:pPr>
              <w:spacing w:after="0"/>
              <w:jc w:val="center"/>
              <w:rPr>
                <w:ins w:id="9731" w:author="China Telecom" w:date="2020-11-20T19:25:00Z"/>
                <w:rFonts w:eastAsia="Times New Roman"/>
                <w:lang w:val="en-US"/>
              </w:rPr>
            </w:pPr>
            <w:ins w:id="9732" w:author="China Telecom" w:date="2020-11-20T19:25:00Z">
              <w:r w:rsidRPr="00AF3DAA">
                <w:rPr>
                  <w:color w:val="000000"/>
                </w:rPr>
                <w:t>3.15</w:t>
              </w:r>
            </w:ins>
          </w:p>
        </w:tc>
        <w:tc>
          <w:tcPr>
            <w:tcW w:w="1423" w:type="dxa"/>
            <w:tcBorders>
              <w:top w:val="nil"/>
              <w:left w:val="nil"/>
              <w:bottom w:val="single" w:sz="4" w:space="0" w:color="auto"/>
              <w:right w:val="single" w:sz="4" w:space="0" w:color="auto"/>
            </w:tcBorders>
            <w:shd w:val="clear" w:color="auto" w:fill="auto"/>
            <w:noWrap/>
            <w:vAlign w:val="bottom"/>
          </w:tcPr>
          <w:p w14:paraId="34A26842" w14:textId="77777777" w:rsidR="009B0098" w:rsidRPr="00AF3DAA" w:rsidRDefault="009B0098" w:rsidP="00AF0D4C">
            <w:pPr>
              <w:spacing w:after="0"/>
              <w:jc w:val="center"/>
              <w:rPr>
                <w:ins w:id="9733" w:author="China Telecom" w:date="2020-11-20T19:25:00Z"/>
                <w:rFonts w:eastAsia="Times New Roman"/>
                <w:lang w:val="en-US"/>
              </w:rPr>
            </w:pPr>
            <w:ins w:id="9734" w:author="China Telecom" w:date="2020-11-20T19:25:00Z">
              <w:r w:rsidRPr="00AF3DAA">
                <w:rPr>
                  <w:color w:val="000000"/>
                </w:rPr>
                <w:t>-23.42</w:t>
              </w:r>
            </w:ins>
          </w:p>
        </w:tc>
      </w:tr>
      <w:tr w:rsidR="009B0098" w:rsidRPr="003170DC" w14:paraId="45B1224B" w14:textId="77777777" w:rsidTr="00AF0D4C">
        <w:trPr>
          <w:trHeight w:val="181"/>
          <w:ins w:id="9735"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1EE5573" w14:textId="77777777" w:rsidR="009B0098" w:rsidRPr="00AF3DAA" w:rsidRDefault="009B0098" w:rsidP="00AF0D4C">
            <w:pPr>
              <w:spacing w:after="0"/>
              <w:rPr>
                <w:ins w:id="9736" w:author="China Telecom" w:date="2020-11-20T19:25:00Z"/>
                <w:rFonts w:eastAsia="Times New Roman"/>
                <w:lang w:val="en-US"/>
              </w:rPr>
            </w:pPr>
            <w:ins w:id="9737" w:author="China Telecom" w:date="2020-11-20T19:25:00Z">
              <w:r w:rsidRPr="00AF3DAA">
                <w:rPr>
                  <w:color w:val="000000"/>
                </w:rPr>
                <w:t>PUSCH VoIP</w:t>
              </w:r>
              <w:r>
                <w:rPr>
                  <w:color w:val="000000"/>
                </w:rPr>
                <w:t xml:space="preserve"> DDDSU</w:t>
              </w:r>
            </w:ins>
          </w:p>
        </w:tc>
        <w:tc>
          <w:tcPr>
            <w:tcW w:w="1423" w:type="dxa"/>
            <w:tcBorders>
              <w:top w:val="nil"/>
              <w:left w:val="nil"/>
              <w:bottom w:val="single" w:sz="4" w:space="0" w:color="auto"/>
              <w:right w:val="single" w:sz="4" w:space="0" w:color="auto"/>
            </w:tcBorders>
            <w:shd w:val="clear" w:color="auto" w:fill="auto"/>
            <w:noWrap/>
            <w:vAlign w:val="bottom"/>
          </w:tcPr>
          <w:p w14:paraId="4F50DABE" w14:textId="77777777" w:rsidR="009B0098" w:rsidRPr="00AF3DAA" w:rsidRDefault="009B0098" w:rsidP="00AF0D4C">
            <w:pPr>
              <w:spacing w:after="0"/>
              <w:jc w:val="center"/>
              <w:rPr>
                <w:ins w:id="9738" w:author="China Telecom" w:date="2020-11-20T19:25:00Z"/>
                <w:rFonts w:eastAsia="Times New Roman"/>
                <w:lang w:val="en-US"/>
              </w:rPr>
            </w:pPr>
            <w:ins w:id="9739" w:author="China Telecom" w:date="2020-11-20T19:25:00Z">
              <w:r w:rsidRPr="00AF3DAA">
                <w:rPr>
                  <w:color w:val="000000"/>
                </w:rPr>
                <w:t>7</w:t>
              </w:r>
            </w:ins>
          </w:p>
        </w:tc>
        <w:tc>
          <w:tcPr>
            <w:tcW w:w="1494" w:type="dxa"/>
            <w:tcBorders>
              <w:top w:val="nil"/>
              <w:left w:val="nil"/>
              <w:bottom w:val="single" w:sz="4" w:space="0" w:color="auto"/>
              <w:right w:val="single" w:sz="4" w:space="0" w:color="auto"/>
            </w:tcBorders>
            <w:shd w:val="clear" w:color="auto" w:fill="auto"/>
            <w:noWrap/>
            <w:vAlign w:val="bottom"/>
          </w:tcPr>
          <w:p w14:paraId="6BE48D2D" w14:textId="77777777" w:rsidR="009B0098" w:rsidRPr="00AF3DAA" w:rsidRDefault="009B0098" w:rsidP="00AF0D4C">
            <w:pPr>
              <w:spacing w:after="0"/>
              <w:jc w:val="center"/>
              <w:rPr>
                <w:ins w:id="9740" w:author="China Telecom" w:date="2020-11-20T19:25:00Z"/>
                <w:rFonts w:eastAsia="Times New Roman"/>
                <w:lang w:val="en-US"/>
              </w:rPr>
            </w:pPr>
            <w:ins w:id="9741" w:author="China Telecom" w:date="2020-11-20T19:25:00Z">
              <w:r w:rsidRPr="00AF3DAA">
                <w:rPr>
                  <w:color w:val="000000"/>
                </w:rPr>
                <w:t>140.33</w:t>
              </w:r>
            </w:ins>
          </w:p>
        </w:tc>
        <w:tc>
          <w:tcPr>
            <w:tcW w:w="1423" w:type="dxa"/>
            <w:tcBorders>
              <w:top w:val="nil"/>
              <w:left w:val="nil"/>
              <w:bottom w:val="single" w:sz="4" w:space="0" w:color="auto"/>
              <w:right w:val="single" w:sz="4" w:space="0" w:color="auto"/>
            </w:tcBorders>
            <w:shd w:val="clear" w:color="auto" w:fill="auto"/>
            <w:noWrap/>
            <w:vAlign w:val="bottom"/>
          </w:tcPr>
          <w:p w14:paraId="3A08F59A" w14:textId="77777777" w:rsidR="009B0098" w:rsidRPr="00AF3DAA" w:rsidRDefault="009B0098" w:rsidP="00AF0D4C">
            <w:pPr>
              <w:spacing w:after="0"/>
              <w:jc w:val="center"/>
              <w:rPr>
                <w:ins w:id="9742" w:author="China Telecom" w:date="2020-11-20T19:25:00Z"/>
                <w:rFonts w:eastAsia="Times New Roman"/>
                <w:lang w:val="en-US"/>
              </w:rPr>
            </w:pPr>
            <w:ins w:id="9743" w:author="China Telecom" w:date="2020-11-20T19:25:00Z">
              <w:r w:rsidRPr="00AF3DAA">
                <w:rPr>
                  <w:color w:val="000000"/>
                </w:rPr>
                <w:t>0.93</w:t>
              </w:r>
            </w:ins>
          </w:p>
        </w:tc>
        <w:tc>
          <w:tcPr>
            <w:tcW w:w="1423" w:type="dxa"/>
            <w:tcBorders>
              <w:top w:val="nil"/>
              <w:left w:val="nil"/>
              <w:bottom w:val="single" w:sz="4" w:space="0" w:color="auto"/>
              <w:right w:val="single" w:sz="4" w:space="0" w:color="auto"/>
            </w:tcBorders>
            <w:shd w:val="clear" w:color="auto" w:fill="auto"/>
            <w:noWrap/>
            <w:vAlign w:val="bottom"/>
          </w:tcPr>
          <w:p w14:paraId="04C2F156" w14:textId="77777777" w:rsidR="009B0098" w:rsidRPr="00AF3DAA" w:rsidRDefault="009B0098" w:rsidP="00AF0D4C">
            <w:pPr>
              <w:spacing w:after="0"/>
              <w:jc w:val="center"/>
              <w:rPr>
                <w:ins w:id="9744" w:author="China Telecom" w:date="2020-11-20T19:25:00Z"/>
                <w:rFonts w:eastAsia="Times New Roman"/>
                <w:lang w:val="en-US"/>
              </w:rPr>
            </w:pPr>
            <w:ins w:id="9745" w:author="China Telecom" w:date="2020-11-20T19:25:00Z">
              <w:r w:rsidRPr="00AF3DAA">
                <w:rPr>
                  <w:color w:val="000000"/>
                </w:rPr>
                <w:t>-3.41</w:t>
              </w:r>
            </w:ins>
          </w:p>
        </w:tc>
      </w:tr>
      <w:tr w:rsidR="009B0098" w:rsidRPr="003170DC" w14:paraId="7332C247" w14:textId="77777777" w:rsidTr="00AF0D4C">
        <w:trPr>
          <w:trHeight w:val="181"/>
          <w:ins w:id="9746"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77D7DF9" w14:textId="77777777" w:rsidR="009B0098" w:rsidRPr="00AF3DAA" w:rsidRDefault="009B0098" w:rsidP="00AF0D4C">
            <w:pPr>
              <w:spacing w:after="0"/>
              <w:rPr>
                <w:ins w:id="9747" w:author="China Telecom" w:date="2020-11-20T19:25:00Z"/>
                <w:rFonts w:eastAsia="Times New Roman"/>
                <w:lang w:val="en-US"/>
              </w:rPr>
            </w:pPr>
            <w:ins w:id="9748" w:author="China Telecom" w:date="2020-11-20T19:25:00Z">
              <w:r w:rsidRPr="00AF3DAA">
                <w:rPr>
                  <w:color w:val="000000"/>
                </w:rPr>
                <w:t>PUSCH VoIP DDSU</w:t>
              </w:r>
            </w:ins>
          </w:p>
        </w:tc>
        <w:tc>
          <w:tcPr>
            <w:tcW w:w="1423" w:type="dxa"/>
            <w:tcBorders>
              <w:top w:val="nil"/>
              <w:left w:val="nil"/>
              <w:bottom w:val="single" w:sz="4" w:space="0" w:color="auto"/>
              <w:right w:val="single" w:sz="4" w:space="0" w:color="auto"/>
            </w:tcBorders>
            <w:shd w:val="clear" w:color="auto" w:fill="auto"/>
            <w:noWrap/>
            <w:vAlign w:val="bottom"/>
          </w:tcPr>
          <w:p w14:paraId="6456946B" w14:textId="77777777" w:rsidR="009B0098" w:rsidRPr="00AF3DAA" w:rsidRDefault="009B0098" w:rsidP="00AF0D4C">
            <w:pPr>
              <w:spacing w:after="0"/>
              <w:jc w:val="center"/>
              <w:rPr>
                <w:ins w:id="9749" w:author="China Telecom" w:date="2020-11-20T19:25:00Z"/>
                <w:rFonts w:eastAsia="Times New Roman"/>
                <w:lang w:val="en-US"/>
              </w:rPr>
            </w:pPr>
            <w:ins w:id="9750" w:author="China Telecom" w:date="2020-11-20T19:25:00Z">
              <w:r w:rsidRPr="00AF3DAA">
                <w:rPr>
                  <w:color w:val="000000"/>
                </w:rPr>
                <w:t>3</w:t>
              </w:r>
            </w:ins>
          </w:p>
        </w:tc>
        <w:tc>
          <w:tcPr>
            <w:tcW w:w="1494" w:type="dxa"/>
            <w:tcBorders>
              <w:top w:val="nil"/>
              <w:left w:val="nil"/>
              <w:bottom w:val="single" w:sz="4" w:space="0" w:color="auto"/>
              <w:right w:val="single" w:sz="4" w:space="0" w:color="auto"/>
            </w:tcBorders>
            <w:shd w:val="clear" w:color="auto" w:fill="auto"/>
            <w:noWrap/>
            <w:vAlign w:val="bottom"/>
          </w:tcPr>
          <w:p w14:paraId="6888BA57" w14:textId="77777777" w:rsidR="009B0098" w:rsidRPr="00AF3DAA" w:rsidRDefault="009B0098" w:rsidP="00AF0D4C">
            <w:pPr>
              <w:spacing w:after="0"/>
              <w:jc w:val="center"/>
              <w:rPr>
                <w:ins w:id="9751" w:author="China Telecom" w:date="2020-11-20T19:25:00Z"/>
                <w:rFonts w:eastAsia="Times New Roman"/>
                <w:lang w:val="en-US"/>
              </w:rPr>
            </w:pPr>
            <w:ins w:id="9752" w:author="China Telecom" w:date="2020-11-20T19:25:00Z">
              <w:r w:rsidRPr="00AF3DAA">
                <w:rPr>
                  <w:color w:val="000000"/>
                </w:rPr>
                <w:t>137.97</w:t>
              </w:r>
            </w:ins>
          </w:p>
        </w:tc>
        <w:tc>
          <w:tcPr>
            <w:tcW w:w="1423" w:type="dxa"/>
            <w:tcBorders>
              <w:top w:val="nil"/>
              <w:left w:val="nil"/>
              <w:bottom w:val="single" w:sz="4" w:space="0" w:color="auto"/>
              <w:right w:val="single" w:sz="4" w:space="0" w:color="auto"/>
            </w:tcBorders>
            <w:shd w:val="clear" w:color="auto" w:fill="auto"/>
            <w:noWrap/>
            <w:vAlign w:val="bottom"/>
          </w:tcPr>
          <w:p w14:paraId="606183E7" w14:textId="77777777" w:rsidR="009B0098" w:rsidRPr="00AF3DAA" w:rsidRDefault="009B0098" w:rsidP="00AF0D4C">
            <w:pPr>
              <w:spacing w:after="0"/>
              <w:jc w:val="center"/>
              <w:rPr>
                <w:ins w:id="9753" w:author="China Telecom" w:date="2020-11-20T19:25:00Z"/>
                <w:rFonts w:eastAsia="Times New Roman"/>
                <w:lang w:val="en-US"/>
              </w:rPr>
            </w:pPr>
            <w:ins w:id="9754" w:author="China Telecom" w:date="2020-11-20T19:25:00Z">
              <w:r w:rsidRPr="00AF3DAA">
                <w:rPr>
                  <w:color w:val="000000"/>
                </w:rPr>
                <w:t>1.84</w:t>
              </w:r>
            </w:ins>
          </w:p>
        </w:tc>
        <w:tc>
          <w:tcPr>
            <w:tcW w:w="1423" w:type="dxa"/>
            <w:tcBorders>
              <w:top w:val="nil"/>
              <w:left w:val="nil"/>
              <w:bottom w:val="single" w:sz="4" w:space="0" w:color="auto"/>
              <w:right w:val="single" w:sz="4" w:space="0" w:color="auto"/>
            </w:tcBorders>
            <w:shd w:val="clear" w:color="auto" w:fill="auto"/>
            <w:noWrap/>
            <w:vAlign w:val="bottom"/>
          </w:tcPr>
          <w:p w14:paraId="180E2F21" w14:textId="77777777" w:rsidR="009B0098" w:rsidRPr="00AF3DAA" w:rsidRDefault="009B0098" w:rsidP="00AF0D4C">
            <w:pPr>
              <w:spacing w:after="0"/>
              <w:jc w:val="center"/>
              <w:rPr>
                <w:ins w:id="9755" w:author="China Telecom" w:date="2020-11-20T19:25:00Z"/>
                <w:rFonts w:eastAsia="Times New Roman"/>
                <w:lang w:val="en-US"/>
              </w:rPr>
            </w:pPr>
            <w:ins w:id="9756" w:author="China Telecom" w:date="2020-11-20T19:25:00Z">
              <w:r w:rsidRPr="00AF3DAA">
                <w:rPr>
                  <w:color w:val="000000"/>
                </w:rPr>
                <w:t>-5.76</w:t>
              </w:r>
            </w:ins>
          </w:p>
        </w:tc>
      </w:tr>
      <w:tr w:rsidR="009B0098" w:rsidRPr="003170DC" w14:paraId="510637AC" w14:textId="77777777" w:rsidTr="00AF0D4C">
        <w:trPr>
          <w:trHeight w:val="181"/>
          <w:ins w:id="9757"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D540DF5" w14:textId="77777777" w:rsidR="009B0098" w:rsidRPr="00AF3DAA" w:rsidRDefault="009B0098" w:rsidP="00AF0D4C">
            <w:pPr>
              <w:spacing w:after="0"/>
              <w:rPr>
                <w:ins w:id="9758" w:author="China Telecom" w:date="2020-11-20T19:25:00Z"/>
              </w:rPr>
            </w:pPr>
            <w:ins w:id="9759" w:author="China Telecom" w:date="2020-11-20T19:25:00Z">
              <w:r w:rsidRPr="00AF3DAA">
                <w:rPr>
                  <w:color w:val="000000"/>
                </w:rPr>
                <w:t>PUCCH F</w:t>
              </w:r>
              <w:r>
                <w:rPr>
                  <w:color w:val="000000"/>
                </w:rPr>
                <w:t xml:space="preserve">ormat </w:t>
              </w:r>
              <w:r w:rsidRPr="00AF3DAA">
                <w:rPr>
                  <w:color w:val="000000"/>
                </w:rPr>
                <w:t>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86D10" w14:textId="77777777" w:rsidR="009B0098" w:rsidRPr="00AF3DAA" w:rsidRDefault="009B0098" w:rsidP="00AF0D4C">
            <w:pPr>
              <w:spacing w:after="0"/>
              <w:jc w:val="center"/>
              <w:rPr>
                <w:ins w:id="9760" w:author="China Telecom" w:date="2020-11-20T19:25:00Z"/>
              </w:rPr>
            </w:pPr>
            <w:ins w:id="9761" w:author="China Telecom" w:date="2020-11-20T19:25:00Z">
              <w:r w:rsidRPr="00AF3DAA">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CB870" w14:textId="77777777" w:rsidR="009B0098" w:rsidRPr="00AF3DAA" w:rsidRDefault="009B0098" w:rsidP="00AF0D4C">
            <w:pPr>
              <w:spacing w:after="0"/>
              <w:jc w:val="center"/>
              <w:rPr>
                <w:ins w:id="9762" w:author="China Telecom" w:date="2020-11-20T19:25:00Z"/>
              </w:rPr>
            </w:pPr>
            <w:ins w:id="9763" w:author="China Telecom" w:date="2020-11-20T19:25:00Z">
              <w:r w:rsidRPr="00AF3DAA">
                <w:t>133.30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C47F3" w14:textId="77777777" w:rsidR="009B0098" w:rsidRPr="00AF3DAA" w:rsidRDefault="009B0098" w:rsidP="00AF0D4C">
            <w:pPr>
              <w:spacing w:after="0"/>
              <w:jc w:val="center"/>
              <w:rPr>
                <w:ins w:id="9764" w:author="China Telecom" w:date="2020-11-20T19:25:00Z"/>
              </w:rPr>
            </w:pPr>
            <w:ins w:id="9765" w:author="China Telecom" w:date="2020-11-20T19:25:00Z">
              <w:r w:rsidRPr="00AF3DAA">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911602" w14:textId="77777777" w:rsidR="009B0098" w:rsidRPr="00AF3DAA" w:rsidRDefault="009B0098" w:rsidP="00AF0D4C">
            <w:pPr>
              <w:spacing w:after="0"/>
              <w:jc w:val="center"/>
              <w:rPr>
                <w:ins w:id="9766" w:author="China Telecom" w:date="2020-11-20T19:25:00Z"/>
              </w:rPr>
            </w:pPr>
            <w:ins w:id="9767" w:author="China Telecom" w:date="2020-11-20T19:25:00Z">
              <w:r w:rsidRPr="00AF3DAA">
                <w:t>-10.43</w:t>
              </w:r>
            </w:ins>
          </w:p>
        </w:tc>
      </w:tr>
      <w:tr w:rsidR="009B0098" w:rsidRPr="003170DC" w14:paraId="266C1B8E" w14:textId="77777777" w:rsidTr="00AF0D4C">
        <w:trPr>
          <w:trHeight w:val="181"/>
          <w:ins w:id="9768"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6929F5E" w14:textId="77777777" w:rsidR="009B0098" w:rsidRPr="00AF3DAA" w:rsidRDefault="009B0098" w:rsidP="00AF0D4C">
            <w:pPr>
              <w:spacing w:after="0"/>
              <w:rPr>
                <w:ins w:id="9769" w:author="China Telecom" w:date="2020-11-20T19:25:00Z"/>
                <w:rFonts w:eastAsia="Times New Roman"/>
                <w:lang w:val="en-US"/>
              </w:rPr>
            </w:pPr>
            <w:ins w:id="9770" w:author="China Telecom" w:date="2020-11-20T19:25:00Z">
              <w:r w:rsidRPr="00AF3DAA">
                <w:rPr>
                  <w:color w:val="000000"/>
                </w:rPr>
                <w:t>PUCCH F</w:t>
              </w:r>
              <w:r>
                <w:rPr>
                  <w:color w:val="000000"/>
                </w:rPr>
                <w:t xml:space="preserve">ormat </w:t>
              </w:r>
              <w:r w:rsidRPr="00AF3DAA">
                <w:rPr>
                  <w:color w:val="000000"/>
                </w:rPr>
                <w:t>1</w:t>
              </w:r>
            </w:ins>
          </w:p>
        </w:tc>
        <w:tc>
          <w:tcPr>
            <w:tcW w:w="1423" w:type="dxa"/>
            <w:tcBorders>
              <w:top w:val="nil"/>
              <w:left w:val="nil"/>
              <w:bottom w:val="single" w:sz="4" w:space="0" w:color="auto"/>
              <w:right w:val="single" w:sz="4" w:space="0" w:color="auto"/>
            </w:tcBorders>
            <w:shd w:val="clear" w:color="auto" w:fill="auto"/>
            <w:noWrap/>
            <w:vAlign w:val="bottom"/>
          </w:tcPr>
          <w:p w14:paraId="71F8C9D6" w14:textId="77777777" w:rsidR="009B0098" w:rsidRPr="00AF3DAA" w:rsidRDefault="009B0098" w:rsidP="00AF0D4C">
            <w:pPr>
              <w:spacing w:after="0"/>
              <w:jc w:val="center"/>
              <w:rPr>
                <w:ins w:id="9771" w:author="China Telecom" w:date="2020-11-20T19:25:00Z"/>
                <w:rFonts w:eastAsia="Times New Roman"/>
                <w:lang w:val="en-US"/>
              </w:rPr>
            </w:pPr>
            <w:ins w:id="9772" w:author="China Telecom" w:date="2020-11-20T19:25:00Z">
              <w:r w:rsidRPr="00AF3DAA">
                <w:rPr>
                  <w:color w:val="000000"/>
                </w:rPr>
                <w:t>10</w:t>
              </w:r>
            </w:ins>
          </w:p>
        </w:tc>
        <w:tc>
          <w:tcPr>
            <w:tcW w:w="1494" w:type="dxa"/>
            <w:tcBorders>
              <w:top w:val="nil"/>
              <w:left w:val="nil"/>
              <w:bottom w:val="single" w:sz="4" w:space="0" w:color="auto"/>
              <w:right w:val="single" w:sz="4" w:space="0" w:color="auto"/>
            </w:tcBorders>
            <w:shd w:val="clear" w:color="auto" w:fill="auto"/>
            <w:noWrap/>
            <w:vAlign w:val="bottom"/>
          </w:tcPr>
          <w:p w14:paraId="70641E23" w14:textId="77777777" w:rsidR="009B0098" w:rsidRPr="00AF3DAA" w:rsidRDefault="009B0098" w:rsidP="00AF0D4C">
            <w:pPr>
              <w:spacing w:after="0"/>
              <w:jc w:val="center"/>
              <w:rPr>
                <w:ins w:id="9773" w:author="China Telecom" w:date="2020-11-20T19:25:00Z"/>
                <w:rFonts w:eastAsia="Times New Roman"/>
                <w:lang w:val="en-US"/>
              </w:rPr>
            </w:pPr>
            <w:ins w:id="9774" w:author="China Telecom" w:date="2020-11-20T19:25:00Z">
              <w:r w:rsidRPr="00AF3DAA">
                <w:rPr>
                  <w:color w:val="000000"/>
                </w:rPr>
                <w:t>143.73</w:t>
              </w:r>
            </w:ins>
          </w:p>
        </w:tc>
        <w:tc>
          <w:tcPr>
            <w:tcW w:w="1423" w:type="dxa"/>
            <w:tcBorders>
              <w:top w:val="nil"/>
              <w:left w:val="nil"/>
              <w:bottom w:val="single" w:sz="4" w:space="0" w:color="auto"/>
              <w:right w:val="single" w:sz="4" w:space="0" w:color="auto"/>
            </w:tcBorders>
            <w:shd w:val="clear" w:color="auto" w:fill="auto"/>
            <w:noWrap/>
            <w:vAlign w:val="bottom"/>
          </w:tcPr>
          <w:p w14:paraId="4BE5073F" w14:textId="77777777" w:rsidR="009B0098" w:rsidRPr="00AF3DAA" w:rsidRDefault="009B0098" w:rsidP="00AF0D4C">
            <w:pPr>
              <w:spacing w:after="0"/>
              <w:jc w:val="center"/>
              <w:rPr>
                <w:ins w:id="9775" w:author="China Telecom" w:date="2020-11-20T19:25:00Z"/>
                <w:rFonts w:eastAsia="Times New Roman"/>
                <w:lang w:val="en-US"/>
              </w:rPr>
            </w:pPr>
            <w:ins w:id="9776" w:author="China Telecom" w:date="2020-11-20T19:25:00Z">
              <w:r w:rsidRPr="00AF3DAA">
                <w:rPr>
                  <w:color w:val="000000"/>
                </w:rPr>
                <w:t>2.60</w:t>
              </w:r>
            </w:ins>
          </w:p>
        </w:tc>
        <w:tc>
          <w:tcPr>
            <w:tcW w:w="1423" w:type="dxa"/>
            <w:tcBorders>
              <w:top w:val="nil"/>
              <w:left w:val="nil"/>
              <w:bottom w:val="single" w:sz="4" w:space="0" w:color="auto"/>
              <w:right w:val="single" w:sz="4" w:space="0" w:color="auto"/>
            </w:tcBorders>
            <w:shd w:val="clear" w:color="auto" w:fill="auto"/>
            <w:noWrap/>
            <w:vAlign w:val="bottom"/>
          </w:tcPr>
          <w:p w14:paraId="2C53D055" w14:textId="77777777" w:rsidR="009B0098" w:rsidRPr="00AF3DAA" w:rsidRDefault="009B0098" w:rsidP="00AF0D4C">
            <w:pPr>
              <w:spacing w:after="0"/>
              <w:jc w:val="center"/>
              <w:rPr>
                <w:ins w:id="9777" w:author="China Telecom" w:date="2020-11-20T19:25:00Z"/>
                <w:rFonts w:eastAsia="Times New Roman"/>
                <w:lang w:val="en-US"/>
              </w:rPr>
            </w:pPr>
            <w:ins w:id="9778" w:author="China Telecom" w:date="2020-11-20T19:25:00Z">
              <w:r w:rsidRPr="00AF3DAA">
                <w:rPr>
                  <w:color w:val="000000"/>
                </w:rPr>
                <w:t>0.00</w:t>
              </w:r>
            </w:ins>
          </w:p>
        </w:tc>
      </w:tr>
      <w:tr w:rsidR="009B0098" w:rsidRPr="003170DC" w14:paraId="665C7933" w14:textId="77777777" w:rsidTr="00AF0D4C">
        <w:trPr>
          <w:trHeight w:val="181"/>
          <w:ins w:id="9779"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C69E5CA" w14:textId="77777777" w:rsidR="009B0098" w:rsidRPr="00AF3DAA" w:rsidRDefault="009B0098" w:rsidP="00AF0D4C">
            <w:pPr>
              <w:spacing w:after="0"/>
              <w:rPr>
                <w:ins w:id="9780" w:author="China Telecom" w:date="2020-11-20T19:25:00Z"/>
              </w:rPr>
            </w:pPr>
            <w:ins w:id="9781" w:author="China Telecom" w:date="2020-11-20T19:25:00Z">
              <w:r w:rsidRPr="00AF3DAA">
                <w:rPr>
                  <w:color w:val="000000"/>
                </w:rPr>
                <w:t>PUCCH F</w:t>
              </w:r>
              <w:r>
                <w:rPr>
                  <w:color w:val="000000"/>
                </w:rPr>
                <w:t xml:space="preserve">ormat </w:t>
              </w:r>
              <w:r w:rsidRPr="00AF3DAA">
                <w:rPr>
                  <w:color w:val="000000"/>
                </w:rPr>
                <w:t>2</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129A3" w14:textId="77777777" w:rsidR="009B0098" w:rsidRPr="00AF3DAA" w:rsidRDefault="009B0098" w:rsidP="00AF0D4C">
            <w:pPr>
              <w:spacing w:after="0"/>
              <w:jc w:val="center"/>
              <w:rPr>
                <w:ins w:id="9782" w:author="China Telecom" w:date="2020-11-20T19:25:00Z"/>
              </w:rPr>
            </w:pPr>
            <w:ins w:id="9783" w:author="China Telecom" w:date="2020-11-20T19:25:00Z">
              <w:r w:rsidRPr="00AF3DAA">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70EFC" w14:textId="77777777" w:rsidR="009B0098" w:rsidRPr="00AF3DAA" w:rsidRDefault="009B0098" w:rsidP="00AF0D4C">
            <w:pPr>
              <w:spacing w:after="0"/>
              <w:jc w:val="center"/>
              <w:rPr>
                <w:ins w:id="9784" w:author="China Telecom" w:date="2020-11-20T19:25:00Z"/>
              </w:rPr>
            </w:pPr>
            <w:ins w:id="9785" w:author="China Telecom" w:date="2020-11-20T19:25:00Z">
              <w:r w:rsidRPr="00AF3DAA">
                <w:t>129.40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698F0" w14:textId="77777777" w:rsidR="009B0098" w:rsidRPr="00AF3DAA" w:rsidRDefault="009B0098" w:rsidP="00AF0D4C">
            <w:pPr>
              <w:spacing w:after="0"/>
              <w:jc w:val="center"/>
              <w:rPr>
                <w:ins w:id="9786" w:author="China Telecom" w:date="2020-11-20T19:25:00Z"/>
              </w:rPr>
            </w:pPr>
            <w:ins w:id="9787" w:author="China Telecom" w:date="2020-11-20T19:25:00Z">
              <w:r w:rsidRPr="00AF3DAA">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75FC4A" w14:textId="77777777" w:rsidR="009B0098" w:rsidRPr="00AF3DAA" w:rsidRDefault="009B0098" w:rsidP="00AF0D4C">
            <w:pPr>
              <w:spacing w:after="0"/>
              <w:jc w:val="center"/>
              <w:rPr>
                <w:ins w:id="9788" w:author="China Telecom" w:date="2020-11-20T19:25:00Z"/>
              </w:rPr>
            </w:pPr>
            <w:ins w:id="9789" w:author="China Telecom" w:date="2020-11-20T19:25:00Z">
              <w:r w:rsidRPr="00AF3DAA">
                <w:t>-14.33</w:t>
              </w:r>
            </w:ins>
          </w:p>
        </w:tc>
      </w:tr>
      <w:tr w:rsidR="009B0098" w:rsidRPr="003170DC" w14:paraId="6F7F3F20" w14:textId="77777777" w:rsidTr="00AF0D4C">
        <w:trPr>
          <w:trHeight w:val="181"/>
          <w:ins w:id="9790"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4A27CF6" w14:textId="77777777" w:rsidR="009B0098" w:rsidRPr="00AF3DAA" w:rsidRDefault="009B0098" w:rsidP="00AF0D4C">
            <w:pPr>
              <w:spacing w:after="0"/>
              <w:rPr>
                <w:ins w:id="9791" w:author="China Telecom" w:date="2020-11-20T19:25:00Z"/>
              </w:rPr>
            </w:pPr>
            <w:ins w:id="9792" w:author="China Telecom" w:date="2020-11-20T19:25:00Z">
              <w:r w:rsidRPr="00AF3DAA">
                <w:rPr>
                  <w:color w:val="000000"/>
                </w:rPr>
                <w:t>PUCCH F</w:t>
              </w:r>
              <w:r>
                <w:rPr>
                  <w:color w:val="000000"/>
                </w:rPr>
                <w:t xml:space="preserve">ormat </w:t>
              </w:r>
              <w:r w:rsidRPr="00AF3DAA">
                <w:rPr>
                  <w:color w:val="000000"/>
                </w:rPr>
                <w:t>3 11bits</w:t>
              </w:r>
            </w:ins>
          </w:p>
        </w:tc>
        <w:tc>
          <w:tcPr>
            <w:tcW w:w="1423" w:type="dxa"/>
            <w:tcBorders>
              <w:top w:val="nil"/>
              <w:left w:val="nil"/>
              <w:bottom w:val="single" w:sz="4" w:space="0" w:color="auto"/>
              <w:right w:val="single" w:sz="4" w:space="0" w:color="auto"/>
            </w:tcBorders>
            <w:shd w:val="clear" w:color="auto" w:fill="auto"/>
            <w:noWrap/>
            <w:vAlign w:val="bottom"/>
          </w:tcPr>
          <w:p w14:paraId="68A09E44" w14:textId="77777777" w:rsidR="009B0098" w:rsidRPr="00AF3DAA" w:rsidRDefault="009B0098" w:rsidP="00AF0D4C">
            <w:pPr>
              <w:spacing w:after="0"/>
              <w:jc w:val="center"/>
              <w:rPr>
                <w:ins w:id="9793" w:author="China Telecom" w:date="2020-11-20T19:25:00Z"/>
              </w:rPr>
            </w:pPr>
            <w:ins w:id="9794" w:author="China Telecom" w:date="2020-11-20T19:25:00Z">
              <w:r w:rsidRPr="00AF3DAA">
                <w:rPr>
                  <w:color w:val="000000"/>
                </w:rPr>
                <w:t>8</w:t>
              </w:r>
            </w:ins>
          </w:p>
        </w:tc>
        <w:tc>
          <w:tcPr>
            <w:tcW w:w="1494" w:type="dxa"/>
            <w:tcBorders>
              <w:top w:val="nil"/>
              <w:left w:val="nil"/>
              <w:bottom w:val="single" w:sz="4" w:space="0" w:color="auto"/>
              <w:right w:val="single" w:sz="4" w:space="0" w:color="auto"/>
            </w:tcBorders>
            <w:shd w:val="clear" w:color="auto" w:fill="auto"/>
            <w:noWrap/>
            <w:vAlign w:val="bottom"/>
          </w:tcPr>
          <w:p w14:paraId="74E479AE" w14:textId="77777777" w:rsidR="009B0098" w:rsidRPr="00AF3DAA" w:rsidRDefault="009B0098" w:rsidP="00AF0D4C">
            <w:pPr>
              <w:spacing w:after="0"/>
              <w:jc w:val="center"/>
              <w:rPr>
                <w:ins w:id="9795" w:author="China Telecom" w:date="2020-11-20T19:25:00Z"/>
              </w:rPr>
            </w:pPr>
            <w:ins w:id="9796" w:author="China Telecom" w:date="2020-11-20T19:25:00Z">
              <w:r w:rsidRPr="00AF3DAA">
                <w:rPr>
                  <w:color w:val="000000"/>
                </w:rPr>
                <w:t>141.21</w:t>
              </w:r>
            </w:ins>
          </w:p>
        </w:tc>
        <w:tc>
          <w:tcPr>
            <w:tcW w:w="1423" w:type="dxa"/>
            <w:tcBorders>
              <w:top w:val="nil"/>
              <w:left w:val="nil"/>
              <w:bottom w:val="single" w:sz="4" w:space="0" w:color="auto"/>
              <w:right w:val="single" w:sz="4" w:space="0" w:color="auto"/>
            </w:tcBorders>
            <w:shd w:val="clear" w:color="auto" w:fill="auto"/>
            <w:noWrap/>
            <w:vAlign w:val="bottom"/>
          </w:tcPr>
          <w:p w14:paraId="7C1D0663" w14:textId="77777777" w:rsidR="009B0098" w:rsidRPr="00AF3DAA" w:rsidRDefault="009B0098" w:rsidP="00AF0D4C">
            <w:pPr>
              <w:spacing w:after="0"/>
              <w:jc w:val="center"/>
              <w:rPr>
                <w:ins w:id="9797" w:author="China Telecom" w:date="2020-11-20T19:25:00Z"/>
              </w:rPr>
            </w:pPr>
            <w:ins w:id="9798" w:author="China Telecom" w:date="2020-11-20T19:25:00Z">
              <w:r w:rsidRPr="00AF3DAA">
                <w:rPr>
                  <w:color w:val="000000"/>
                </w:rPr>
                <w:t>2.66</w:t>
              </w:r>
            </w:ins>
          </w:p>
        </w:tc>
        <w:tc>
          <w:tcPr>
            <w:tcW w:w="1423" w:type="dxa"/>
            <w:tcBorders>
              <w:top w:val="nil"/>
              <w:left w:val="nil"/>
              <w:bottom w:val="single" w:sz="4" w:space="0" w:color="auto"/>
              <w:right w:val="single" w:sz="4" w:space="0" w:color="auto"/>
            </w:tcBorders>
            <w:shd w:val="clear" w:color="auto" w:fill="auto"/>
            <w:noWrap/>
            <w:vAlign w:val="bottom"/>
          </w:tcPr>
          <w:p w14:paraId="008AFFAD" w14:textId="77777777" w:rsidR="009B0098" w:rsidRPr="00AF3DAA" w:rsidRDefault="009B0098" w:rsidP="00AF0D4C">
            <w:pPr>
              <w:spacing w:after="0"/>
              <w:jc w:val="center"/>
              <w:rPr>
                <w:ins w:id="9799" w:author="China Telecom" w:date="2020-11-20T19:25:00Z"/>
              </w:rPr>
            </w:pPr>
            <w:ins w:id="9800" w:author="China Telecom" w:date="2020-11-20T19:25:00Z">
              <w:r w:rsidRPr="00AF3DAA">
                <w:rPr>
                  <w:color w:val="000000"/>
                </w:rPr>
                <w:t>-2.53</w:t>
              </w:r>
            </w:ins>
          </w:p>
        </w:tc>
      </w:tr>
      <w:tr w:rsidR="009B0098" w:rsidRPr="003170DC" w14:paraId="2796E1BB" w14:textId="77777777" w:rsidTr="00AF0D4C">
        <w:trPr>
          <w:trHeight w:val="181"/>
          <w:ins w:id="9801"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FA5A010" w14:textId="77777777" w:rsidR="009B0098" w:rsidRPr="00AF3DAA" w:rsidRDefault="009B0098" w:rsidP="00AF0D4C">
            <w:pPr>
              <w:spacing w:after="0"/>
              <w:rPr>
                <w:ins w:id="9802" w:author="China Telecom" w:date="2020-11-20T19:25:00Z"/>
              </w:rPr>
            </w:pPr>
            <w:ins w:id="9803" w:author="China Telecom" w:date="2020-11-20T19:25:00Z">
              <w:r w:rsidRPr="00AF3DAA">
                <w:rPr>
                  <w:color w:val="000000"/>
                </w:rPr>
                <w:t>PUCCH F</w:t>
              </w:r>
              <w:r>
                <w:rPr>
                  <w:color w:val="000000"/>
                </w:rPr>
                <w:t xml:space="preserve">ormat </w:t>
              </w:r>
              <w:r w:rsidRPr="00AF3DAA">
                <w:rPr>
                  <w:color w:val="000000"/>
                </w:rPr>
                <w:t>3 22bits</w:t>
              </w:r>
            </w:ins>
          </w:p>
        </w:tc>
        <w:tc>
          <w:tcPr>
            <w:tcW w:w="1423" w:type="dxa"/>
            <w:tcBorders>
              <w:top w:val="nil"/>
              <w:left w:val="nil"/>
              <w:bottom w:val="single" w:sz="4" w:space="0" w:color="auto"/>
              <w:right w:val="single" w:sz="4" w:space="0" w:color="auto"/>
            </w:tcBorders>
            <w:shd w:val="clear" w:color="auto" w:fill="auto"/>
            <w:noWrap/>
            <w:vAlign w:val="bottom"/>
          </w:tcPr>
          <w:p w14:paraId="0FFA91B5" w14:textId="77777777" w:rsidR="009B0098" w:rsidRPr="00AF3DAA" w:rsidRDefault="009B0098" w:rsidP="00AF0D4C">
            <w:pPr>
              <w:spacing w:after="0"/>
              <w:jc w:val="center"/>
              <w:rPr>
                <w:ins w:id="9804" w:author="China Telecom" w:date="2020-11-20T19:25:00Z"/>
              </w:rPr>
            </w:pPr>
            <w:ins w:id="9805" w:author="China Telecom" w:date="2020-11-20T19:25:00Z">
              <w:r w:rsidRPr="00AF3DAA">
                <w:rPr>
                  <w:color w:val="000000"/>
                </w:rPr>
                <w:t>9</w:t>
              </w:r>
            </w:ins>
          </w:p>
        </w:tc>
        <w:tc>
          <w:tcPr>
            <w:tcW w:w="1494" w:type="dxa"/>
            <w:tcBorders>
              <w:top w:val="nil"/>
              <w:left w:val="nil"/>
              <w:bottom w:val="single" w:sz="4" w:space="0" w:color="auto"/>
              <w:right w:val="single" w:sz="4" w:space="0" w:color="auto"/>
            </w:tcBorders>
            <w:shd w:val="clear" w:color="auto" w:fill="auto"/>
            <w:noWrap/>
            <w:vAlign w:val="bottom"/>
          </w:tcPr>
          <w:p w14:paraId="1AB48507" w14:textId="77777777" w:rsidR="009B0098" w:rsidRPr="00AF3DAA" w:rsidRDefault="009B0098" w:rsidP="00AF0D4C">
            <w:pPr>
              <w:spacing w:after="0"/>
              <w:jc w:val="center"/>
              <w:rPr>
                <w:ins w:id="9806" w:author="China Telecom" w:date="2020-11-20T19:25:00Z"/>
              </w:rPr>
            </w:pPr>
            <w:ins w:id="9807" w:author="China Telecom" w:date="2020-11-20T19:25:00Z">
              <w:r w:rsidRPr="00AF3DAA">
                <w:rPr>
                  <w:color w:val="000000"/>
                </w:rPr>
                <w:t>138.78</w:t>
              </w:r>
            </w:ins>
          </w:p>
        </w:tc>
        <w:tc>
          <w:tcPr>
            <w:tcW w:w="1423" w:type="dxa"/>
            <w:tcBorders>
              <w:top w:val="nil"/>
              <w:left w:val="nil"/>
              <w:bottom w:val="single" w:sz="4" w:space="0" w:color="auto"/>
              <w:right w:val="single" w:sz="4" w:space="0" w:color="auto"/>
            </w:tcBorders>
            <w:shd w:val="clear" w:color="auto" w:fill="auto"/>
            <w:noWrap/>
            <w:vAlign w:val="bottom"/>
          </w:tcPr>
          <w:p w14:paraId="1A6020D5" w14:textId="77777777" w:rsidR="009B0098" w:rsidRPr="00AF3DAA" w:rsidRDefault="009B0098" w:rsidP="00AF0D4C">
            <w:pPr>
              <w:spacing w:after="0"/>
              <w:jc w:val="center"/>
              <w:rPr>
                <w:ins w:id="9808" w:author="China Telecom" w:date="2020-11-20T19:25:00Z"/>
              </w:rPr>
            </w:pPr>
            <w:ins w:id="9809" w:author="China Telecom" w:date="2020-11-20T19:25:00Z">
              <w:r w:rsidRPr="00AF3DAA">
                <w:rPr>
                  <w:color w:val="000000"/>
                </w:rPr>
                <w:t>2.83</w:t>
              </w:r>
            </w:ins>
          </w:p>
        </w:tc>
        <w:tc>
          <w:tcPr>
            <w:tcW w:w="1423" w:type="dxa"/>
            <w:tcBorders>
              <w:top w:val="nil"/>
              <w:left w:val="nil"/>
              <w:bottom w:val="single" w:sz="4" w:space="0" w:color="auto"/>
              <w:right w:val="single" w:sz="4" w:space="0" w:color="auto"/>
            </w:tcBorders>
            <w:shd w:val="clear" w:color="auto" w:fill="auto"/>
            <w:noWrap/>
            <w:vAlign w:val="bottom"/>
          </w:tcPr>
          <w:p w14:paraId="74D84333" w14:textId="77777777" w:rsidR="009B0098" w:rsidRPr="00AF3DAA" w:rsidRDefault="009B0098" w:rsidP="00AF0D4C">
            <w:pPr>
              <w:spacing w:after="0"/>
              <w:jc w:val="center"/>
              <w:rPr>
                <w:ins w:id="9810" w:author="China Telecom" w:date="2020-11-20T19:25:00Z"/>
              </w:rPr>
            </w:pPr>
            <w:ins w:id="9811" w:author="China Telecom" w:date="2020-11-20T19:25:00Z">
              <w:r w:rsidRPr="00AF3DAA">
                <w:rPr>
                  <w:color w:val="000000"/>
                </w:rPr>
                <w:t>-4.95</w:t>
              </w:r>
            </w:ins>
          </w:p>
        </w:tc>
      </w:tr>
      <w:tr w:rsidR="009B0098" w:rsidRPr="003170DC" w14:paraId="2D2017EA" w14:textId="77777777" w:rsidTr="00AF0D4C">
        <w:trPr>
          <w:trHeight w:val="181"/>
          <w:ins w:id="9812"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25E937B" w14:textId="77777777" w:rsidR="009B0098" w:rsidRPr="00AF3DAA" w:rsidRDefault="009B0098" w:rsidP="00AF0D4C">
            <w:pPr>
              <w:spacing w:after="0"/>
              <w:rPr>
                <w:ins w:id="9813" w:author="China Telecom" w:date="2020-11-20T19:25:00Z"/>
              </w:rPr>
            </w:pPr>
            <w:ins w:id="9814" w:author="China Telecom" w:date="2020-11-20T19:25:00Z">
              <w:r w:rsidRPr="00AF3DAA">
                <w:rPr>
                  <w:color w:val="000000"/>
                </w:rPr>
                <w:t>SSB</w:t>
              </w:r>
            </w:ins>
          </w:p>
        </w:tc>
        <w:tc>
          <w:tcPr>
            <w:tcW w:w="1423" w:type="dxa"/>
            <w:tcBorders>
              <w:top w:val="nil"/>
              <w:left w:val="nil"/>
              <w:bottom w:val="single" w:sz="4" w:space="0" w:color="auto"/>
              <w:right w:val="single" w:sz="4" w:space="0" w:color="auto"/>
            </w:tcBorders>
            <w:shd w:val="clear" w:color="auto" w:fill="auto"/>
            <w:noWrap/>
            <w:vAlign w:val="bottom"/>
          </w:tcPr>
          <w:p w14:paraId="614CB9A3" w14:textId="77777777" w:rsidR="009B0098" w:rsidRPr="00AF3DAA" w:rsidRDefault="009B0098" w:rsidP="00AF0D4C">
            <w:pPr>
              <w:spacing w:after="0"/>
              <w:jc w:val="center"/>
              <w:rPr>
                <w:ins w:id="9815" w:author="China Telecom" w:date="2020-11-20T19:25:00Z"/>
              </w:rPr>
            </w:pPr>
            <w:ins w:id="9816" w:author="China Telecom" w:date="2020-11-20T19:25:00Z">
              <w:r w:rsidRPr="00AF3DAA">
                <w:rPr>
                  <w:color w:val="000000"/>
                </w:rPr>
                <w:t>5</w:t>
              </w:r>
            </w:ins>
          </w:p>
        </w:tc>
        <w:tc>
          <w:tcPr>
            <w:tcW w:w="1494" w:type="dxa"/>
            <w:tcBorders>
              <w:top w:val="nil"/>
              <w:left w:val="nil"/>
              <w:bottom w:val="single" w:sz="4" w:space="0" w:color="auto"/>
              <w:right w:val="single" w:sz="4" w:space="0" w:color="auto"/>
            </w:tcBorders>
            <w:shd w:val="clear" w:color="auto" w:fill="auto"/>
            <w:noWrap/>
            <w:vAlign w:val="bottom"/>
          </w:tcPr>
          <w:p w14:paraId="577A87E4" w14:textId="77777777" w:rsidR="009B0098" w:rsidRPr="00AF3DAA" w:rsidRDefault="009B0098" w:rsidP="00AF0D4C">
            <w:pPr>
              <w:spacing w:after="0"/>
              <w:jc w:val="center"/>
              <w:rPr>
                <w:ins w:id="9817" w:author="China Telecom" w:date="2020-11-20T19:25:00Z"/>
                <w:noProof/>
              </w:rPr>
            </w:pPr>
            <w:ins w:id="9818" w:author="China Telecom" w:date="2020-11-20T19:25:00Z">
              <w:r w:rsidRPr="00AF3DAA">
                <w:rPr>
                  <w:color w:val="000000"/>
                </w:rPr>
                <w:t>138.15</w:t>
              </w:r>
            </w:ins>
          </w:p>
        </w:tc>
        <w:tc>
          <w:tcPr>
            <w:tcW w:w="1423" w:type="dxa"/>
            <w:tcBorders>
              <w:top w:val="nil"/>
              <w:left w:val="nil"/>
              <w:bottom w:val="single" w:sz="4" w:space="0" w:color="auto"/>
              <w:right w:val="single" w:sz="4" w:space="0" w:color="auto"/>
            </w:tcBorders>
            <w:shd w:val="clear" w:color="auto" w:fill="auto"/>
            <w:noWrap/>
            <w:vAlign w:val="bottom"/>
          </w:tcPr>
          <w:p w14:paraId="12BC2254" w14:textId="77777777" w:rsidR="009B0098" w:rsidRPr="00AF3DAA" w:rsidRDefault="009B0098" w:rsidP="00AF0D4C">
            <w:pPr>
              <w:spacing w:after="0"/>
              <w:jc w:val="center"/>
              <w:rPr>
                <w:ins w:id="9819" w:author="China Telecom" w:date="2020-11-20T19:25:00Z"/>
                <w:noProof/>
              </w:rPr>
            </w:pPr>
            <w:ins w:id="9820" w:author="China Telecom" w:date="2020-11-20T19:25:00Z">
              <w:r w:rsidRPr="00AF3DAA">
                <w:rPr>
                  <w:color w:val="000000"/>
                </w:rPr>
                <w:t>5.45</w:t>
              </w:r>
            </w:ins>
          </w:p>
        </w:tc>
        <w:tc>
          <w:tcPr>
            <w:tcW w:w="1423" w:type="dxa"/>
            <w:tcBorders>
              <w:top w:val="nil"/>
              <w:left w:val="nil"/>
              <w:bottom w:val="single" w:sz="4" w:space="0" w:color="auto"/>
              <w:right w:val="single" w:sz="4" w:space="0" w:color="auto"/>
            </w:tcBorders>
            <w:shd w:val="clear" w:color="auto" w:fill="auto"/>
            <w:noWrap/>
            <w:vAlign w:val="bottom"/>
          </w:tcPr>
          <w:p w14:paraId="567DA497" w14:textId="77777777" w:rsidR="009B0098" w:rsidRPr="00AF3DAA" w:rsidRDefault="009B0098" w:rsidP="00AF0D4C">
            <w:pPr>
              <w:spacing w:after="0"/>
              <w:jc w:val="center"/>
              <w:rPr>
                <w:ins w:id="9821" w:author="China Telecom" w:date="2020-11-20T19:25:00Z"/>
                <w:noProof/>
              </w:rPr>
            </w:pPr>
            <w:ins w:id="9822" w:author="China Telecom" w:date="2020-11-20T19:25:00Z">
              <w:r w:rsidRPr="00AF3DAA">
                <w:rPr>
                  <w:color w:val="000000"/>
                </w:rPr>
                <w:t>-5.59</w:t>
              </w:r>
            </w:ins>
          </w:p>
        </w:tc>
      </w:tr>
      <w:tr w:rsidR="009B0098" w:rsidRPr="003170DC" w14:paraId="3D576AB4" w14:textId="77777777" w:rsidTr="00AF0D4C">
        <w:trPr>
          <w:trHeight w:val="181"/>
          <w:ins w:id="9823"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342246E" w14:textId="77777777" w:rsidR="009B0098" w:rsidRPr="00AF3DAA" w:rsidRDefault="009B0098" w:rsidP="00AF0D4C">
            <w:pPr>
              <w:spacing w:after="0"/>
              <w:rPr>
                <w:ins w:id="9824" w:author="China Telecom" w:date="2020-11-20T19:25:00Z"/>
              </w:rPr>
            </w:pPr>
            <w:ins w:id="9825" w:author="China Telecom" w:date="2020-11-20T19:25:00Z">
              <w:r w:rsidRPr="00AF3DAA">
                <w:rPr>
                  <w:color w:val="000000"/>
                </w:rPr>
                <w:t xml:space="preserve">PRACH </w:t>
              </w:r>
              <w:r>
                <w:rPr>
                  <w:color w:val="000000"/>
                </w:rPr>
                <w:t xml:space="preserve">Format </w:t>
              </w:r>
              <w:r w:rsidRPr="00AF3DAA">
                <w:rPr>
                  <w:color w:val="000000"/>
                </w:rPr>
                <w:t>B4</w:t>
              </w:r>
            </w:ins>
          </w:p>
        </w:tc>
        <w:tc>
          <w:tcPr>
            <w:tcW w:w="1423" w:type="dxa"/>
            <w:tcBorders>
              <w:top w:val="nil"/>
              <w:left w:val="nil"/>
              <w:bottom w:val="single" w:sz="4" w:space="0" w:color="auto"/>
              <w:right w:val="single" w:sz="4" w:space="0" w:color="auto"/>
            </w:tcBorders>
            <w:shd w:val="clear" w:color="auto" w:fill="auto"/>
            <w:noWrap/>
            <w:vAlign w:val="bottom"/>
          </w:tcPr>
          <w:p w14:paraId="5B7C612F" w14:textId="77777777" w:rsidR="009B0098" w:rsidRPr="00AF3DAA" w:rsidRDefault="009B0098" w:rsidP="00AF0D4C">
            <w:pPr>
              <w:spacing w:after="0"/>
              <w:jc w:val="center"/>
              <w:rPr>
                <w:ins w:id="9826" w:author="China Telecom" w:date="2020-11-20T19:25:00Z"/>
              </w:rPr>
            </w:pPr>
            <w:ins w:id="9827" w:author="China Telecom" w:date="2020-11-20T19:25:00Z">
              <w:r w:rsidRPr="00AF3DAA">
                <w:rPr>
                  <w:color w:val="000000"/>
                </w:rPr>
                <w:t>5</w:t>
              </w:r>
            </w:ins>
          </w:p>
        </w:tc>
        <w:tc>
          <w:tcPr>
            <w:tcW w:w="1494" w:type="dxa"/>
            <w:tcBorders>
              <w:top w:val="nil"/>
              <w:left w:val="nil"/>
              <w:bottom w:val="single" w:sz="4" w:space="0" w:color="auto"/>
              <w:right w:val="single" w:sz="4" w:space="0" w:color="auto"/>
            </w:tcBorders>
            <w:shd w:val="clear" w:color="auto" w:fill="auto"/>
            <w:noWrap/>
            <w:vAlign w:val="bottom"/>
          </w:tcPr>
          <w:p w14:paraId="4DA91E04" w14:textId="77777777" w:rsidR="009B0098" w:rsidRPr="00AF3DAA" w:rsidRDefault="009B0098" w:rsidP="00AF0D4C">
            <w:pPr>
              <w:spacing w:after="0"/>
              <w:jc w:val="center"/>
              <w:rPr>
                <w:ins w:id="9828" w:author="China Telecom" w:date="2020-11-20T19:25:00Z"/>
              </w:rPr>
            </w:pPr>
            <w:ins w:id="9829" w:author="China Telecom" w:date="2020-11-20T19:25:00Z">
              <w:r w:rsidRPr="00AF3DAA">
                <w:rPr>
                  <w:color w:val="000000"/>
                </w:rPr>
                <w:t>138.17</w:t>
              </w:r>
            </w:ins>
          </w:p>
        </w:tc>
        <w:tc>
          <w:tcPr>
            <w:tcW w:w="1423" w:type="dxa"/>
            <w:tcBorders>
              <w:top w:val="nil"/>
              <w:left w:val="nil"/>
              <w:bottom w:val="single" w:sz="4" w:space="0" w:color="auto"/>
              <w:right w:val="single" w:sz="4" w:space="0" w:color="auto"/>
            </w:tcBorders>
            <w:shd w:val="clear" w:color="auto" w:fill="auto"/>
            <w:noWrap/>
            <w:vAlign w:val="bottom"/>
          </w:tcPr>
          <w:p w14:paraId="6BF16667" w14:textId="77777777" w:rsidR="009B0098" w:rsidRPr="00AF3DAA" w:rsidRDefault="009B0098" w:rsidP="00AF0D4C">
            <w:pPr>
              <w:spacing w:after="0"/>
              <w:jc w:val="center"/>
              <w:rPr>
                <w:ins w:id="9830" w:author="China Telecom" w:date="2020-11-20T19:25:00Z"/>
              </w:rPr>
            </w:pPr>
            <w:ins w:id="9831" w:author="China Telecom" w:date="2020-11-20T19:25:00Z">
              <w:r w:rsidRPr="00AF3DAA">
                <w:rPr>
                  <w:color w:val="000000"/>
                </w:rPr>
                <w:t>5.47</w:t>
              </w:r>
            </w:ins>
          </w:p>
        </w:tc>
        <w:tc>
          <w:tcPr>
            <w:tcW w:w="1423" w:type="dxa"/>
            <w:tcBorders>
              <w:top w:val="nil"/>
              <w:left w:val="nil"/>
              <w:bottom w:val="single" w:sz="4" w:space="0" w:color="auto"/>
              <w:right w:val="single" w:sz="4" w:space="0" w:color="auto"/>
            </w:tcBorders>
            <w:shd w:val="clear" w:color="auto" w:fill="auto"/>
            <w:noWrap/>
            <w:vAlign w:val="bottom"/>
          </w:tcPr>
          <w:p w14:paraId="26F26D4A" w14:textId="77777777" w:rsidR="009B0098" w:rsidRPr="00AF3DAA" w:rsidRDefault="009B0098" w:rsidP="00AF0D4C">
            <w:pPr>
              <w:spacing w:after="0"/>
              <w:jc w:val="center"/>
              <w:rPr>
                <w:ins w:id="9832" w:author="China Telecom" w:date="2020-11-20T19:25:00Z"/>
              </w:rPr>
            </w:pPr>
            <w:ins w:id="9833" w:author="China Telecom" w:date="2020-11-20T19:25:00Z">
              <w:r w:rsidRPr="00AF3DAA">
                <w:rPr>
                  <w:color w:val="000000"/>
                </w:rPr>
                <w:t>-5.57</w:t>
              </w:r>
            </w:ins>
          </w:p>
        </w:tc>
      </w:tr>
      <w:tr w:rsidR="009B0098" w:rsidRPr="003170DC" w14:paraId="36D40B5E" w14:textId="77777777" w:rsidTr="00AF0D4C">
        <w:trPr>
          <w:trHeight w:val="181"/>
          <w:ins w:id="9834"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DA5456B" w14:textId="77777777" w:rsidR="009B0098" w:rsidRPr="00AF3DAA" w:rsidRDefault="009B0098" w:rsidP="00AF0D4C">
            <w:pPr>
              <w:spacing w:after="0"/>
              <w:rPr>
                <w:ins w:id="9835" w:author="China Telecom" w:date="2020-11-20T19:25:00Z"/>
              </w:rPr>
            </w:pPr>
            <w:ins w:id="9836" w:author="China Telecom" w:date="2020-11-20T19:25:00Z">
              <w:r w:rsidRPr="00AF3DAA">
                <w:rPr>
                  <w:color w:val="000000"/>
                </w:rPr>
                <w:t xml:space="preserve">PRACH </w:t>
              </w:r>
              <w:r>
                <w:rPr>
                  <w:color w:val="000000"/>
                </w:rPr>
                <w:t xml:space="preserve">Format </w:t>
              </w:r>
              <w:r w:rsidRPr="00AF3DAA">
                <w:rPr>
                  <w:color w:val="000000"/>
                </w:rPr>
                <w:t>C2</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50565" w14:textId="77777777" w:rsidR="009B0098" w:rsidRPr="00AF3DAA" w:rsidRDefault="009B0098" w:rsidP="00AF0D4C">
            <w:pPr>
              <w:spacing w:after="0"/>
              <w:jc w:val="center"/>
              <w:rPr>
                <w:ins w:id="9837" w:author="China Telecom" w:date="2020-11-20T19:25:00Z"/>
              </w:rPr>
            </w:pPr>
            <w:ins w:id="9838" w:author="China Telecom" w:date="2020-11-20T19:25:00Z">
              <w:r w:rsidRPr="00AF3DAA">
                <w:t>0</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CC045" w14:textId="77777777" w:rsidR="009B0098" w:rsidRPr="00AF3DAA" w:rsidRDefault="009B0098" w:rsidP="00AF0D4C">
            <w:pPr>
              <w:spacing w:after="0"/>
              <w:jc w:val="center"/>
              <w:rPr>
                <w:ins w:id="9839" w:author="China Telecom" w:date="2020-11-20T19:25:00Z"/>
              </w:rPr>
            </w:pPr>
            <w:ins w:id="9840" w:author="China Telecom" w:date="2020-11-20T19:25:00Z">
              <w:r w:rsidRPr="00AF3DAA">
                <w:t> </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8E2F9" w14:textId="77777777" w:rsidR="009B0098" w:rsidRPr="00AF3DAA" w:rsidRDefault="009B0098" w:rsidP="00AF0D4C">
            <w:pPr>
              <w:spacing w:after="0"/>
              <w:jc w:val="center"/>
              <w:rPr>
                <w:ins w:id="9841" w:author="China Telecom" w:date="2020-11-20T19:25:00Z"/>
              </w:rPr>
            </w:pPr>
            <w:ins w:id="9842" w:author="China Telecom" w:date="2020-11-20T19:25:00Z">
              <w:r w:rsidRPr="00AF3DAA">
                <w:t> </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81E01" w14:textId="77777777" w:rsidR="009B0098" w:rsidRPr="00AF3DAA" w:rsidRDefault="009B0098" w:rsidP="00AF0D4C">
            <w:pPr>
              <w:spacing w:after="0"/>
              <w:jc w:val="center"/>
              <w:rPr>
                <w:ins w:id="9843" w:author="China Telecom" w:date="2020-11-20T19:25:00Z"/>
              </w:rPr>
            </w:pPr>
            <w:ins w:id="9844" w:author="China Telecom" w:date="2020-11-20T19:25:00Z">
              <w:r w:rsidRPr="00AF3DAA">
                <w:t> </w:t>
              </w:r>
            </w:ins>
          </w:p>
        </w:tc>
      </w:tr>
      <w:tr w:rsidR="009B0098" w:rsidRPr="003170DC" w14:paraId="01CBB2FE" w14:textId="77777777" w:rsidTr="00AF0D4C">
        <w:trPr>
          <w:trHeight w:val="181"/>
          <w:ins w:id="9845"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FC4EA7D" w14:textId="77777777" w:rsidR="009B0098" w:rsidRPr="00AF3DAA" w:rsidRDefault="009B0098" w:rsidP="00AF0D4C">
            <w:pPr>
              <w:spacing w:after="0"/>
              <w:rPr>
                <w:ins w:id="9846" w:author="China Telecom" w:date="2020-11-20T19:25:00Z"/>
              </w:rPr>
            </w:pPr>
            <w:ins w:id="9847" w:author="China Telecom" w:date="2020-11-20T19:25:00Z">
              <w:r w:rsidRPr="00AF3DAA">
                <w:rPr>
                  <w:color w:val="000000"/>
                </w:rPr>
                <w:t>PDCCH of Msg2</w:t>
              </w:r>
            </w:ins>
          </w:p>
        </w:tc>
        <w:tc>
          <w:tcPr>
            <w:tcW w:w="1423" w:type="dxa"/>
            <w:tcBorders>
              <w:top w:val="nil"/>
              <w:left w:val="nil"/>
              <w:bottom w:val="single" w:sz="4" w:space="0" w:color="auto"/>
              <w:right w:val="single" w:sz="4" w:space="0" w:color="auto"/>
            </w:tcBorders>
            <w:shd w:val="clear" w:color="auto" w:fill="auto"/>
            <w:noWrap/>
            <w:vAlign w:val="bottom"/>
          </w:tcPr>
          <w:p w14:paraId="4064B958" w14:textId="77777777" w:rsidR="009B0098" w:rsidRPr="00AF3DAA" w:rsidRDefault="009B0098" w:rsidP="00AF0D4C">
            <w:pPr>
              <w:spacing w:after="0"/>
              <w:jc w:val="center"/>
              <w:rPr>
                <w:ins w:id="9848" w:author="China Telecom" w:date="2020-11-20T19:25:00Z"/>
              </w:rPr>
            </w:pPr>
            <w:ins w:id="9849" w:author="China Telecom" w:date="2020-11-20T19:25:00Z">
              <w:r w:rsidRPr="00AF3DAA">
                <w:rPr>
                  <w:color w:val="000000"/>
                </w:rPr>
                <w:t>5</w:t>
              </w:r>
            </w:ins>
          </w:p>
        </w:tc>
        <w:tc>
          <w:tcPr>
            <w:tcW w:w="1494" w:type="dxa"/>
            <w:tcBorders>
              <w:top w:val="nil"/>
              <w:left w:val="nil"/>
              <w:bottom w:val="single" w:sz="4" w:space="0" w:color="auto"/>
              <w:right w:val="single" w:sz="4" w:space="0" w:color="auto"/>
            </w:tcBorders>
            <w:shd w:val="clear" w:color="auto" w:fill="auto"/>
            <w:noWrap/>
            <w:vAlign w:val="bottom"/>
          </w:tcPr>
          <w:p w14:paraId="7327293A" w14:textId="77777777" w:rsidR="009B0098" w:rsidRPr="00AF3DAA" w:rsidRDefault="009B0098" w:rsidP="00AF0D4C">
            <w:pPr>
              <w:spacing w:after="0"/>
              <w:jc w:val="center"/>
              <w:rPr>
                <w:ins w:id="9850" w:author="China Telecom" w:date="2020-11-20T19:25:00Z"/>
              </w:rPr>
            </w:pPr>
            <w:ins w:id="9851" w:author="China Telecom" w:date="2020-11-20T19:25:00Z">
              <w:r w:rsidRPr="00AF3DAA">
                <w:rPr>
                  <w:color w:val="000000"/>
                </w:rPr>
                <w:t>131.35</w:t>
              </w:r>
            </w:ins>
          </w:p>
        </w:tc>
        <w:tc>
          <w:tcPr>
            <w:tcW w:w="1423" w:type="dxa"/>
            <w:tcBorders>
              <w:top w:val="nil"/>
              <w:left w:val="nil"/>
              <w:bottom w:val="single" w:sz="4" w:space="0" w:color="auto"/>
              <w:right w:val="single" w:sz="4" w:space="0" w:color="auto"/>
            </w:tcBorders>
            <w:shd w:val="clear" w:color="auto" w:fill="auto"/>
            <w:noWrap/>
            <w:vAlign w:val="bottom"/>
          </w:tcPr>
          <w:p w14:paraId="4065821E" w14:textId="77777777" w:rsidR="009B0098" w:rsidRPr="00AF3DAA" w:rsidRDefault="009B0098" w:rsidP="00AF0D4C">
            <w:pPr>
              <w:spacing w:after="0"/>
              <w:jc w:val="center"/>
              <w:rPr>
                <w:ins w:id="9852" w:author="China Telecom" w:date="2020-11-20T19:25:00Z"/>
              </w:rPr>
            </w:pPr>
            <w:ins w:id="9853" w:author="China Telecom" w:date="2020-11-20T19:25:00Z">
              <w:r w:rsidRPr="00AF3DAA">
                <w:rPr>
                  <w:color w:val="000000"/>
                </w:rPr>
                <w:t>1.69</w:t>
              </w:r>
            </w:ins>
          </w:p>
        </w:tc>
        <w:tc>
          <w:tcPr>
            <w:tcW w:w="1423" w:type="dxa"/>
            <w:tcBorders>
              <w:top w:val="nil"/>
              <w:left w:val="nil"/>
              <w:bottom w:val="single" w:sz="4" w:space="0" w:color="auto"/>
              <w:right w:val="single" w:sz="4" w:space="0" w:color="auto"/>
            </w:tcBorders>
            <w:shd w:val="clear" w:color="auto" w:fill="auto"/>
            <w:noWrap/>
            <w:vAlign w:val="bottom"/>
          </w:tcPr>
          <w:p w14:paraId="113D900B" w14:textId="77777777" w:rsidR="009B0098" w:rsidRPr="00AF3DAA" w:rsidRDefault="009B0098" w:rsidP="00AF0D4C">
            <w:pPr>
              <w:spacing w:after="0"/>
              <w:jc w:val="center"/>
              <w:rPr>
                <w:ins w:id="9854" w:author="China Telecom" w:date="2020-11-20T19:25:00Z"/>
              </w:rPr>
            </w:pPr>
            <w:ins w:id="9855" w:author="China Telecom" w:date="2020-11-20T19:25:00Z">
              <w:r w:rsidRPr="00AF3DAA">
                <w:rPr>
                  <w:color w:val="000000"/>
                </w:rPr>
                <w:t>-12.38</w:t>
              </w:r>
            </w:ins>
          </w:p>
        </w:tc>
      </w:tr>
      <w:tr w:rsidR="009B0098" w:rsidRPr="003170DC" w14:paraId="516776DF" w14:textId="77777777" w:rsidTr="00AF0D4C">
        <w:trPr>
          <w:trHeight w:val="181"/>
          <w:ins w:id="9856"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E9E6833" w14:textId="77777777" w:rsidR="009B0098" w:rsidRPr="00AF3DAA" w:rsidRDefault="009B0098" w:rsidP="00AF0D4C">
            <w:pPr>
              <w:spacing w:after="0"/>
              <w:rPr>
                <w:ins w:id="9857" w:author="China Telecom" w:date="2020-11-20T19:25:00Z"/>
              </w:rPr>
            </w:pPr>
            <w:ins w:id="9858" w:author="China Telecom" w:date="2020-11-20T19:25:00Z">
              <w:r w:rsidRPr="00AF3DAA">
                <w:rPr>
                  <w:color w:val="000000"/>
                </w:rPr>
                <w:t>PDSCH of Msg2</w:t>
              </w:r>
              <w:r>
                <w:rPr>
                  <w:color w:val="000000"/>
                </w:rPr>
                <w:t xml:space="preserve"> DDDSU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1079FF" w14:textId="77777777" w:rsidR="009B0098" w:rsidRPr="00AF3DAA" w:rsidRDefault="009B0098" w:rsidP="00AF0D4C">
            <w:pPr>
              <w:spacing w:after="0"/>
              <w:jc w:val="center"/>
              <w:rPr>
                <w:ins w:id="9859" w:author="China Telecom" w:date="2020-11-20T19:25:00Z"/>
              </w:rPr>
            </w:pPr>
            <w:ins w:id="9860" w:author="China Telecom" w:date="2020-11-20T19:25:00Z">
              <w:r w:rsidRPr="00AF3DAA">
                <w:t>2</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4F3CA" w14:textId="77777777" w:rsidR="009B0098" w:rsidRPr="00AF3DAA" w:rsidRDefault="009B0098" w:rsidP="00AF0D4C">
            <w:pPr>
              <w:spacing w:after="0"/>
              <w:jc w:val="center"/>
              <w:rPr>
                <w:ins w:id="9861" w:author="China Telecom" w:date="2020-11-20T19:25:00Z"/>
              </w:rPr>
            </w:pPr>
            <w:ins w:id="9862" w:author="China Telecom" w:date="2020-11-20T19:25:00Z">
              <w:r w:rsidRPr="00AF3DAA">
                <w:t>130.72</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98984" w14:textId="77777777" w:rsidR="009B0098" w:rsidRPr="00AF3DAA" w:rsidRDefault="009B0098" w:rsidP="00AF0D4C">
            <w:pPr>
              <w:spacing w:after="0"/>
              <w:jc w:val="center"/>
              <w:rPr>
                <w:ins w:id="9863" w:author="China Telecom" w:date="2020-11-20T19:25:00Z"/>
              </w:rPr>
            </w:pPr>
            <w:ins w:id="9864" w:author="China Telecom" w:date="2020-11-20T19:25:00Z">
              <w:r w:rsidRPr="00AF3DAA">
                <w:t>0.04</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D4D9E" w14:textId="77777777" w:rsidR="009B0098" w:rsidRPr="00AF3DAA" w:rsidRDefault="009B0098" w:rsidP="00AF0D4C">
            <w:pPr>
              <w:spacing w:after="0"/>
              <w:jc w:val="center"/>
              <w:rPr>
                <w:ins w:id="9865" w:author="China Telecom" w:date="2020-11-20T19:25:00Z"/>
              </w:rPr>
            </w:pPr>
            <w:ins w:id="9866" w:author="China Telecom" w:date="2020-11-20T19:25:00Z">
              <w:r w:rsidRPr="00AF3DAA">
                <w:t>-13.01</w:t>
              </w:r>
            </w:ins>
          </w:p>
        </w:tc>
      </w:tr>
      <w:tr w:rsidR="009B0098" w:rsidRPr="003170DC" w14:paraId="59AF4AE5" w14:textId="77777777" w:rsidTr="00AF0D4C">
        <w:trPr>
          <w:trHeight w:val="181"/>
          <w:ins w:id="9867"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9482600" w14:textId="77777777" w:rsidR="009B0098" w:rsidRPr="00AF3DAA" w:rsidRDefault="009B0098" w:rsidP="00AF0D4C">
            <w:pPr>
              <w:spacing w:after="0"/>
              <w:rPr>
                <w:ins w:id="9868" w:author="China Telecom" w:date="2020-11-20T19:25:00Z"/>
                <w:rFonts w:eastAsia="Times New Roman"/>
                <w:lang w:val="en-US"/>
              </w:rPr>
            </w:pPr>
            <w:ins w:id="9869" w:author="China Telecom" w:date="2020-11-20T19:25:00Z">
              <w:r w:rsidRPr="00AF3DAA">
                <w:rPr>
                  <w:color w:val="000000"/>
                </w:rPr>
                <w:t>PDSCH of Msg2 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E69170" w14:textId="77777777" w:rsidR="009B0098" w:rsidRPr="00AF3DAA" w:rsidRDefault="009B0098" w:rsidP="00AF0D4C">
            <w:pPr>
              <w:spacing w:after="0"/>
              <w:jc w:val="center"/>
              <w:rPr>
                <w:ins w:id="9870" w:author="China Telecom" w:date="2020-11-20T19:25:00Z"/>
                <w:rFonts w:eastAsia="Times New Roman"/>
                <w:lang w:val="en-US"/>
              </w:rPr>
            </w:pPr>
            <w:ins w:id="9871" w:author="China Telecom" w:date="2020-11-20T19:25:00Z">
              <w:r w:rsidRPr="00AF3DAA">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663B72" w14:textId="77777777" w:rsidR="009B0098" w:rsidRPr="00AF3DAA" w:rsidRDefault="009B0098" w:rsidP="00AF0D4C">
            <w:pPr>
              <w:spacing w:after="0"/>
              <w:jc w:val="center"/>
              <w:rPr>
                <w:ins w:id="9872" w:author="China Telecom" w:date="2020-11-20T19:25:00Z"/>
                <w:rFonts w:eastAsia="Times New Roman"/>
                <w:lang w:val="en-US"/>
              </w:rPr>
            </w:pPr>
            <w:ins w:id="9873" w:author="China Telecom" w:date="2020-11-20T19:25:00Z">
              <w:r w:rsidRPr="00AF3DAA">
                <w:t>130.68</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3625F" w14:textId="77777777" w:rsidR="009B0098" w:rsidRPr="00AF3DAA" w:rsidRDefault="009B0098" w:rsidP="00AF0D4C">
            <w:pPr>
              <w:spacing w:after="0"/>
              <w:jc w:val="center"/>
              <w:rPr>
                <w:ins w:id="9874" w:author="China Telecom" w:date="2020-11-20T19:25:00Z"/>
                <w:rFonts w:eastAsia="Times New Roman"/>
                <w:lang w:val="en-US"/>
              </w:rPr>
            </w:pPr>
            <w:ins w:id="9875" w:author="China Telecom" w:date="2020-11-20T19:25:00Z">
              <w:r w:rsidRPr="00AF3DAA">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1CE2D" w14:textId="77777777" w:rsidR="009B0098" w:rsidRPr="00AF3DAA" w:rsidRDefault="009B0098" w:rsidP="00AF0D4C">
            <w:pPr>
              <w:spacing w:after="0"/>
              <w:jc w:val="center"/>
              <w:rPr>
                <w:ins w:id="9876" w:author="China Telecom" w:date="2020-11-20T19:25:00Z"/>
                <w:rFonts w:eastAsia="Times New Roman"/>
                <w:lang w:val="en-US"/>
              </w:rPr>
            </w:pPr>
            <w:ins w:id="9877" w:author="China Telecom" w:date="2020-11-20T19:25:00Z">
              <w:r w:rsidRPr="00AF3DAA">
                <w:t>-13.05</w:t>
              </w:r>
            </w:ins>
          </w:p>
        </w:tc>
      </w:tr>
      <w:tr w:rsidR="009B0098" w:rsidRPr="003170DC" w14:paraId="033E4230" w14:textId="77777777" w:rsidTr="00AF0D4C">
        <w:trPr>
          <w:trHeight w:val="181"/>
          <w:ins w:id="9878"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D91606" w14:textId="77777777" w:rsidR="009B0098" w:rsidRPr="00AF3DAA" w:rsidRDefault="009B0098" w:rsidP="00AF0D4C">
            <w:pPr>
              <w:spacing w:after="0"/>
              <w:rPr>
                <w:ins w:id="9879" w:author="China Telecom" w:date="2020-11-20T19:25:00Z"/>
              </w:rPr>
            </w:pPr>
            <w:ins w:id="9880" w:author="China Telecom" w:date="2020-11-20T19:25:00Z">
              <w:r w:rsidRPr="00AF3DAA">
                <w:rPr>
                  <w:color w:val="000000"/>
                </w:rPr>
                <w:t>PUSCH of Msg3</w:t>
              </w:r>
            </w:ins>
          </w:p>
        </w:tc>
        <w:tc>
          <w:tcPr>
            <w:tcW w:w="1423" w:type="dxa"/>
            <w:tcBorders>
              <w:top w:val="nil"/>
              <w:left w:val="nil"/>
              <w:bottom w:val="single" w:sz="4" w:space="0" w:color="auto"/>
              <w:right w:val="single" w:sz="4" w:space="0" w:color="auto"/>
            </w:tcBorders>
            <w:shd w:val="clear" w:color="auto" w:fill="auto"/>
            <w:noWrap/>
            <w:vAlign w:val="bottom"/>
          </w:tcPr>
          <w:p w14:paraId="072EAE10" w14:textId="77777777" w:rsidR="009B0098" w:rsidRPr="00AF3DAA" w:rsidRDefault="009B0098" w:rsidP="00AF0D4C">
            <w:pPr>
              <w:spacing w:after="0"/>
              <w:jc w:val="center"/>
              <w:rPr>
                <w:ins w:id="9881" w:author="China Telecom" w:date="2020-11-20T19:25:00Z"/>
              </w:rPr>
            </w:pPr>
            <w:ins w:id="9882" w:author="China Telecom" w:date="2020-11-20T19:25:00Z">
              <w:r w:rsidRPr="00AF3DAA">
                <w:rPr>
                  <w:color w:val="000000"/>
                </w:rPr>
                <w:t>6</w:t>
              </w:r>
            </w:ins>
          </w:p>
        </w:tc>
        <w:tc>
          <w:tcPr>
            <w:tcW w:w="1494" w:type="dxa"/>
            <w:tcBorders>
              <w:top w:val="nil"/>
              <w:left w:val="nil"/>
              <w:bottom w:val="single" w:sz="4" w:space="0" w:color="auto"/>
              <w:right w:val="single" w:sz="4" w:space="0" w:color="auto"/>
            </w:tcBorders>
            <w:shd w:val="clear" w:color="auto" w:fill="auto"/>
            <w:noWrap/>
            <w:vAlign w:val="bottom"/>
          </w:tcPr>
          <w:p w14:paraId="24D85309" w14:textId="77777777" w:rsidR="009B0098" w:rsidRPr="00AF3DAA" w:rsidRDefault="009B0098" w:rsidP="00AF0D4C">
            <w:pPr>
              <w:spacing w:after="0"/>
              <w:jc w:val="center"/>
              <w:rPr>
                <w:ins w:id="9883" w:author="China Telecom" w:date="2020-11-20T19:25:00Z"/>
              </w:rPr>
            </w:pPr>
            <w:ins w:id="9884" w:author="China Telecom" w:date="2020-11-20T19:25:00Z">
              <w:r w:rsidRPr="00AF3DAA">
                <w:rPr>
                  <w:color w:val="000000"/>
                </w:rPr>
                <w:t>137.47</w:t>
              </w:r>
            </w:ins>
          </w:p>
        </w:tc>
        <w:tc>
          <w:tcPr>
            <w:tcW w:w="1423" w:type="dxa"/>
            <w:tcBorders>
              <w:top w:val="nil"/>
              <w:left w:val="nil"/>
              <w:bottom w:val="single" w:sz="4" w:space="0" w:color="auto"/>
              <w:right w:val="single" w:sz="4" w:space="0" w:color="auto"/>
            </w:tcBorders>
            <w:shd w:val="clear" w:color="auto" w:fill="auto"/>
            <w:noWrap/>
            <w:vAlign w:val="bottom"/>
          </w:tcPr>
          <w:p w14:paraId="19F65517" w14:textId="77777777" w:rsidR="009B0098" w:rsidRPr="00AF3DAA" w:rsidRDefault="009B0098" w:rsidP="00AF0D4C">
            <w:pPr>
              <w:spacing w:after="0"/>
              <w:jc w:val="center"/>
              <w:rPr>
                <w:ins w:id="9885" w:author="China Telecom" w:date="2020-11-20T19:25:00Z"/>
              </w:rPr>
            </w:pPr>
            <w:ins w:id="9886" w:author="China Telecom" w:date="2020-11-20T19:25:00Z">
              <w:r w:rsidRPr="00AF3DAA">
                <w:rPr>
                  <w:color w:val="000000"/>
                </w:rPr>
                <w:t>4.37</w:t>
              </w:r>
            </w:ins>
          </w:p>
        </w:tc>
        <w:tc>
          <w:tcPr>
            <w:tcW w:w="1423" w:type="dxa"/>
            <w:tcBorders>
              <w:top w:val="nil"/>
              <w:left w:val="nil"/>
              <w:bottom w:val="single" w:sz="4" w:space="0" w:color="auto"/>
              <w:right w:val="single" w:sz="4" w:space="0" w:color="auto"/>
            </w:tcBorders>
            <w:shd w:val="clear" w:color="auto" w:fill="auto"/>
            <w:noWrap/>
            <w:vAlign w:val="bottom"/>
          </w:tcPr>
          <w:p w14:paraId="1A2B1E83" w14:textId="77777777" w:rsidR="009B0098" w:rsidRPr="00AF3DAA" w:rsidRDefault="009B0098" w:rsidP="00AF0D4C">
            <w:pPr>
              <w:spacing w:after="0"/>
              <w:jc w:val="center"/>
              <w:rPr>
                <w:ins w:id="9887" w:author="China Telecom" w:date="2020-11-20T19:25:00Z"/>
              </w:rPr>
            </w:pPr>
            <w:ins w:id="9888" w:author="China Telecom" w:date="2020-11-20T19:25:00Z">
              <w:r w:rsidRPr="00AF3DAA">
                <w:rPr>
                  <w:color w:val="000000"/>
                </w:rPr>
                <w:t>-6.27</w:t>
              </w:r>
            </w:ins>
          </w:p>
        </w:tc>
      </w:tr>
      <w:tr w:rsidR="009B0098" w:rsidRPr="003170DC" w14:paraId="274EED1B" w14:textId="77777777" w:rsidTr="00AF0D4C">
        <w:trPr>
          <w:trHeight w:val="181"/>
          <w:ins w:id="9889"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67DE091" w14:textId="77777777" w:rsidR="009B0098" w:rsidRPr="00AF3DAA" w:rsidRDefault="009B0098" w:rsidP="00AF0D4C">
            <w:pPr>
              <w:spacing w:after="0"/>
              <w:rPr>
                <w:ins w:id="9890" w:author="China Telecom" w:date="2020-11-20T19:25:00Z"/>
              </w:rPr>
            </w:pPr>
            <w:ins w:id="9891" w:author="China Telecom" w:date="2020-11-20T19:25:00Z">
              <w:r w:rsidRPr="00AF3DAA">
                <w:rPr>
                  <w:color w:val="000000"/>
                </w:rPr>
                <w:t>PDSCH of Msg4</w:t>
              </w:r>
            </w:ins>
          </w:p>
        </w:tc>
        <w:tc>
          <w:tcPr>
            <w:tcW w:w="1423" w:type="dxa"/>
            <w:tcBorders>
              <w:top w:val="nil"/>
              <w:left w:val="nil"/>
              <w:bottom w:val="single" w:sz="4" w:space="0" w:color="auto"/>
              <w:right w:val="single" w:sz="4" w:space="0" w:color="auto"/>
            </w:tcBorders>
            <w:shd w:val="clear" w:color="auto" w:fill="auto"/>
            <w:noWrap/>
            <w:vAlign w:val="bottom"/>
          </w:tcPr>
          <w:p w14:paraId="261CC5D7" w14:textId="77777777" w:rsidR="009B0098" w:rsidRPr="00AF3DAA" w:rsidRDefault="009B0098" w:rsidP="00AF0D4C">
            <w:pPr>
              <w:spacing w:after="0"/>
              <w:jc w:val="center"/>
              <w:rPr>
                <w:ins w:id="9892" w:author="China Telecom" w:date="2020-11-20T19:25:00Z"/>
              </w:rPr>
            </w:pPr>
            <w:ins w:id="9893" w:author="China Telecom" w:date="2020-11-20T19:25:00Z">
              <w:r w:rsidRPr="00AF3DAA">
                <w:rPr>
                  <w:color w:val="000000"/>
                </w:rPr>
                <w:t>4</w:t>
              </w:r>
            </w:ins>
          </w:p>
        </w:tc>
        <w:tc>
          <w:tcPr>
            <w:tcW w:w="1494" w:type="dxa"/>
            <w:tcBorders>
              <w:top w:val="nil"/>
              <w:left w:val="nil"/>
              <w:bottom w:val="single" w:sz="4" w:space="0" w:color="auto"/>
              <w:right w:val="single" w:sz="4" w:space="0" w:color="auto"/>
            </w:tcBorders>
            <w:shd w:val="clear" w:color="auto" w:fill="auto"/>
            <w:noWrap/>
            <w:vAlign w:val="bottom"/>
          </w:tcPr>
          <w:p w14:paraId="38DE8530" w14:textId="77777777" w:rsidR="009B0098" w:rsidRPr="00AF3DAA" w:rsidRDefault="009B0098" w:rsidP="00AF0D4C">
            <w:pPr>
              <w:spacing w:after="0"/>
              <w:jc w:val="center"/>
              <w:rPr>
                <w:ins w:id="9894" w:author="China Telecom" w:date="2020-11-20T19:25:00Z"/>
              </w:rPr>
            </w:pPr>
            <w:ins w:id="9895" w:author="China Telecom" w:date="2020-11-20T19:25:00Z">
              <w:r w:rsidRPr="00AF3DAA">
                <w:rPr>
                  <w:color w:val="000000"/>
                </w:rPr>
                <w:t>127.08</w:t>
              </w:r>
            </w:ins>
          </w:p>
        </w:tc>
        <w:tc>
          <w:tcPr>
            <w:tcW w:w="1423" w:type="dxa"/>
            <w:tcBorders>
              <w:top w:val="nil"/>
              <w:left w:val="nil"/>
              <w:bottom w:val="single" w:sz="4" w:space="0" w:color="auto"/>
              <w:right w:val="single" w:sz="4" w:space="0" w:color="auto"/>
            </w:tcBorders>
            <w:shd w:val="clear" w:color="auto" w:fill="auto"/>
            <w:noWrap/>
            <w:vAlign w:val="bottom"/>
          </w:tcPr>
          <w:p w14:paraId="4BA866F4" w14:textId="77777777" w:rsidR="009B0098" w:rsidRPr="00AF3DAA" w:rsidRDefault="009B0098" w:rsidP="00AF0D4C">
            <w:pPr>
              <w:spacing w:after="0"/>
              <w:jc w:val="center"/>
              <w:rPr>
                <w:ins w:id="9896" w:author="China Telecom" w:date="2020-11-20T19:25:00Z"/>
              </w:rPr>
            </w:pPr>
            <w:ins w:id="9897" w:author="China Telecom" w:date="2020-11-20T19:25:00Z">
              <w:r w:rsidRPr="00AF3DAA">
                <w:rPr>
                  <w:color w:val="000000"/>
                </w:rPr>
                <w:t>2.72</w:t>
              </w:r>
            </w:ins>
          </w:p>
        </w:tc>
        <w:tc>
          <w:tcPr>
            <w:tcW w:w="1423" w:type="dxa"/>
            <w:tcBorders>
              <w:top w:val="nil"/>
              <w:left w:val="nil"/>
              <w:bottom w:val="single" w:sz="4" w:space="0" w:color="auto"/>
              <w:right w:val="single" w:sz="4" w:space="0" w:color="auto"/>
            </w:tcBorders>
            <w:shd w:val="clear" w:color="auto" w:fill="auto"/>
            <w:noWrap/>
            <w:vAlign w:val="bottom"/>
          </w:tcPr>
          <w:p w14:paraId="16827F00" w14:textId="77777777" w:rsidR="009B0098" w:rsidRPr="00AF3DAA" w:rsidRDefault="009B0098" w:rsidP="00AF0D4C">
            <w:pPr>
              <w:spacing w:after="0"/>
              <w:jc w:val="center"/>
              <w:rPr>
                <w:ins w:id="9898" w:author="China Telecom" w:date="2020-11-20T19:25:00Z"/>
              </w:rPr>
            </w:pPr>
            <w:ins w:id="9899" w:author="China Telecom" w:date="2020-11-20T19:25:00Z">
              <w:r w:rsidRPr="00AF3DAA">
                <w:rPr>
                  <w:color w:val="000000"/>
                </w:rPr>
                <w:t>-16.65</w:t>
              </w:r>
            </w:ins>
          </w:p>
        </w:tc>
      </w:tr>
      <w:tr w:rsidR="009B0098" w:rsidRPr="003170DC" w14:paraId="68A5C8CE" w14:textId="77777777" w:rsidTr="00AF0D4C">
        <w:trPr>
          <w:trHeight w:val="181"/>
          <w:ins w:id="9900"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9EAF0F0" w14:textId="77777777" w:rsidR="009B0098" w:rsidRPr="00AF3DAA" w:rsidRDefault="009B0098" w:rsidP="00AF0D4C">
            <w:pPr>
              <w:spacing w:after="0"/>
              <w:rPr>
                <w:ins w:id="9901" w:author="China Telecom" w:date="2020-11-20T19:25:00Z"/>
              </w:rPr>
            </w:pPr>
            <w:ins w:id="9902" w:author="China Telecom" w:date="2020-11-20T19:25:00Z">
              <w:r w:rsidRPr="00AF3DAA">
                <w:rPr>
                  <w:color w:val="000000"/>
                </w:rPr>
                <w:t>PUCCH with HARQ-ACK Msg4</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9EFA4" w14:textId="77777777" w:rsidR="009B0098" w:rsidRPr="00AF3DAA" w:rsidRDefault="009B0098" w:rsidP="00AF0D4C">
            <w:pPr>
              <w:spacing w:after="0"/>
              <w:jc w:val="center"/>
              <w:rPr>
                <w:ins w:id="9903" w:author="China Telecom" w:date="2020-11-20T19:25:00Z"/>
              </w:rPr>
            </w:pPr>
            <w:ins w:id="9904" w:author="China Telecom" w:date="2020-11-20T19:25:00Z">
              <w:r w:rsidRPr="00AF3DAA">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B5939" w14:textId="77777777" w:rsidR="009B0098" w:rsidRPr="00AF3DAA" w:rsidRDefault="009B0098" w:rsidP="00AF0D4C">
            <w:pPr>
              <w:spacing w:after="0"/>
              <w:jc w:val="center"/>
              <w:rPr>
                <w:ins w:id="9905" w:author="China Telecom" w:date="2020-11-20T19:25:00Z"/>
              </w:rPr>
            </w:pPr>
            <w:ins w:id="9906" w:author="China Telecom" w:date="2020-11-20T19:25:00Z">
              <w:r w:rsidRPr="00AF3DAA">
                <w:t>137.41</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A8FBD" w14:textId="77777777" w:rsidR="009B0098" w:rsidRPr="00AF3DAA" w:rsidRDefault="009B0098" w:rsidP="00AF0D4C">
            <w:pPr>
              <w:spacing w:after="0"/>
              <w:jc w:val="center"/>
              <w:rPr>
                <w:ins w:id="9907" w:author="China Telecom" w:date="2020-11-20T19:25:00Z"/>
              </w:rPr>
            </w:pPr>
            <w:ins w:id="9908" w:author="China Telecom" w:date="2020-11-20T19:25:00Z">
              <w:r w:rsidRPr="00AF3DAA">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6909B2" w14:textId="77777777" w:rsidR="009B0098" w:rsidRPr="00AF3DAA" w:rsidRDefault="009B0098" w:rsidP="00AF0D4C">
            <w:pPr>
              <w:spacing w:after="0"/>
              <w:jc w:val="center"/>
              <w:rPr>
                <w:ins w:id="9909" w:author="China Telecom" w:date="2020-11-20T19:25:00Z"/>
              </w:rPr>
            </w:pPr>
            <w:ins w:id="9910" w:author="China Telecom" w:date="2020-11-20T19:25:00Z">
              <w:r w:rsidRPr="00AF3DAA">
                <w:t>-6.32</w:t>
              </w:r>
            </w:ins>
          </w:p>
        </w:tc>
      </w:tr>
      <w:tr w:rsidR="009B0098" w:rsidRPr="003170DC" w14:paraId="5076B248" w14:textId="77777777" w:rsidTr="00AF0D4C">
        <w:trPr>
          <w:trHeight w:val="181"/>
          <w:ins w:id="9911"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B156A31" w14:textId="77777777" w:rsidR="009B0098" w:rsidRPr="00AF3DAA" w:rsidRDefault="009B0098" w:rsidP="00AF0D4C">
            <w:pPr>
              <w:spacing w:after="0"/>
              <w:rPr>
                <w:ins w:id="9912" w:author="China Telecom" w:date="2020-11-20T19:25:00Z"/>
                <w:rFonts w:eastAsia="Times New Roman"/>
                <w:lang w:val="en-US"/>
              </w:rPr>
            </w:pPr>
            <w:ins w:id="9913" w:author="China Telecom" w:date="2020-11-20T19:25:00Z">
              <w:r w:rsidRPr="00AF3DAA">
                <w:rPr>
                  <w:color w:val="000000"/>
                </w:rPr>
                <w:t>PDCCH</w:t>
              </w:r>
            </w:ins>
          </w:p>
        </w:tc>
        <w:tc>
          <w:tcPr>
            <w:tcW w:w="1423" w:type="dxa"/>
            <w:tcBorders>
              <w:top w:val="nil"/>
              <w:left w:val="nil"/>
              <w:bottom w:val="single" w:sz="4" w:space="0" w:color="auto"/>
              <w:right w:val="single" w:sz="4" w:space="0" w:color="auto"/>
            </w:tcBorders>
            <w:shd w:val="clear" w:color="auto" w:fill="auto"/>
            <w:noWrap/>
            <w:vAlign w:val="bottom"/>
          </w:tcPr>
          <w:p w14:paraId="3F97AE18" w14:textId="77777777" w:rsidR="009B0098" w:rsidRPr="00AF3DAA" w:rsidRDefault="009B0098" w:rsidP="00AF0D4C">
            <w:pPr>
              <w:spacing w:after="0"/>
              <w:jc w:val="center"/>
              <w:rPr>
                <w:ins w:id="9914" w:author="China Telecom" w:date="2020-11-20T19:25:00Z"/>
                <w:rFonts w:eastAsia="Times New Roman"/>
                <w:lang w:val="en-US"/>
              </w:rPr>
            </w:pPr>
            <w:ins w:id="9915" w:author="China Telecom" w:date="2020-11-20T19:25:00Z">
              <w:r w:rsidRPr="00AF3DAA">
                <w:rPr>
                  <w:color w:val="000000"/>
                </w:rPr>
                <w:t>10</w:t>
              </w:r>
            </w:ins>
          </w:p>
        </w:tc>
        <w:tc>
          <w:tcPr>
            <w:tcW w:w="1494" w:type="dxa"/>
            <w:tcBorders>
              <w:top w:val="nil"/>
              <w:left w:val="nil"/>
              <w:bottom w:val="single" w:sz="4" w:space="0" w:color="auto"/>
              <w:right w:val="single" w:sz="4" w:space="0" w:color="auto"/>
            </w:tcBorders>
            <w:shd w:val="clear" w:color="auto" w:fill="auto"/>
            <w:noWrap/>
            <w:vAlign w:val="bottom"/>
          </w:tcPr>
          <w:p w14:paraId="38FEB5D2" w14:textId="77777777" w:rsidR="009B0098" w:rsidRPr="00AF3DAA" w:rsidRDefault="009B0098" w:rsidP="00AF0D4C">
            <w:pPr>
              <w:spacing w:after="0"/>
              <w:jc w:val="center"/>
              <w:rPr>
                <w:ins w:id="9916" w:author="China Telecom" w:date="2020-11-20T19:25:00Z"/>
                <w:rFonts w:eastAsia="Times New Roman"/>
                <w:lang w:val="en-US"/>
              </w:rPr>
            </w:pPr>
            <w:ins w:id="9917" w:author="China Telecom" w:date="2020-11-20T19:25:00Z">
              <w:r w:rsidRPr="00AF3DAA">
                <w:rPr>
                  <w:color w:val="000000"/>
                </w:rPr>
                <w:t>137.84</w:t>
              </w:r>
            </w:ins>
          </w:p>
        </w:tc>
        <w:tc>
          <w:tcPr>
            <w:tcW w:w="1423" w:type="dxa"/>
            <w:tcBorders>
              <w:top w:val="nil"/>
              <w:left w:val="nil"/>
              <w:bottom w:val="single" w:sz="4" w:space="0" w:color="auto"/>
              <w:right w:val="single" w:sz="4" w:space="0" w:color="auto"/>
            </w:tcBorders>
            <w:shd w:val="clear" w:color="auto" w:fill="auto"/>
            <w:noWrap/>
            <w:vAlign w:val="bottom"/>
          </w:tcPr>
          <w:p w14:paraId="1E9210BC" w14:textId="77777777" w:rsidR="009B0098" w:rsidRPr="00AF3DAA" w:rsidRDefault="009B0098" w:rsidP="00AF0D4C">
            <w:pPr>
              <w:spacing w:after="0"/>
              <w:jc w:val="center"/>
              <w:rPr>
                <w:ins w:id="9918" w:author="China Telecom" w:date="2020-11-20T19:25:00Z"/>
                <w:rFonts w:eastAsia="Times New Roman"/>
                <w:lang w:val="en-US"/>
              </w:rPr>
            </w:pPr>
            <w:ins w:id="9919" w:author="China Telecom" w:date="2020-11-20T19:25:00Z">
              <w:r w:rsidRPr="00AF3DAA">
                <w:rPr>
                  <w:color w:val="000000"/>
                </w:rPr>
                <w:t>4.47</w:t>
              </w:r>
            </w:ins>
          </w:p>
        </w:tc>
        <w:tc>
          <w:tcPr>
            <w:tcW w:w="1423" w:type="dxa"/>
            <w:tcBorders>
              <w:top w:val="nil"/>
              <w:left w:val="nil"/>
              <w:bottom w:val="single" w:sz="4" w:space="0" w:color="auto"/>
              <w:right w:val="single" w:sz="4" w:space="0" w:color="auto"/>
            </w:tcBorders>
            <w:shd w:val="clear" w:color="auto" w:fill="auto"/>
            <w:noWrap/>
            <w:vAlign w:val="bottom"/>
          </w:tcPr>
          <w:p w14:paraId="6498AECC" w14:textId="77777777" w:rsidR="009B0098" w:rsidRPr="00AF3DAA" w:rsidRDefault="009B0098" w:rsidP="00AF0D4C">
            <w:pPr>
              <w:spacing w:after="0"/>
              <w:jc w:val="center"/>
              <w:rPr>
                <w:ins w:id="9920" w:author="China Telecom" w:date="2020-11-20T19:25:00Z"/>
                <w:rFonts w:eastAsia="Times New Roman"/>
                <w:lang w:val="en-US"/>
              </w:rPr>
            </w:pPr>
            <w:ins w:id="9921" w:author="China Telecom" w:date="2020-11-20T19:25:00Z">
              <w:r w:rsidRPr="00AF3DAA">
                <w:rPr>
                  <w:color w:val="000000"/>
                </w:rPr>
                <w:t>-5.89</w:t>
              </w:r>
            </w:ins>
          </w:p>
        </w:tc>
      </w:tr>
      <w:tr w:rsidR="009B0098" w:rsidRPr="003170DC" w14:paraId="05353ADB" w14:textId="77777777" w:rsidTr="00AF0D4C">
        <w:trPr>
          <w:trHeight w:val="181"/>
          <w:ins w:id="9922"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4A25CC1" w14:textId="77777777" w:rsidR="009B0098" w:rsidRPr="00AF3DAA" w:rsidRDefault="009B0098" w:rsidP="00AF0D4C">
            <w:pPr>
              <w:spacing w:after="0"/>
              <w:rPr>
                <w:ins w:id="9923" w:author="China Telecom" w:date="2020-11-20T19:25:00Z"/>
              </w:rPr>
            </w:pPr>
            <w:ins w:id="9924" w:author="China Telecom" w:date="2020-11-20T19:25:00Z">
              <w:r w:rsidRPr="00AF3DAA">
                <w:rPr>
                  <w:color w:val="000000"/>
                </w:rPr>
                <w:t>PDSCH eMBB</w:t>
              </w:r>
              <w:r>
                <w:rPr>
                  <w:color w:val="000000"/>
                </w:rPr>
                <w:t xml:space="preserve"> DDDSU</w:t>
              </w:r>
            </w:ins>
          </w:p>
        </w:tc>
        <w:tc>
          <w:tcPr>
            <w:tcW w:w="1423" w:type="dxa"/>
            <w:tcBorders>
              <w:top w:val="nil"/>
              <w:left w:val="nil"/>
              <w:bottom w:val="single" w:sz="4" w:space="0" w:color="auto"/>
              <w:right w:val="single" w:sz="4" w:space="0" w:color="auto"/>
            </w:tcBorders>
            <w:shd w:val="clear" w:color="auto" w:fill="auto"/>
            <w:noWrap/>
            <w:vAlign w:val="bottom"/>
          </w:tcPr>
          <w:p w14:paraId="13CD47D6" w14:textId="77777777" w:rsidR="009B0098" w:rsidRPr="00AF3DAA" w:rsidRDefault="009B0098" w:rsidP="00AF0D4C">
            <w:pPr>
              <w:spacing w:after="0"/>
              <w:jc w:val="center"/>
              <w:rPr>
                <w:ins w:id="9925" w:author="China Telecom" w:date="2020-11-20T19:25:00Z"/>
              </w:rPr>
            </w:pPr>
            <w:ins w:id="9926" w:author="China Telecom" w:date="2020-11-20T19:25:00Z">
              <w:r w:rsidRPr="00AF3DAA">
                <w:rPr>
                  <w:color w:val="000000"/>
                </w:rPr>
                <w:t>10</w:t>
              </w:r>
            </w:ins>
          </w:p>
        </w:tc>
        <w:tc>
          <w:tcPr>
            <w:tcW w:w="1494" w:type="dxa"/>
            <w:tcBorders>
              <w:top w:val="nil"/>
              <w:left w:val="nil"/>
              <w:bottom w:val="single" w:sz="4" w:space="0" w:color="auto"/>
              <w:right w:val="single" w:sz="4" w:space="0" w:color="auto"/>
            </w:tcBorders>
            <w:shd w:val="clear" w:color="auto" w:fill="auto"/>
            <w:noWrap/>
            <w:vAlign w:val="bottom"/>
          </w:tcPr>
          <w:p w14:paraId="454989A0" w14:textId="77777777" w:rsidR="009B0098" w:rsidRPr="00AF3DAA" w:rsidRDefault="009B0098" w:rsidP="00AF0D4C">
            <w:pPr>
              <w:spacing w:after="0"/>
              <w:jc w:val="center"/>
              <w:rPr>
                <w:ins w:id="9927" w:author="China Telecom" w:date="2020-11-20T19:25:00Z"/>
              </w:rPr>
            </w:pPr>
            <w:ins w:id="9928" w:author="China Telecom" w:date="2020-11-20T19:25:00Z">
              <w:r w:rsidRPr="00AF3DAA">
                <w:rPr>
                  <w:color w:val="000000"/>
                </w:rPr>
                <w:t>135.38</w:t>
              </w:r>
            </w:ins>
          </w:p>
        </w:tc>
        <w:tc>
          <w:tcPr>
            <w:tcW w:w="1423" w:type="dxa"/>
            <w:tcBorders>
              <w:top w:val="nil"/>
              <w:left w:val="nil"/>
              <w:bottom w:val="single" w:sz="4" w:space="0" w:color="auto"/>
              <w:right w:val="single" w:sz="4" w:space="0" w:color="auto"/>
            </w:tcBorders>
            <w:shd w:val="clear" w:color="auto" w:fill="auto"/>
            <w:noWrap/>
            <w:vAlign w:val="bottom"/>
          </w:tcPr>
          <w:p w14:paraId="31319166" w14:textId="77777777" w:rsidR="009B0098" w:rsidRPr="00AF3DAA" w:rsidRDefault="009B0098" w:rsidP="00AF0D4C">
            <w:pPr>
              <w:spacing w:after="0"/>
              <w:jc w:val="center"/>
              <w:rPr>
                <w:ins w:id="9929" w:author="China Telecom" w:date="2020-11-20T19:25:00Z"/>
              </w:rPr>
            </w:pPr>
            <w:ins w:id="9930" w:author="China Telecom" w:date="2020-11-20T19:25:00Z">
              <w:r w:rsidRPr="00AF3DAA">
                <w:rPr>
                  <w:color w:val="000000"/>
                </w:rPr>
                <w:t>10.62</w:t>
              </w:r>
            </w:ins>
          </w:p>
        </w:tc>
        <w:tc>
          <w:tcPr>
            <w:tcW w:w="1423" w:type="dxa"/>
            <w:tcBorders>
              <w:top w:val="nil"/>
              <w:left w:val="nil"/>
              <w:bottom w:val="single" w:sz="4" w:space="0" w:color="auto"/>
              <w:right w:val="single" w:sz="4" w:space="0" w:color="auto"/>
            </w:tcBorders>
            <w:shd w:val="clear" w:color="auto" w:fill="auto"/>
            <w:noWrap/>
            <w:vAlign w:val="bottom"/>
          </w:tcPr>
          <w:p w14:paraId="55A3BA77" w14:textId="77777777" w:rsidR="009B0098" w:rsidRPr="00AF3DAA" w:rsidRDefault="009B0098" w:rsidP="00AF0D4C">
            <w:pPr>
              <w:spacing w:after="0"/>
              <w:jc w:val="center"/>
              <w:rPr>
                <w:ins w:id="9931" w:author="China Telecom" w:date="2020-11-20T19:25:00Z"/>
              </w:rPr>
            </w:pPr>
            <w:ins w:id="9932" w:author="China Telecom" w:date="2020-11-20T19:25:00Z">
              <w:r w:rsidRPr="00AF3DAA">
                <w:rPr>
                  <w:color w:val="000000"/>
                </w:rPr>
                <w:t>-8.35</w:t>
              </w:r>
            </w:ins>
          </w:p>
        </w:tc>
      </w:tr>
      <w:tr w:rsidR="009B0098" w:rsidRPr="003170DC" w14:paraId="3184B630" w14:textId="77777777" w:rsidTr="00AF0D4C">
        <w:trPr>
          <w:trHeight w:val="181"/>
          <w:ins w:id="9933"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61F8BF1" w14:textId="77777777" w:rsidR="009B0098" w:rsidRPr="00AF3DAA" w:rsidRDefault="009B0098" w:rsidP="00AF0D4C">
            <w:pPr>
              <w:spacing w:after="0"/>
              <w:rPr>
                <w:ins w:id="9934" w:author="China Telecom" w:date="2020-11-20T19:25:00Z"/>
              </w:rPr>
            </w:pPr>
            <w:ins w:id="9935" w:author="China Telecom" w:date="2020-11-20T19:25:00Z">
              <w:r w:rsidRPr="00AF3DAA">
                <w:rPr>
                  <w:color w:val="000000"/>
                </w:rPr>
                <w:t>PDSCH eMBB 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89914" w14:textId="77777777" w:rsidR="009B0098" w:rsidRPr="00AF3DAA" w:rsidRDefault="009B0098" w:rsidP="00AF0D4C">
            <w:pPr>
              <w:spacing w:after="0"/>
              <w:jc w:val="center"/>
              <w:rPr>
                <w:ins w:id="9936" w:author="China Telecom" w:date="2020-11-20T19:25:00Z"/>
              </w:rPr>
            </w:pPr>
            <w:ins w:id="9937" w:author="China Telecom" w:date="2020-11-20T19:25:00Z">
              <w:r w:rsidRPr="00AF3DAA">
                <w:t>2</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5901F" w14:textId="77777777" w:rsidR="009B0098" w:rsidRPr="00AF3DAA" w:rsidRDefault="009B0098" w:rsidP="00AF0D4C">
            <w:pPr>
              <w:spacing w:after="0"/>
              <w:jc w:val="center"/>
              <w:rPr>
                <w:ins w:id="9938" w:author="China Telecom" w:date="2020-11-20T19:25:00Z"/>
                <w:noProof/>
              </w:rPr>
            </w:pPr>
            <w:ins w:id="9939" w:author="China Telecom" w:date="2020-11-20T19:25:00Z">
              <w:r w:rsidRPr="00AF3DAA">
                <w:t>145.51</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6D8C5" w14:textId="77777777" w:rsidR="009B0098" w:rsidRPr="00AF3DAA" w:rsidRDefault="009B0098" w:rsidP="00AF0D4C">
            <w:pPr>
              <w:spacing w:after="0"/>
              <w:jc w:val="center"/>
              <w:rPr>
                <w:ins w:id="9940" w:author="China Telecom" w:date="2020-11-20T19:25:00Z"/>
                <w:noProof/>
              </w:rPr>
            </w:pPr>
            <w:ins w:id="9941" w:author="China Telecom" w:date="2020-11-20T19:25:00Z">
              <w:r w:rsidRPr="00AF3DAA">
                <w:t>12.23</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6B970" w14:textId="77777777" w:rsidR="009B0098" w:rsidRPr="00AF3DAA" w:rsidRDefault="009B0098" w:rsidP="00AF0D4C">
            <w:pPr>
              <w:spacing w:after="0"/>
              <w:jc w:val="center"/>
              <w:rPr>
                <w:ins w:id="9942" w:author="China Telecom" w:date="2020-11-20T19:25:00Z"/>
                <w:noProof/>
              </w:rPr>
            </w:pPr>
            <w:ins w:id="9943" w:author="China Telecom" w:date="2020-11-20T19:25:00Z">
              <w:r w:rsidRPr="00AF3DAA">
                <w:t>1.78</w:t>
              </w:r>
            </w:ins>
          </w:p>
        </w:tc>
      </w:tr>
    </w:tbl>
    <w:p w14:paraId="4B4E1844" w14:textId="77777777" w:rsidR="009B0098" w:rsidRDefault="009B0098" w:rsidP="009B0098">
      <w:pPr>
        <w:rPr>
          <w:ins w:id="9944" w:author="China Telecom" w:date="2020-11-20T19:25:00Z"/>
        </w:rPr>
      </w:pPr>
    </w:p>
    <w:p w14:paraId="0E05D7D3" w14:textId="77777777" w:rsidR="009B0098" w:rsidRDefault="009B0098" w:rsidP="009B0098">
      <w:pPr>
        <w:pStyle w:val="TH"/>
        <w:rPr>
          <w:ins w:id="9945" w:author="China Telecom" w:date="2020-11-20T19:25:00Z"/>
        </w:rPr>
      </w:pPr>
      <w:ins w:id="9946" w:author="China Telecom" w:date="2020-11-20T19:25:00Z">
        <w:r>
          <w:t xml:space="preserve">Table </w:t>
        </w:r>
        <w:r>
          <w:rPr>
            <w:lang w:eastAsia="zh-CN"/>
          </w:rPr>
          <w:t>5.2.1.3</w:t>
        </w:r>
        <w:r w:rsidRPr="007368F9">
          <w:t>-</w:t>
        </w:r>
        <w:r>
          <w:rPr>
            <w:rFonts w:hint="eastAsia"/>
            <w:lang w:eastAsia="ja-JP"/>
          </w:rPr>
          <w:t>3</w:t>
        </w:r>
        <w:r w:rsidRPr="007368F9">
          <w:rPr>
            <w:rFonts w:hint="eastAsia"/>
          </w:rPr>
          <w:t>:</w:t>
        </w:r>
        <w:r>
          <w:rPr>
            <w:rFonts w:hint="eastAsia"/>
          </w:rPr>
          <w:t xml:space="preserve"> Representative values </w:t>
        </w:r>
        <w:r>
          <w:t>of MPL for Indoor 28</w:t>
        </w:r>
        <w:r w:rsidRPr="00DE78FE">
          <w:t>GHz</w:t>
        </w:r>
        <w:r>
          <w:t xml:space="preserve"> TDD NLOS scenario for UE Tx power of 12dBm.</w:t>
        </w:r>
      </w:ins>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19B023B0" w14:textId="77777777" w:rsidTr="00AF0D4C">
        <w:trPr>
          <w:trHeight w:val="584"/>
          <w:ins w:id="9947" w:author="China Telecom" w:date="2020-11-20T19:25:00Z"/>
        </w:trPr>
        <w:tc>
          <w:tcPr>
            <w:tcW w:w="4009" w:type="dxa"/>
            <w:shd w:val="clear" w:color="auto" w:fill="E7E6E6" w:themeFill="background2"/>
            <w:noWrap/>
            <w:vAlign w:val="center"/>
            <w:hideMark/>
          </w:tcPr>
          <w:p w14:paraId="11357B71" w14:textId="77777777" w:rsidR="009B0098" w:rsidRPr="009C135A" w:rsidRDefault="009B0098" w:rsidP="00AF0D4C">
            <w:pPr>
              <w:spacing w:after="0"/>
              <w:jc w:val="center"/>
              <w:rPr>
                <w:ins w:id="9948" w:author="China Telecom" w:date="2020-11-20T19:25:00Z"/>
              </w:rPr>
            </w:pPr>
            <w:ins w:id="9949" w:author="China Telecom" w:date="2020-11-20T19:25:00Z">
              <w:r w:rsidRPr="00F9020F">
                <w:rPr>
                  <w:b/>
                </w:rPr>
                <w:t>Channels (and Frame format)</w:t>
              </w:r>
            </w:ins>
          </w:p>
        </w:tc>
        <w:tc>
          <w:tcPr>
            <w:tcW w:w="1423" w:type="dxa"/>
            <w:tcBorders>
              <w:bottom w:val="single" w:sz="4" w:space="0" w:color="auto"/>
            </w:tcBorders>
            <w:shd w:val="clear" w:color="auto" w:fill="E7E6E6" w:themeFill="background2"/>
            <w:vAlign w:val="center"/>
            <w:hideMark/>
          </w:tcPr>
          <w:p w14:paraId="4BCD63F5" w14:textId="77777777" w:rsidR="009B0098" w:rsidRPr="009C135A" w:rsidRDefault="009B0098" w:rsidP="00AF0D4C">
            <w:pPr>
              <w:spacing w:after="0"/>
              <w:jc w:val="center"/>
              <w:rPr>
                <w:ins w:id="9950" w:author="China Telecom" w:date="2020-11-20T19:25:00Z"/>
              </w:rPr>
            </w:pPr>
            <w:ins w:id="9951" w:author="China Telecom" w:date="2020-11-20T19:25:00Z">
              <w:r w:rsidRPr="00F9020F">
                <w:rPr>
                  <w:b/>
                </w:rPr>
                <w:t>Number of Samples</w:t>
              </w:r>
            </w:ins>
          </w:p>
        </w:tc>
        <w:tc>
          <w:tcPr>
            <w:tcW w:w="1494" w:type="dxa"/>
            <w:tcBorders>
              <w:bottom w:val="single" w:sz="4" w:space="0" w:color="auto"/>
            </w:tcBorders>
            <w:shd w:val="clear" w:color="auto" w:fill="E7E6E6" w:themeFill="background2"/>
            <w:vAlign w:val="center"/>
            <w:hideMark/>
          </w:tcPr>
          <w:p w14:paraId="218099E7" w14:textId="77777777" w:rsidR="009B0098" w:rsidRPr="009C135A" w:rsidRDefault="009B0098" w:rsidP="00AF0D4C">
            <w:pPr>
              <w:spacing w:after="0"/>
              <w:jc w:val="center"/>
              <w:rPr>
                <w:ins w:id="9952" w:author="China Telecom" w:date="2020-11-20T19:25:00Z"/>
              </w:rPr>
            </w:pPr>
            <w:ins w:id="9953" w:author="China Telecom" w:date="2020-11-20T19:25:00Z">
              <w:r w:rsidRPr="00F9020F">
                <w:rPr>
                  <w:b/>
                </w:rPr>
                <w:t>Representative value</w:t>
              </w:r>
            </w:ins>
          </w:p>
        </w:tc>
        <w:tc>
          <w:tcPr>
            <w:tcW w:w="1423" w:type="dxa"/>
            <w:tcBorders>
              <w:bottom w:val="single" w:sz="4" w:space="0" w:color="auto"/>
            </w:tcBorders>
            <w:shd w:val="clear" w:color="auto" w:fill="E7E6E6" w:themeFill="background2"/>
            <w:vAlign w:val="center"/>
            <w:hideMark/>
          </w:tcPr>
          <w:p w14:paraId="5D9CFBF9" w14:textId="77777777" w:rsidR="009B0098" w:rsidRPr="009C135A" w:rsidRDefault="009B0098" w:rsidP="00AF0D4C">
            <w:pPr>
              <w:spacing w:after="0"/>
              <w:jc w:val="center"/>
              <w:rPr>
                <w:ins w:id="9954" w:author="China Telecom" w:date="2020-11-20T19:25:00Z"/>
              </w:rPr>
            </w:pPr>
            <w:ins w:id="9955" w:author="China Telecom" w:date="2020-11-20T19:25:00Z">
              <w:r w:rsidRPr="00F9020F">
                <w:rPr>
                  <w:b/>
                </w:rPr>
                <w:t>Standard Deviation (w/o outlier)</w:t>
              </w:r>
            </w:ins>
          </w:p>
        </w:tc>
        <w:tc>
          <w:tcPr>
            <w:tcW w:w="1423" w:type="dxa"/>
            <w:tcBorders>
              <w:bottom w:val="single" w:sz="4" w:space="0" w:color="auto"/>
            </w:tcBorders>
            <w:shd w:val="clear" w:color="auto" w:fill="E7E6E6" w:themeFill="background2"/>
            <w:vAlign w:val="center"/>
            <w:hideMark/>
          </w:tcPr>
          <w:p w14:paraId="6A7B5D1D" w14:textId="77777777" w:rsidR="009B0098" w:rsidRPr="009C135A" w:rsidRDefault="009B0098" w:rsidP="00AF0D4C">
            <w:pPr>
              <w:spacing w:after="0"/>
              <w:jc w:val="center"/>
              <w:rPr>
                <w:ins w:id="9956" w:author="China Telecom" w:date="2020-11-20T19:25:00Z"/>
              </w:rPr>
            </w:pPr>
            <w:ins w:id="9957" w:author="China Telecom" w:date="2020-11-20T19:25:00Z">
              <w:r w:rsidRPr="00793709">
                <w:rPr>
                  <w:b/>
                </w:rPr>
                <w:t>Gap from 20m ISD requirement (</w:t>
              </w:r>
              <w:r>
                <w:rPr>
                  <w:b/>
                </w:rPr>
                <w:t>94</w:t>
              </w:r>
              <w:r w:rsidRPr="00793709">
                <w:rPr>
                  <w:b/>
                </w:rPr>
                <w:t>.</w:t>
              </w:r>
              <w:r>
                <w:rPr>
                  <w:b/>
                </w:rPr>
                <w:t>03</w:t>
              </w:r>
              <w:r w:rsidRPr="00793709">
                <w:rPr>
                  <w:b/>
                </w:rPr>
                <w:t>dB)</w:t>
              </w:r>
            </w:ins>
          </w:p>
        </w:tc>
      </w:tr>
      <w:tr w:rsidR="009B0098" w:rsidRPr="00804B30" w14:paraId="6CBF47A9" w14:textId="77777777" w:rsidTr="00AF0D4C">
        <w:trPr>
          <w:trHeight w:val="181"/>
          <w:ins w:id="9958" w:author="China Telecom" w:date="2020-11-20T19:25:00Z"/>
        </w:trPr>
        <w:tc>
          <w:tcPr>
            <w:tcW w:w="4009" w:type="dxa"/>
            <w:tcBorders>
              <w:right w:val="single" w:sz="4" w:space="0" w:color="auto"/>
            </w:tcBorders>
            <w:noWrap/>
            <w:vAlign w:val="bottom"/>
          </w:tcPr>
          <w:p w14:paraId="1555DDF9" w14:textId="77777777" w:rsidR="009B0098" w:rsidRPr="00564153" w:rsidRDefault="009B0098" w:rsidP="00AF0D4C">
            <w:pPr>
              <w:spacing w:after="0"/>
              <w:rPr>
                <w:ins w:id="9959" w:author="China Telecom" w:date="2020-11-20T19:25:00Z"/>
              </w:rPr>
            </w:pPr>
            <w:ins w:id="9960" w:author="China Telecom" w:date="2020-11-20T19:25:00Z">
              <w:r w:rsidRPr="00AF3DAA">
                <w:rPr>
                  <w:color w:val="000000"/>
                </w:rPr>
                <w:t>PUSCH eMBB</w:t>
              </w:r>
              <w:r>
                <w:rPr>
                  <w:color w:val="000000"/>
                </w:rPr>
                <w:t xml:space="preserve"> DDDSU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1546E" w14:textId="77777777" w:rsidR="009B0098" w:rsidRPr="00FB54E4" w:rsidRDefault="009B0098" w:rsidP="00AF0D4C">
            <w:pPr>
              <w:spacing w:after="0"/>
              <w:jc w:val="center"/>
              <w:rPr>
                <w:ins w:id="9961" w:author="China Telecom" w:date="2020-11-20T19:25:00Z"/>
              </w:rPr>
            </w:pPr>
            <w:ins w:id="9962" w:author="China Telecom" w:date="2020-11-20T19:25:00Z">
              <w:r w:rsidRPr="00FB54E4">
                <w:t>10</w:t>
              </w:r>
            </w:ins>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180B190" w14:textId="77777777" w:rsidR="009B0098" w:rsidRPr="00FB54E4" w:rsidRDefault="009B0098" w:rsidP="00AF0D4C">
            <w:pPr>
              <w:spacing w:after="0"/>
              <w:jc w:val="center"/>
              <w:rPr>
                <w:ins w:id="9963" w:author="China Telecom" w:date="2020-11-20T19:25:00Z"/>
              </w:rPr>
            </w:pPr>
            <w:ins w:id="9964" w:author="China Telecom" w:date="2020-11-20T19:25:00Z">
              <w:r w:rsidRPr="00FB54E4">
                <w:t>118.21</w:t>
              </w:r>
            </w:ins>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128C497" w14:textId="77777777" w:rsidR="009B0098" w:rsidRPr="00FB54E4" w:rsidRDefault="009B0098" w:rsidP="00AF0D4C">
            <w:pPr>
              <w:spacing w:after="0"/>
              <w:jc w:val="center"/>
              <w:rPr>
                <w:ins w:id="9965" w:author="China Telecom" w:date="2020-11-20T19:25:00Z"/>
              </w:rPr>
            </w:pPr>
            <w:ins w:id="9966" w:author="China Telecom" w:date="2020-11-20T19:25:00Z">
              <w:r w:rsidRPr="00FB54E4">
                <w:t>4.00</w:t>
              </w:r>
            </w:ins>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440AC89F" w14:textId="77777777" w:rsidR="009B0098" w:rsidRPr="00FB54E4" w:rsidRDefault="009B0098" w:rsidP="00AF0D4C">
            <w:pPr>
              <w:spacing w:after="0"/>
              <w:jc w:val="center"/>
              <w:rPr>
                <w:ins w:id="9967" w:author="China Telecom" w:date="2020-11-20T19:25:00Z"/>
              </w:rPr>
            </w:pPr>
            <w:ins w:id="9968" w:author="China Telecom" w:date="2020-11-20T19:25:00Z">
              <w:r w:rsidRPr="00FB54E4">
                <w:t>24.18</w:t>
              </w:r>
            </w:ins>
          </w:p>
        </w:tc>
      </w:tr>
      <w:tr w:rsidR="009B0098" w:rsidRPr="00804B30" w14:paraId="6C1330D3" w14:textId="77777777" w:rsidTr="00AF0D4C">
        <w:trPr>
          <w:trHeight w:val="181"/>
          <w:ins w:id="9969" w:author="China Telecom" w:date="2020-11-20T19:25:00Z"/>
        </w:trPr>
        <w:tc>
          <w:tcPr>
            <w:tcW w:w="4009" w:type="dxa"/>
            <w:tcBorders>
              <w:right w:val="single" w:sz="4" w:space="0" w:color="auto"/>
            </w:tcBorders>
            <w:noWrap/>
            <w:vAlign w:val="bottom"/>
          </w:tcPr>
          <w:p w14:paraId="012D1EAD" w14:textId="77777777" w:rsidR="009B0098" w:rsidRPr="00564153" w:rsidRDefault="009B0098" w:rsidP="00AF0D4C">
            <w:pPr>
              <w:spacing w:after="0"/>
              <w:rPr>
                <w:ins w:id="9970" w:author="China Telecom" w:date="2020-11-20T19:25:00Z"/>
                <w:rFonts w:eastAsia="Times New Roman"/>
                <w:lang w:val="en-US"/>
              </w:rPr>
            </w:pPr>
            <w:ins w:id="9971" w:author="China Telecom" w:date="2020-11-20T19:25:00Z">
              <w:r w:rsidRPr="00AF3DAA">
                <w:rPr>
                  <w:color w:val="000000"/>
                </w:rPr>
                <w:t>PUSCH eMBB DDSU</w:t>
              </w:r>
            </w:ins>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AFE8520" w14:textId="77777777" w:rsidR="009B0098" w:rsidRPr="00FB54E4" w:rsidRDefault="009B0098" w:rsidP="00AF0D4C">
            <w:pPr>
              <w:spacing w:after="0"/>
              <w:jc w:val="center"/>
              <w:rPr>
                <w:ins w:id="9972" w:author="China Telecom" w:date="2020-11-20T19:25:00Z"/>
                <w:rFonts w:eastAsia="Times New Roman"/>
                <w:lang w:val="en-US"/>
              </w:rPr>
            </w:pPr>
            <w:ins w:id="9973" w:author="China Telecom" w:date="2020-11-20T19:25:00Z">
              <w:r w:rsidRPr="00FB54E4">
                <w:t>3</w:t>
              </w:r>
            </w:ins>
          </w:p>
        </w:tc>
        <w:tc>
          <w:tcPr>
            <w:tcW w:w="1494" w:type="dxa"/>
            <w:tcBorders>
              <w:top w:val="nil"/>
              <w:left w:val="nil"/>
              <w:bottom w:val="single" w:sz="4" w:space="0" w:color="auto"/>
              <w:right w:val="single" w:sz="4" w:space="0" w:color="auto"/>
            </w:tcBorders>
            <w:shd w:val="clear" w:color="auto" w:fill="auto"/>
            <w:noWrap/>
            <w:vAlign w:val="bottom"/>
          </w:tcPr>
          <w:p w14:paraId="5145F1E5" w14:textId="77777777" w:rsidR="009B0098" w:rsidRPr="00FB54E4" w:rsidRDefault="009B0098" w:rsidP="00AF0D4C">
            <w:pPr>
              <w:spacing w:after="0"/>
              <w:jc w:val="center"/>
              <w:rPr>
                <w:ins w:id="9974" w:author="China Telecom" w:date="2020-11-20T19:25:00Z"/>
                <w:rFonts w:eastAsia="Times New Roman"/>
                <w:lang w:val="en-US"/>
              </w:rPr>
            </w:pPr>
            <w:ins w:id="9975" w:author="China Telecom" w:date="2020-11-20T19:25:00Z">
              <w:r w:rsidRPr="00FB54E4">
                <w:t>116.29</w:t>
              </w:r>
            </w:ins>
          </w:p>
        </w:tc>
        <w:tc>
          <w:tcPr>
            <w:tcW w:w="1423" w:type="dxa"/>
            <w:tcBorders>
              <w:top w:val="nil"/>
              <w:left w:val="nil"/>
              <w:bottom w:val="single" w:sz="4" w:space="0" w:color="auto"/>
              <w:right w:val="single" w:sz="4" w:space="0" w:color="auto"/>
            </w:tcBorders>
            <w:shd w:val="clear" w:color="auto" w:fill="auto"/>
            <w:noWrap/>
            <w:vAlign w:val="bottom"/>
          </w:tcPr>
          <w:p w14:paraId="035DB842" w14:textId="77777777" w:rsidR="009B0098" w:rsidRPr="00FB54E4" w:rsidRDefault="009B0098" w:rsidP="00AF0D4C">
            <w:pPr>
              <w:spacing w:after="0"/>
              <w:jc w:val="center"/>
              <w:rPr>
                <w:ins w:id="9976" w:author="China Telecom" w:date="2020-11-20T19:25:00Z"/>
                <w:rFonts w:eastAsia="Times New Roman"/>
                <w:lang w:val="en-US"/>
              </w:rPr>
            </w:pPr>
            <w:ins w:id="9977" w:author="China Telecom" w:date="2020-11-20T19:25:00Z">
              <w:r w:rsidRPr="00FB54E4">
                <w:t>4.80</w:t>
              </w:r>
            </w:ins>
          </w:p>
        </w:tc>
        <w:tc>
          <w:tcPr>
            <w:tcW w:w="1423" w:type="dxa"/>
            <w:tcBorders>
              <w:top w:val="nil"/>
              <w:left w:val="nil"/>
              <w:bottom w:val="single" w:sz="4" w:space="0" w:color="auto"/>
              <w:right w:val="single" w:sz="4" w:space="0" w:color="auto"/>
            </w:tcBorders>
            <w:shd w:val="clear" w:color="auto" w:fill="auto"/>
            <w:noWrap/>
            <w:vAlign w:val="bottom"/>
          </w:tcPr>
          <w:p w14:paraId="3D727C31" w14:textId="77777777" w:rsidR="009B0098" w:rsidRPr="00FB54E4" w:rsidRDefault="009B0098" w:rsidP="00AF0D4C">
            <w:pPr>
              <w:spacing w:after="0"/>
              <w:jc w:val="center"/>
              <w:rPr>
                <w:ins w:id="9978" w:author="China Telecom" w:date="2020-11-20T19:25:00Z"/>
                <w:rFonts w:eastAsia="Times New Roman"/>
                <w:lang w:val="en-US"/>
              </w:rPr>
            </w:pPr>
            <w:ins w:id="9979" w:author="China Telecom" w:date="2020-11-20T19:25:00Z">
              <w:r w:rsidRPr="00FB54E4">
                <w:t>22.26</w:t>
              </w:r>
            </w:ins>
          </w:p>
        </w:tc>
      </w:tr>
      <w:tr w:rsidR="009B0098" w:rsidRPr="00804B30" w14:paraId="3E4E9E00" w14:textId="77777777" w:rsidTr="00AF0D4C">
        <w:trPr>
          <w:trHeight w:val="181"/>
          <w:ins w:id="9980" w:author="China Telecom" w:date="2020-11-20T19:25:00Z"/>
        </w:trPr>
        <w:tc>
          <w:tcPr>
            <w:tcW w:w="4009" w:type="dxa"/>
            <w:tcBorders>
              <w:right w:val="single" w:sz="4" w:space="0" w:color="auto"/>
            </w:tcBorders>
            <w:noWrap/>
            <w:vAlign w:val="bottom"/>
          </w:tcPr>
          <w:p w14:paraId="3745045E" w14:textId="77777777" w:rsidR="009B0098" w:rsidRPr="00564153" w:rsidRDefault="009B0098" w:rsidP="00AF0D4C">
            <w:pPr>
              <w:spacing w:after="0"/>
              <w:rPr>
                <w:ins w:id="9981" w:author="China Telecom" w:date="2020-11-20T19:25:00Z"/>
                <w:rFonts w:eastAsia="Times New Roman"/>
                <w:color w:val="000000"/>
                <w:lang w:val="en-US"/>
              </w:rPr>
            </w:pPr>
            <w:ins w:id="9982" w:author="China Telecom" w:date="2020-11-20T19:25:00Z">
              <w:r w:rsidRPr="00AF3DAA">
                <w:rPr>
                  <w:color w:val="000000"/>
                </w:rPr>
                <w:t>PUSCH VoIP</w:t>
              </w:r>
              <w:r>
                <w:rPr>
                  <w:color w:val="000000"/>
                </w:rPr>
                <w:t xml:space="preserve"> DDDSU</w:t>
              </w:r>
            </w:ins>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6DC54B69" w14:textId="77777777" w:rsidR="009B0098" w:rsidRPr="00FB54E4" w:rsidRDefault="009B0098" w:rsidP="00AF0D4C">
            <w:pPr>
              <w:spacing w:after="0"/>
              <w:jc w:val="center"/>
              <w:rPr>
                <w:ins w:id="9983" w:author="China Telecom" w:date="2020-11-20T19:25:00Z"/>
                <w:rFonts w:eastAsia="Times New Roman"/>
                <w:lang w:val="en-US"/>
              </w:rPr>
            </w:pPr>
            <w:ins w:id="9984" w:author="China Telecom" w:date="2020-11-20T19:25:00Z">
              <w:r w:rsidRPr="00FB54E4">
                <w:t>7</w:t>
              </w:r>
            </w:ins>
          </w:p>
        </w:tc>
        <w:tc>
          <w:tcPr>
            <w:tcW w:w="1494" w:type="dxa"/>
            <w:tcBorders>
              <w:top w:val="nil"/>
              <w:left w:val="nil"/>
              <w:bottom w:val="single" w:sz="4" w:space="0" w:color="auto"/>
              <w:right w:val="single" w:sz="4" w:space="0" w:color="auto"/>
            </w:tcBorders>
            <w:shd w:val="clear" w:color="auto" w:fill="auto"/>
            <w:noWrap/>
            <w:vAlign w:val="bottom"/>
          </w:tcPr>
          <w:p w14:paraId="44EADD00" w14:textId="77777777" w:rsidR="009B0098" w:rsidRPr="00FB54E4" w:rsidRDefault="009B0098" w:rsidP="00AF0D4C">
            <w:pPr>
              <w:spacing w:after="0"/>
              <w:jc w:val="center"/>
              <w:rPr>
                <w:ins w:id="9985" w:author="China Telecom" w:date="2020-11-20T19:25:00Z"/>
                <w:rFonts w:eastAsia="Times New Roman"/>
                <w:lang w:val="en-US"/>
              </w:rPr>
            </w:pPr>
            <w:ins w:id="9986" w:author="China Telecom" w:date="2020-11-20T19:25:00Z">
              <w:r w:rsidRPr="00FB54E4">
                <w:t>136.69</w:t>
              </w:r>
            </w:ins>
          </w:p>
        </w:tc>
        <w:tc>
          <w:tcPr>
            <w:tcW w:w="1423" w:type="dxa"/>
            <w:tcBorders>
              <w:top w:val="nil"/>
              <w:left w:val="nil"/>
              <w:bottom w:val="single" w:sz="4" w:space="0" w:color="auto"/>
              <w:right w:val="single" w:sz="4" w:space="0" w:color="auto"/>
            </w:tcBorders>
            <w:shd w:val="clear" w:color="auto" w:fill="auto"/>
            <w:noWrap/>
            <w:vAlign w:val="bottom"/>
          </w:tcPr>
          <w:p w14:paraId="012D2B89" w14:textId="77777777" w:rsidR="009B0098" w:rsidRPr="00FB54E4" w:rsidRDefault="009B0098" w:rsidP="00AF0D4C">
            <w:pPr>
              <w:spacing w:after="0"/>
              <w:jc w:val="center"/>
              <w:rPr>
                <w:ins w:id="9987" w:author="China Telecom" w:date="2020-11-20T19:25:00Z"/>
                <w:rFonts w:eastAsia="Times New Roman"/>
                <w:lang w:val="en-US"/>
              </w:rPr>
            </w:pPr>
            <w:ins w:id="9988" w:author="China Telecom" w:date="2020-11-20T19:25:00Z">
              <w:r w:rsidRPr="00FB54E4">
                <w:t>1.98</w:t>
              </w:r>
            </w:ins>
          </w:p>
        </w:tc>
        <w:tc>
          <w:tcPr>
            <w:tcW w:w="1423" w:type="dxa"/>
            <w:tcBorders>
              <w:top w:val="nil"/>
              <w:left w:val="nil"/>
              <w:bottom w:val="single" w:sz="4" w:space="0" w:color="auto"/>
              <w:right w:val="single" w:sz="4" w:space="0" w:color="auto"/>
            </w:tcBorders>
            <w:shd w:val="clear" w:color="auto" w:fill="auto"/>
            <w:noWrap/>
            <w:vAlign w:val="bottom"/>
          </w:tcPr>
          <w:p w14:paraId="3CEBD4C7" w14:textId="77777777" w:rsidR="009B0098" w:rsidRPr="00FB54E4" w:rsidRDefault="009B0098" w:rsidP="00AF0D4C">
            <w:pPr>
              <w:spacing w:after="0"/>
              <w:jc w:val="center"/>
              <w:rPr>
                <w:ins w:id="9989" w:author="China Telecom" w:date="2020-11-20T19:25:00Z"/>
                <w:rFonts w:eastAsia="Times New Roman"/>
                <w:lang w:val="en-US"/>
              </w:rPr>
            </w:pPr>
            <w:ins w:id="9990" w:author="China Telecom" w:date="2020-11-20T19:25:00Z">
              <w:r w:rsidRPr="00FB54E4">
                <w:t>42.66</w:t>
              </w:r>
            </w:ins>
          </w:p>
        </w:tc>
      </w:tr>
      <w:tr w:rsidR="009B0098" w:rsidRPr="00804B30" w14:paraId="35C832E0" w14:textId="77777777" w:rsidTr="00AF0D4C">
        <w:trPr>
          <w:trHeight w:val="181"/>
          <w:ins w:id="9991" w:author="China Telecom" w:date="2020-11-20T19:25:00Z"/>
        </w:trPr>
        <w:tc>
          <w:tcPr>
            <w:tcW w:w="4009" w:type="dxa"/>
            <w:tcBorders>
              <w:right w:val="single" w:sz="4" w:space="0" w:color="auto"/>
            </w:tcBorders>
            <w:noWrap/>
            <w:vAlign w:val="bottom"/>
          </w:tcPr>
          <w:p w14:paraId="691044C8" w14:textId="77777777" w:rsidR="009B0098" w:rsidRPr="00564153" w:rsidRDefault="009B0098" w:rsidP="00AF0D4C">
            <w:pPr>
              <w:spacing w:after="0"/>
              <w:rPr>
                <w:ins w:id="9992" w:author="China Telecom" w:date="2020-11-20T19:25:00Z"/>
                <w:rFonts w:eastAsia="Times New Roman"/>
                <w:lang w:val="en-US"/>
              </w:rPr>
            </w:pPr>
            <w:ins w:id="9993" w:author="China Telecom" w:date="2020-11-20T19:25:00Z">
              <w:r w:rsidRPr="00AF3DAA">
                <w:rPr>
                  <w:color w:val="000000"/>
                </w:rPr>
                <w:t>PUSCH VoIP DDSU</w:t>
              </w:r>
            </w:ins>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02BA43E" w14:textId="77777777" w:rsidR="009B0098" w:rsidRPr="00FB54E4" w:rsidRDefault="009B0098" w:rsidP="00AF0D4C">
            <w:pPr>
              <w:spacing w:after="0"/>
              <w:jc w:val="center"/>
              <w:rPr>
                <w:ins w:id="9994" w:author="China Telecom" w:date="2020-11-20T19:25:00Z"/>
                <w:rFonts w:eastAsia="Times New Roman"/>
                <w:lang w:val="en-US"/>
              </w:rPr>
            </w:pPr>
            <w:ins w:id="9995" w:author="China Telecom" w:date="2020-11-20T19:25:00Z">
              <w:r w:rsidRPr="00FB54E4">
                <w:t>3</w:t>
              </w:r>
            </w:ins>
          </w:p>
        </w:tc>
        <w:tc>
          <w:tcPr>
            <w:tcW w:w="1494" w:type="dxa"/>
            <w:tcBorders>
              <w:top w:val="nil"/>
              <w:left w:val="nil"/>
              <w:bottom w:val="single" w:sz="4" w:space="0" w:color="auto"/>
              <w:right w:val="single" w:sz="4" w:space="0" w:color="auto"/>
            </w:tcBorders>
            <w:shd w:val="clear" w:color="auto" w:fill="auto"/>
            <w:noWrap/>
            <w:vAlign w:val="bottom"/>
          </w:tcPr>
          <w:p w14:paraId="1548B478" w14:textId="77777777" w:rsidR="009B0098" w:rsidRPr="00FB54E4" w:rsidRDefault="009B0098" w:rsidP="00AF0D4C">
            <w:pPr>
              <w:spacing w:after="0"/>
              <w:jc w:val="center"/>
              <w:rPr>
                <w:ins w:id="9996" w:author="China Telecom" w:date="2020-11-20T19:25:00Z"/>
                <w:rFonts w:eastAsia="Times New Roman"/>
                <w:lang w:val="en-US"/>
              </w:rPr>
            </w:pPr>
            <w:ins w:id="9997" w:author="China Telecom" w:date="2020-11-20T19:25:00Z">
              <w:r w:rsidRPr="00FB54E4">
                <w:t>133.94</w:t>
              </w:r>
            </w:ins>
          </w:p>
        </w:tc>
        <w:tc>
          <w:tcPr>
            <w:tcW w:w="1423" w:type="dxa"/>
            <w:tcBorders>
              <w:top w:val="nil"/>
              <w:left w:val="nil"/>
              <w:bottom w:val="single" w:sz="4" w:space="0" w:color="auto"/>
              <w:right w:val="single" w:sz="4" w:space="0" w:color="auto"/>
            </w:tcBorders>
            <w:shd w:val="clear" w:color="auto" w:fill="auto"/>
            <w:noWrap/>
            <w:vAlign w:val="bottom"/>
          </w:tcPr>
          <w:p w14:paraId="2140202F" w14:textId="77777777" w:rsidR="009B0098" w:rsidRPr="00FB54E4" w:rsidRDefault="009B0098" w:rsidP="00AF0D4C">
            <w:pPr>
              <w:spacing w:after="0"/>
              <w:jc w:val="center"/>
              <w:rPr>
                <w:ins w:id="9998" w:author="China Telecom" w:date="2020-11-20T19:25:00Z"/>
                <w:rFonts w:eastAsia="Times New Roman"/>
                <w:lang w:val="en-US"/>
              </w:rPr>
            </w:pPr>
            <w:ins w:id="9999" w:author="China Telecom" w:date="2020-11-20T19:25:00Z">
              <w:r w:rsidRPr="00FB54E4">
                <w:t>3.03</w:t>
              </w:r>
            </w:ins>
          </w:p>
        </w:tc>
        <w:tc>
          <w:tcPr>
            <w:tcW w:w="1423" w:type="dxa"/>
            <w:tcBorders>
              <w:top w:val="nil"/>
              <w:left w:val="nil"/>
              <w:bottom w:val="single" w:sz="4" w:space="0" w:color="auto"/>
              <w:right w:val="single" w:sz="4" w:space="0" w:color="auto"/>
            </w:tcBorders>
            <w:shd w:val="clear" w:color="auto" w:fill="auto"/>
            <w:noWrap/>
            <w:vAlign w:val="bottom"/>
          </w:tcPr>
          <w:p w14:paraId="341F7494" w14:textId="77777777" w:rsidR="009B0098" w:rsidRPr="00FB54E4" w:rsidRDefault="009B0098" w:rsidP="00AF0D4C">
            <w:pPr>
              <w:spacing w:after="0"/>
              <w:jc w:val="center"/>
              <w:rPr>
                <w:ins w:id="10000" w:author="China Telecom" w:date="2020-11-20T19:25:00Z"/>
                <w:rFonts w:eastAsia="Times New Roman"/>
                <w:lang w:val="en-US"/>
              </w:rPr>
            </w:pPr>
            <w:ins w:id="10001" w:author="China Telecom" w:date="2020-11-20T19:25:00Z">
              <w:r w:rsidRPr="00FB54E4">
                <w:t>39.91</w:t>
              </w:r>
            </w:ins>
          </w:p>
        </w:tc>
      </w:tr>
      <w:tr w:rsidR="009B0098" w:rsidRPr="00804B30" w14:paraId="5E31095D" w14:textId="77777777" w:rsidTr="00AF0D4C">
        <w:trPr>
          <w:trHeight w:val="181"/>
          <w:ins w:id="10002" w:author="China Telecom" w:date="2020-11-20T19:25:00Z"/>
        </w:trPr>
        <w:tc>
          <w:tcPr>
            <w:tcW w:w="4009" w:type="dxa"/>
            <w:tcBorders>
              <w:right w:val="single" w:sz="4" w:space="0" w:color="auto"/>
            </w:tcBorders>
            <w:noWrap/>
            <w:vAlign w:val="bottom"/>
          </w:tcPr>
          <w:p w14:paraId="5C547E6F" w14:textId="77777777" w:rsidR="009B0098" w:rsidRPr="00564153" w:rsidRDefault="009B0098" w:rsidP="00AF0D4C">
            <w:pPr>
              <w:spacing w:after="0"/>
              <w:rPr>
                <w:ins w:id="10003" w:author="China Telecom" w:date="2020-11-20T19:25:00Z"/>
                <w:rFonts w:eastAsia="Times New Roman"/>
                <w:color w:val="000000"/>
                <w:lang w:val="en-US"/>
              </w:rPr>
            </w:pPr>
            <w:ins w:id="10004" w:author="China Telecom" w:date="2020-11-20T19:25:00Z">
              <w:r w:rsidRPr="00AF3DAA">
                <w:rPr>
                  <w:color w:val="000000"/>
                </w:rPr>
                <w:t>PUCCH F</w:t>
              </w:r>
              <w:r>
                <w:rPr>
                  <w:color w:val="000000"/>
                </w:rPr>
                <w:t xml:space="preserve">ormat </w:t>
              </w:r>
              <w:r w:rsidRPr="00AF3DAA">
                <w:rPr>
                  <w:color w:val="000000"/>
                </w:rPr>
                <w:t>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8357F8" w14:textId="77777777" w:rsidR="009B0098" w:rsidRPr="00FB54E4" w:rsidRDefault="009B0098" w:rsidP="00AF0D4C">
            <w:pPr>
              <w:spacing w:after="0"/>
              <w:jc w:val="center"/>
              <w:rPr>
                <w:ins w:id="10005" w:author="China Telecom" w:date="2020-11-20T19:25:00Z"/>
                <w:rFonts w:eastAsia="Times New Roman"/>
                <w:lang w:val="en-US"/>
              </w:rPr>
            </w:pPr>
            <w:ins w:id="10006" w:author="China Telecom" w:date="2020-11-20T19:25:00Z">
              <w:r w:rsidRPr="00FB54E4">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2914C" w14:textId="77777777" w:rsidR="009B0098" w:rsidRPr="00FB54E4" w:rsidRDefault="009B0098" w:rsidP="00AF0D4C">
            <w:pPr>
              <w:spacing w:after="0"/>
              <w:jc w:val="center"/>
              <w:rPr>
                <w:ins w:id="10007" w:author="China Telecom" w:date="2020-11-20T19:25:00Z"/>
                <w:rFonts w:eastAsia="Times New Roman"/>
                <w:lang w:val="en-US"/>
              </w:rPr>
            </w:pPr>
            <w:ins w:id="10008" w:author="China Telecom" w:date="2020-11-20T19:25:00Z">
              <w:r w:rsidRPr="00FB54E4">
                <w:t>128.10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CE008" w14:textId="77777777" w:rsidR="009B0098" w:rsidRPr="00FB54E4" w:rsidRDefault="009B0098" w:rsidP="00AF0D4C">
            <w:pPr>
              <w:spacing w:after="0"/>
              <w:jc w:val="center"/>
              <w:rPr>
                <w:ins w:id="10009" w:author="China Telecom" w:date="2020-11-20T19:25:00Z"/>
                <w:rFonts w:eastAsia="Times New Roman"/>
                <w:lang w:val="en-US"/>
              </w:rPr>
            </w:pPr>
            <w:ins w:id="10010" w:author="China Telecom" w:date="2020-11-20T19:25:00Z">
              <w:r w:rsidRPr="00FB54E4">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B816E" w14:textId="77777777" w:rsidR="009B0098" w:rsidRPr="00FB54E4" w:rsidRDefault="009B0098" w:rsidP="00AF0D4C">
            <w:pPr>
              <w:spacing w:after="0"/>
              <w:jc w:val="center"/>
              <w:rPr>
                <w:ins w:id="10011" w:author="China Telecom" w:date="2020-11-20T19:25:00Z"/>
                <w:rFonts w:eastAsia="Times New Roman"/>
                <w:lang w:val="en-US"/>
              </w:rPr>
            </w:pPr>
            <w:ins w:id="10012" w:author="China Telecom" w:date="2020-11-20T19:25:00Z">
              <w:r w:rsidRPr="00FB54E4">
                <w:t>34.07</w:t>
              </w:r>
            </w:ins>
          </w:p>
        </w:tc>
      </w:tr>
      <w:tr w:rsidR="009B0098" w:rsidRPr="00804B30" w14:paraId="389B38AB" w14:textId="77777777" w:rsidTr="00AF0D4C">
        <w:trPr>
          <w:trHeight w:val="181"/>
          <w:ins w:id="10013" w:author="China Telecom" w:date="2020-11-20T19:25:00Z"/>
        </w:trPr>
        <w:tc>
          <w:tcPr>
            <w:tcW w:w="4009" w:type="dxa"/>
            <w:tcBorders>
              <w:right w:val="single" w:sz="4" w:space="0" w:color="auto"/>
            </w:tcBorders>
            <w:noWrap/>
            <w:vAlign w:val="bottom"/>
          </w:tcPr>
          <w:p w14:paraId="1A411BAA" w14:textId="77777777" w:rsidR="009B0098" w:rsidRPr="00564153" w:rsidRDefault="009B0098" w:rsidP="00AF0D4C">
            <w:pPr>
              <w:spacing w:after="0"/>
              <w:rPr>
                <w:ins w:id="10014" w:author="China Telecom" w:date="2020-11-20T19:25:00Z"/>
                <w:rFonts w:eastAsia="Times New Roman"/>
                <w:color w:val="000000"/>
                <w:lang w:val="en-US"/>
              </w:rPr>
            </w:pPr>
            <w:ins w:id="10015" w:author="China Telecom" w:date="2020-11-20T19:25:00Z">
              <w:r w:rsidRPr="00AF3DAA">
                <w:rPr>
                  <w:color w:val="000000"/>
                </w:rPr>
                <w:t>PUCCH F</w:t>
              </w:r>
              <w:r>
                <w:rPr>
                  <w:color w:val="000000"/>
                </w:rPr>
                <w:t xml:space="preserve">ormat </w:t>
              </w:r>
              <w:r w:rsidRPr="00AF3DAA">
                <w:rPr>
                  <w:color w:val="000000"/>
                </w:rPr>
                <w:t>1</w:t>
              </w:r>
            </w:ins>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ECF0B4B" w14:textId="77777777" w:rsidR="009B0098" w:rsidRPr="00FB54E4" w:rsidRDefault="009B0098" w:rsidP="00AF0D4C">
            <w:pPr>
              <w:spacing w:after="0"/>
              <w:jc w:val="center"/>
              <w:rPr>
                <w:ins w:id="10016" w:author="China Telecom" w:date="2020-11-20T19:25:00Z"/>
                <w:rFonts w:eastAsia="Times New Roman"/>
                <w:lang w:val="en-US"/>
              </w:rPr>
            </w:pPr>
            <w:ins w:id="10017" w:author="China Telecom" w:date="2020-11-20T19:25:00Z">
              <w:r w:rsidRPr="00FB54E4">
                <w:t>8</w:t>
              </w:r>
            </w:ins>
          </w:p>
        </w:tc>
        <w:tc>
          <w:tcPr>
            <w:tcW w:w="1494" w:type="dxa"/>
            <w:tcBorders>
              <w:top w:val="nil"/>
              <w:left w:val="nil"/>
              <w:bottom w:val="single" w:sz="4" w:space="0" w:color="auto"/>
              <w:right w:val="single" w:sz="4" w:space="0" w:color="auto"/>
            </w:tcBorders>
            <w:shd w:val="clear" w:color="auto" w:fill="auto"/>
            <w:noWrap/>
            <w:vAlign w:val="bottom"/>
          </w:tcPr>
          <w:p w14:paraId="77F12179" w14:textId="77777777" w:rsidR="009B0098" w:rsidRPr="00FB54E4" w:rsidRDefault="009B0098" w:rsidP="00AF0D4C">
            <w:pPr>
              <w:spacing w:after="0"/>
              <w:jc w:val="center"/>
              <w:rPr>
                <w:ins w:id="10018" w:author="China Telecom" w:date="2020-11-20T19:25:00Z"/>
                <w:rFonts w:eastAsia="Times New Roman"/>
                <w:lang w:val="en-US"/>
              </w:rPr>
            </w:pPr>
            <w:ins w:id="10019" w:author="China Telecom" w:date="2020-11-20T19:25:00Z">
              <w:r w:rsidRPr="00FB54E4">
                <w:t>137.16</w:t>
              </w:r>
            </w:ins>
          </w:p>
        </w:tc>
        <w:tc>
          <w:tcPr>
            <w:tcW w:w="1423" w:type="dxa"/>
            <w:tcBorders>
              <w:top w:val="nil"/>
              <w:left w:val="nil"/>
              <w:bottom w:val="single" w:sz="4" w:space="0" w:color="auto"/>
              <w:right w:val="single" w:sz="4" w:space="0" w:color="auto"/>
            </w:tcBorders>
            <w:shd w:val="clear" w:color="auto" w:fill="auto"/>
            <w:noWrap/>
            <w:vAlign w:val="bottom"/>
          </w:tcPr>
          <w:p w14:paraId="789E0801" w14:textId="77777777" w:rsidR="009B0098" w:rsidRPr="00FB54E4" w:rsidRDefault="009B0098" w:rsidP="00AF0D4C">
            <w:pPr>
              <w:spacing w:after="0"/>
              <w:jc w:val="center"/>
              <w:rPr>
                <w:ins w:id="10020" w:author="China Telecom" w:date="2020-11-20T19:25:00Z"/>
                <w:rFonts w:eastAsia="Times New Roman"/>
                <w:lang w:val="en-US"/>
              </w:rPr>
            </w:pPr>
            <w:ins w:id="10021" w:author="China Telecom" w:date="2020-11-20T19:25:00Z">
              <w:r w:rsidRPr="00FB54E4">
                <w:t>3.65</w:t>
              </w:r>
            </w:ins>
          </w:p>
        </w:tc>
        <w:tc>
          <w:tcPr>
            <w:tcW w:w="1423" w:type="dxa"/>
            <w:tcBorders>
              <w:top w:val="nil"/>
              <w:left w:val="nil"/>
              <w:bottom w:val="single" w:sz="4" w:space="0" w:color="auto"/>
              <w:right w:val="single" w:sz="4" w:space="0" w:color="auto"/>
            </w:tcBorders>
            <w:shd w:val="clear" w:color="auto" w:fill="auto"/>
            <w:noWrap/>
            <w:vAlign w:val="bottom"/>
          </w:tcPr>
          <w:p w14:paraId="61A601AD" w14:textId="77777777" w:rsidR="009B0098" w:rsidRPr="00FB54E4" w:rsidRDefault="009B0098" w:rsidP="00AF0D4C">
            <w:pPr>
              <w:spacing w:after="0"/>
              <w:jc w:val="center"/>
              <w:rPr>
                <w:ins w:id="10022" w:author="China Telecom" w:date="2020-11-20T19:25:00Z"/>
                <w:rFonts w:eastAsia="Times New Roman"/>
                <w:lang w:val="en-US"/>
              </w:rPr>
            </w:pPr>
            <w:ins w:id="10023" w:author="China Telecom" w:date="2020-11-20T19:25:00Z">
              <w:r w:rsidRPr="00FB54E4">
                <w:t>43.13</w:t>
              </w:r>
            </w:ins>
          </w:p>
        </w:tc>
      </w:tr>
      <w:tr w:rsidR="009B0098" w:rsidRPr="00804B30" w14:paraId="291AAFAF" w14:textId="77777777" w:rsidTr="00AF0D4C">
        <w:trPr>
          <w:trHeight w:val="181"/>
          <w:ins w:id="10024" w:author="China Telecom" w:date="2020-11-20T19:25:00Z"/>
        </w:trPr>
        <w:tc>
          <w:tcPr>
            <w:tcW w:w="4009" w:type="dxa"/>
            <w:tcBorders>
              <w:right w:val="single" w:sz="4" w:space="0" w:color="auto"/>
            </w:tcBorders>
            <w:noWrap/>
            <w:vAlign w:val="bottom"/>
          </w:tcPr>
          <w:p w14:paraId="35D9C466" w14:textId="77777777" w:rsidR="009B0098" w:rsidRPr="00564153" w:rsidRDefault="009B0098" w:rsidP="00AF0D4C">
            <w:pPr>
              <w:spacing w:after="0"/>
              <w:rPr>
                <w:ins w:id="10025" w:author="China Telecom" w:date="2020-11-20T19:25:00Z"/>
              </w:rPr>
            </w:pPr>
            <w:ins w:id="10026" w:author="China Telecom" w:date="2020-11-20T19:25:00Z">
              <w:r w:rsidRPr="00AF3DAA">
                <w:rPr>
                  <w:color w:val="000000"/>
                </w:rPr>
                <w:t>PUCCH F</w:t>
              </w:r>
              <w:r>
                <w:rPr>
                  <w:color w:val="000000"/>
                </w:rPr>
                <w:t xml:space="preserve">ormat </w:t>
              </w:r>
              <w:r w:rsidRPr="00AF3DAA">
                <w:rPr>
                  <w:color w:val="000000"/>
                </w:rPr>
                <w:t>2</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05372" w14:textId="77777777" w:rsidR="009B0098" w:rsidRPr="00FB54E4" w:rsidRDefault="009B0098" w:rsidP="00AF0D4C">
            <w:pPr>
              <w:spacing w:after="0"/>
              <w:jc w:val="center"/>
              <w:rPr>
                <w:ins w:id="10027" w:author="China Telecom" w:date="2020-11-20T19:25:00Z"/>
              </w:rPr>
            </w:pPr>
            <w:ins w:id="10028" w:author="China Telecom" w:date="2020-11-20T19:25:00Z">
              <w:r w:rsidRPr="00FB54E4">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E26CF" w14:textId="77777777" w:rsidR="009B0098" w:rsidRPr="00FB54E4" w:rsidRDefault="009B0098" w:rsidP="00AF0D4C">
            <w:pPr>
              <w:spacing w:after="0"/>
              <w:jc w:val="center"/>
              <w:rPr>
                <w:ins w:id="10029" w:author="China Telecom" w:date="2020-11-20T19:25:00Z"/>
              </w:rPr>
            </w:pPr>
            <w:ins w:id="10030" w:author="China Telecom" w:date="2020-11-20T19:25:00Z">
              <w:r w:rsidRPr="00FB54E4">
                <w:t>124.20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3D0B4" w14:textId="77777777" w:rsidR="009B0098" w:rsidRPr="00FB54E4" w:rsidRDefault="009B0098" w:rsidP="00AF0D4C">
            <w:pPr>
              <w:spacing w:after="0"/>
              <w:jc w:val="center"/>
              <w:rPr>
                <w:ins w:id="10031" w:author="China Telecom" w:date="2020-11-20T19:25:00Z"/>
              </w:rPr>
            </w:pPr>
            <w:ins w:id="10032" w:author="China Telecom" w:date="2020-11-20T19:25:00Z">
              <w:r w:rsidRPr="00FB54E4">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A6CBF" w14:textId="77777777" w:rsidR="009B0098" w:rsidRPr="00FB54E4" w:rsidRDefault="009B0098" w:rsidP="00AF0D4C">
            <w:pPr>
              <w:spacing w:after="0"/>
              <w:jc w:val="center"/>
              <w:rPr>
                <w:ins w:id="10033" w:author="China Telecom" w:date="2020-11-20T19:25:00Z"/>
              </w:rPr>
            </w:pPr>
            <w:ins w:id="10034" w:author="China Telecom" w:date="2020-11-20T19:25:00Z">
              <w:r w:rsidRPr="00FB54E4">
                <w:t>30.17</w:t>
              </w:r>
            </w:ins>
          </w:p>
        </w:tc>
      </w:tr>
      <w:tr w:rsidR="009B0098" w:rsidRPr="00804B30" w14:paraId="311C9FAF" w14:textId="77777777" w:rsidTr="00AF0D4C">
        <w:trPr>
          <w:trHeight w:val="181"/>
          <w:ins w:id="10035" w:author="China Telecom" w:date="2020-11-20T19:25:00Z"/>
        </w:trPr>
        <w:tc>
          <w:tcPr>
            <w:tcW w:w="4009" w:type="dxa"/>
            <w:tcBorders>
              <w:right w:val="single" w:sz="4" w:space="0" w:color="auto"/>
            </w:tcBorders>
            <w:noWrap/>
            <w:vAlign w:val="bottom"/>
          </w:tcPr>
          <w:p w14:paraId="7FD28D4F" w14:textId="77777777" w:rsidR="009B0098" w:rsidRPr="00564153" w:rsidRDefault="009B0098" w:rsidP="00AF0D4C">
            <w:pPr>
              <w:spacing w:after="0"/>
              <w:rPr>
                <w:ins w:id="10036" w:author="China Telecom" w:date="2020-11-20T19:25:00Z"/>
                <w:rFonts w:eastAsia="Times New Roman"/>
                <w:color w:val="000000"/>
                <w:lang w:val="en-US"/>
              </w:rPr>
            </w:pPr>
            <w:ins w:id="10037" w:author="China Telecom" w:date="2020-11-20T19:25:00Z">
              <w:r w:rsidRPr="00AF3DAA">
                <w:rPr>
                  <w:color w:val="000000"/>
                </w:rPr>
                <w:t>PUCCH F</w:t>
              </w:r>
              <w:r>
                <w:rPr>
                  <w:color w:val="000000"/>
                </w:rPr>
                <w:t xml:space="preserve">ormat </w:t>
              </w:r>
              <w:r w:rsidRPr="00AF3DAA">
                <w:rPr>
                  <w:color w:val="000000"/>
                </w:rPr>
                <w:t>3 11bits</w:t>
              </w:r>
            </w:ins>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B840D81" w14:textId="77777777" w:rsidR="009B0098" w:rsidRPr="00FB54E4" w:rsidRDefault="009B0098" w:rsidP="00AF0D4C">
            <w:pPr>
              <w:spacing w:after="0"/>
              <w:jc w:val="center"/>
              <w:rPr>
                <w:ins w:id="10038" w:author="China Telecom" w:date="2020-11-20T19:25:00Z"/>
                <w:rFonts w:eastAsia="Times New Roman"/>
                <w:lang w:val="en-US"/>
              </w:rPr>
            </w:pPr>
            <w:ins w:id="10039" w:author="China Telecom" w:date="2020-11-20T19:25:00Z">
              <w:r w:rsidRPr="00FB54E4">
                <w:t>8</w:t>
              </w:r>
            </w:ins>
          </w:p>
        </w:tc>
        <w:tc>
          <w:tcPr>
            <w:tcW w:w="1494" w:type="dxa"/>
            <w:tcBorders>
              <w:top w:val="nil"/>
              <w:left w:val="nil"/>
              <w:bottom w:val="single" w:sz="4" w:space="0" w:color="auto"/>
              <w:right w:val="single" w:sz="4" w:space="0" w:color="auto"/>
            </w:tcBorders>
            <w:shd w:val="clear" w:color="auto" w:fill="auto"/>
            <w:noWrap/>
            <w:vAlign w:val="bottom"/>
          </w:tcPr>
          <w:p w14:paraId="2406E6CE" w14:textId="77777777" w:rsidR="009B0098" w:rsidRPr="00FB54E4" w:rsidRDefault="009B0098" w:rsidP="00AF0D4C">
            <w:pPr>
              <w:spacing w:after="0"/>
              <w:jc w:val="center"/>
              <w:rPr>
                <w:ins w:id="10040" w:author="China Telecom" w:date="2020-11-20T19:25:00Z"/>
                <w:rFonts w:eastAsia="Times New Roman"/>
                <w:lang w:val="en-US"/>
              </w:rPr>
            </w:pPr>
            <w:ins w:id="10041" w:author="China Telecom" w:date="2020-11-20T19:25:00Z">
              <w:r w:rsidRPr="00FB54E4">
                <w:t>133.00</w:t>
              </w:r>
            </w:ins>
          </w:p>
        </w:tc>
        <w:tc>
          <w:tcPr>
            <w:tcW w:w="1423" w:type="dxa"/>
            <w:tcBorders>
              <w:top w:val="nil"/>
              <w:left w:val="nil"/>
              <w:bottom w:val="single" w:sz="4" w:space="0" w:color="auto"/>
              <w:right w:val="single" w:sz="4" w:space="0" w:color="auto"/>
            </w:tcBorders>
            <w:shd w:val="clear" w:color="auto" w:fill="auto"/>
            <w:noWrap/>
            <w:vAlign w:val="bottom"/>
          </w:tcPr>
          <w:p w14:paraId="37D1379D" w14:textId="77777777" w:rsidR="009B0098" w:rsidRPr="00FB54E4" w:rsidRDefault="009B0098" w:rsidP="00AF0D4C">
            <w:pPr>
              <w:spacing w:after="0"/>
              <w:jc w:val="center"/>
              <w:rPr>
                <w:ins w:id="10042" w:author="China Telecom" w:date="2020-11-20T19:25:00Z"/>
                <w:rFonts w:eastAsia="Times New Roman"/>
                <w:lang w:val="en-US"/>
              </w:rPr>
            </w:pPr>
            <w:ins w:id="10043" w:author="China Telecom" w:date="2020-11-20T19:25:00Z">
              <w:r w:rsidRPr="00FB54E4">
                <w:t>3.20</w:t>
              </w:r>
            </w:ins>
          </w:p>
        </w:tc>
        <w:tc>
          <w:tcPr>
            <w:tcW w:w="1423" w:type="dxa"/>
            <w:tcBorders>
              <w:top w:val="nil"/>
              <w:left w:val="nil"/>
              <w:bottom w:val="single" w:sz="4" w:space="0" w:color="auto"/>
              <w:right w:val="single" w:sz="4" w:space="0" w:color="auto"/>
            </w:tcBorders>
            <w:shd w:val="clear" w:color="auto" w:fill="auto"/>
            <w:noWrap/>
            <w:vAlign w:val="bottom"/>
          </w:tcPr>
          <w:p w14:paraId="704F6683" w14:textId="77777777" w:rsidR="009B0098" w:rsidRPr="00FB54E4" w:rsidRDefault="009B0098" w:rsidP="00AF0D4C">
            <w:pPr>
              <w:spacing w:after="0"/>
              <w:jc w:val="center"/>
              <w:rPr>
                <w:ins w:id="10044" w:author="China Telecom" w:date="2020-11-20T19:25:00Z"/>
                <w:rFonts w:eastAsia="Times New Roman"/>
                <w:lang w:val="en-US"/>
              </w:rPr>
            </w:pPr>
            <w:ins w:id="10045" w:author="China Telecom" w:date="2020-11-20T19:25:00Z">
              <w:r w:rsidRPr="00FB54E4">
                <w:t>38.97</w:t>
              </w:r>
            </w:ins>
          </w:p>
        </w:tc>
      </w:tr>
      <w:tr w:rsidR="009B0098" w:rsidRPr="00804B30" w14:paraId="007EC1DE" w14:textId="77777777" w:rsidTr="00AF0D4C">
        <w:trPr>
          <w:trHeight w:val="181"/>
          <w:ins w:id="10046" w:author="China Telecom" w:date="2020-11-20T19:25:00Z"/>
        </w:trPr>
        <w:tc>
          <w:tcPr>
            <w:tcW w:w="4009" w:type="dxa"/>
            <w:tcBorders>
              <w:right w:val="single" w:sz="4" w:space="0" w:color="auto"/>
            </w:tcBorders>
            <w:noWrap/>
            <w:vAlign w:val="bottom"/>
          </w:tcPr>
          <w:p w14:paraId="3226CC39" w14:textId="77777777" w:rsidR="009B0098" w:rsidRPr="00564153" w:rsidRDefault="009B0098" w:rsidP="00AF0D4C">
            <w:pPr>
              <w:spacing w:after="0"/>
              <w:rPr>
                <w:ins w:id="10047" w:author="China Telecom" w:date="2020-11-20T19:25:00Z"/>
              </w:rPr>
            </w:pPr>
            <w:ins w:id="10048" w:author="China Telecom" w:date="2020-11-20T19:25:00Z">
              <w:r w:rsidRPr="00AF3DAA">
                <w:rPr>
                  <w:color w:val="000000"/>
                </w:rPr>
                <w:t>PUCCH F</w:t>
              </w:r>
              <w:r>
                <w:rPr>
                  <w:color w:val="000000"/>
                </w:rPr>
                <w:t xml:space="preserve">ormat </w:t>
              </w:r>
              <w:r w:rsidRPr="00AF3DAA">
                <w:rPr>
                  <w:color w:val="000000"/>
                </w:rPr>
                <w:t>3 22bits</w:t>
              </w:r>
            </w:ins>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157583C5" w14:textId="77777777" w:rsidR="009B0098" w:rsidRPr="00FB54E4" w:rsidRDefault="009B0098" w:rsidP="00AF0D4C">
            <w:pPr>
              <w:spacing w:after="0"/>
              <w:jc w:val="center"/>
              <w:rPr>
                <w:ins w:id="10049" w:author="China Telecom" w:date="2020-11-20T19:25:00Z"/>
              </w:rPr>
            </w:pPr>
            <w:ins w:id="10050" w:author="China Telecom" w:date="2020-11-20T19:25:00Z">
              <w:r w:rsidRPr="00FB54E4">
                <w:t>9</w:t>
              </w:r>
            </w:ins>
          </w:p>
        </w:tc>
        <w:tc>
          <w:tcPr>
            <w:tcW w:w="1494" w:type="dxa"/>
            <w:tcBorders>
              <w:top w:val="nil"/>
              <w:left w:val="nil"/>
              <w:bottom w:val="single" w:sz="4" w:space="0" w:color="auto"/>
              <w:right w:val="single" w:sz="4" w:space="0" w:color="auto"/>
            </w:tcBorders>
            <w:shd w:val="clear" w:color="auto" w:fill="auto"/>
            <w:noWrap/>
            <w:vAlign w:val="bottom"/>
          </w:tcPr>
          <w:p w14:paraId="584CE6F8" w14:textId="77777777" w:rsidR="009B0098" w:rsidRPr="00FB54E4" w:rsidRDefault="009B0098" w:rsidP="00AF0D4C">
            <w:pPr>
              <w:spacing w:after="0"/>
              <w:jc w:val="center"/>
              <w:rPr>
                <w:ins w:id="10051" w:author="China Telecom" w:date="2020-11-20T19:25:00Z"/>
              </w:rPr>
            </w:pPr>
            <w:ins w:id="10052" w:author="China Telecom" w:date="2020-11-20T19:25:00Z">
              <w:r w:rsidRPr="00FB54E4">
                <w:t>131.83</w:t>
              </w:r>
            </w:ins>
          </w:p>
        </w:tc>
        <w:tc>
          <w:tcPr>
            <w:tcW w:w="1423" w:type="dxa"/>
            <w:tcBorders>
              <w:top w:val="nil"/>
              <w:left w:val="nil"/>
              <w:bottom w:val="single" w:sz="4" w:space="0" w:color="auto"/>
              <w:right w:val="single" w:sz="4" w:space="0" w:color="auto"/>
            </w:tcBorders>
            <w:shd w:val="clear" w:color="auto" w:fill="auto"/>
            <w:noWrap/>
            <w:vAlign w:val="bottom"/>
          </w:tcPr>
          <w:p w14:paraId="1945A019" w14:textId="77777777" w:rsidR="009B0098" w:rsidRPr="00FB54E4" w:rsidRDefault="009B0098" w:rsidP="00AF0D4C">
            <w:pPr>
              <w:spacing w:after="0"/>
              <w:jc w:val="center"/>
              <w:rPr>
                <w:ins w:id="10053" w:author="China Telecom" w:date="2020-11-20T19:25:00Z"/>
              </w:rPr>
            </w:pPr>
            <w:ins w:id="10054" w:author="China Telecom" w:date="2020-11-20T19:25:00Z">
              <w:r w:rsidRPr="00FB54E4">
                <w:t>4.51</w:t>
              </w:r>
            </w:ins>
          </w:p>
        </w:tc>
        <w:tc>
          <w:tcPr>
            <w:tcW w:w="1423" w:type="dxa"/>
            <w:tcBorders>
              <w:top w:val="nil"/>
              <w:left w:val="nil"/>
              <w:bottom w:val="single" w:sz="4" w:space="0" w:color="auto"/>
              <w:right w:val="single" w:sz="4" w:space="0" w:color="auto"/>
            </w:tcBorders>
            <w:shd w:val="clear" w:color="auto" w:fill="auto"/>
            <w:noWrap/>
            <w:vAlign w:val="bottom"/>
          </w:tcPr>
          <w:p w14:paraId="1F1B970E" w14:textId="77777777" w:rsidR="009B0098" w:rsidRPr="00FB54E4" w:rsidRDefault="009B0098" w:rsidP="00AF0D4C">
            <w:pPr>
              <w:spacing w:after="0"/>
              <w:jc w:val="center"/>
              <w:rPr>
                <w:ins w:id="10055" w:author="China Telecom" w:date="2020-11-20T19:25:00Z"/>
              </w:rPr>
            </w:pPr>
            <w:ins w:id="10056" w:author="China Telecom" w:date="2020-11-20T19:25:00Z">
              <w:r w:rsidRPr="00FB54E4">
                <w:t>37.80</w:t>
              </w:r>
            </w:ins>
          </w:p>
        </w:tc>
      </w:tr>
      <w:tr w:rsidR="009B0098" w:rsidRPr="00804B30" w14:paraId="20FF2798" w14:textId="77777777" w:rsidTr="00AF0D4C">
        <w:trPr>
          <w:trHeight w:val="181"/>
          <w:ins w:id="10057" w:author="China Telecom" w:date="2020-11-20T19:25:00Z"/>
        </w:trPr>
        <w:tc>
          <w:tcPr>
            <w:tcW w:w="4009" w:type="dxa"/>
            <w:tcBorders>
              <w:right w:val="single" w:sz="4" w:space="0" w:color="auto"/>
            </w:tcBorders>
            <w:noWrap/>
            <w:vAlign w:val="bottom"/>
          </w:tcPr>
          <w:p w14:paraId="19E00398" w14:textId="77777777" w:rsidR="009B0098" w:rsidRPr="00564153" w:rsidRDefault="009B0098" w:rsidP="00AF0D4C">
            <w:pPr>
              <w:spacing w:after="0"/>
              <w:rPr>
                <w:ins w:id="10058" w:author="China Telecom" w:date="2020-11-20T19:25:00Z"/>
              </w:rPr>
            </w:pPr>
            <w:ins w:id="10059" w:author="China Telecom" w:date="2020-11-20T19:25:00Z">
              <w:r w:rsidRPr="00AF3DAA">
                <w:rPr>
                  <w:color w:val="000000"/>
                </w:rPr>
                <w:t>SSB</w:t>
              </w:r>
            </w:ins>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1F69C8F" w14:textId="77777777" w:rsidR="009B0098" w:rsidRPr="00FB54E4" w:rsidRDefault="009B0098" w:rsidP="00AF0D4C">
            <w:pPr>
              <w:spacing w:after="0"/>
              <w:jc w:val="center"/>
              <w:rPr>
                <w:ins w:id="10060" w:author="China Telecom" w:date="2020-11-20T19:25:00Z"/>
              </w:rPr>
            </w:pPr>
            <w:ins w:id="10061" w:author="China Telecom" w:date="2020-11-20T19:25:00Z">
              <w:r w:rsidRPr="00FB54E4">
                <w:t>6</w:t>
              </w:r>
            </w:ins>
          </w:p>
        </w:tc>
        <w:tc>
          <w:tcPr>
            <w:tcW w:w="1494" w:type="dxa"/>
            <w:tcBorders>
              <w:top w:val="nil"/>
              <w:left w:val="nil"/>
              <w:bottom w:val="single" w:sz="4" w:space="0" w:color="auto"/>
              <w:right w:val="single" w:sz="4" w:space="0" w:color="auto"/>
            </w:tcBorders>
            <w:shd w:val="clear" w:color="auto" w:fill="auto"/>
            <w:noWrap/>
            <w:vAlign w:val="bottom"/>
          </w:tcPr>
          <w:p w14:paraId="2CE10416" w14:textId="77777777" w:rsidR="009B0098" w:rsidRPr="00FB54E4" w:rsidRDefault="009B0098" w:rsidP="00AF0D4C">
            <w:pPr>
              <w:spacing w:after="0"/>
              <w:jc w:val="center"/>
              <w:rPr>
                <w:ins w:id="10062" w:author="China Telecom" w:date="2020-11-20T19:25:00Z"/>
              </w:rPr>
            </w:pPr>
            <w:ins w:id="10063" w:author="China Telecom" w:date="2020-11-20T19:25:00Z">
              <w:r w:rsidRPr="00FB54E4">
                <w:t>130.39</w:t>
              </w:r>
            </w:ins>
          </w:p>
        </w:tc>
        <w:tc>
          <w:tcPr>
            <w:tcW w:w="1423" w:type="dxa"/>
            <w:tcBorders>
              <w:top w:val="nil"/>
              <w:left w:val="nil"/>
              <w:bottom w:val="single" w:sz="4" w:space="0" w:color="auto"/>
              <w:right w:val="single" w:sz="4" w:space="0" w:color="auto"/>
            </w:tcBorders>
            <w:shd w:val="clear" w:color="auto" w:fill="auto"/>
            <w:noWrap/>
            <w:vAlign w:val="bottom"/>
          </w:tcPr>
          <w:p w14:paraId="4F6691F7" w14:textId="77777777" w:rsidR="009B0098" w:rsidRPr="00FB54E4" w:rsidRDefault="009B0098" w:rsidP="00AF0D4C">
            <w:pPr>
              <w:spacing w:after="0"/>
              <w:jc w:val="center"/>
              <w:rPr>
                <w:ins w:id="10064" w:author="China Telecom" w:date="2020-11-20T19:25:00Z"/>
              </w:rPr>
            </w:pPr>
            <w:ins w:id="10065" w:author="China Telecom" w:date="2020-11-20T19:25:00Z">
              <w:r w:rsidRPr="00FB54E4">
                <w:t>3.84</w:t>
              </w:r>
            </w:ins>
          </w:p>
        </w:tc>
        <w:tc>
          <w:tcPr>
            <w:tcW w:w="1423" w:type="dxa"/>
            <w:tcBorders>
              <w:top w:val="nil"/>
              <w:left w:val="nil"/>
              <w:bottom w:val="single" w:sz="4" w:space="0" w:color="auto"/>
              <w:right w:val="single" w:sz="4" w:space="0" w:color="auto"/>
            </w:tcBorders>
            <w:shd w:val="clear" w:color="auto" w:fill="auto"/>
            <w:noWrap/>
            <w:vAlign w:val="bottom"/>
          </w:tcPr>
          <w:p w14:paraId="2CFA7FA2" w14:textId="77777777" w:rsidR="009B0098" w:rsidRPr="00FB54E4" w:rsidRDefault="009B0098" w:rsidP="00AF0D4C">
            <w:pPr>
              <w:spacing w:after="0"/>
              <w:jc w:val="center"/>
              <w:rPr>
                <w:ins w:id="10066" w:author="China Telecom" w:date="2020-11-20T19:25:00Z"/>
              </w:rPr>
            </w:pPr>
            <w:ins w:id="10067" w:author="China Telecom" w:date="2020-11-20T19:25:00Z">
              <w:r w:rsidRPr="00FB54E4">
                <w:t>36.36</w:t>
              </w:r>
            </w:ins>
          </w:p>
        </w:tc>
      </w:tr>
      <w:tr w:rsidR="009B0098" w:rsidRPr="00804B30" w14:paraId="3DE89B17" w14:textId="77777777" w:rsidTr="00AF0D4C">
        <w:trPr>
          <w:trHeight w:val="181"/>
          <w:ins w:id="10068" w:author="China Telecom" w:date="2020-11-20T19:25:00Z"/>
        </w:trPr>
        <w:tc>
          <w:tcPr>
            <w:tcW w:w="4009" w:type="dxa"/>
            <w:tcBorders>
              <w:right w:val="single" w:sz="4" w:space="0" w:color="auto"/>
            </w:tcBorders>
            <w:noWrap/>
            <w:vAlign w:val="bottom"/>
          </w:tcPr>
          <w:p w14:paraId="779EBF77" w14:textId="77777777" w:rsidR="009B0098" w:rsidRPr="00564153" w:rsidRDefault="009B0098" w:rsidP="00AF0D4C">
            <w:pPr>
              <w:spacing w:after="0"/>
              <w:rPr>
                <w:ins w:id="10069" w:author="China Telecom" w:date="2020-11-20T19:25:00Z"/>
              </w:rPr>
            </w:pPr>
            <w:ins w:id="10070" w:author="China Telecom" w:date="2020-11-20T19:25:00Z">
              <w:r w:rsidRPr="00AF3DAA">
                <w:rPr>
                  <w:color w:val="000000"/>
                </w:rPr>
                <w:t xml:space="preserve">PRACH </w:t>
              </w:r>
              <w:r>
                <w:rPr>
                  <w:color w:val="000000"/>
                </w:rPr>
                <w:t xml:space="preserve">Format </w:t>
              </w:r>
              <w:r w:rsidRPr="00AF3DAA">
                <w:rPr>
                  <w:color w:val="000000"/>
                </w:rPr>
                <w:t>B4</w:t>
              </w:r>
            </w:ins>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202442DA" w14:textId="77777777" w:rsidR="009B0098" w:rsidRPr="00FB54E4" w:rsidRDefault="009B0098" w:rsidP="00AF0D4C">
            <w:pPr>
              <w:spacing w:after="0"/>
              <w:jc w:val="center"/>
              <w:rPr>
                <w:ins w:id="10071" w:author="China Telecom" w:date="2020-11-20T19:25:00Z"/>
              </w:rPr>
            </w:pPr>
            <w:ins w:id="10072" w:author="China Telecom" w:date="2020-11-20T19:25:00Z">
              <w:r w:rsidRPr="00FB54E4">
                <w:t>4</w:t>
              </w:r>
            </w:ins>
          </w:p>
        </w:tc>
        <w:tc>
          <w:tcPr>
            <w:tcW w:w="1494" w:type="dxa"/>
            <w:tcBorders>
              <w:top w:val="nil"/>
              <w:left w:val="nil"/>
              <w:bottom w:val="single" w:sz="4" w:space="0" w:color="auto"/>
              <w:right w:val="single" w:sz="4" w:space="0" w:color="auto"/>
            </w:tcBorders>
            <w:shd w:val="clear" w:color="auto" w:fill="auto"/>
            <w:noWrap/>
            <w:vAlign w:val="bottom"/>
          </w:tcPr>
          <w:p w14:paraId="2A255A2C" w14:textId="77777777" w:rsidR="009B0098" w:rsidRPr="00FB54E4" w:rsidRDefault="009B0098" w:rsidP="00AF0D4C">
            <w:pPr>
              <w:spacing w:after="0"/>
              <w:jc w:val="center"/>
              <w:rPr>
                <w:ins w:id="10073" w:author="China Telecom" w:date="2020-11-20T19:25:00Z"/>
              </w:rPr>
            </w:pPr>
            <w:ins w:id="10074" w:author="China Telecom" w:date="2020-11-20T19:25:00Z">
              <w:r w:rsidRPr="00FB54E4">
                <w:t>127.92</w:t>
              </w:r>
            </w:ins>
          </w:p>
        </w:tc>
        <w:tc>
          <w:tcPr>
            <w:tcW w:w="1423" w:type="dxa"/>
            <w:tcBorders>
              <w:top w:val="nil"/>
              <w:left w:val="nil"/>
              <w:bottom w:val="single" w:sz="4" w:space="0" w:color="auto"/>
              <w:right w:val="single" w:sz="4" w:space="0" w:color="auto"/>
            </w:tcBorders>
            <w:shd w:val="clear" w:color="auto" w:fill="auto"/>
            <w:noWrap/>
            <w:vAlign w:val="bottom"/>
          </w:tcPr>
          <w:p w14:paraId="76010D91" w14:textId="77777777" w:rsidR="009B0098" w:rsidRPr="00FB54E4" w:rsidRDefault="009B0098" w:rsidP="00AF0D4C">
            <w:pPr>
              <w:spacing w:after="0"/>
              <w:jc w:val="center"/>
              <w:rPr>
                <w:ins w:id="10075" w:author="China Telecom" w:date="2020-11-20T19:25:00Z"/>
              </w:rPr>
            </w:pPr>
            <w:ins w:id="10076" w:author="China Telecom" w:date="2020-11-20T19:25:00Z">
              <w:r w:rsidRPr="00FB54E4">
                <w:t>1.08</w:t>
              </w:r>
            </w:ins>
          </w:p>
        </w:tc>
        <w:tc>
          <w:tcPr>
            <w:tcW w:w="1423" w:type="dxa"/>
            <w:tcBorders>
              <w:top w:val="nil"/>
              <w:left w:val="nil"/>
              <w:bottom w:val="single" w:sz="4" w:space="0" w:color="auto"/>
              <w:right w:val="single" w:sz="4" w:space="0" w:color="auto"/>
            </w:tcBorders>
            <w:shd w:val="clear" w:color="auto" w:fill="auto"/>
            <w:noWrap/>
            <w:vAlign w:val="bottom"/>
          </w:tcPr>
          <w:p w14:paraId="21726DBC" w14:textId="77777777" w:rsidR="009B0098" w:rsidRPr="00FB54E4" w:rsidRDefault="009B0098" w:rsidP="00AF0D4C">
            <w:pPr>
              <w:spacing w:after="0"/>
              <w:jc w:val="center"/>
              <w:rPr>
                <w:ins w:id="10077" w:author="China Telecom" w:date="2020-11-20T19:25:00Z"/>
              </w:rPr>
            </w:pPr>
            <w:ins w:id="10078" w:author="China Telecom" w:date="2020-11-20T19:25:00Z">
              <w:r w:rsidRPr="00FB54E4">
                <w:t>33.89</w:t>
              </w:r>
            </w:ins>
          </w:p>
        </w:tc>
      </w:tr>
      <w:tr w:rsidR="009B0098" w:rsidRPr="00804B30" w14:paraId="53A57A52" w14:textId="77777777" w:rsidTr="00AF0D4C">
        <w:trPr>
          <w:trHeight w:val="181"/>
          <w:ins w:id="10079" w:author="China Telecom" w:date="2020-11-20T19:25:00Z"/>
        </w:trPr>
        <w:tc>
          <w:tcPr>
            <w:tcW w:w="4009" w:type="dxa"/>
            <w:tcBorders>
              <w:right w:val="single" w:sz="4" w:space="0" w:color="auto"/>
            </w:tcBorders>
            <w:noWrap/>
            <w:vAlign w:val="bottom"/>
          </w:tcPr>
          <w:p w14:paraId="1F929A5F" w14:textId="77777777" w:rsidR="009B0098" w:rsidRPr="00564153" w:rsidRDefault="009B0098" w:rsidP="00AF0D4C">
            <w:pPr>
              <w:spacing w:after="0"/>
              <w:rPr>
                <w:ins w:id="10080" w:author="China Telecom" w:date="2020-11-20T19:25:00Z"/>
              </w:rPr>
            </w:pPr>
            <w:ins w:id="10081" w:author="China Telecom" w:date="2020-11-20T19:25:00Z">
              <w:r w:rsidRPr="00AF3DAA">
                <w:rPr>
                  <w:color w:val="000000"/>
                </w:rPr>
                <w:t xml:space="preserve">PRACH </w:t>
              </w:r>
              <w:r>
                <w:rPr>
                  <w:color w:val="000000"/>
                </w:rPr>
                <w:t xml:space="preserve">Format </w:t>
              </w:r>
              <w:r w:rsidRPr="00AF3DAA">
                <w:rPr>
                  <w:color w:val="000000"/>
                </w:rPr>
                <w:t>C2</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90042" w14:textId="77777777" w:rsidR="009B0098" w:rsidRPr="00FB54E4" w:rsidRDefault="009B0098" w:rsidP="00AF0D4C">
            <w:pPr>
              <w:spacing w:after="0"/>
              <w:jc w:val="center"/>
              <w:rPr>
                <w:ins w:id="10082" w:author="China Telecom" w:date="2020-11-20T19:25:00Z"/>
              </w:rPr>
            </w:pPr>
            <w:ins w:id="10083" w:author="China Telecom" w:date="2020-11-20T19:25:00Z">
              <w:r w:rsidRPr="00FB54E4">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BC455" w14:textId="77777777" w:rsidR="009B0098" w:rsidRPr="00FB54E4" w:rsidRDefault="009B0098" w:rsidP="00AF0D4C">
            <w:pPr>
              <w:spacing w:after="0"/>
              <w:jc w:val="center"/>
              <w:rPr>
                <w:ins w:id="10084" w:author="China Telecom" w:date="2020-11-20T19:25:00Z"/>
                <w:noProof/>
              </w:rPr>
            </w:pPr>
            <w:ins w:id="10085" w:author="China Telecom" w:date="2020-11-20T19:25:00Z">
              <w:r w:rsidRPr="00FB54E4">
                <w:t>130.35</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37E159" w14:textId="77777777" w:rsidR="009B0098" w:rsidRPr="00FB54E4" w:rsidRDefault="009B0098" w:rsidP="00AF0D4C">
            <w:pPr>
              <w:spacing w:after="0"/>
              <w:jc w:val="center"/>
              <w:rPr>
                <w:ins w:id="10086" w:author="China Telecom" w:date="2020-11-20T19:25:00Z"/>
                <w:noProof/>
              </w:rPr>
            </w:pPr>
            <w:ins w:id="10087" w:author="China Telecom" w:date="2020-11-20T19:25:00Z">
              <w:r w:rsidRPr="00FB54E4">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CCDF75" w14:textId="77777777" w:rsidR="009B0098" w:rsidRPr="00FB54E4" w:rsidRDefault="009B0098" w:rsidP="00AF0D4C">
            <w:pPr>
              <w:spacing w:after="0"/>
              <w:jc w:val="center"/>
              <w:rPr>
                <w:ins w:id="10088" w:author="China Telecom" w:date="2020-11-20T19:25:00Z"/>
                <w:noProof/>
              </w:rPr>
            </w:pPr>
            <w:ins w:id="10089" w:author="China Telecom" w:date="2020-11-20T19:25:00Z">
              <w:r w:rsidRPr="00FB54E4">
                <w:t>36.32</w:t>
              </w:r>
            </w:ins>
          </w:p>
        </w:tc>
      </w:tr>
      <w:tr w:rsidR="009B0098" w:rsidRPr="00804B30" w14:paraId="1EBE78F6" w14:textId="77777777" w:rsidTr="00AF0D4C">
        <w:trPr>
          <w:trHeight w:val="181"/>
          <w:ins w:id="10090" w:author="China Telecom" w:date="2020-11-20T19:25:00Z"/>
        </w:trPr>
        <w:tc>
          <w:tcPr>
            <w:tcW w:w="4009" w:type="dxa"/>
            <w:tcBorders>
              <w:right w:val="single" w:sz="4" w:space="0" w:color="auto"/>
            </w:tcBorders>
            <w:noWrap/>
            <w:vAlign w:val="bottom"/>
          </w:tcPr>
          <w:p w14:paraId="0E528E6F" w14:textId="77777777" w:rsidR="009B0098" w:rsidRPr="00564153" w:rsidRDefault="009B0098" w:rsidP="00AF0D4C">
            <w:pPr>
              <w:spacing w:after="0"/>
              <w:rPr>
                <w:ins w:id="10091" w:author="China Telecom" w:date="2020-11-20T19:25:00Z"/>
              </w:rPr>
            </w:pPr>
            <w:ins w:id="10092" w:author="China Telecom" w:date="2020-11-20T19:25:00Z">
              <w:r w:rsidRPr="00AF3DAA">
                <w:rPr>
                  <w:color w:val="000000"/>
                </w:rPr>
                <w:t>PDCCH of Msg2</w:t>
              </w:r>
            </w:ins>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102EE85B" w14:textId="77777777" w:rsidR="009B0098" w:rsidRPr="00FB54E4" w:rsidRDefault="009B0098" w:rsidP="00AF0D4C">
            <w:pPr>
              <w:spacing w:after="0"/>
              <w:jc w:val="center"/>
              <w:rPr>
                <w:ins w:id="10093" w:author="China Telecom" w:date="2020-11-20T19:25:00Z"/>
              </w:rPr>
            </w:pPr>
            <w:ins w:id="10094" w:author="China Telecom" w:date="2020-11-20T19:25:00Z">
              <w:r w:rsidRPr="00FB54E4">
                <w:t>4</w:t>
              </w:r>
            </w:ins>
          </w:p>
        </w:tc>
        <w:tc>
          <w:tcPr>
            <w:tcW w:w="1494" w:type="dxa"/>
            <w:tcBorders>
              <w:top w:val="nil"/>
              <w:left w:val="nil"/>
              <w:bottom w:val="single" w:sz="4" w:space="0" w:color="auto"/>
              <w:right w:val="single" w:sz="4" w:space="0" w:color="auto"/>
            </w:tcBorders>
            <w:shd w:val="clear" w:color="auto" w:fill="auto"/>
            <w:noWrap/>
            <w:vAlign w:val="bottom"/>
          </w:tcPr>
          <w:p w14:paraId="7294AF17" w14:textId="77777777" w:rsidR="009B0098" w:rsidRPr="00FB54E4" w:rsidRDefault="009B0098" w:rsidP="00AF0D4C">
            <w:pPr>
              <w:spacing w:after="0"/>
              <w:jc w:val="center"/>
              <w:rPr>
                <w:ins w:id="10095" w:author="China Telecom" w:date="2020-11-20T19:25:00Z"/>
              </w:rPr>
            </w:pPr>
            <w:ins w:id="10096" w:author="China Telecom" w:date="2020-11-20T19:25:00Z">
              <w:r w:rsidRPr="00FB54E4">
                <w:t>123.88</w:t>
              </w:r>
            </w:ins>
          </w:p>
        </w:tc>
        <w:tc>
          <w:tcPr>
            <w:tcW w:w="1423" w:type="dxa"/>
            <w:tcBorders>
              <w:top w:val="nil"/>
              <w:left w:val="nil"/>
              <w:bottom w:val="single" w:sz="4" w:space="0" w:color="auto"/>
              <w:right w:val="single" w:sz="4" w:space="0" w:color="auto"/>
            </w:tcBorders>
            <w:shd w:val="clear" w:color="auto" w:fill="auto"/>
            <w:noWrap/>
            <w:vAlign w:val="bottom"/>
          </w:tcPr>
          <w:p w14:paraId="4D0E02DC" w14:textId="77777777" w:rsidR="009B0098" w:rsidRPr="00FB54E4" w:rsidRDefault="009B0098" w:rsidP="00AF0D4C">
            <w:pPr>
              <w:spacing w:after="0"/>
              <w:jc w:val="center"/>
              <w:rPr>
                <w:ins w:id="10097" w:author="China Telecom" w:date="2020-11-20T19:25:00Z"/>
              </w:rPr>
            </w:pPr>
            <w:ins w:id="10098" w:author="China Telecom" w:date="2020-11-20T19:25:00Z">
              <w:r w:rsidRPr="00FB54E4">
                <w:t>0.12</w:t>
              </w:r>
            </w:ins>
          </w:p>
        </w:tc>
        <w:tc>
          <w:tcPr>
            <w:tcW w:w="1423" w:type="dxa"/>
            <w:tcBorders>
              <w:top w:val="nil"/>
              <w:left w:val="nil"/>
              <w:bottom w:val="single" w:sz="4" w:space="0" w:color="auto"/>
              <w:right w:val="single" w:sz="4" w:space="0" w:color="auto"/>
            </w:tcBorders>
            <w:shd w:val="clear" w:color="auto" w:fill="auto"/>
            <w:noWrap/>
            <w:vAlign w:val="bottom"/>
          </w:tcPr>
          <w:p w14:paraId="2D90955A" w14:textId="77777777" w:rsidR="009B0098" w:rsidRPr="00FB54E4" w:rsidRDefault="009B0098" w:rsidP="00AF0D4C">
            <w:pPr>
              <w:spacing w:after="0"/>
              <w:jc w:val="center"/>
              <w:rPr>
                <w:ins w:id="10099" w:author="China Telecom" w:date="2020-11-20T19:25:00Z"/>
              </w:rPr>
            </w:pPr>
            <w:ins w:id="10100" w:author="China Telecom" w:date="2020-11-20T19:25:00Z">
              <w:r w:rsidRPr="00FB54E4">
                <w:t>29.85</w:t>
              </w:r>
            </w:ins>
          </w:p>
        </w:tc>
      </w:tr>
      <w:tr w:rsidR="009B0098" w:rsidRPr="00804B30" w14:paraId="5649074D" w14:textId="77777777" w:rsidTr="00AF0D4C">
        <w:trPr>
          <w:trHeight w:val="181"/>
          <w:ins w:id="10101" w:author="China Telecom" w:date="2020-11-20T19:25:00Z"/>
        </w:trPr>
        <w:tc>
          <w:tcPr>
            <w:tcW w:w="4009" w:type="dxa"/>
            <w:tcBorders>
              <w:right w:val="single" w:sz="4" w:space="0" w:color="auto"/>
            </w:tcBorders>
            <w:noWrap/>
            <w:vAlign w:val="bottom"/>
          </w:tcPr>
          <w:p w14:paraId="0C3331FD" w14:textId="77777777" w:rsidR="009B0098" w:rsidRPr="00564153" w:rsidRDefault="009B0098" w:rsidP="00AF0D4C">
            <w:pPr>
              <w:spacing w:after="0"/>
              <w:rPr>
                <w:ins w:id="10102" w:author="China Telecom" w:date="2020-11-20T19:25:00Z"/>
              </w:rPr>
            </w:pPr>
            <w:ins w:id="10103" w:author="China Telecom" w:date="2020-11-20T19:25:00Z">
              <w:r w:rsidRPr="00AF3DAA">
                <w:rPr>
                  <w:color w:val="000000"/>
                </w:rPr>
                <w:t>PDSCH of Msg2</w:t>
              </w:r>
              <w:r>
                <w:rPr>
                  <w:color w:val="000000"/>
                </w:rPr>
                <w:t xml:space="preserve"> DDDSU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1685D" w14:textId="77777777" w:rsidR="009B0098" w:rsidRPr="00FB54E4" w:rsidRDefault="009B0098" w:rsidP="00AF0D4C">
            <w:pPr>
              <w:spacing w:after="0"/>
              <w:jc w:val="center"/>
              <w:rPr>
                <w:ins w:id="10104" w:author="China Telecom" w:date="2020-11-20T19:25:00Z"/>
              </w:rPr>
            </w:pPr>
            <w:ins w:id="10105" w:author="China Telecom" w:date="2020-11-20T19:25:00Z">
              <w:r w:rsidRPr="00FB54E4">
                <w:t>2</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D8D20" w14:textId="77777777" w:rsidR="009B0098" w:rsidRPr="00FB54E4" w:rsidRDefault="009B0098" w:rsidP="00AF0D4C">
            <w:pPr>
              <w:spacing w:after="0"/>
              <w:jc w:val="center"/>
              <w:rPr>
                <w:ins w:id="10106" w:author="China Telecom" w:date="2020-11-20T19:25:00Z"/>
              </w:rPr>
            </w:pPr>
            <w:ins w:id="10107" w:author="China Telecom" w:date="2020-11-20T19:25:00Z">
              <w:r w:rsidRPr="00FB54E4">
                <w:t>125.52</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C008E" w14:textId="77777777" w:rsidR="009B0098" w:rsidRPr="00FB54E4" w:rsidRDefault="009B0098" w:rsidP="00AF0D4C">
            <w:pPr>
              <w:spacing w:after="0"/>
              <w:jc w:val="center"/>
              <w:rPr>
                <w:ins w:id="10108" w:author="China Telecom" w:date="2020-11-20T19:25:00Z"/>
              </w:rPr>
            </w:pPr>
            <w:ins w:id="10109" w:author="China Telecom" w:date="2020-11-20T19:25:00Z">
              <w:r w:rsidRPr="00FB54E4">
                <w:t>0.04</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E3236" w14:textId="77777777" w:rsidR="009B0098" w:rsidRPr="00FB54E4" w:rsidRDefault="009B0098" w:rsidP="00AF0D4C">
            <w:pPr>
              <w:spacing w:after="0"/>
              <w:jc w:val="center"/>
              <w:rPr>
                <w:ins w:id="10110" w:author="China Telecom" w:date="2020-11-20T19:25:00Z"/>
              </w:rPr>
            </w:pPr>
            <w:ins w:id="10111" w:author="China Telecom" w:date="2020-11-20T19:25:00Z">
              <w:r w:rsidRPr="00FB54E4">
                <w:t>31.49</w:t>
              </w:r>
            </w:ins>
          </w:p>
        </w:tc>
      </w:tr>
      <w:tr w:rsidR="009B0098" w:rsidRPr="00804B30" w14:paraId="18874704" w14:textId="77777777" w:rsidTr="00AF0D4C">
        <w:trPr>
          <w:trHeight w:val="181"/>
          <w:ins w:id="10112" w:author="China Telecom" w:date="2020-11-20T19:25:00Z"/>
        </w:trPr>
        <w:tc>
          <w:tcPr>
            <w:tcW w:w="4009" w:type="dxa"/>
            <w:tcBorders>
              <w:right w:val="single" w:sz="4" w:space="0" w:color="auto"/>
            </w:tcBorders>
            <w:noWrap/>
            <w:vAlign w:val="bottom"/>
          </w:tcPr>
          <w:p w14:paraId="4AA9EBF7" w14:textId="77777777" w:rsidR="009B0098" w:rsidRPr="00564153" w:rsidRDefault="009B0098" w:rsidP="00AF0D4C">
            <w:pPr>
              <w:spacing w:after="0"/>
              <w:rPr>
                <w:ins w:id="10113" w:author="China Telecom" w:date="2020-11-20T19:25:00Z"/>
                <w:rFonts w:eastAsia="Times New Roman"/>
                <w:lang w:val="en-US"/>
              </w:rPr>
            </w:pPr>
            <w:ins w:id="10114" w:author="China Telecom" w:date="2020-11-20T19:25:00Z">
              <w:r w:rsidRPr="00AF3DAA">
                <w:rPr>
                  <w:color w:val="000000"/>
                </w:rPr>
                <w:t>PDSCH of Msg2 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CE3825" w14:textId="77777777" w:rsidR="009B0098" w:rsidRPr="00FB54E4" w:rsidRDefault="009B0098" w:rsidP="00AF0D4C">
            <w:pPr>
              <w:spacing w:after="0"/>
              <w:jc w:val="center"/>
              <w:rPr>
                <w:ins w:id="10115" w:author="China Telecom" w:date="2020-11-20T19:25:00Z"/>
                <w:rFonts w:eastAsia="Times New Roman"/>
                <w:lang w:val="en-US"/>
              </w:rPr>
            </w:pPr>
            <w:ins w:id="10116" w:author="China Telecom" w:date="2020-11-20T19:25:00Z">
              <w:r w:rsidRPr="00FB54E4">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4CE657" w14:textId="77777777" w:rsidR="009B0098" w:rsidRPr="00FB54E4" w:rsidRDefault="009B0098" w:rsidP="00AF0D4C">
            <w:pPr>
              <w:spacing w:after="0"/>
              <w:jc w:val="center"/>
              <w:rPr>
                <w:ins w:id="10117" w:author="China Telecom" w:date="2020-11-20T19:25:00Z"/>
                <w:rFonts w:eastAsia="Times New Roman"/>
                <w:lang w:val="en-US"/>
              </w:rPr>
            </w:pPr>
            <w:ins w:id="10118" w:author="China Telecom" w:date="2020-11-20T19:25:00Z">
              <w:r w:rsidRPr="00FB54E4">
                <w:t>125.48</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D7E09" w14:textId="77777777" w:rsidR="009B0098" w:rsidRPr="00FB54E4" w:rsidRDefault="009B0098" w:rsidP="00AF0D4C">
            <w:pPr>
              <w:spacing w:after="0"/>
              <w:jc w:val="center"/>
              <w:rPr>
                <w:ins w:id="10119" w:author="China Telecom" w:date="2020-11-20T19:25:00Z"/>
                <w:rFonts w:eastAsia="Times New Roman"/>
                <w:lang w:val="en-US"/>
              </w:rPr>
            </w:pPr>
            <w:ins w:id="10120" w:author="China Telecom" w:date="2020-11-20T19:25:00Z">
              <w:r w:rsidRPr="00FB54E4">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8DE5C" w14:textId="77777777" w:rsidR="009B0098" w:rsidRPr="00FB54E4" w:rsidRDefault="009B0098" w:rsidP="00AF0D4C">
            <w:pPr>
              <w:spacing w:after="0"/>
              <w:jc w:val="center"/>
              <w:rPr>
                <w:ins w:id="10121" w:author="China Telecom" w:date="2020-11-20T19:25:00Z"/>
                <w:rFonts w:eastAsia="Times New Roman"/>
                <w:lang w:val="en-US"/>
              </w:rPr>
            </w:pPr>
            <w:ins w:id="10122" w:author="China Telecom" w:date="2020-11-20T19:25:00Z">
              <w:r w:rsidRPr="00FB54E4">
                <w:t>31.45</w:t>
              </w:r>
            </w:ins>
          </w:p>
        </w:tc>
      </w:tr>
      <w:tr w:rsidR="009B0098" w:rsidRPr="00804B30" w14:paraId="03F01B29" w14:textId="77777777" w:rsidTr="00AF0D4C">
        <w:trPr>
          <w:trHeight w:val="181"/>
          <w:ins w:id="10123" w:author="China Telecom" w:date="2020-11-20T19:25:00Z"/>
        </w:trPr>
        <w:tc>
          <w:tcPr>
            <w:tcW w:w="4009" w:type="dxa"/>
            <w:tcBorders>
              <w:right w:val="single" w:sz="4" w:space="0" w:color="auto"/>
            </w:tcBorders>
            <w:noWrap/>
            <w:vAlign w:val="bottom"/>
          </w:tcPr>
          <w:p w14:paraId="18BC24E5" w14:textId="77777777" w:rsidR="009B0098" w:rsidRPr="00564153" w:rsidRDefault="009B0098" w:rsidP="00AF0D4C">
            <w:pPr>
              <w:spacing w:after="0"/>
              <w:rPr>
                <w:ins w:id="10124" w:author="China Telecom" w:date="2020-11-20T19:25:00Z"/>
              </w:rPr>
            </w:pPr>
            <w:ins w:id="10125" w:author="China Telecom" w:date="2020-11-20T19:25:00Z">
              <w:r w:rsidRPr="00AF3DAA">
                <w:rPr>
                  <w:color w:val="000000"/>
                </w:rPr>
                <w:t>PUSCH of Msg3</w:t>
              </w:r>
            </w:ins>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04E020C3" w14:textId="77777777" w:rsidR="009B0098" w:rsidRPr="00FB54E4" w:rsidRDefault="009B0098" w:rsidP="00AF0D4C">
            <w:pPr>
              <w:spacing w:after="0"/>
              <w:jc w:val="center"/>
              <w:rPr>
                <w:ins w:id="10126" w:author="China Telecom" w:date="2020-11-20T19:25:00Z"/>
              </w:rPr>
            </w:pPr>
            <w:ins w:id="10127" w:author="China Telecom" w:date="2020-11-20T19:25:00Z">
              <w:r w:rsidRPr="00FB54E4">
                <w:t>6</w:t>
              </w:r>
            </w:ins>
          </w:p>
        </w:tc>
        <w:tc>
          <w:tcPr>
            <w:tcW w:w="1494" w:type="dxa"/>
            <w:tcBorders>
              <w:top w:val="nil"/>
              <w:left w:val="nil"/>
              <w:bottom w:val="single" w:sz="4" w:space="0" w:color="auto"/>
              <w:right w:val="single" w:sz="4" w:space="0" w:color="auto"/>
            </w:tcBorders>
            <w:shd w:val="clear" w:color="auto" w:fill="auto"/>
            <w:noWrap/>
            <w:vAlign w:val="bottom"/>
          </w:tcPr>
          <w:p w14:paraId="25559BD4" w14:textId="77777777" w:rsidR="009B0098" w:rsidRPr="00FB54E4" w:rsidRDefault="009B0098" w:rsidP="00AF0D4C">
            <w:pPr>
              <w:spacing w:after="0"/>
              <w:jc w:val="center"/>
              <w:rPr>
                <w:ins w:id="10128" w:author="China Telecom" w:date="2020-11-20T19:25:00Z"/>
              </w:rPr>
            </w:pPr>
            <w:ins w:id="10129" w:author="China Telecom" w:date="2020-11-20T19:25:00Z">
              <w:r w:rsidRPr="00FB54E4">
                <w:t>132.82</w:t>
              </w:r>
            </w:ins>
          </w:p>
        </w:tc>
        <w:tc>
          <w:tcPr>
            <w:tcW w:w="1423" w:type="dxa"/>
            <w:tcBorders>
              <w:top w:val="nil"/>
              <w:left w:val="nil"/>
              <w:bottom w:val="single" w:sz="4" w:space="0" w:color="auto"/>
              <w:right w:val="single" w:sz="4" w:space="0" w:color="auto"/>
            </w:tcBorders>
            <w:shd w:val="clear" w:color="auto" w:fill="auto"/>
            <w:noWrap/>
            <w:vAlign w:val="bottom"/>
          </w:tcPr>
          <w:p w14:paraId="6047D653" w14:textId="77777777" w:rsidR="009B0098" w:rsidRPr="00FB54E4" w:rsidRDefault="009B0098" w:rsidP="00AF0D4C">
            <w:pPr>
              <w:spacing w:after="0"/>
              <w:jc w:val="center"/>
              <w:rPr>
                <w:ins w:id="10130" w:author="China Telecom" w:date="2020-11-20T19:25:00Z"/>
              </w:rPr>
            </w:pPr>
            <w:ins w:id="10131" w:author="China Telecom" w:date="2020-11-20T19:25:00Z">
              <w:r w:rsidRPr="00FB54E4">
                <w:t>4.01</w:t>
              </w:r>
            </w:ins>
          </w:p>
        </w:tc>
        <w:tc>
          <w:tcPr>
            <w:tcW w:w="1423" w:type="dxa"/>
            <w:tcBorders>
              <w:top w:val="nil"/>
              <w:left w:val="nil"/>
              <w:bottom w:val="single" w:sz="4" w:space="0" w:color="auto"/>
              <w:right w:val="single" w:sz="4" w:space="0" w:color="auto"/>
            </w:tcBorders>
            <w:shd w:val="clear" w:color="auto" w:fill="auto"/>
            <w:noWrap/>
            <w:vAlign w:val="bottom"/>
          </w:tcPr>
          <w:p w14:paraId="3EF624D7" w14:textId="77777777" w:rsidR="009B0098" w:rsidRPr="00FB54E4" w:rsidRDefault="009B0098" w:rsidP="00AF0D4C">
            <w:pPr>
              <w:spacing w:after="0"/>
              <w:jc w:val="center"/>
              <w:rPr>
                <w:ins w:id="10132" w:author="China Telecom" w:date="2020-11-20T19:25:00Z"/>
              </w:rPr>
            </w:pPr>
            <w:ins w:id="10133" w:author="China Telecom" w:date="2020-11-20T19:25:00Z">
              <w:r w:rsidRPr="00FB54E4">
                <w:t>38.79</w:t>
              </w:r>
            </w:ins>
          </w:p>
        </w:tc>
      </w:tr>
      <w:tr w:rsidR="009B0098" w:rsidRPr="00804B30" w14:paraId="002946A4" w14:textId="77777777" w:rsidTr="00AF0D4C">
        <w:trPr>
          <w:trHeight w:val="181"/>
          <w:ins w:id="10134" w:author="China Telecom" w:date="2020-11-20T19:25:00Z"/>
        </w:trPr>
        <w:tc>
          <w:tcPr>
            <w:tcW w:w="4009" w:type="dxa"/>
            <w:tcBorders>
              <w:right w:val="single" w:sz="4" w:space="0" w:color="auto"/>
            </w:tcBorders>
            <w:noWrap/>
            <w:vAlign w:val="bottom"/>
          </w:tcPr>
          <w:p w14:paraId="2D4E9936" w14:textId="77777777" w:rsidR="009B0098" w:rsidRPr="00564153" w:rsidRDefault="009B0098" w:rsidP="00AF0D4C">
            <w:pPr>
              <w:spacing w:after="0"/>
              <w:rPr>
                <w:ins w:id="10135" w:author="China Telecom" w:date="2020-11-20T19:25:00Z"/>
              </w:rPr>
            </w:pPr>
            <w:ins w:id="10136" w:author="China Telecom" w:date="2020-11-20T19:25:00Z">
              <w:r w:rsidRPr="00AF3DAA">
                <w:rPr>
                  <w:color w:val="000000"/>
                </w:rPr>
                <w:t>PDSCH of Msg4</w:t>
              </w:r>
            </w:ins>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B5871A0" w14:textId="77777777" w:rsidR="009B0098" w:rsidRPr="00FB54E4" w:rsidRDefault="009B0098" w:rsidP="00AF0D4C">
            <w:pPr>
              <w:spacing w:after="0"/>
              <w:jc w:val="center"/>
              <w:rPr>
                <w:ins w:id="10137" w:author="China Telecom" w:date="2020-11-20T19:25:00Z"/>
              </w:rPr>
            </w:pPr>
            <w:ins w:id="10138" w:author="China Telecom" w:date="2020-11-20T19:25:00Z">
              <w:r w:rsidRPr="00FB54E4">
                <w:t>3</w:t>
              </w:r>
            </w:ins>
          </w:p>
        </w:tc>
        <w:tc>
          <w:tcPr>
            <w:tcW w:w="1494" w:type="dxa"/>
            <w:tcBorders>
              <w:top w:val="nil"/>
              <w:left w:val="nil"/>
              <w:bottom w:val="single" w:sz="4" w:space="0" w:color="auto"/>
              <w:right w:val="single" w:sz="4" w:space="0" w:color="auto"/>
            </w:tcBorders>
            <w:shd w:val="clear" w:color="auto" w:fill="auto"/>
            <w:noWrap/>
            <w:vAlign w:val="bottom"/>
          </w:tcPr>
          <w:p w14:paraId="4B0BEC21" w14:textId="77777777" w:rsidR="009B0098" w:rsidRPr="00FB54E4" w:rsidRDefault="009B0098" w:rsidP="00AF0D4C">
            <w:pPr>
              <w:spacing w:after="0"/>
              <w:jc w:val="center"/>
              <w:rPr>
                <w:ins w:id="10139" w:author="China Telecom" w:date="2020-11-20T19:25:00Z"/>
              </w:rPr>
            </w:pPr>
            <w:ins w:id="10140" w:author="China Telecom" w:date="2020-11-20T19:25:00Z">
              <w:r w:rsidRPr="00FB54E4">
                <w:t>121.27</w:t>
              </w:r>
            </w:ins>
          </w:p>
        </w:tc>
        <w:tc>
          <w:tcPr>
            <w:tcW w:w="1423" w:type="dxa"/>
            <w:tcBorders>
              <w:top w:val="nil"/>
              <w:left w:val="nil"/>
              <w:bottom w:val="single" w:sz="4" w:space="0" w:color="auto"/>
              <w:right w:val="single" w:sz="4" w:space="0" w:color="auto"/>
            </w:tcBorders>
            <w:shd w:val="clear" w:color="auto" w:fill="auto"/>
            <w:noWrap/>
            <w:vAlign w:val="bottom"/>
          </w:tcPr>
          <w:p w14:paraId="236E8223" w14:textId="77777777" w:rsidR="009B0098" w:rsidRPr="00FB54E4" w:rsidRDefault="009B0098" w:rsidP="00AF0D4C">
            <w:pPr>
              <w:spacing w:after="0"/>
              <w:jc w:val="center"/>
              <w:rPr>
                <w:ins w:id="10141" w:author="China Telecom" w:date="2020-11-20T19:25:00Z"/>
              </w:rPr>
            </w:pPr>
            <w:ins w:id="10142" w:author="China Telecom" w:date="2020-11-20T19:25:00Z">
              <w:r w:rsidRPr="00FB54E4">
                <w:t>3.97</w:t>
              </w:r>
            </w:ins>
          </w:p>
        </w:tc>
        <w:tc>
          <w:tcPr>
            <w:tcW w:w="1423" w:type="dxa"/>
            <w:tcBorders>
              <w:top w:val="nil"/>
              <w:left w:val="nil"/>
              <w:bottom w:val="single" w:sz="4" w:space="0" w:color="auto"/>
              <w:right w:val="single" w:sz="4" w:space="0" w:color="auto"/>
            </w:tcBorders>
            <w:shd w:val="clear" w:color="auto" w:fill="auto"/>
            <w:noWrap/>
            <w:vAlign w:val="bottom"/>
          </w:tcPr>
          <w:p w14:paraId="61832B84" w14:textId="77777777" w:rsidR="009B0098" w:rsidRPr="00FB54E4" w:rsidRDefault="009B0098" w:rsidP="00AF0D4C">
            <w:pPr>
              <w:spacing w:after="0"/>
              <w:jc w:val="center"/>
              <w:rPr>
                <w:ins w:id="10143" w:author="China Telecom" w:date="2020-11-20T19:25:00Z"/>
              </w:rPr>
            </w:pPr>
            <w:ins w:id="10144" w:author="China Telecom" w:date="2020-11-20T19:25:00Z">
              <w:r w:rsidRPr="00FB54E4">
                <w:t>27.24</w:t>
              </w:r>
            </w:ins>
          </w:p>
        </w:tc>
      </w:tr>
      <w:tr w:rsidR="009B0098" w:rsidRPr="00804B30" w14:paraId="1B87DEEC" w14:textId="77777777" w:rsidTr="00AF0D4C">
        <w:trPr>
          <w:trHeight w:val="181"/>
          <w:ins w:id="10145" w:author="China Telecom" w:date="2020-11-20T19:25:00Z"/>
        </w:trPr>
        <w:tc>
          <w:tcPr>
            <w:tcW w:w="4009" w:type="dxa"/>
            <w:tcBorders>
              <w:right w:val="single" w:sz="4" w:space="0" w:color="auto"/>
            </w:tcBorders>
            <w:noWrap/>
            <w:vAlign w:val="bottom"/>
          </w:tcPr>
          <w:p w14:paraId="4A87B355" w14:textId="77777777" w:rsidR="009B0098" w:rsidRPr="00564153" w:rsidRDefault="009B0098" w:rsidP="00AF0D4C">
            <w:pPr>
              <w:spacing w:after="0"/>
              <w:rPr>
                <w:ins w:id="10146" w:author="China Telecom" w:date="2020-11-20T19:25:00Z"/>
              </w:rPr>
            </w:pPr>
            <w:ins w:id="10147" w:author="China Telecom" w:date="2020-11-20T19:25:00Z">
              <w:r w:rsidRPr="00AF3DAA">
                <w:rPr>
                  <w:color w:val="000000"/>
                </w:rPr>
                <w:t>PUCCH with HARQ-ACK Msg4</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78EBC" w14:textId="77777777" w:rsidR="009B0098" w:rsidRPr="00FB54E4" w:rsidRDefault="009B0098" w:rsidP="00AF0D4C">
            <w:pPr>
              <w:spacing w:after="0"/>
              <w:jc w:val="center"/>
              <w:rPr>
                <w:ins w:id="10148" w:author="China Telecom" w:date="2020-11-20T19:25:00Z"/>
              </w:rPr>
            </w:pPr>
            <w:ins w:id="10149" w:author="China Telecom" w:date="2020-11-20T19:25:00Z">
              <w:r w:rsidRPr="00FB54E4">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B95C3" w14:textId="77777777" w:rsidR="009B0098" w:rsidRPr="00FB54E4" w:rsidRDefault="009B0098" w:rsidP="00AF0D4C">
            <w:pPr>
              <w:spacing w:after="0"/>
              <w:jc w:val="center"/>
              <w:rPr>
                <w:ins w:id="10150" w:author="China Telecom" w:date="2020-11-20T19:25:00Z"/>
              </w:rPr>
            </w:pPr>
            <w:ins w:id="10151" w:author="China Telecom" w:date="2020-11-20T19:25:00Z">
              <w:r w:rsidRPr="00FB54E4">
                <w:t>129.85</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D6761" w14:textId="77777777" w:rsidR="009B0098" w:rsidRPr="00FB54E4" w:rsidRDefault="009B0098" w:rsidP="00AF0D4C">
            <w:pPr>
              <w:spacing w:after="0"/>
              <w:jc w:val="center"/>
              <w:rPr>
                <w:ins w:id="10152" w:author="China Telecom" w:date="2020-11-20T19:25:00Z"/>
              </w:rPr>
            </w:pPr>
            <w:ins w:id="10153" w:author="China Telecom" w:date="2020-11-20T19:25:00Z">
              <w:r w:rsidRPr="00FB54E4">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3D2BA" w14:textId="77777777" w:rsidR="009B0098" w:rsidRPr="00FB54E4" w:rsidRDefault="009B0098" w:rsidP="00AF0D4C">
            <w:pPr>
              <w:spacing w:after="0"/>
              <w:jc w:val="center"/>
              <w:rPr>
                <w:ins w:id="10154" w:author="China Telecom" w:date="2020-11-20T19:25:00Z"/>
              </w:rPr>
            </w:pPr>
            <w:ins w:id="10155" w:author="China Telecom" w:date="2020-11-20T19:25:00Z">
              <w:r w:rsidRPr="00FB54E4">
                <w:t>35.82</w:t>
              </w:r>
            </w:ins>
          </w:p>
        </w:tc>
      </w:tr>
      <w:tr w:rsidR="009B0098" w:rsidRPr="00804B30" w14:paraId="2BF42248" w14:textId="77777777" w:rsidTr="00AF0D4C">
        <w:trPr>
          <w:trHeight w:val="181"/>
          <w:ins w:id="10156" w:author="China Telecom" w:date="2020-11-20T19:25:00Z"/>
        </w:trPr>
        <w:tc>
          <w:tcPr>
            <w:tcW w:w="4009" w:type="dxa"/>
            <w:tcBorders>
              <w:right w:val="single" w:sz="4" w:space="0" w:color="auto"/>
            </w:tcBorders>
            <w:noWrap/>
            <w:vAlign w:val="bottom"/>
          </w:tcPr>
          <w:p w14:paraId="467FC3CC" w14:textId="77777777" w:rsidR="009B0098" w:rsidRPr="00564153" w:rsidRDefault="009B0098" w:rsidP="00AF0D4C">
            <w:pPr>
              <w:spacing w:after="0"/>
              <w:rPr>
                <w:ins w:id="10157" w:author="China Telecom" w:date="2020-11-20T19:25:00Z"/>
                <w:rFonts w:eastAsia="Times New Roman"/>
                <w:color w:val="000000"/>
                <w:lang w:val="en-US"/>
              </w:rPr>
            </w:pPr>
            <w:ins w:id="10158" w:author="China Telecom" w:date="2020-11-20T19:25:00Z">
              <w:r w:rsidRPr="00AF3DAA">
                <w:rPr>
                  <w:color w:val="000000"/>
                </w:rPr>
                <w:t>PDCCH</w:t>
              </w:r>
            </w:ins>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2E874E90" w14:textId="77777777" w:rsidR="009B0098" w:rsidRPr="00FB54E4" w:rsidRDefault="009B0098" w:rsidP="00AF0D4C">
            <w:pPr>
              <w:spacing w:after="0"/>
              <w:jc w:val="center"/>
              <w:rPr>
                <w:ins w:id="10159" w:author="China Telecom" w:date="2020-11-20T19:25:00Z"/>
                <w:rFonts w:eastAsia="Times New Roman"/>
                <w:lang w:val="en-US"/>
              </w:rPr>
            </w:pPr>
            <w:ins w:id="10160" w:author="China Telecom" w:date="2020-11-20T19:25:00Z">
              <w:r w:rsidRPr="00FB54E4">
                <w:t>9</w:t>
              </w:r>
            </w:ins>
          </w:p>
        </w:tc>
        <w:tc>
          <w:tcPr>
            <w:tcW w:w="1494" w:type="dxa"/>
            <w:tcBorders>
              <w:top w:val="nil"/>
              <w:left w:val="nil"/>
              <w:bottom w:val="single" w:sz="4" w:space="0" w:color="auto"/>
              <w:right w:val="single" w:sz="4" w:space="0" w:color="auto"/>
            </w:tcBorders>
            <w:shd w:val="clear" w:color="auto" w:fill="auto"/>
            <w:noWrap/>
            <w:vAlign w:val="bottom"/>
          </w:tcPr>
          <w:p w14:paraId="17DDC1E8" w14:textId="77777777" w:rsidR="009B0098" w:rsidRPr="00FB54E4" w:rsidRDefault="009B0098" w:rsidP="00AF0D4C">
            <w:pPr>
              <w:spacing w:after="0"/>
              <w:jc w:val="center"/>
              <w:rPr>
                <w:ins w:id="10161" w:author="China Telecom" w:date="2020-11-20T19:25:00Z"/>
                <w:rFonts w:eastAsia="Times New Roman"/>
                <w:lang w:val="en-US"/>
              </w:rPr>
            </w:pPr>
            <w:ins w:id="10162" w:author="China Telecom" w:date="2020-11-20T19:25:00Z">
              <w:r w:rsidRPr="00FB54E4">
                <w:t>132.26</w:t>
              </w:r>
            </w:ins>
          </w:p>
        </w:tc>
        <w:tc>
          <w:tcPr>
            <w:tcW w:w="1423" w:type="dxa"/>
            <w:tcBorders>
              <w:top w:val="nil"/>
              <w:left w:val="nil"/>
              <w:bottom w:val="single" w:sz="4" w:space="0" w:color="auto"/>
              <w:right w:val="single" w:sz="4" w:space="0" w:color="auto"/>
            </w:tcBorders>
            <w:shd w:val="clear" w:color="auto" w:fill="auto"/>
            <w:noWrap/>
            <w:vAlign w:val="bottom"/>
          </w:tcPr>
          <w:p w14:paraId="3164A1B9" w14:textId="77777777" w:rsidR="009B0098" w:rsidRPr="00FB54E4" w:rsidRDefault="009B0098" w:rsidP="00AF0D4C">
            <w:pPr>
              <w:spacing w:after="0"/>
              <w:jc w:val="center"/>
              <w:rPr>
                <w:ins w:id="10163" w:author="China Telecom" w:date="2020-11-20T19:25:00Z"/>
                <w:rFonts w:eastAsia="Times New Roman"/>
                <w:lang w:val="en-US"/>
              </w:rPr>
            </w:pPr>
            <w:ins w:id="10164" w:author="China Telecom" w:date="2020-11-20T19:25:00Z">
              <w:r w:rsidRPr="00FB54E4">
                <w:t>4.70</w:t>
              </w:r>
            </w:ins>
          </w:p>
        </w:tc>
        <w:tc>
          <w:tcPr>
            <w:tcW w:w="1423" w:type="dxa"/>
            <w:tcBorders>
              <w:top w:val="nil"/>
              <w:left w:val="nil"/>
              <w:bottom w:val="single" w:sz="4" w:space="0" w:color="auto"/>
              <w:right w:val="single" w:sz="4" w:space="0" w:color="auto"/>
            </w:tcBorders>
            <w:shd w:val="clear" w:color="auto" w:fill="auto"/>
            <w:noWrap/>
            <w:vAlign w:val="bottom"/>
          </w:tcPr>
          <w:p w14:paraId="7C9CF1C6" w14:textId="77777777" w:rsidR="009B0098" w:rsidRPr="00FB54E4" w:rsidRDefault="009B0098" w:rsidP="00AF0D4C">
            <w:pPr>
              <w:spacing w:after="0"/>
              <w:jc w:val="center"/>
              <w:rPr>
                <w:ins w:id="10165" w:author="China Telecom" w:date="2020-11-20T19:25:00Z"/>
                <w:rFonts w:eastAsia="Times New Roman"/>
                <w:lang w:val="en-US"/>
              </w:rPr>
            </w:pPr>
            <w:ins w:id="10166" w:author="China Telecom" w:date="2020-11-20T19:25:00Z">
              <w:r w:rsidRPr="00FB54E4">
                <w:t>38.23</w:t>
              </w:r>
            </w:ins>
          </w:p>
        </w:tc>
      </w:tr>
      <w:tr w:rsidR="009B0098" w:rsidRPr="00804B30" w14:paraId="18D5D346" w14:textId="77777777" w:rsidTr="00AF0D4C">
        <w:trPr>
          <w:trHeight w:val="181"/>
          <w:ins w:id="10167" w:author="China Telecom" w:date="2020-11-20T19:25:00Z"/>
        </w:trPr>
        <w:tc>
          <w:tcPr>
            <w:tcW w:w="4009" w:type="dxa"/>
            <w:tcBorders>
              <w:right w:val="single" w:sz="4" w:space="0" w:color="auto"/>
            </w:tcBorders>
            <w:noWrap/>
            <w:vAlign w:val="bottom"/>
          </w:tcPr>
          <w:p w14:paraId="4FD3E69E" w14:textId="77777777" w:rsidR="009B0098" w:rsidRPr="00564153" w:rsidRDefault="009B0098" w:rsidP="00AF0D4C">
            <w:pPr>
              <w:spacing w:after="0"/>
              <w:rPr>
                <w:ins w:id="10168" w:author="China Telecom" w:date="2020-11-20T19:25:00Z"/>
              </w:rPr>
            </w:pPr>
            <w:ins w:id="10169" w:author="China Telecom" w:date="2020-11-20T19:25:00Z">
              <w:r w:rsidRPr="00AF3DAA">
                <w:rPr>
                  <w:color w:val="000000"/>
                </w:rPr>
                <w:t>PDSCH eMBB</w:t>
              </w:r>
              <w:r>
                <w:rPr>
                  <w:color w:val="000000"/>
                </w:rPr>
                <w:t xml:space="preserve"> DDDSU</w:t>
              </w:r>
            </w:ins>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0F4319A9" w14:textId="77777777" w:rsidR="009B0098" w:rsidRPr="00FB54E4" w:rsidRDefault="009B0098" w:rsidP="00AF0D4C">
            <w:pPr>
              <w:spacing w:after="0"/>
              <w:jc w:val="center"/>
              <w:rPr>
                <w:ins w:id="10170" w:author="China Telecom" w:date="2020-11-20T19:25:00Z"/>
              </w:rPr>
            </w:pPr>
            <w:ins w:id="10171" w:author="China Telecom" w:date="2020-11-20T19:25:00Z">
              <w:r w:rsidRPr="00FB54E4">
                <w:t>9</w:t>
              </w:r>
            </w:ins>
          </w:p>
        </w:tc>
        <w:tc>
          <w:tcPr>
            <w:tcW w:w="1494" w:type="dxa"/>
            <w:tcBorders>
              <w:top w:val="nil"/>
              <w:left w:val="nil"/>
              <w:bottom w:val="single" w:sz="4" w:space="0" w:color="auto"/>
              <w:right w:val="single" w:sz="4" w:space="0" w:color="auto"/>
            </w:tcBorders>
            <w:shd w:val="clear" w:color="auto" w:fill="auto"/>
            <w:noWrap/>
            <w:vAlign w:val="bottom"/>
          </w:tcPr>
          <w:p w14:paraId="1C3C2F34" w14:textId="77777777" w:rsidR="009B0098" w:rsidRPr="00FB54E4" w:rsidRDefault="009B0098" w:rsidP="00AF0D4C">
            <w:pPr>
              <w:spacing w:after="0"/>
              <w:jc w:val="center"/>
              <w:rPr>
                <w:ins w:id="10172" w:author="China Telecom" w:date="2020-11-20T19:25:00Z"/>
              </w:rPr>
            </w:pPr>
            <w:ins w:id="10173" w:author="China Telecom" w:date="2020-11-20T19:25:00Z">
              <w:r w:rsidRPr="00FB54E4">
                <w:t>132.61</w:t>
              </w:r>
            </w:ins>
          </w:p>
        </w:tc>
        <w:tc>
          <w:tcPr>
            <w:tcW w:w="1423" w:type="dxa"/>
            <w:tcBorders>
              <w:top w:val="nil"/>
              <w:left w:val="nil"/>
              <w:bottom w:val="single" w:sz="4" w:space="0" w:color="auto"/>
              <w:right w:val="single" w:sz="4" w:space="0" w:color="auto"/>
            </w:tcBorders>
            <w:shd w:val="clear" w:color="auto" w:fill="auto"/>
            <w:noWrap/>
            <w:vAlign w:val="bottom"/>
          </w:tcPr>
          <w:p w14:paraId="4BEBAA51" w14:textId="77777777" w:rsidR="009B0098" w:rsidRPr="00FB54E4" w:rsidRDefault="009B0098" w:rsidP="00AF0D4C">
            <w:pPr>
              <w:spacing w:after="0"/>
              <w:jc w:val="center"/>
              <w:rPr>
                <w:ins w:id="10174" w:author="China Telecom" w:date="2020-11-20T19:25:00Z"/>
              </w:rPr>
            </w:pPr>
            <w:ins w:id="10175" w:author="China Telecom" w:date="2020-11-20T19:25:00Z">
              <w:r w:rsidRPr="00FB54E4">
                <w:t>11.47</w:t>
              </w:r>
            </w:ins>
          </w:p>
        </w:tc>
        <w:tc>
          <w:tcPr>
            <w:tcW w:w="1423" w:type="dxa"/>
            <w:tcBorders>
              <w:top w:val="nil"/>
              <w:left w:val="nil"/>
              <w:bottom w:val="single" w:sz="4" w:space="0" w:color="auto"/>
              <w:right w:val="single" w:sz="4" w:space="0" w:color="auto"/>
            </w:tcBorders>
            <w:shd w:val="clear" w:color="auto" w:fill="auto"/>
            <w:noWrap/>
            <w:vAlign w:val="bottom"/>
          </w:tcPr>
          <w:p w14:paraId="2AF1C9C2" w14:textId="77777777" w:rsidR="009B0098" w:rsidRPr="00FB54E4" w:rsidRDefault="009B0098" w:rsidP="00AF0D4C">
            <w:pPr>
              <w:spacing w:after="0"/>
              <w:jc w:val="center"/>
              <w:rPr>
                <w:ins w:id="10176" w:author="China Telecom" w:date="2020-11-20T19:25:00Z"/>
              </w:rPr>
            </w:pPr>
            <w:ins w:id="10177" w:author="China Telecom" w:date="2020-11-20T19:25:00Z">
              <w:r w:rsidRPr="00FB54E4">
                <w:t>38.58</w:t>
              </w:r>
            </w:ins>
          </w:p>
        </w:tc>
      </w:tr>
      <w:tr w:rsidR="009B0098" w:rsidRPr="00804B30" w14:paraId="0C632AF7" w14:textId="77777777" w:rsidTr="00AF0D4C">
        <w:trPr>
          <w:trHeight w:val="181"/>
          <w:ins w:id="10178" w:author="China Telecom" w:date="2020-11-20T19:25:00Z"/>
        </w:trPr>
        <w:tc>
          <w:tcPr>
            <w:tcW w:w="4009" w:type="dxa"/>
            <w:tcBorders>
              <w:right w:val="single" w:sz="4" w:space="0" w:color="auto"/>
            </w:tcBorders>
            <w:noWrap/>
            <w:vAlign w:val="bottom"/>
          </w:tcPr>
          <w:p w14:paraId="5E16D5F5" w14:textId="77777777" w:rsidR="009B0098" w:rsidRPr="00564153" w:rsidRDefault="009B0098" w:rsidP="00AF0D4C">
            <w:pPr>
              <w:spacing w:after="0"/>
              <w:rPr>
                <w:ins w:id="10179" w:author="China Telecom" w:date="2020-11-20T19:25:00Z"/>
              </w:rPr>
            </w:pPr>
            <w:ins w:id="10180" w:author="China Telecom" w:date="2020-11-20T19:25:00Z">
              <w:r w:rsidRPr="00AF3DAA">
                <w:rPr>
                  <w:color w:val="000000"/>
                </w:rPr>
                <w:t>PDSCH eMBB 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AF451" w14:textId="77777777" w:rsidR="009B0098" w:rsidRPr="00FB54E4" w:rsidRDefault="009B0098" w:rsidP="00AF0D4C">
            <w:pPr>
              <w:spacing w:after="0"/>
              <w:jc w:val="center"/>
              <w:rPr>
                <w:ins w:id="10181" w:author="China Telecom" w:date="2020-11-20T19:25:00Z"/>
              </w:rPr>
            </w:pPr>
            <w:ins w:id="10182" w:author="China Telecom" w:date="2020-11-20T19:25:00Z">
              <w:r w:rsidRPr="00FB54E4">
                <w:t>2</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B98DF" w14:textId="77777777" w:rsidR="009B0098" w:rsidRPr="00FB54E4" w:rsidRDefault="009B0098" w:rsidP="00AF0D4C">
            <w:pPr>
              <w:spacing w:after="0"/>
              <w:jc w:val="center"/>
              <w:rPr>
                <w:ins w:id="10183" w:author="China Telecom" w:date="2020-11-20T19:25:00Z"/>
              </w:rPr>
            </w:pPr>
            <w:ins w:id="10184" w:author="China Telecom" w:date="2020-11-20T19:25:00Z">
              <w:r w:rsidRPr="00FB54E4">
                <w:t>142.07</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C48DDD" w14:textId="77777777" w:rsidR="009B0098" w:rsidRPr="00FB54E4" w:rsidRDefault="009B0098" w:rsidP="00AF0D4C">
            <w:pPr>
              <w:spacing w:after="0"/>
              <w:jc w:val="center"/>
              <w:rPr>
                <w:ins w:id="10185" w:author="China Telecom" w:date="2020-11-20T19:25:00Z"/>
              </w:rPr>
            </w:pPr>
            <w:ins w:id="10186" w:author="China Telecom" w:date="2020-11-20T19:25:00Z">
              <w:r w:rsidRPr="00FB54E4">
                <w:t>13.99</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30BA9" w14:textId="77777777" w:rsidR="009B0098" w:rsidRPr="00FB54E4" w:rsidRDefault="009B0098" w:rsidP="00AF0D4C">
            <w:pPr>
              <w:spacing w:after="0"/>
              <w:jc w:val="center"/>
              <w:rPr>
                <w:ins w:id="10187" w:author="China Telecom" w:date="2020-11-20T19:25:00Z"/>
              </w:rPr>
            </w:pPr>
            <w:ins w:id="10188" w:author="China Telecom" w:date="2020-11-20T19:25:00Z">
              <w:r w:rsidRPr="00FB54E4">
                <w:t>48.04</w:t>
              </w:r>
            </w:ins>
          </w:p>
        </w:tc>
      </w:tr>
    </w:tbl>
    <w:p w14:paraId="5373EDAB" w14:textId="77777777" w:rsidR="009B0098" w:rsidRPr="00E501D8" w:rsidRDefault="009B0098" w:rsidP="009B0098">
      <w:pPr>
        <w:rPr>
          <w:ins w:id="10189" w:author="China Telecom" w:date="2020-11-20T19:25:00Z"/>
        </w:rPr>
      </w:pPr>
    </w:p>
    <w:p w14:paraId="21718BD8" w14:textId="77777777" w:rsidR="009B0098" w:rsidRDefault="009B0098" w:rsidP="009B0098">
      <w:pPr>
        <w:rPr>
          <w:ins w:id="10190" w:author="China Telecom" w:date="2020-11-20T19:25:00Z"/>
        </w:rPr>
      </w:pPr>
      <w:ins w:id="10191" w:author="China Telecom" w:date="2020-11-20T19:25:00Z">
        <w:r>
          <w:t xml:space="preserve">From the representative values for Indoor 28GHz TDD NLOS scenario, the following observations can be made: </w:t>
        </w:r>
      </w:ins>
    </w:p>
    <w:p w14:paraId="1C0EA554" w14:textId="77777777" w:rsidR="009B0098" w:rsidRDefault="009B0098" w:rsidP="009B0098">
      <w:pPr>
        <w:rPr>
          <w:ins w:id="10192" w:author="China Telecom" w:date="2020-11-20T19:25:00Z"/>
        </w:rPr>
      </w:pPr>
      <w:ins w:id="10193" w:author="China Telecom" w:date="2020-11-20T19:25:00Z">
        <w:r>
          <w:lastRenderedPageBreak/>
          <w:t>For the 1st priority channels (with more than 2 available samples) and the 2nd priority channels (with less than 3 available samples):</w:t>
        </w:r>
      </w:ins>
    </w:p>
    <w:p w14:paraId="78E94268" w14:textId="77777777" w:rsidR="009B0098" w:rsidRDefault="009B0098" w:rsidP="009B0098">
      <w:pPr>
        <w:pStyle w:val="ad"/>
        <w:numPr>
          <w:ilvl w:val="0"/>
          <w:numId w:val="57"/>
        </w:numPr>
        <w:ind w:firstLineChars="0"/>
        <w:rPr>
          <w:ins w:id="10194" w:author="China Telecom" w:date="2020-11-20T19:25:00Z"/>
        </w:rPr>
      </w:pPr>
      <w:ins w:id="10195" w:author="China Telecom" w:date="2020-11-20T19:25:00Z">
        <w:r>
          <w:rPr>
            <w:rFonts w:hint="eastAsia"/>
          </w:rPr>
          <w:t>Absolute MPL target corresponding to ISD 20m is met by all channels.</w:t>
        </w:r>
      </w:ins>
    </w:p>
    <w:p w14:paraId="27A58725" w14:textId="77777777" w:rsidR="009B0098" w:rsidRDefault="009B0098" w:rsidP="009B0098">
      <w:pPr>
        <w:pStyle w:val="ad"/>
        <w:numPr>
          <w:ilvl w:val="0"/>
          <w:numId w:val="57"/>
        </w:numPr>
        <w:ind w:firstLineChars="0"/>
        <w:rPr>
          <w:ins w:id="10196" w:author="China Telecom" w:date="2020-11-20T19:25:00Z"/>
        </w:rPr>
      </w:pPr>
      <w:ins w:id="10197" w:author="China Telecom" w:date="2020-11-20T19:25:00Z">
        <w:r>
          <w:rPr>
            <w:rFonts w:hint="eastAsia"/>
          </w:rPr>
          <w:t>No potential bottleneck channel seems to exist for this scenario.</w:t>
        </w:r>
      </w:ins>
    </w:p>
    <w:p w14:paraId="143E578F" w14:textId="77777777" w:rsidR="009B0098" w:rsidRDefault="009B0098" w:rsidP="009B0098">
      <w:pPr>
        <w:rPr>
          <w:ins w:id="10198" w:author="China Telecom" w:date="2020-11-20T19:25:00Z"/>
        </w:rPr>
      </w:pPr>
    </w:p>
    <w:p w14:paraId="36B1B682" w14:textId="77777777" w:rsidR="009B0098" w:rsidRDefault="009B0098" w:rsidP="009B0098">
      <w:pPr>
        <w:pStyle w:val="4"/>
        <w:rPr>
          <w:ins w:id="10199" w:author="China Telecom" w:date="2020-11-20T19:25:00Z"/>
        </w:rPr>
      </w:pPr>
      <w:bookmarkStart w:id="10200" w:name="_Toc56794595"/>
      <w:ins w:id="10201" w:author="China Telecom" w:date="2020-11-20T19:25:00Z">
        <w:r>
          <w:t>5.2.1.4</w:t>
        </w:r>
        <w:r>
          <w:tab/>
          <w:t>Suburban 28GHz TDD NLOS O2I</w:t>
        </w:r>
        <w:r w:rsidRPr="00DE78FE">
          <w:t xml:space="preserve"> scenario</w:t>
        </w:r>
        <w:bookmarkEnd w:id="10200"/>
      </w:ins>
    </w:p>
    <w:p w14:paraId="5AB35D7C" w14:textId="77777777" w:rsidR="009B0098" w:rsidRDefault="009B0098" w:rsidP="009B0098">
      <w:pPr>
        <w:pStyle w:val="3GPPAgreements"/>
        <w:numPr>
          <w:ilvl w:val="0"/>
          <w:numId w:val="0"/>
        </w:numPr>
        <w:rPr>
          <w:ins w:id="10202" w:author="China Telecom" w:date="2020-11-20T19:25:00Z"/>
        </w:rPr>
      </w:pPr>
      <w:ins w:id="10203" w:author="China Telecom" w:date="2020-11-20T19:25:00Z">
        <w:r>
          <w:rPr>
            <w:lang w:val="en-GB"/>
          </w:rPr>
          <w:t xml:space="preserve">The number of </w:t>
        </w:r>
        <w:r>
          <w:t>available results for suburban 28 GHz TDD NLOS O2I scenario was deemed insufficient to achieve statistical relevance. Therefore, it has been deprioritized and no coverage bottleneck identification has been carried out for this scenario. Only representative values for the considered metrics, with corresponding observations, are summarized in Tables 5.2.1.4-1 to 5.2.1.4-3, for UE Tx power of 12 dBm, for completeness.</w:t>
        </w:r>
      </w:ins>
    </w:p>
    <w:p w14:paraId="2E164A18" w14:textId="77777777" w:rsidR="009B0098" w:rsidRDefault="009B0098" w:rsidP="009B0098">
      <w:pPr>
        <w:pStyle w:val="3GPPAgreements"/>
        <w:numPr>
          <w:ilvl w:val="0"/>
          <w:numId w:val="0"/>
        </w:numPr>
        <w:rPr>
          <w:ins w:id="10204" w:author="China Telecom" w:date="2020-11-20T19:25:00Z"/>
        </w:rPr>
      </w:pPr>
    </w:p>
    <w:p w14:paraId="282551B6" w14:textId="77777777" w:rsidR="009B0098" w:rsidRDefault="009B0098" w:rsidP="009B0098">
      <w:pPr>
        <w:pStyle w:val="TH"/>
        <w:rPr>
          <w:ins w:id="10205" w:author="China Telecom" w:date="2020-11-20T19:25:00Z"/>
        </w:rPr>
      </w:pPr>
      <w:ins w:id="10206" w:author="China Telecom" w:date="2020-11-20T19:25:00Z">
        <w:r>
          <w:t xml:space="preserve">Table </w:t>
        </w:r>
        <w:r>
          <w:rPr>
            <w:lang w:eastAsia="zh-CN"/>
          </w:rPr>
          <w:t>5.2.1.4</w:t>
        </w:r>
        <w:r w:rsidRPr="007368F9">
          <w:t>-</w:t>
        </w:r>
        <w:r>
          <w:rPr>
            <w:rFonts w:hint="eastAsia"/>
            <w:lang w:eastAsia="ja-JP"/>
          </w:rPr>
          <w:t>1</w:t>
        </w:r>
        <w:r w:rsidRPr="007368F9">
          <w:rPr>
            <w:rFonts w:hint="eastAsia"/>
          </w:rPr>
          <w:t>:</w:t>
        </w:r>
        <w:r>
          <w:rPr>
            <w:rFonts w:hint="eastAsia"/>
          </w:rPr>
          <w:t xml:space="preserve"> Representative values </w:t>
        </w:r>
        <w:r>
          <w:t>of MCL for Suburban 28GHz TDD NLOS O2I scenario for UE Tx power of 12 dBm.</w:t>
        </w:r>
      </w:ins>
    </w:p>
    <w:tbl>
      <w:tblPr>
        <w:tblStyle w:val="a7"/>
        <w:tblW w:w="0" w:type="auto"/>
        <w:tblLook w:val="04A0" w:firstRow="1" w:lastRow="0" w:firstColumn="1" w:lastColumn="0" w:noHBand="0" w:noVBand="1"/>
      </w:tblPr>
      <w:tblGrid>
        <w:gridCol w:w="4814"/>
        <w:gridCol w:w="1681"/>
        <w:gridCol w:w="1681"/>
        <w:gridCol w:w="1681"/>
      </w:tblGrid>
      <w:tr w:rsidR="009B0098" w:rsidRPr="00A36602" w14:paraId="7B0E12AF" w14:textId="77777777" w:rsidTr="00AF0D4C">
        <w:trPr>
          <w:ins w:id="10207" w:author="China Telecom" w:date="2020-11-20T19:25:00Z"/>
        </w:trPr>
        <w:tc>
          <w:tcPr>
            <w:tcW w:w="4814" w:type="dxa"/>
            <w:shd w:val="clear" w:color="auto" w:fill="E7E6E6" w:themeFill="background2"/>
            <w:noWrap/>
            <w:hideMark/>
          </w:tcPr>
          <w:p w14:paraId="3ABC8889" w14:textId="77777777" w:rsidR="009B0098" w:rsidRPr="00F9020F" w:rsidRDefault="009B0098" w:rsidP="00AF0D4C">
            <w:pPr>
              <w:spacing w:after="0"/>
              <w:jc w:val="center"/>
              <w:rPr>
                <w:ins w:id="10208" w:author="China Telecom" w:date="2020-11-20T19:25:00Z"/>
              </w:rPr>
            </w:pPr>
            <w:ins w:id="10209" w:author="China Telecom" w:date="2020-11-20T19:25:00Z">
              <w:r w:rsidRPr="00F9020F">
                <w:rPr>
                  <w:b/>
                </w:rPr>
                <w:t>Channels (and Frame format)</w:t>
              </w:r>
            </w:ins>
          </w:p>
        </w:tc>
        <w:tc>
          <w:tcPr>
            <w:tcW w:w="1681" w:type="dxa"/>
            <w:shd w:val="clear" w:color="auto" w:fill="E7E6E6" w:themeFill="background2"/>
            <w:hideMark/>
          </w:tcPr>
          <w:p w14:paraId="6DCECC4E" w14:textId="77777777" w:rsidR="009B0098" w:rsidRPr="00F9020F" w:rsidRDefault="009B0098" w:rsidP="00AF0D4C">
            <w:pPr>
              <w:spacing w:after="0"/>
              <w:jc w:val="center"/>
              <w:rPr>
                <w:ins w:id="10210" w:author="China Telecom" w:date="2020-11-20T19:25:00Z"/>
              </w:rPr>
            </w:pPr>
            <w:ins w:id="10211" w:author="China Telecom" w:date="2020-11-20T19:25:00Z">
              <w:r w:rsidRPr="00F9020F">
                <w:rPr>
                  <w:b/>
                </w:rPr>
                <w:t>Number of Samples</w:t>
              </w:r>
            </w:ins>
          </w:p>
        </w:tc>
        <w:tc>
          <w:tcPr>
            <w:tcW w:w="1681" w:type="dxa"/>
            <w:shd w:val="clear" w:color="auto" w:fill="E7E6E6" w:themeFill="background2"/>
            <w:hideMark/>
          </w:tcPr>
          <w:p w14:paraId="3180B2B0" w14:textId="77777777" w:rsidR="009B0098" w:rsidRPr="00F9020F" w:rsidRDefault="009B0098" w:rsidP="00AF0D4C">
            <w:pPr>
              <w:spacing w:after="0"/>
              <w:jc w:val="center"/>
              <w:rPr>
                <w:ins w:id="10212" w:author="China Telecom" w:date="2020-11-20T19:25:00Z"/>
              </w:rPr>
            </w:pPr>
            <w:ins w:id="10213" w:author="China Telecom" w:date="2020-11-20T19:25:00Z">
              <w:r w:rsidRPr="00F9020F">
                <w:rPr>
                  <w:b/>
                </w:rPr>
                <w:t>Representative value</w:t>
              </w:r>
            </w:ins>
          </w:p>
        </w:tc>
        <w:tc>
          <w:tcPr>
            <w:tcW w:w="1681" w:type="dxa"/>
            <w:shd w:val="clear" w:color="auto" w:fill="E7E6E6" w:themeFill="background2"/>
            <w:hideMark/>
          </w:tcPr>
          <w:p w14:paraId="3153E893" w14:textId="77777777" w:rsidR="009B0098" w:rsidRPr="00F9020F" w:rsidRDefault="009B0098" w:rsidP="00AF0D4C">
            <w:pPr>
              <w:spacing w:after="0"/>
              <w:jc w:val="center"/>
              <w:rPr>
                <w:ins w:id="10214" w:author="China Telecom" w:date="2020-11-20T19:25:00Z"/>
              </w:rPr>
            </w:pPr>
            <w:ins w:id="10215" w:author="China Telecom" w:date="2020-11-20T19:25:00Z">
              <w:r w:rsidRPr="00F9020F">
                <w:rPr>
                  <w:b/>
                </w:rPr>
                <w:t>Standard Deviation (w/o outlier)</w:t>
              </w:r>
            </w:ins>
          </w:p>
        </w:tc>
      </w:tr>
      <w:tr w:rsidR="009B0098" w:rsidRPr="00A36602" w14:paraId="58F550C4" w14:textId="77777777" w:rsidTr="00AF0D4C">
        <w:trPr>
          <w:ins w:id="10216" w:author="China Telecom" w:date="2020-11-20T19:25:00Z"/>
        </w:trPr>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FC81F" w14:textId="77777777" w:rsidR="009B0098" w:rsidRPr="00F80BAC" w:rsidRDefault="009B0098" w:rsidP="00AF0D4C">
            <w:pPr>
              <w:spacing w:after="0"/>
              <w:rPr>
                <w:ins w:id="10217" w:author="China Telecom" w:date="2020-11-20T19:25:00Z"/>
                <w:noProof/>
              </w:rPr>
            </w:pPr>
            <w:ins w:id="10218" w:author="China Telecom" w:date="2020-11-20T19:25:00Z">
              <w:r w:rsidRPr="00D46D1D">
                <w:t>PUSCH eMBB</w:t>
              </w:r>
              <w:r>
                <w:t xml:space="preserve"> DDDSU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D338A" w14:textId="77777777" w:rsidR="009B0098" w:rsidRPr="0075709F" w:rsidRDefault="009B0098" w:rsidP="00AF0D4C">
            <w:pPr>
              <w:spacing w:after="0"/>
              <w:jc w:val="center"/>
              <w:rPr>
                <w:ins w:id="10219" w:author="China Telecom" w:date="2020-11-20T19:25:00Z"/>
              </w:rPr>
            </w:pPr>
            <w:ins w:id="10220" w:author="China Telecom" w:date="2020-11-20T19:25:00Z">
              <w:r w:rsidRPr="0075709F">
                <w:t>3</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30F0CA6" w14:textId="77777777" w:rsidR="009B0098" w:rsidRPr="0075709F" w:rsidRDefault="009B0098" w:rsidP="00AF0D4C">
            <w:pPr>
              <w:spacing w:after="0"/>
              <w:jc w:val="center"/>
              <w:rPr>
                <w:ins w:id="10221" w:author="China Telecom" w:date="2020-11-20T19:25:00Z"/>
              </w:rPr>
            </w:pPr>
            <w:ins w:id="10222" w:author="China Telecom" w:date="2020-11-20T19:25:00Z">
              <w:r w:rsidRPr="0075709F">
                <w:t>99.68</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03651C24" w14:textId="77777777" w:rsidR="009B0098" w:rsidRPr="0075709F" w:rsidRDefault="009B0098" w:rsidP="00AF0D4C">
            <w:pPr>
              <w:spacing w:after="0"/>
              <w:jc w:val="center"/>
              <w:rPr>
                <w:ins w:id="10223" w:author="China Telecom" w:date="2020-11-20T19:25:00Z"/>
              </w:rPr>
            </w:pPr>
            <w:ins w:id="10224" w:author="China Telecom" w:date="2020-11-20T19:25:00Z">
              <w:r w:rsidRPr="0075709F">
                <w:t>9.32</w:t>
              </w:r>
            </w:ins>
          </w:p>
        </w:tc>
      </w:tr>
      <w:tr w:rsidR="009B0098" w:rsidRPr="00A36602" w14:paraId="16654E5E" w14:textId="77777777" w:rsidTr="00AF0D4C">
        <w:trPr>
          <w:ins w:id="10225" w:author="China Telecom" w:date="2020-11-20T19:25:00Z"/>
        </w:trPr>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28582D" w14:textId="77777777" w:rsidR="009B0098" w:rsidRPr="00F80BAC" w:rsidRDefault="009B0098" w:rsidP="00AF0D4C">
            <w:pPr>
              <w:spacing w:after="0"/>
              <w:rPr>
                <w:ins w:id="10226" w:author="China Telecom" w:date="2020-11-20T19:25:00Z"/>
              </w:rPr>
            </w:pPr>
            <w:ins w:id="10227" w:author="China Telecom" w:date="2020-11-20T19:25:00Z">
              <w:r w:rsidRPr="00D46D1D">
                <w:t>PUSCH eMBB 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BA28B" w14:textId="77777777" w:rsidR="009B0098" w:rsidRPr="0075709F" w:rsidRDefault="009B0098" w:rsidP="00AF0D4C">
            <w:pPr>
              <w:spacing w:after="0"/>
              <w:jc w:val="center"/>
              <w:rPr>
                <w:ins w:id="10228" w:author="China Telecom" w:date="2020-11-20T19:25:00Z"/>
              </w:rPr>
            </w:pPr>
            <w:ins w:id="10229" w:author="China Telecom" w:date="2020-11-20T19:25:00Z">
              <w:r w:rsidRPr="0075709F">
                <w:t>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7936C" w14:textId="77777777" w:rsidR="009B0098" w:rsidRPr="0075709F" w:rsidRDefault="009B0098" w:rsidP="00AF0D4C">
            <w:pPr>
              <w:spacing w:after="0"/>
              <w:jc w:val="center"/>
              <w:rPr>
                <w:ins w:id="10230" w:author="China Telecom" w:date="2020-11-20T19:25:00Z"/>
              </w:rPr>
            </w:pPr>
            <w:ins w:id="10231" w:author="China Telecom" w:date="2020-11-20T19:25:00Z">
              <w:r w:rsidRPr="0075709F">
                <w:t>93.28</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F89C6" w14:textId="77777777" w:rsidR="009B0098" w:rsidRPr="0075709F" w:rsidRDefault="009B0098" w:rsidP="00AF0D4C">
            <w:pPr>
              <w:spacing w:after="0"/>
              <w:jc w:val="center"/>
              <w:rPr>
                <w:ins w:id="10232" w:author="China Telecom" w:date="2020-11-20T19:25:00Z"/>
              </w:rPr>
            </w:pPr>
            <w:ins w:id="10233" w:author="China Telecom" w:date="2020-11-20T19:25:00Z">
              <w:r w:rsidRPr="0075709F">
                <w:t>0.60</w:t>
              </w:r>
            </w:ins>
          </w:p>
        </w:tc>
      </w:tr>
      <w:tr w:rsidR="009B0098" w:rsidRPr="00A36602" w14:paraId="661D7BE5" w14:textId="77777777" w:rsidTr="00AF0D4C">
        <w:trPr>
          <w:ins w:id="10234"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477C3308" w14:textId="77777777" w:rsidR="009B0098" w:rsidRPr="00F80BAC" w:rsidRDefault="009B0098" w:rsidP="00AF0D4C">
            <w:pPr>
              <w:spacing w:after="0"/>
              <w:rPr>
                <w:ins w:id="10235" w:author="China Telecom" w:date="2020-11-20T19:25:00Z"/>
              </w:rPr>
            </w:pPr>
            <w:ins w:id="10236" w:author="China Telecom" w:date="2020-11-20T19:25:00Z">
              <w:r w:rsidRPr="00D46D1D">
                <w:t>PUSCH VoIP</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2BE8D4E" w14:textId="77777777" w:rsidR="009B0098" w:rsidRPr="0075709F" w:rsidRDefault="009B0098" w:rsidP="00AF0D4C">
            <w:pPr>
              <w:spacing w:after="0"/>
              <w:jc w:val="center"/>
              <w:rPr>
                <w:ins w:id="10237" w:author="China Telecom" w:date="2020-11-20T19:25:00Z"/>
              </w:rPr>
            </w:pPr>
            <w:ins w:id="10238" w:author="China Telecom" w:date="2020-11-20T19:25:00Z">
              <w:r w:rsidRPr="0075709F">
                <w:t>3</w:t>
              </w:r>
            </w:ins>
          </w:p>
        </w:tc>
        <w:tc>
          <w:tcPr>
            <w:tcW w:w="1681" w:type="dxa"/>
            <w:tcBorders>
              <w:top w:val="nil"/>
              <w:left w:val="nil"/>
              <w:bottom w:val="single" w:sz="4" w:space="0" w:color="auto"/>
              <w:right w:val="single" w:sz="4" w:space="0" w:color="auto"/>
            </w:tcBorders>
            <w:shd w:val="clear" w:color="auto" w:fill="auto"/>
            <w:noWrap/>
            <w:vAlign w:val="bottom"/>
          </w:tcPr>
          <w:p w14:paraId="633FA32E" w14:textId="77777777" w:rsidR="009B0098" w:rsidRPr="0075709F" w:rsidRDefault="009B0098" w:rsidP="00AF0D4C">
            <w:pPr>
              <w:spacing w:after="0"/>
              <w:jc w:val="center"/>
              <w:rPr>
                <w:ins w:id="10239" w:author="China Telecom" w:date="2020-11-20T19:25:00Z"/>
              </w:rPr>
            </w:pPr>
            <w:ins w:id="10240" w:author="China Telecom" w:date="2020-11-20T19:25:00Z">
              <w:r w:rsidRPr="0075709F">
                <w:t>105.88</w:t>
              </w:r>
            </w:ins>
          </w:p>
        </w:tc>
        <w:tc>
          <w:tcPr>
            <w:tcW w:w="1681" w:type="dxa"/>
            <w:tcBorders>
              <w:top w:val="nil"/>
              <w:left w:val="nil"/>
              <w:bottom w:val="single" w:sz="4" w:space="0" w:color="auto"/>
              <w:right w:val="single" w:sz="4" w:space="0" w:color="auto"/>
            </w:tcBorders>
            <w:shd w:val="clear" w:color="auto" w:fill="auto"/>
            <w:noWrap/>
            <w:vAlign w:val="bottom"/>
          </w:tcPr>
          <w:p w14:paraId="1B63FE3F" w14:textId="77777777" w:rsidR="009B0098" w:rsidRPr="0075709F" w:rsidRDefault="009B0098" w:rsidP="00AF0D4C">
            <w:pPr>
              <w:spacing w:after="0"/>
              <w:jc w:val="center"/>
              <w:rPr>
                <w:ins w:id="10241" w:author="China Telecom" w:date="2020-11-20T19:25:00Z"/>
              </w:rPr>
            </w:pPr>
            <w:ins w:id="10242" w:author="China Telecom" w:date="2020-11-20T19:25:00Z">
              <w:r w:rsidRPr="0075709F">
                <w:t>5.45</w:t>
              </w:r>
            </w:ins>
          </w:p>
        </w:tc>
      </w:tr>
      <w:tr w:rsidR="009B0098" w:rsidRPr="00A36602" w14:paraId="1662E136" w14:textId="77777777" w:rsidTr="00AF0D4C">
        <w:trPr>
          <w:ins w:id="10243"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1426E533" w14:textId="77777777" w:rsidR="009B0098" w:rsidRPr="00F80BAC" w:rsidRDefault="009B0098" w:rsidP="00AF0D4C">
            <w:pPr>
              <w:spacing w:after="0"/>
              <w:rPr>
                <w:ins w:id="10244" w:author="China Telecom" w:date="2020-11-20T19:25:00Z"/>
              </w:rPr>
            </w:pPr>
            <w:ins w:id="10245" w:author="China Telecom" w:date="2020-11-20T19:25:00Z">
              <w:r w:rsidRPr="00D46D1D">
                <w:t>PUCCH F</w:t>
              </w:r>
              <w:r>
                <w:t xml:space="preserve">ormat </w:t>
              </w:r>
              <w:r w:rsidRPr="00D46D1D">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3834F" w14:textId="77777777" w:rsidR="009B0098" w:rsidRPr="0075709F" w:rsidRDefault="009B0098" w:rsidP="00AF0D4C">
            <w:pPr>
              <w:spacing w:after="0"/>
              <w:jc w:val="center"/>
              <w:rPr>
                <w:ins w:id="10246" w:author="China Telecom" w:date="2020-11-20T19:25:00Z"/>
              </w:rPr>
            </w:pPr>
            <w:ins w:id="10247" w:author="China Telecom" w:date="2020-11-20T19:25:00Z">
              <w:r w:rsidRPr="0075709F">
                <w:t>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146DD" w14:textId="77777777" w:rsidR="009B0098" w:rsidRPr="0075709F" w:rsidRDefault="009B0098" w:rsidP="00AF0D4C">
            <w:pPr>
              <w:spacing w:after="0"/>
              <w:jc w:val="center"/>
              <w:rPr>
                <w:ins w:id="10248" w:author="China Telecom" w:date="2020-11-20T19:25:00Z"/>
              </w:rPr>
            </w:pPr>
            <w:ins w:id="10249" w:author="China Telecom" w:date="2020-11-20T19:25:00Z">
              <w:r w:rsidRPr="0075709F">
                <w:t>110.14</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486BF9" w14:textId="77777777" w:rsidR="009B0098" w:rsidRPr="0075709F" w:rsidRDefault="009B0098" w:rsidP="00AF0D4C">
            <w:pPr>
              <w:spacing w:after="0"/>
              <w:jc w:val="center"/>
              <w:rPr>
                <w:ins w:id="10250" w:author="China Telecom" w:date="2020-11-20T19:25:00Z"/>
              </w:rPr>
            </w:pPr>
            <w:ins w:id="10251" w:author="China Telecom" w:date="2020-11-20T19:25:00Z">
              <w:r w:rsidRPr="0075709F">
                <w:t>6.27</w:t>
              </w:r>
            </w:ins>
          </w:p>
        </w:tc>
      </w:tr>
      <w:tr w:rsidR="009B0098" w:rsidRPr="00A36602" w14:paraId="21D46D5E" w14:textId="77777777" w:rsidTr="00AF0D4C">
        <w:trPr>
          <w:ins w:id="10252"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6A669F78" w14:textId="77777777" w:rsidR="009B0098" w:rsidRPr="00F80BAC" w:rsidRDefault="009B0098" w:rsidP="00AF0D4C">
            <w:pPr>
              <w:spacing w:after="0"/>
              <w:rPr>
                <w:ins w:id="10253" w:author="China Telecom" w:date="2020-11-20T19:25:00Z"/>
              </w:rPr>
            </w:pPr>
            <w:ins w:id="10254" w:author="China Telecom" w:date="2020-11-20T19:25:00Z">
              <w:r w:rsidRPr="00D46D1D">
                <w:t>PUCCH F</w:t>
              </w:r>
              <w:r>
                <w:t xml:space="preserve">ormat </w:t>
              </w:r>
              <w:r w:rsidRPr="00D46D1D">
                <w:t>3 11bits</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0AA0A" w14:textId="77777777" w:rsidR="009B0098" w:rsidRPr="0075709F" w:rsidRDefault="009B0098" w:rsidP="00AF0D4C">
            <w:pPr>
              <w:spacing w:after="0"/>
              <w:jc w:val="center"/>
              <w:rPr>
                <w:ins w:id="10255" w:author="China Telecom" w:date="2020-11-20T19:25:00Z"/>
              </w:rPr>
            </w:pPr>
            <w:ins w:id="10256" w:author="China Telecom" w:date="2020-11-20T19:25:00Z">
              <w:r w:rsidRPr="0075709F">
                <w:t>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82D9A" w14:textId="77777777" w:rsidR="009B0098" w:rsidRPr="0075709F" w:rsidRDefault="009B0098" w:rsidP="00AF0D4C">
            <w:pPr>
              <w:spacing w:after="0"/>
              <w:jc w:val="center"/>
              <w:rPr>
                <w:ins w:id="10257" w:author="China Telecom" w:date="2020-11-20T19:25:00Z"/>
              </w:rPr>
            </w:pPr>
            <w:ins w:id="10258" w:author="China Telecom" w:date="2020-11-20T19:25:00Z">
              <w:r w:rsidRPr="0075709F">
                <w:t>106.71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A6368" w14:textId="77777777" w:rsidR="009B0098" w:rsidRPr="0075709F" w:rsidRDefault="009B0098" w:rsidP="00AF0D4C">
            <w:pPr>
              <w:spacing w:after="0"/>
              <w:jc w:val="center"/>
              <w:rPr>
                <w:ins w:id="10259" w:author="China Telecom" w:date="2020-11-20T19:25:00Z"/>
              </w:rPr>
            </w:pPr>
            <w:ins w:id="10260" w:author="China Telecom" w:date="2020-11-20T19:25:00Z">
              <w:r w:rsidRPr="0075709F">
                <w:t>3.02</w:t>
              </w:r>
            </w:ins>
          </w:p>
        </w:tc>
      </w:tr>
      <w:tr w:rsidR="009B0098" w:rsidRPr="00A36602" w14:paraId="2BA7A9AD" w14:textId="77777777" w:rsidTr="00AF0D4C">
        <w:trPr>
          <w:ins w:id="10261"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6D7467CB" w14:textId="77777777" w:rsidR="009B0098" w:rsidRPr="00F80BAC" w:rsidRDefault="009B0098" w:rsidP="00AF0D4C">
            <w:pPr>
              <w:spacing w:after="0"/>
              <w:rPr>
                <w:ins w:id="10262" w:author="China Telecom" w:date="2020-11-20T19:25:00Z"/>
              </w:rPr>
            </w:pPr>
            <w:ins w:id="10263" w:author="China Telecom" w:date="2020-11-20T19:25:00Z">
              <w:r w:rsidRPr="00D46D1D">
                <w:t>PUCCH F</w:t>
              </w:r>
              <w:r>
                <w:t xml:space="preserve">ormat </w:t>
              </w:r>
              <w:r w:rsidRPr="00D46D1D">
                <w:t>3 22bits</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EBCE0" w14:textId="77777777" w:rsidR="009B0098" w:rsidRPr="0075709F" w:rsidRDefault="009B0098" w:rsidP="00AF0D4C">
            <w:pPr>
              <w:spacing w:after="0"/>
              <w:jc w:val="center"/>
              <w:rPr>
                <w:ins w:id="10264" w:author="China Telecom" w:date="2020-11-20T19:25:00Z"/>
              </w:rPr>
            </w:pPr>
            <w:ins w:id="10265" w:author="China Telecom" w:date="2020-11-20T19:25:00Z">
              <w:r w:rsidRPr="0075709F">
                <w:t>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0A708" w14:textId="77777777" w:rsidR="009B0098" w:rsidRPr="0075709F" w:rsidRDefault="009B0098" w:rsidP="00AF0D4C">
            <w:pPr>
              <w:spacing w:after="0"/>
              <w:jc w:val="center"/>
              <w:rPr>
                <w:ins w:id="10266" w:author="China Telecom" w:date="2020-11-20T19:25:00Z"/>
              </w:rPr>
            </w:pPr>
            <w:ins w:id="10267" w:author="China Telecom" w:date="2020-11-20T19:25:00Z">
              <w:r w:rsidRPr="0075709F">
                <w:t>105.50</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4A697" w14:textId="77777777" w:rsidR="009B0098" w:rsidRPr="0075709F" w:rsidRDefault="009B0098" w:rsidP="00AF0D4C">
            <w:pPr>
              <w:spacing w:after="0"/>
              <w:jc w:val="center"/>
              <w:rPr>
                <w:ins w:id="10268" w:author="China Telecom" w:date="2020-11-20T19:25:00Z"/>
              </w:rPr>
            </w:pPr>
            <w:ins w:id="10269" w:author="China Telecom" w:date="2020-11-20T19:25:00Z">
              <w:r w:rsidRPr="0075709F">
                <w:t>4.20</w:t>
              </w:r>
            </w:ins>
          </w:p>
        </w:tc>
      </w:tr>
      <w:tr w:rsidR="009B0098" w:rsidRPr="00A36602" w14:paraId="04AF4688" w14:textId="77777777" w:rsidTr="00AF0D4C">
        <w:trPr>
          <w:ins w:id="10270"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5A251BE0" w14:textId="77777777" w:rsidR="009B0098" w:rsidRPr="00F80BAC" w:rsidRDefault="009B0098" w:rsidP="00AF0D4C">
            <w:pPr>
              <w:spacing w:after="0"/>
              <w:rPr>
                <w:ins w:id="10271" w:author="China Telecom" w:date="2020-11-20T19:25:00Z"/>
              </w:rPr>
            </w:pPr>
            <w:ins w:id="10272" w:author="China Telecom" w:date="2020-11-20T19:25:00Z">
              <w:r w:rsidRPr="00D46D1D">
                <w:t>SSB</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AB4BE5" w14:textId="77777777" w:rsidR="009B0098" w:rsidRPr="0075709F" w:rsidRDefault="009B0098" w:rsidP="00AF0D4C">
            <w:pPr>
              <w:spacing w:after="0"/>
              <w:jc w:val="center"/>
              <w:rPr>
                <w:ins w:id="10273" w:author="China Telecom" w:date="2020-11-20T19:25:00Z"/>
              </w:rPr>
            </w:pPr>
            <w:ins w:id="10274" w:author="China Telecom" w:date="2020-11-20T19:25:00Z">
              <w:r w:rsidRPr="0075709F">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8B8322" w14:textId="77777777" w:rsidR="009B0098" w:rsidRPr="0075709F" w:rsidRDefault="009B0098" w:rsidP="00AF0D4C">
            <w:pPr>
              <w:spacing w:after="0"/>
              <w:jc w:val="center"/>
              <w:rPr>
                <w:ins w:id="10275" w:author="China Telecom" w:date="2020-11-20T19:25:00Z"/>
              </w:rPr>
            </w:pPr>
            <w:ins w:id="10276" w:author="China Telecom" w:date="2020-11-20T19:25:00Z">
              <w:r w:rsidRPr="0075709F">
                <w:t>132.55</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27B41" w14:textId="77777777" w:rsidR="009B0098" w:rsidRPr="0075709F" w:rsidRDefault="009B0098" w:rsidP="00AF0D4C">
            <w:pPr>
              <w:spacing w:after="0"/>
              <w:jc w:val="center"/>
              <w:rPr>
                <w:ins w:id="10277" w:author="China Telecom" w:date="2020-11-20T19:25:00Z"/>
              </w:rPr>
            </w:pPr>
            <w:ins w:id="10278" w:author="China Telecom" w:date="2020-11-20T19:25:00Z">
              <w:r w:rsidRPr="0075709F">
                <w:t>0.00</w:t>
              </w:r>
            </w:ins>
          </w:p>
        </w:tc>
      </w:tr>
      <w:tr w:rsidR="009B0098" w:rsidRPr="00A36602" w14:paraId="0A9BA14E" w14:textId="77777777" w:rsidTr="00AF0D4C">
        <w:trPr>
          <w:ins w:id="10279"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533181AF" w14:textId="77777777" w:rsidR="009B0098" w:rsidRPr="00F80BAC" w:rsidRDefault="009B0098" w:rsidP="00AF0D4C">
            <w:pPr>
              <w:spacing w:after="0"/>
              <w:rPr>
                <w:ins w:id="10280" w:author="China Telecom" w:date="2020-11-20T19:25:00Z"/>
              </w:rPr>
            </w:pPr>
            <w:ins w:id="10281" w:author="China Telecom" w:date="2020-11-20T19:25:00Z">
              <w:r w:rsidRPr="00D46D1D">
                <w:t>PUSCH of Msg3</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8EBD8" w14:textId="77777777" w:rsidR="009B0098" w:rsidRPr="0075709F" w:rsidRDefault="009B0098" w:rsidP="00AF0D4C">
            <w:pPr>
              <w:spacing w:after="0"/>
              <w:jc w:val="center"/>
              <w:rPr>
                <w:ins w:id="10282" w:author="China Telecom" w:date="2020-11-20T19:25:00Z"/>
              </w:rPr>
            </w:pPr>
            <w:ins w:id="10283" w:author="China Telecom" w:date="2020-11-20T19:25:00Z">
              <w:r w:rsidRPr="0075709F">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8C8C11" w14:textId="77777777" w:rsidR="009B0098" w:rsidRPr="0075709F" w:rsidRDefault="009B0098" w:rsidP="00AF0D4C">
            <w:pPr>
              <w:spacing w:after="0"/>
              <w:jc w:val="center"/>
              <w:rPr>
                <w:ins w:id="10284" w:author="China Telecom" w:date="2020-11-20T19:25:00Z"/>
                <w:noProof/>
              </w:rPr>
            </w:pPr>
            <w:ins w:id="10285" w:author="China Telecom" w:date="2020-11-20T19:25:00Z">
              <w:r w:rsidRPr="0075709F">
                <w:t>100.04</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E656C5" w14:textId="77777777" w:rsidR="009B0098" w:rsidRPr="0075709F" w:rsidRDefault="009B0098" w:rsidP="00AF0D4C">
            <w:pPr>
              <w:spacing w:after="0"/>
              <w:jc w:val="center"/>
              <w:rPr>
                <w:ins w:id="10286" w:author="China Telecom" w:date="2020-11-20T19:25:00Z"/>
                <w:noProof/>
              </w:rPr>
            </w:pPr>
            <w:ins w:id="10287" w:author="China Telecom" w:date="2020-11-20T19:25:00Z">
              <w:r w:rsidRPr="0075709F">
                <w:t>0.00</w:t>
              </w:r>
            </w:ins>
          </w:p>
        </w:tc>
      </w:tr>
      <w:tr w:rsidR="009B0098" w:rsidRPr="00A36602" w14:paraId="107AA56D" w14:textId="77777777" w:rsidTr="00AF0D4C">
        <w:trPr>
          <w:ins w:id="10288"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0F87E9BB" w14:textId="77777777" w:rsidR="009B0098" w:rsidRPr="00F80BAC" w:rsidRDefault="009B0098" w:rsidP="00AF0D4C">
            <w:pPr>
              <w:spacing w:after="0"/>
              <w:rPr>
                <w:ins w:id="10289" w:author="China Telecom" w:date="2020-11-20T19:25:00Z"/>
              </w:rPr>
            </w:pPr>
            <w:ins w:id="10290" w:author="China Telecom" w:date="2020-11-20T19:25:00Z">
              <w:r w:rsidRPr="00D46D1D">
                <w:t>PDCCH</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C1E6DD8" w14:textId="77777777" w:rsidR="009B0098" w:rsidRPr="0075709F" w:rsidRDefault="009B0098" w:rsidP="00AF0D4C">
            <w:pPr>
              <w:spacing w:after="0"/>
              <w:jc w:val="center"/>
              <w:rPr>
                <w:ins w:id="10291" w:author="China Telecom" w:date="2020-11-20T19:25:00Z"/>
              </w:rPr>
            </w:pPr>
            <w:ins w:id="10292" w:author="China Telecom" w:date="2020-11-20T19:25:00Z">
              <w:r w:rsidRPr="0075709F">
                <w:t>3</w:t>
              </w:r>
            </w:ins>
          </w:p>
        </w:tc>
        <w:tc>
          <w:tcPr>
            <w:tcW w:w="1681" w:type="dxa"/>
            <w:tcBorders>
              <w:top w:val="nil"/>
              <w:left w:val="nil"/>
              <w:bottom w:val="single" w:sz="4" w:space="0" w:color="auto"/>
              <w:right w:val="single" w:sz="4" w:space="0" w:color="auto"/>
            </w:tcBorders>
            <w:shd w:val="clear" w:color="auto" w:fill="auto"/>
            <w:noWrap/>
            <w:vAlign w:val="bottom"/>
          </w:tcPr>
          <w:p w14:paraId="6668D92C" w14:textId="77777777" w:rsidR="009B0098" w:rsidRPr="0075709F" w:rsidRDefault="009B0098" w:rsidP="00AF0D4C">
            <w:pPr>
              <w:spacing w:after="0"/>
              <w:jc w:val="center"/>
              <w:rPr>
                <w:ins w:id="10293" w:author="China Telecom" w:date="2020-11-20T19:25:00Z"/>
              </w:rPr>
            </w:pPr>
            <w:ins w:id="10294" w:author="China Telecom" w:date="2020-11-20T19:25:00Z">
              <w:r w:rsidRPr="0075709F">
                <w:t>134.10</w:t>
              </w:r>
            </w:ins>
          </w:p>
        </w:tc>
        <w:tc>
          <w:tcPr>
            <w:tcW w:w="1681" w:type="dxa"/>
            <w:tcBorders>
              <w:top w:val="nil"/>
              <w:left w:val="nil"/>
              <w:bottom w:val="single" w:sz="4" w:space="0" w:color="auto"/>
              <w:right w:val="single" w:sz="4" w:space="0" w:color="auto"/>
            </w:tcBorders>
            <w:shd w:val="clear" w:color="auto" w:fill="auto"/>
            <w:noWrap/>
            <w:vAlign w:val="bottom"/>
          </w:tcPr>
          <w:p w14:paraId="5F6067CA" w14:textId="77777777" w:rsidR="009B0098" w:rsidRPr="0075709F" w:rsidRDefault="009B0098" w:rsidP="00AF0D4C">
            <w:pPr>
              <w:spacing w:after="0"/>
              <w:jc w:val="center"/>
              <w:rPr>
                <w:ins w:id="10295" w:author="China Telecom" w:date="2020-11-20T19:25:00Z"/>
              </w:rPr>
            </w:pPr>
            <w:ins w:id="10296" w:author="China Telecom" w:date="2020-11-20T19:25:00Z">
              <w:r w:rsidRPr="0075709F">
                <w:t>5.65</w:t>
              </w:r>
            </w:ins>
          </w:p>
        </w:tc>
      </w:tr>
      <w:tr w:rsidR="009B0098" w:rsidRPr="00A36602" w14:paraId="310EA6D0" w14:textId="77777777" w:rsidTr="00AF0D4C">
        <w:trPr>
          <w:ins w:id="10297"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4C28EF6F" w14:textId="77777777" w:rsidR="009B0098" w:rsidRPr="00F80BAC" w:rsidRDefault="009B0098" w:rsidP="00AF0D4C">
            <w:pPr>
              <w:spacing w:after="0"/>
              <w:rPr>
                <w:ins w:id="10298" w:author="China Telecom" w:date="2020-11-20T19:25:00Z"/>
              </w:rPr>
            </w:pPr>
            <w:ins w:id="10299" w:author="China Telecom" w:date="2020-11-20T19:25:00Z">
              <w:r w:rsidRPr="00D46D1D">
                <w:t>PDSCH eMBB</w:t>
              </w:r>
              <w:r>
                <w:t xml:space="preserve"> DDDSU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9764EF0" w14:textId="77777777" w:rsidR="009B0098" w:rsidRPr="0075709F" w:rsidRDefault="009B0098" w:rsidP="00AF0D4C">
            <w:pPr>
              <w:spacing w:after="0"/>
              <w:jc w:val="center"/>
              <w:rPr>
                <w:ins w:id="10300" w:author="China Telecom" w:date="2020-11-20T19:25:00Z"/>
              </w:rPr>
            </w:pPr>
            <w:ins w:id="10301" w:author="China Telecom" w:date="2020-11-20T19:25:00Z">
              <w:r w:rsidRPr="0075709F">
                <w:t>3</w:t>
              </w:r>
            </w:ins>
          </w:p>
        </w:tc>
        <w:tc>
          <w:tcPr>
            <w:tcW w:w="1681" w:type="dxa"/>
            <w:tcBorders>
              <w:top w:val="nil"/>
              <w:left w:val="nil"/>
              <w:bottom w:val="single" w:sz="4" w:space="0" w:color="auto"/>
              <w:right w:val="single" w:sz="4" w:space="0" w:color="auto"/>
            </w:tcBorders>
            <w:shd w:val="clear" w:color="auto" w:fill="auto"/>
            <w:noWrap/>
            <w:vAlign w:val="bottom"/>
          </w:tcPr>
          <w:p w14:paraId="2ABF3052" w14:textId="77777777" w:rsidR="009B0098" w:rsidRPr="0075709F" w:rsidRDefault="009B0098" w:rsidP="00AF0D4C">
            <w:pPr>
              <w:spacing w:after="0"/>
              <w:jc w:val="center"/>
              <w:rPr>
                <w:ins w:id="10302" w:author="China Telecom" w:date="2020-11-20T19:25:00Z"/>
              </w:rPr>
            </w:pPr>
            <w:ins w:id="10303" w:author="China Telecom" w:date="2020-11-20T19:25:00Z">
              <w:r w:rsidRPr="0075709F">
                <w:t>127.26</w:t>
              </w:r>
            </w:ins>
          </w:p>
        </w:tc>
        <w:tc>
          <w:tcPr>
            <w:tcW w:w="1681" w:type="dxa"/>
            <w:tcBorders>
              <w:top w:val="nil"/>
              <w:left w:val="nil"/>
              <w:bottom w:val="single" w:sz="4" w:space="0" w:color="auto"/>
              <w:right w:val="single" w:sz="4" w:space="0" w:color="auto"/>
            </w:tcBorders>
            <w:shd w:val="clear" w:color="auto" w:fill="auto"/>
            <w:noWrap/>
            <w:vAlign w:val="bottom"/>
          </w:tcPr>
          <w:p w14:paraId="03AD792F" w14:textId="77777777" w:rsidR="009B0098" w:rsidRPr="0075709F" w:rsidRDefault="009B0098" w:rsidP="00AF0D4C">
            <w:pPr>
              <w:spacing w:after="0"/>
              <w:jc w:val="center"/>
              <w:rPr>
                <w:ins w:id="10304" w:author="China Telecom" w:date="2020-11-20T19:25:00Z"/>
              </w:rPr>
            </w:pPr>
            <w:ins w:id="10305" w:author="China Telecom" w:date="2020-11-20T19:25:00Z">
              <w:r w:rsidRPr="0075709F">
                <w:t>5.91</w:t>
              </w:r>
            </w:ins>
          </w:p>
        </w:tc>
      </w:tr>
      <w:tr w:rsidR="009B0098" w:rsidRPr="00A36602" w14:paraId="56C14C72" w14:textId="77777777" w:rsidTr="00AF0D4C">
        <w:trPr>
          <w:ins w:id="10306"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1A224FE2" w14:textId="77777777" w:rsidR="009B0098" w:rsidRPr="00F80BAC" w:rsidRDefault="009B0098" w:rsidP="00AF0D4C">
            <w:pPr>
              <w:spacing w:after="0"/>
              <w:rPr>
                <w:ins w:id="10307" w:author="China Telecom" w:date="2020-11-20T19:25:00Z"/>
              </w:rPr>
            </w:pPr>
            <w:ins w:id="10308" w:author="China Telecom" w:date="2020-11-20T19:25:00Z">
              <w:r w:rsidRPr="00D46D1D">
                <w:t>PDSCH eMBB 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F4E2B" w14:textId="77777777" w:rsidR="009B0098" w:rsidRPr="0075709F" w:rsidRDefault="009B0098" w:rsidP="00AF0D4C">
            <w:pPr>
              <w:spacing w:after="0"/>
              <w:jc w:val="center"/>
              <w:rPr>
                <w:ins w:id="10309" w:author="China Telecom" w:date="2020-11-20T19:25:00Z"/>
              </w:rPr>
            </w:pPr>
            <w:ins w:id="10310" w:author="China Telecom" w:date="2020-11-20T19:25:00Z">
              <w:r w:rsidRPr="0075709F">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6A2E3" w14:textId="77777777" w:rsidR="009B0098" w:rsidRPr="0075709F" w:rsidRDefault="009B0098" w:rsidP="00AF0D4C">
            <w:pPr>
              <w:spacing w:after="0"/>
              <w:jc w:val="center"/>
              <w:rPr>
                <w:ins w:id="10311" w:author="China Telecom" w:date="2020-11-20T19:25:00Z"/>
              </w:rPr>
            </w:pPr>
            <w:ins w:id="10312" w:author="China Telecom" w:date="2020-11-20T19:25:00Z">
              <w:r w:rsidRPr="0075709F">
                <w:t>130.39</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E39B16" w14:textId="77777777" w:rsidR="009B0098" w:rsidRPr="0075709F" w:rsidRDefault="009B0098" w:rsidP="00AF0D4C">
            <w:pPr>
              <w:spacing w:after="0"/>
              <w:jc w:val="center"/>
              <w:rPr>
                <w:ins w:id="10313" w:author="China Telecom" w:date="2020-11-20T19:25:00Z"/>
              </w:rPr>
            </w:pPr>
            <w:ins w:id="10314" w:author="China Telecom" w:date="2020-11-20T19:25:00Z">
              <w:r w:rsidRPr="0075709F">
                <w:t>0.00</w:t>
              </w:r>
            </w:ins>
          </w:p>
        </w:tc>
      </w:tr>
    </w:tbl>
    <w:p w14:paraId="509E86C2" w14:textId="77777777" w:rsidR="009B0098" w:rsidRDefault="009B0098" w:rsidP="009B0098">
      <w:pPr>
        <w:rPr>
          <w:ins w:id="10315" w:author="China Telecom" w:date="2020-11-20T19:25:00Z"/>
        </w:rPr>
      </w:pPr>
    </w:p>
    <w:p w14:paraId="6CA4960B" w14:textId="77777777" w:rsidR="009B0098" w:rsidRDefault="009B0098" w:rsidP="009B0098">
      <w:pPr>
        <w:pStyle w:val="TH"/>
        <w:rPr>
          <w:ins w:id="10316" w:author="China Telecom" w:date="2020-11-20T19:25:00Z"/>
        </w:rPr>
      </w:pPr>
      <w:ins w:id="10317" w:author="China Telecom" w:date="2020-11-20T19:25:00Z">
        <w:r>
          <w:t xml:space="preserve">Table </w:t>
        </w:r>
        <w:r>
          <w:rPr>
            <w:lang w:eastAsia="zh-CN"/>
          </w:rPr>
          <w:t>5.2.1.4</w:t>
        </w:r>
        <w:r w:rsidRPr="007368F9">
          <w:t>-</w:t>
        </w:r>
        <w:r>
          <w:rPr>
            <w:rFonts w:hint="eastAsia"/>
            <w:lang w:eastAsia="ja-JP"/>
          </w:rPr>
          <w:t>2</w:t>
        </w:r>
        <w:r w:rsidRPr="007368F9">
          <w:rPr>
            <w:rFonts w:hint="eastAsia"/>
          </w:rPr>
          <w:t>:</w:t>
        </w:r>
        <w:r>
          <w:rPr>
            <w:rFonts w:hint="eastAsia"/>
          </w:rPr>
          <w:t xml:space="preserve"> Representative values </w:t>
        </w:r>
        <w:r>
          <w:t>of MIL for Suburban 28GHz TDD NLOS O2I scenario for UE Tx power of 12 dBm.</w:t>
        </w:r>
      </w:ins>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447441FE" w14:textId="77777777" w:rsidTr="00AF0D4C">
        <w:trPr>
          <w:trHeight w:val="584"/>
          <w:ins w:id="10318" w:author="China Telecom" w:date="2020-11-20T19:25:00Z"/>
        </w:trPr>
        <w:tc>
          <w:tcPr>
            <w:tcW w:w="4009" w:type="dxa"/>
            <w:shd w:val="clear" w:color="auto" w:fill="E7E6E6" w:themeFill="background2"/>
            <w:noWrap/>
            <w:vAlign w:val="center"/>
            <w:hideMark/>
          </w:tcPr>
          <w:p w14:paraId="011D0E79" w14:textId="77777777" w:rsidR="009B0098" w:rsidRPr="009C135A" w:rsidRDefault="009B0098" w:rsidP="00AF0D4C">
            <w:pPr>
              <w:spacing w:after="0"/>
              <w:jc w:val="center"/>
              <w:rPr>
                <w:ins w:id="10319" w:author="China Telecom" w:date="2020-11-20T19:25:00Z"/>
              </w:rPr>
            </w:pPr>
            <w:ins w:id="10320" w:author="China Telecom" w:date="2020-11-20T19:25:00Z">
              <w:r w:rsidRPr="00F9020F">
                <w:rPr>
                  <w:b/>
                </w:rPr>
                <w:t>Channels (and Frame format)</w:t>
              </w:r>
            </w:ins>
          </w:p>
        </w:tc>
        <w:tc>
          <w:tcPr>
            <w:tcW w:w="1423" w:type="dxa"/>
            <w:shd w:val="clear" w:color="auto" w:fill="E7E6E6" w:themeFill="background2"/>
            <w:vAlign w:val="center"/>
            <w:hideMark/>
          </w:tcPr>
          <w:p w14:paraId="52C0EFC7" w14:textId="77777777" w:rsidR="009B0098" w:rsidRPr="009C135A" w:rsidRDefault="009B0098" w:rsidP="00AF0D4C">
            <w:pPr>
              <w:spacing w:after="0"/>
              <w:jc w:val="center"/>
              <w:rPr>
                <w:ins w:id="10321" w:author="China Telecom" w:date="2020-11-20T19:25:00Z"/>
              </w:rPr>
            </w:pPr>
            <w:ins w:id="10322" w:author="China Telecom" w:date="2020-11-20T19:25:00Z">
              <w:r w:rsidRPr="00F9020F">
                <w:rPr>
                  <w:b/>
                </w:rPr>
                <w:t>Number of Samples</w:t>
              </w:r>
            </w:ins>
          </w:p>
        </w:tc>
        <w:tc>
          <w:tcPr>
            <w:tcW w:w="1494" w:type="dxa"/>
            <w:shd w:val="clear" w:color="auto" w:fill="E7E6E6" w:themeFill="background2"/>
            <w:vAlign w:val="center"/>
            <w:hideMark/>
          </w:tcPr>
          <w:p w14:paraId="4EBB8B7F" w14:textId="77777777" w:rsidR="009B0098" w:rsidRPr="009C135A" w:rsidRDefault="009B0098" w:rsidP="00AF0D4C">
            <w:pPr>
              <w:spacing w:after="0"/>
              <w:jc w:val="center"/>
              <w:rPr>
                <w:ins w:id="10323" w:author="China Telecom" w:date="2020-11-20T19:25:00Z"/>
              </w:rPr>
            </w:pPr>
            <w:ins w:id="10324" w:author="China Telecom" w:date="2020-11-20T19:25:00Z">
              <w:r w:rsidRPr="00F9020F">
                <w:rPr>
                  <w:b/>
                </w:rPr>
                <w:t>Representative value</w:t>
              </w:r>
            </w:ins>
          </w:p>
        </w:tc>
        <w:tc>
          <w:tcPr>
            <w:tcW w:w="1423" w:type="dxa"/>
            <w:shd w:val="clear" w:color="auto" w:fill="E7E6E6" w:themeFill="background2"/>
            <w:vAlign w:val="center"/>
            <w:hideMark/>
          </w:tcPr>
          <w:p w14:paraId="0BE36327" w14:textId="77777777" w:rsidR="009B0098" w:rsidRPr="009C135A" w:rsidRDefault="009B0098" w:rsidP="00AF0D4C">
            <w:pPr>
              <w:spacing w:after="0"/>
              <w:jc w:val="center"/>
              <w:rPr>
                <w:ins w:id="10325" w:author="China Telecom" w:date="2020-11-20T19:25:00Z"/>
              </w:rPr>
            </w:pPr>
            <w:ins w:id="10326" w:author="China Telecom" w:date="2020-11-20T19:25:00Z">
              <w:r w:rsidRPr="00F9020F">
                <w:rPr>
                  <w:b/>
                </w:rPr>
                <w:t>Standard Deviation (w/o outlier)</w:t>
              </w:r>
            </w:ins>
          </w:p>
        </w:tc>
        <w:tc>
          <w:tcPr>
            <w:tcW w:w="1423" w:type="dxa"/>
            <w:shd w:val="clear" w:color="auto" w:fill="E7E6E6" w:themeFill="background2"/>
            <w:vAlign w:val="center"/>
            <w:hideMark/>
          </w:tcPr>
          <w:p w14:paraId="2D5F84BE" w14:textId="77777777" w:rsidR="009B0098" w:rsidRPr="009C135A" w:rsidRDefault="009B0098" w:rsidP="00AF0D4C">
            <w:pPr>
              <w:spacing w:after="0"/>
              <w:jc w:val="center"/>
              <w:rPr>
                <w:ins w:id="10327" w:author="China Telecom" w:date="2020-11-20T19:25:00Z"/>
              </w:rPr>
            </w:pPr>
            <w:ins w:id="10328" w:author="China Telecom" w:date="2020-11-20T19:25:00Z">
              <w:r w:rsidRPr="00F9020F">
                <w:rPr>
                  <w:b/>
                </w:rPr>
                <w:t xml:space="preserve">Relative difference </w:t>
              </w:r>
              <w:r>
                <w:rPr>
                  <w:b/>
                </w:rPr>
                <w:t>vs. PUCCH Format 1</w:t>
              </w:r>
            </w:ins>
          </w:p>
        </w:tc>
      </w:tr>
      <w:tr w:rsidR="009B0098" w:rsidRPr="00804B30" w14:paraId="01537989" w14:textId="77777777" w:rsidTr="00AF0D4C">
        <w:trPr>
          <w:trHeight w:val="181"/>
          <w:ins w:id="10329"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14865D" w14:textId="77777777" w:rsidR="009B0098" w:rsidRPr="00D46D1D" w:rsidRDefault="009B0098" w:rsidP="00AF0D4C">
            <w:pPr>
              <w:spacing w:after="0"/>
              <w:rPr>
                <w:ins w:id="10330" w:author="China Telecom" w:date="2020-11-20T19:25:00Z"/>
              </w:rPr>
            </w:pPr>
            <w:ins w:id="10331" w:author="China Telecom" w:date="2020-11-20T19:25:00Z">
              <w:r w:rsidRPr="00D46D1D">
                <w:t>PUSCH eMBB</w:t>
              </w:r>
              <w:r>
                <w:t xml:space="preserve"> DDDSU</w:t>
              </w:r>
            </w:ins>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D737681" w14:textId="77777777" w:rsidR="009B0098" w:rsidRPr="00D46D1D" w:rsidRDefault="009B0098" w:rsidP="00AF0D4C">
            <w:pPr>
              <w:spacing w:after="0"/>
              <w:jc w:val="center"/>
              <w:rPr>
                <w:ins w:id="10332" w:author="China Telecom" w:date="2020-11-20T19:25:00Z"/>
              </w:rPr>
            </w:pPr>
            <w:ins w:id="10333" w:author="China Telecom" w:date="2020-11-20T19:25:00Z">
              <w:r w:rsidRPr="00D46D1D">
                <w:t>3</w:t>
              </w:r>
            </w:ins>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195E8BC" w14:textId="77777777" w:rsidR="009B0098" w:rsidRPr="00D46D1D" w:rsidRDefault="009B0098" w:rsidP="00AF0D4C">
            <w:pPr>
              <w:spacing w:after="0"/>
              <w:jc w:val="center"/>
              <w:rPr>
                <w:ins w:id="10334" w:author="China Telecom" w:date="2020-11-20T19:25:00Z"/>
              </w:rPr>
            </w:pPr>
            <w:ins w:id="10335" w:author="China Telecom" w:date="2020-11-20T19:25:00Z">
              <w:r w:rsidRPr="00D46D1D">
                <w:t>134.44</w:t>
              </w:r>
            </w:ins>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F0E6524" w14:textId="77777777" w:rsidR="009B0098" w:rsidRPr="00D46D1D" w:rsidRDefault="009B0098" w:rsidP="00AF0D4C">
            <w:pPr>
              <w:spacing w:after="0"/>
              <w:jc w:val="center"/>
              <w:rPr>
                <w:ins w:id="10336" w:author="China Telecom" w:date="2020-11-20T19:25:00Z"/>
              </w:rPr>
            </w:pPr>
            <w:ins w:id="10337" w:author="China Telecom" w:date="2020-11-20T19:25:00Z">
              <w:r w:rsidRPr="00D46D1D">
                <w:t>6.01</w:t>
              </w:r>
            </w:ins>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064ADED6" w14:textId="77777777" w:rsidR="009B0098" w:rsidRPr="00D46D1D" w:rsidRDefault="009B0098" w:rsidP="00AF0D4C">
            <w:pPr>
              <w:spacing w:after="0"/>
              <w:jc w:val="center"/>
              <w:rPr>
                <w:ins w:id="10338" w:author="China Telecom" w:date="2020-11-20T19:25:00Z"/>
              </w:rPr>
            </w:pPr>
            <w:ins w:id="10339" w:author="China Telecom" w:date="2020-11-20T19:25:00Z">
              <w:r w:rsidRPr="00D46D1D">
                <w:t>-10.80</w:t>
              </w:r>
            </w:ins>
          </w:p>
        </w:tc>
      </w:tr>
      <w:tr w:rsidR="009B0098" w:rsidRPr="00804B30" w14:paraId="38919D84" w14:textId="77777777" w:rsidTr="00AF0D4C">
        <w:trPr>
          <w:trHeight w:val="181"/>
          <w:ins w:id="10340"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A6A1C50" w14:textId="77777777" w:rsidR="009B0098" w:rsidRPr="00D46D1D" w:rsidRDefault="009B0098" w:rsidP="00AF0D4C">
            <w:pPr>
              <w:spacing w:after="0"/>
              <w:rPr>
                <w:ins w:id="10341" w:author="China Telecom" w:date="2020-11-20T19:25:00Z"/>
                <w:rFonts w:eastAsia="Times New Roman"/>
                <w:lang w:val="en-US"/>
              </w:rPr>
            </w:pPr>
            <w:ins w:id="10342" w:author="China Telecom" w:date="2020-11-20T19:25:00Z">
              <w:r w:rsidRPr="00D46D1D">
                <w:t>PUSCH eMBB 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D14F6" w14:textId="77777777" w:rsidR="009B0098" w:rsidRPr="00D46D1D" w:rsidRDefault="009B0098" w:rsidP="00AF0D4C">
            <w:pPr>
              <w:spacing w:after="0"/>
              <w:jc w:val="center"/>
              <w:rPr>
                <w:ins w:id="10343" w:author="China Telecom" w:date="2020-11-20T19:25:00Z"/>
                <w:rFonts w:eastAsia="Times New Roman"/>
                <w:lang w:val="en-US"/>
              </w:rPr>
            </w:pPr>
            <w:ins w:id="10344" w:author="China Telecom" w:date="2020-11-20T19:25:00Z">
              <w:r w:rsidRPr="00D46D1D">
                <w:t>2</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9F5F5" w14:textId="77777777" w:rsidR="009B0098" w:rsidRPr="00D46D1D" w:rsidRDefault="009B0098" w:rsidP="00AF0D4C">
            <w:pPr>
              <w:spacing w:after="0"/>
              <w:jc w:val="center"/>
              <w:rPr>
                <w:ins w:id="10345" w:author="China Telecom" w:date="2020-11-20T19:25:00Z"/>
                <w:rFonts w:eastAsia="Times New Roman"/>
                <w:lang w:val="en-US"/>
              </w:rPr>
            </w:pPr>
            <w:ins w:id="10346" w:author="China Telecom" w:date="2020-11-20T19:25:00Z">
              <w:r w:rsidRPr="00D46D1D">
                <w:t>130.38</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DBAFA" w14:textId="77777777" w:rsidR="009B0098" w:rsidRPr="00D46D1D" w:rsidRDefault="009B0098" w:rsidP="00AF0D4C">
            <w:pPr>
              <w:spacing w:after="0"/>
              <w:jc w:val="center"/>
              <w:rPr>
                <w:ins w:id="10347" w:author="China Telecom" w:date="2020-11-20T19:25:00Z"/>
                <w:rFonts w:eastAsia="Times New Roman"/>
                <w:lang w:val="en-US"/>
              </w:rPr>
            </w:pPr>
            <w:ins w:id="10348" w:author="China Telecom" w:date="2020-11-20T19:25:00Z">
              <w:r w:rsidRPr="00D46D1D">
                <w:t>0.60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0AF624" w14:textId="77777777" w:rsidR="009B0098" w:rsidRPr="00D46D1D" w:rsidRDefault="009B0098" w:rsidP="00AF0D4C">
            <w:pPr>
              <w:spacing w:after="0"/>
              <w:jc w:val="center"/>
              <w:rPr>
                <w:ins w:id="10349" w:author="China Telecom" w:date="2020-11-20T19:25:00Z"/>
                <w:rFonts w:eastAsia="Times New Roman"/>
                <w:lang w:val="en-US"/>
              </w:rPr>
            </w:pPr>
            <w:ins w:id="10350" w:author="China Telecom" w:date="2020-11-20T19:25:00Z">
              <w:r w:rsidRPr="00D46D1D">
                <w:t>-14.86</w:t>
              </w:r>
            </w:ins>
          </w:p>
        </w:tc>
      </w:tr>
      <w:tr w:rsidR="009B0098" w:rsidRPr="00804B30" w14:paraId="24474C6F" w14:textId="77777777" w:rsidTr="00AF0D4C">
        <w:trPr>
          <w:trHeight w:val="181"/>
          <w:ins w:id="10351"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554B402" w14:textId="77777777" w:rsidR="009B0098" w:rsidRPr="00D46D1D" w:rsidRDefault="009B0098" w:rsidP="00AF0D4C">
            <w:pPr>
              <w:spacing w:after="0"/>
              <w:rPr>
                <w:ins w:id="10352" w:author="China Telecom" w:date="2020-11-20T19:25:00Z"/>
              </w:rPr>
            </w:pPr>
            <w:ins w:id="10353" w:author="China Telecom" w:date="2020-11-20T19:25:00Z">
              <w:r w:rsidRPr="00D46D1D">
                <w:t>PUSCH VoIP</w:t>
              </w:r>
            </w:ins>
          </w:p>
        </w:tc>
        <w:tc>
          <w:tcPr>
            <w:tcW w:w="1423" w:type="dxa"/>
            <w:tcBorders>
              <w:top w:val="nil"/>
              <w:left w:val="nil"/>
              <w:bottom w:val="single" w:sz="4" w:space="0" w:color="auto"/>
              <w:right w:val="single" w:sz="4" w:space="0" w:color="auto"/>
            </w:tcBorders>
            <w:shd w:val="clear" w:color="auto" w:fill="auto"/>
            <w:noWrap/>
            <w:vAlign w:val="bottom"/>
          </w:tcPr>
          <w:p w14:paraId="5D8A8F82" w14:textId="77777777" w:rsidR="009B0098" w:rsidRPr="00D46D1D" w:rsidRDefault="009B0098" w:rsidP="00AF0D4C">
            <w:pPr>
              <w:spacing w:after="0"/>
              <w:jc w:val="center"/>
              <w:rPr>
                <w:ins w:id="10354" w:author="China Telecom" w:date="2020-11-20T19:25:00Z"/>
              </w:rPr>
            </w:pPr>
            <w:ins w:id="10355" w:author="China Telecom" w:date="2020-11-20T19:25:00Z">
              <w:r w:rsidRPr="00D46D1D">
                <w:t>3</w:t>
              </w:r>
            </w:ins>
          </w:p>
        </w:tc>
        <w:tc>
          <w:tcPr>
            <w:tcW w:w="1494" w:type="dxa"/>
            <w:tcBorders>
              <w:top w:val="nil"/>
              <w:left w:val="nil"/>
              <w:bottom w:val="single" w:sz="4" w:space="0" w:color="auto"/>
              <w:right w:val="single" w:sz="4" w:space="0" w:color="auto"/>
            </w:tcBorders>
            <w:shd w:val="clear" w:color="auto" w:fill="auto"/>
            <w:noWrap/>
            <w:vAlign w:val="bottom"/>
          </w:tcPr>
          <w:p w14:paraId="27B065D0" w14:textId="77777777" w:rsidR="009B0098" w:rsidRPr="00D46D1D" w:rsidRDefault="009B0098" w:rsidP="00AF0D4C">
            <w:pPr>
              <w:spacing w:after="0"/>
              <w:jc w:val="center"/>
              <w:rPr>
                <w:ins w:id="10356" w:author="China Telecom" w:date="2020-11-20T19:25:00Z"/>
              </w:rPr>
            </w:pPr>
            <w:ins w:id="10357" w:author="China Telecom" w:date="2020-11-20T19:25:00Z">
              <w:r w:rsidRPr="00D46D1D">
                <w:t>140.64</w:t>
              </w:r>
            </w:ins>
          </w:p>
        </w:tc>
        <w:tc>
          <w:tcPr>
            <w:tcW w:w="1423" w:type="dxa"/>
            <w:tcBorders>
              <w:top w:val="nil"/>
              <w:left w:val="nil"/>
              <w:bottom w:val="single" w:sz="4" w:space="0" w:color="auto"/>
              <w:right w:val="single" w:sz="4" w:space="0" w:color="auto"/>
            </w:tcBorders>
            <w:shd w:val="clear" w:color="auto" w:fill="auto"/>
            <w:noWrap/>
            <w:vAlign w:val="bottom"/>
          </w:tcPr>
          <w:p w14:paraId="353EB282" w14:textId="77777777" w:rsidR="009B0098" w:rsidRPr="00D46D1D" w:rsidRDefault="009B0098" w:rsidP="00AF0D4C">
            <w:pPr>
              <w:spacing w:after="0"/>
              <w:jc w:val="center"/>
              <w:rPr>
                <w:ins w:id="10358" w:author="China Telecom" w:date="2020-11-20T19:25:00Z"/>
              </w:rPr>
            </w:pPr>
            <w:ins w:id="10359" w:author="China Telecom" w:date="2020-11-20T19:25:00Z">
              <w:r w:rsidRPr="00D46D1D">
                <w:t>2.20</w:t>
              </w:r>
            </w:ins>
          </w:p>
        </w:tc>
        <w:tc>
          <w:tcPr>
            <w:tcW w:w="1423" w:type="dxa"/>
            <w:tcBorders>
              <w:top w:val="nil"/>
              <w:left w:val="nil"/>
              <w:bottom w:val="single" w:sz="4" w:space="0" w:color="auto"/>
              <w:right w:val="single" w:sz="4" w:space="0" w:color="auto"/>
            </w:tcBorders>
            <w:shd w:val="clear" w:color="auto" w:fill="auto"/>
            <w:noWrap/>
            <w:vAlign w:val="bottom"/>
          </w:tcPr>
          <w:p w14:paraId="4152E5D1" w14:textId="77777777" w:rsidR="009B0098" w:rsidRPr="00D46D1D" w:rsidRDefault="009B0098" w:rsidP="00AF0D4C">
            <w:pPr>
              <w:spacing w:after="0"/>
              <w:jc w:val="center"/>
              <w:rPr>
                <w:ins w:id="10360" w:author="China Telecom" w:date="2020-11-20T19:25:00Z"/>
              </w:rPr>
            </w:pPr>
            <w:ins w:id="10361" w:author="China Telecom" w:date="2020-11-20T19:25:00Z">
              <w:r w:rsidRPr="00D46D1D">
                <w:t>-4.60</w:t>
              </w:r>
            </w:ins>
          </w:p>
        </w:tc>
      </w:tr>
      <w:tr w:rsidR="009B0098" w:rsidRPr="00804B30" w14:paraId="4452B5B7" w14:textId="77777777" w:rsidTr="00AF0D4C">
        <w:trPr>
          <w:trHeight w:val="181"/>
          <w:ins w:id="10362"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E4BF911" w14:textId="77777777" w:rsidR="009B0098" w:rsidRPr="00D46D1D" w:rsidRDefault="009B0098" w:rsidP="00AF0D4C">
            <w:pPr>
              <w:spacing w:after="0"/>
              <w:rPr>
                <w:ins w:id="10363" w:author="China Telecom" w:date="2020-11-20T19:25:00Z"/>
                <w:rFonts w:eastAsia="Times New Roman"/>
                <w:lang w:val="en-US"/>
              </w:rPr>
            </w:pPr>
            <w:ins w:id="10364" w:author="China Telecom" w:date="2020-11-20T19:25:00Z">
              <w:r w:rsidRPr="00D46D1D">
                <w:t>PUCCH F</w:t>
              </w:r>
              <w:r>
                <w:t xml:space="preserve">ormat </w:t>
              </w:r>
              <w:r w:rsidRPr="00D46D1D">
                <w:t>1</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9EEA9A" w14:textId="77777777" w:rsidR="009B0098" w:rsidRPr="00D46D1D" w:rsidRDefault="009B0098" w:rsidP="00AF0D4C">
            <w:pPr>
              <w:spacing w:after="0"/>
              <w:jc w:val="center"/>
              <w:rPr>
                <w:ins w:id="10365" w:author="China Telecom" w:date="2020-11-20T19:25:00Z"/>
                <w:rFonts w:eastAsia="Times New Roman"/>
                <w:lang w:val="en-US"/>
              </w:rPr>
            </w:pPr>
            <w:ins w:id="10366" w:author="China Telecom" w:date="2020-11-20T19:25:00Z">
              <w:r w:rsidRPr="00D46D1D">
                <w:t>2</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ADF3A" w14:textId="77777777" w:rsidR="009B0098" w:rsidRPr="00D46D1D" w:rsidRDefault="009B0098" w:rsidP="00AF0D4C">
            <w:pPr>
              <w:spacing w:after="0"/>
              <w:jc w:val="center"/>
              <w:rPr>
                <w:ins w:id="10367" w:author="China Telecom" w:date="2020-11-20T19:25:00Z"/>
                <w:rFonts w:eastAsia="Times New Roman"/>
                <w:lang w:val="en-US"/>
              </w:rPr>
            </w:pPr>
            <w:ins w:id="10368" w:author="China Telecom" w:date="2020-11-20T19:25:00Z">
              <w:r w:rsidRPr="00D46D1D">
                <w:t>145.24</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28046" w14:textId="77777777" w:rsidR="009B0098" w:rsidRPr="00D46D1D" w:rsidRDefault="009B0098" w:rsidP="00AF0D4C">
            <w:pPr>
              <w:spacing w:after="0"/>
              <w:jc w:val="center"/>
              <w:rPr>
                <w:ins w:id="10369" w:author="China Telecom" w:date="2020-11-20T19:25:00Z"/>
                <w:rFonts w:eastAsia="Times New Roman"/>
                <w:lang w:val="en-US"/>
              </w:rPr>
            </w:pPr>
            <w:ins w:id="10370" w:author="China Telecom" w:date="2020-11-20T19:25:00Z">
              <w:r w:rsidRPr="00D46D1D">
                <w:t>1.24</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FCCDC" w14:textId="77777777" w:rsidR="009B0098" w:rsidRPr="00D46D1D" w:rsidRDefault="009B0098" w:rsidP="00AF0D4C">
            <w:pPr>
              <w:spacing w:after="0"/>
              <w:jc w:val="center"/>
              <w:rPr>
                <w:ins w:id="10371" w:author="China Telecom" w:date="2020-11-20T19:25:00Z"/>
                <w:rFonts w:eastAsia="Times New Roman"/>
                <w:lang w:val="en-US"/>
              </w:rPr>
            </w:pPr>
            <w:ins w:id="10372" w:author="China Telecom" w:date="2020-11-20T19:25:00Z">
              <w:r w:rsidRPr="00D46D1D">
                <w:t>0.00</w:t>
              </w:r>
            </w:ins>
          </w:p>
        </w:tc>
      </w:tr>
      <w:tr w:rsidR="009B0098" w:rsidRPr="00804B30" w14:paraId="02CB1CA1" w14:textId="77777777" w:rsidTr="00AF0D4C">
        <w:trPr>
          <w:trHeight w:val="181"/>
          <w:ins w:id="10373"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120440" w14:textId="77777777" w:rsidR="009B0098" w:rsidRPr="00D46D1D" w:rsidRDefault="009B0098" w:rsidP="00AF0D4C">
            <w:pPr>
              <w:spacing w:after="0"/>
              <w:rPr>
                <w:ins w:id="10374" w:author="China Telecom" w:date="2020-11-20T19:25:00Z"/>
              </w:rPr>
            </w:pPr>
            <w:ins w:id="10375" w:author="China Telecom" w:date="2020-11-20T19:25:00Z">
              <w:r w:rsidRPr="00D46D1D">
                <w:t>PUCCH F</w:t>
              </w:r>
              <w:r>
                <w:t xml:space="preserve">ormat </w:t>
              </w:r>
              <w:r w:rsidRPr="00D46D1D">
                <w:t>3 11bits</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9CBC4" w14:textId="77777777" w:rsidR="009B0098" w:rsidRPr="00D46D1D" w:rsidRDefault="009B0098" w:rsidP="00AF0D4C">
            <w:pPr>
              <w:spacing w:after="0"/>
              <w:jc w:val="center"/>
              <w:rPr>
                <w:ins w:id="10376" w:author="China Telecom" w:date="2020-11-20T19:25:00Z"/>
              </w:rPr>
            </w:pPr>
            <w:ins w:id="10377" w:author="China Telecom" w:date="2020-11-20T19:25:00Z">
              <w:r w:rsidRPr="00D46D1D">
                <w:t>2</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4AE0BD" w14:textId="77777777" w:rsidR="009B0098" w:rsidRPr="00D46D1D" w:rsidRDefault="009B0098" w:rsidP="00AF0D4C">
            <w:pPr>
              <w:spacing w:after="0"/>
              <w:jc w:val="center"/>
              <w:rPr>
                <w:ins w:id="10378" w:author="China Telecom" w:date="2020-11-20T19:25:00Z"/>
              </w:rPr>
            </w:pPr>
            <w:ins w:id="10379" w:author="China Telecom" w:date="2020-11-20T19:25:00Z">
              <w:r w:rsidRPr="00D46D1D">
                <w:t>141.81</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C97E3" w14:textId="77777777" w:rsidR="009B0098" w:rsidRPr="00D46D1D" w:rsidRDefault="009B0098" w:rsidP="00AF0D4C">
            <w:pPr>
              <w:spacing w:after="0"/>
              <w:jc w:val="center"/>
              <w:rPr>
                <w:ins w:id="10380" w:author="China Telecom" w:date="2020-11-20T19:25:00Z"/>
              </w:rPr>
            </w:pPr>
            <w:ins w:id="10381" w:author="China Telecom" w:date="2020-11-20T19:25:00Z">
              <w:r w:rsidRPr="00D46D1D">
                <w:t>2.01</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BC898" w14:textId="77777777" w:rsidR="009B0098" w:rsidRPr="00D46D1D" w:rsidRDefault="009B0098" w:rsidP="00AF0D4C">
            <w:pPr>
              <w:spacing w:after="0"/>
              <w:jc w:val="center"/>
              <w:rPr>
                <w:ins w:id="10382" w:author="China Telecom" w:date="2020-11-20T19:25:00Z"/>
              </w:rPr>
            </w:pPr>
            <w:ins w:id="10383" w:author="China Telecom" w:date="2020-11-20T19:25:00Z">
              <w:r w:rsidRPr="00D46D1D">
                <w:t>-3.43</w:t>
              </w:r>
            </w:ins>
          </w:p>
        </w:tc>
      </w:tr>
      <w:tr w:rsidR="009B0098" w:rsidRPr="00804B30" w14:paraId="3BD72118" w14:textId="77777777" w:rsidTr="00AF0D4C">
        <w:trPr>
          <w:trHeight w:val="181"/>
          <w:ins w:id="10384"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51602D0" w14:textId="77777777" w:rsidR="009B0098" w:rsidRPr="00D46D1D" w:rsidRDefault="009B0098" w:rsidP="00AF0D4C">
            <w:pPr>
              <w:spacing w:after="0"/>
              <w:rPr>
                <w:ins w:id="10385" w:author="China Telecom" w:date="2020-11-20T19:25:00Z"/>
              </w:rPr>
            </w:pPr>
            <w:ins w:id="10386" w:author="China Telecom" w:date="2020-11-20T19:25:00Z">
              <w:r w:rsidRPr="00D46D1D">
                <w:t>PUCCH F</w:t>
              </w:r>
              <w:r>
                <w:t xml:space="preserve">ormat </w:t>
              </w:r>
              <w:r w:rsidRPr="00D46D1D">
                <w:t>3 22bits</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76B37D" w14:textId="77777777" w:rsidR="009B0098" w:rsidRPr="00D46D1D" w:rsidRDefault="009B0098" w:rsidP="00AF0D4C">
            <w:pPr>
              <w:spacing w:after="0"/>
              <w:jc w:val="center"/>
              <w:rPr>
                <w:ins w:id="10387" w:author="China Telecom" w:date="2020-11-20T19:25:00Z"/>
              </w:rPr>
            </w:pPr>
            <w:ins w:id="10388" w:author="China Telecom" w:date="2020-11-20T19:25:00Z">
              <w:r w:rsidRPr="00D46D1D">
                <w:t>2</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D0AFA7" w14:textId="77777777" w:rsidR="009B0098" w:rsidRPr="00D46D1D" w:rsidRDefault="009B0098" w:rsidP="00AF0D4C">
            <w:pPr>
              <w:spacing w:after="0"/>
              <w:jc w:val="center"/>
              <w:rPr>
                <w:ins w:id="10389" w:author="China Telecom" w:date="2020-11-20T19:25:00Z"/>
              </w:rPr>
            </w:pPr>
            <w:ins w:id="10390" w:author="China Telecom" w:date="2020-11-20T19:25:00Z">
              <w:r w:rsidRPr="00D46D1D">
                <w:t>140.59</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F9393" w14:textId="77777777" w:rsidR="009B0098" w:rsidRPr="00D46D1D" w:rsidRDefault="009B0098" w:rsidP="00AF0D4C">
            <w:pPr>
              <w:spacing w:after="0"/>
              <w:jc w:val="center"/>
              <w:rPr>
                <w:ins w:id="10391" w:author="China Telecom" w:date="2020-11-20T19:25:00Z"/>
              </w:rPr>
            </w:pPr>
            <w:ins w:id="10392" w:author="China Telecom" w:date="2020-11-20T19:25:00Z">
              <w:r w:rsidRPr="00D46D1D">
                <w:t>0.83</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D5C9F" w14:textId="77777777" w:rsidR="009B0098" w:rsidRPr="00D46D1D" w:rsidRDefault="009B0098" w:rsidP="00AF0D4C">
            <w:pPr>
              <w:spacing w:after="0"/>
              <w:jc w:val="center"/>
              <w:rPr>
                <w:ins w:id="10393" w:author="China Telecom" w:date="2020-11-20T19:25:00Z"/>
              </w:rPr>
            </w:pPr>
            <w:ins w:id="10394" w:author="China Telecom" w:date="2020-11-20T19:25:00Z">
              <w:r w:rsidRPr="00D46D1D">
                <w:t>-4.65</w:t>
              </w:r>
            </w:ins>
          </w:p>
        </w:tc>
      </w:tr>
      <w:tr w:rsidR="009B0098" w:rsidRPr="00804B30" w14:paraId="61BEB7BB" w14:textId="77777777" w:rsidTr="00AF0D4C">
        <w:trPr>
          <w:trHeight w:val="181"/>
          <w:ins w:id="10395"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71D6DAF" w14:textId="77777777" w:rsidR="009B0098" w:rsidRPr="00D46D1D" w:rsidRDefault="009B0098" w:rsidP="00AF0D4C">
            <w:pPr>
              <w:spacing w:after="0"/>
              <w:rPr>
                <w:ins w:id="10396" w:author="China Telecom" w:date="2020-11-20T19:25:00Z"/>
              </w:rPr>
            </w:pPr>
            <w:ins w:id="10397" w:author="China Telecom" w:date="2020-11-20T19:25:00Z">
              <w:r w:rsidRPr="00D46D1D">
                <w:t>SSB</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05B5DB" w14:textId="77777777" w:rsidR="009B0098" w:rsidRPr="00D46D1D" w:rsidRDefault="009B0098" w:rsidP="00AF0D4C">
            <w:pPr>
              <w:spacing w:after="0"/>
              <w:jc w:val="center"/>
              <w:rPr>
                <w:ins w:id="10398" w:author="China Telecom" w:date="2020-11-20T19:25:00Z"/>
              </w:rPr>
            </w:pPr>
            <w:ins w:id="10399" w:author="China Telecom" w:date="2020-11-20T19:25:00Z">
              <w:r w:rsidRPr="00D46D1D">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E5FE3" w14:textId="77777777" w:rsidR="009B0098" w:rsidRPr="00D46D1D" w:rsidRDefault="009B0098" w:rsidP="00AF0D4C">
            <w:pPr>
              <w:spacing w:after="0"/>
              <w:jc w:val="center"/>
              <w:rPr>
                <w:ins w:id="10400" w:author="China Telecom" w:date="2020-11-20T19:25:00Z"/>
              </w:rPr>
            </w:pPr>
            <w:ins w:id="10401" w:author="China Telecom" w:date="2020-11-20T19:25:00Z">
              <w:r w:rsidRPr="00D46D1D">
                <w:t>165.63</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14C54" w14:textId="77777777" w:rsidR="009B0098" w:rsidRPr="00D46D1D" w:rsidRDefault="009B0098" w:rsidP="00AF0D4C">
            <w:pPr>
              <w:spacing w:after="0"/>
              <w:jc w:val="center"/>
              <w:rPr>
                <w:ins w:id="10402" w:author="China Telecom" w:date="2020-11-20T19:25:00Z"/>
              </w:rPr>
            </w:pPr>
            <w:ins w:id="10403" w:author="China Telecom" w:date="2020-11-20T19:25:00Z">
              <w:r w:rsidRPr="00D46D1D">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9E339" w14:textId="77777777" w:rsidR="009B0098" w:rsidRPr="00D46D1D" w:rsidRDefault="009B0098" w:rsidP="00AF0D4C">
            <w:pPr>
              <w:spacing w:after="0"/>
              <w:jc w:val="center"/>
              <w:rPr>
                <w:ins w:id="10404" w:author="China Telecom" w:date="2020-11-20T19:25:00Z"/>
              </w:rPr>
            </w:pPr>
            <w:ins w:id="10405" w:author="China Telecom" w:date="2020-11-20T19:25:00Z">
              <w:r w:rsidRPr="00D46D1D">
                <w:t>20.40</w:t>
              </w:r>
            </w:ins>
          </w:p>
        </w:tc>
      </w:tr>
      <w:tr w:rsidR="009B0098" w:rsidRPr="00804B30" w14:paraId="125055DA" w14:textId="77777777" w:rsidTr="00AF0D4C">
        <w:trPr>
          <w:trHeight w:val="181"/>
          <w:ins w:id="10406"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C9B5959" w14:textId="77777777" w:rsidR="009B0098" w:rsidRPr="00D46D1D" w:rsidRDefault="009B0098" w:rsidP="00AF0D4C">
            <w:pPr>
              <w:spacing w:after="0"/>
              <w:rPr>
                <w:ins w:id="10407" w:author="China Telecom" w:date="2020-11-20T19:25:00Z"/>
              </w:rPr>
            </w:pPr>
            <w:ins w:id="10408" w:author="China Telecom" w:date="2020-11-20T19:25:00Z">
              <w:r w:rsidRPr="00D46D1D">
                <w:t>PUSCH of Msg3</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FA910" w14:textId="77777777" w:rsidR="009B0098" w:rsidRPr="00D46D1D" w:rsidRDefault="009B0098" w:rsidP="00AF0D4C">
            <w:pPr>
              <w:spacing w:after="0"/>
              <w:jc w:val="center"/>
              <w:rPr>
                <w:ins w:id="10409" w:author="China Telecom" w:date="2020-11-20T19:25:00Z"/>
              </w:rPr>
            </w:pPr>
            <w:ins w:id="10410" w:author="China Telecom" w:date="2020-11-20T19:25:00Z">
              <w:r w:rsidRPr="00D46D1D">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C59CDC" w14:textId="77777777" w:rsidR="009B0098" w:rsidRPr="00D46D1D" w:rsidRDefault="009B0098" w:rsidP="00AF0D4C">
            <w:pPr>
              <w:spacing w:after="0"/>
              <w:jc w:val="center"/>
              <w:rPr>
                <w:ins w:id="10411" w:author="China Telecom" w:date="2020-11-20T19:25:00Z"/>
                <w:noProof/>
              </w:rPr>
            </w:pPr>
            <w:ins w:id="10412" w:author="China Telecom" w:date="2020-11-20T19:25:00Z">
              <w:r w:rsidRPr="00D46D1D">
                <w:t>137.14</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F79CA" w14:textId="77777777" w:rsidR="009B0098" w:rsidRPr="00D46D1D" w:rsidRDefault="009B0098" w:rsidP="00AF0D4C">
            <w:pPr>
              <w:spacing w:after="0"/>
              <w:jc w:val="center"/>
              <w:rPr>
                <w:ins w:id="10413" w:author="China Telecom" w:date="2020-11-20T19:25:00Z"/>
                <w:noProof/>
              </w:rPr>
            </w:pPr>
            <w:ins w:id="10414" w:author="China Telecom" w:date="2020-11-20T19:25:00Z">
              <w:r w:rsidRPr="00D46D1D">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01A5D" w14:textId="77777777" w:rsidR="009B0098" w:rsidRPr="00D46D1D" w:rsidRDefault="009B0098" w:rsidP="00AF0D4C">
            <w:pPr>
              <w:spacing w:after="0"/>
              <w:jc w:val="center"/>
              <w:rPr>
                <w:ins w:id="10415" w:author="China Telecom" w:date="2020-11-20T19:25:00Z"/>
                <w:noProof/>
              </w:rPr>
            </w:pPr>
            <w:ins w:id="10416" w:author="China Telecom" w:date="2020-11-20T19:25:00Z">
              <w:r w:rsidRPr="00D46D1D">
                <w:t>-8.10</w:t>
              </w:r>
            </w:ins>
          </w:p>
        </w:tc>
      </w:tr>
      <w:tr w:rsidR="009B0098" w:rsidRPr="00804B30" w14:paraId="2F059394" w14:textId="77777777" w:rsidTr="00AF0D4C">
        <w:trPr>
          <w:trHeight w:val="181"/>
          <w:ins w:id="10417"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EFA4D9C" w14:textId="77777777" w:rsidR="009B0098" w:rsidRPr="00D46D1D" w:rsidRDefault="009B0098" w:rsidP="00AF0D4C">
            <w:pPr>
              <w:spacing w:after="0"/>
              <w:rPr>
                <w:ins w:id="10418" w:author="China Telecom" w:date="2020-11-20T19:25:00Z"/>
              </w:rPr>
            </w:pPr>
            <w:ins w:id="10419" w:author="China Telecom" w:date="2020-11-20T19:25:00Z">
              <w:r w:rsidRPr="00D46D1D">
                <w:t>PDCCH</w:t>
              </w:r>
            </w:ins>
          </w:p>
        </w:tc>
        <w:tc>
          <w:tcPr>
            <w:tcW w:w="1423" w:type="dxa"/>
            <w:tcBorders>
              <w:top w:val="nil"/>
              <w:left w:val="nil"/>
              <w:bottom w:val="single" w:sz="4" w:space="0" w:color="auto"/>
              <w:right w:val="single" w:sz="4" w:space="0" w:color="auto"/>
            </w:tcBorders>
            <w:shd w:val="clear" w:color="auto" w:fill="auto"/>
            <w:noWrap/>
            <w:vAlign w:val="bottom"/>
          </w:tcPr>
          <w:p w14:paraId="5380231A" w14:textId="77777777" w:rsidR="009B0098" w:rsidRPr="00D46D1D" w:rsidRDefault="009B0098" w:rsidP="00AF0D4C">
            <w:pPr>
              <w:spacing w:after="0"/>
              <w:jc w:val="center"/>
              <w:rPr>
                <w:ins w:id="10420" w:author="China Telecom" w:date="2020-11-20T19:25:00Z"/>
              </w:rPr>
            </w:pPr>
            <w:ins w:id="10421" w:author="China Telecom" w:date="2020-11-20T19:25:00Z">
              <w:r w:rsidRPr="00D46D1D">
                <w:t>3</w:t>
              </w:r>
            </w:ins>
          </w:p>
        </w:tc>
        <w:tc>
          <w:tcPr>
            <w:tcW w:w="1494" w:type="dxa"/>
            <w:tcBorders>
              <w:top w:val="nil"/>
              <w:left w:val="nil"/>
              <w:bottom w:val="single" w:sz="4" w:space="0" w:color="auto"/>
              <w:right w:val="single" w:sz="4" w:space="0" w:color="auto"/>
            </w:tcBorders>
            <w:shd w:val="clear" w:color="auto" w:fill="auto"/>
            <w:noWrap/>
            <w:vAlign w:val="bottom"/>
          </w:tcPr>
          <w:p w14:paraId="75CF7695" w14:textId="77777777" w:rsidR="009B0098" w:rsidRPr="00D46D1D" w:rsidRDefault="009B0098" w:rsidP="00AF0D4C">
            <w:pPr>
              <w:spacing w:after="0"/>
              <w:jc w:val="center"/>
              <w:rPr>
                <w:ins w:id="10422" w:author="China Telecom" w:date="2020-11-20T19:25:00Z"/>
              </w:rPr>
            </w:pPr>
            <w:ins w:id="10423" w:author="China Telecom" w:date="2020-11-20T19:25:00Z">
              <w:r w:rsidRPr="00D46D1D">
                <w:t>165.85</w:t>
              </w:r>
            </w:ins>
          </w:p>
        </w:tc>
        <w:tc>
          <w:tcPr>
            <w:tcW w:w="1423" w:type="dxa"/>
            <w:tcBorders>
              <w:top w:val="nil"/>
              <w:left w:val="nil"/>
              <w:bottom w:val="single" w:sz="4" w:space="0" w:color="auto"/>
              <w:right w:val="single" w:sz="4" w:space="0" w:color="auto"/>
            </w:tcBorders>
            <w:shd w:val="clear" w:color="auto" w:fill="auto"/>
            <w:noWrap/>
            <w:vAlign w:val="bottom"/>
          </w:tcPr>
          <w:p w14:paraId="33051FAD" w14:textId="77777777" w:rsidR="009B0098" w:rsidRPr="00D46D1D" w:rsidRDefault="009B0098" w:rsidP="00AF0D4C">
            <w:pPr>
              <w:spacing w:after="0"/>
              <w:jc w:val="center"/>
              <w:rPr>
                <w:ins w:id="10424" w:author="China Telecom" w:date="2020-11-20T19:25:00Z"/>
              </w:rPr>
            </w:pPr>
            <w:ins w:id="10425" w:author="China Telecom" w:date="2020-11-20T19:25:00Z">
              <w:r w:rsidRPr="00D46D1D">
                <w:t>1.73</w:t>
              </w:r>
            </w:ins>
          </w:p>
        </w:tc>
        <w:tc>
          <w:tcPr>
            <w:tcW w:w="1423" w:type="dxa"/>
            <w:tcBorders>
              <w:top w:val="nil"/>
              <w:left w:val="nil"/>
              <w:bottom w:val="single" w:sz="4" w:space="0" w:color="auto"/>
              <w:right w:val="single" w:sz="4" w:space="0" w:color="auto"/>
            </w:tcBorders>
            <w:shd w:val="clear" w:color="auto" w:fill="auto"/>
            <w:noWrap/>
            <w:vAlign w:val="bottom"/>
          </w:tcPr>
          <w:p w14:paraId="669CF8E7" w14:textId="77777777" w:rsidR="009B0098" w:rsidRPr="00D46D1D" w:rsidRDefault="009B0098" w:rsidP="00AF0D4C">
            <w:pPr>
              <w:spacing w:after="0"/>
              <w:jc w:val="center"/>
              <w:rPr>
                <w:ins w:id="10426" w:author="China Telecom" w:date="2020-11-20T19:25:00Z"/>
              </w:rPr>
            </w:pPr>
            <w:ins w:id="10427" w:author="China Telecom" w:date="2020-11-20T19:25:00Z">
              <w:r w:rsidRPr="00D46D1D">
                <w:t>20.62</w:t>
              </w:r>
            </w:ins>
          </w:p>
        </w:tc>
      </w:tr>
      <w:tr w:rsidR="009B0098" w:rsidRPr="00804B30" w14:paraId="1517FA12" w14:textId="77777777" w:rsidTr="00AF0D4C">
        <w:trPr>
          <w:trHeight w:val="181"/>
          <w:ins w:id="10428"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3FB708F" w14:textId="77777777" w:rsidR="009B0098" w:rsidRPr="00D46D1D" w:rsidRDefault="009B0098" w:rsidP="00AF0D4C">
            <w:pPr>
              <w:spacing w:after="0"/>
              <w:rPr>
                <w:ins w:id="10429" w:author="China Telecom" w:date="2020-11-20T19:25:00Z"/>
              </w:rPr>
            </w:pPr>
            <w:ins w:id="10430" w:author="China Telecom" w:date="2020-11-20T19:25:00Z">
              <w:r w:rsidRPr="00D46D1D">
                <w:t>PDSCH eMBB</w:t>
              </w:r>
              <w:r>
                <w:t xml:space="preserve"> DDDSU</w:t>
              </w:r>
            </w:ins>
          </w:p>
        </w:tc>
        <w:tc>
          <w:tcPr>
            <w:tcW w:w="1423" w:type="dxa"/>
            <w:tcBorders>
              <w:top w:val="nil"/>
              <w:left w:val="nil"/>
              <w:bottom w:val="single" w:sz="4" w:space="0" w:color="auto"/>
              <w:right w:val="single" w:sz="4" w:space="0" w:color="auto"/>
            </w:tcBorders>
            <w:shd w:val="clear" w:color="auto" w:fill="auto"/>
            <w:noWrap/>
            <w:vAlign w:val="bottom"/>
          </w:tcPr>
          <w:p w14:paraId="6019BE9E" w14:textId="77777777" w:rsidR="009B0098" w:rsidRPr="00D46D1D" w:rsidRDefault="009B0098" w:rsidP="00AF0D4C">
            <w:pPr>
              <w:spacing w:after="0"/>
              <w:jc w:val="center"/>
              <w:rPr>
                <w:ins w:id="10431" w:author="China Telecom" w:date="2020-11-20T19:25:00Z"/>
              </w:rPr>
            </w:pPr>
            <w:ins w:id="10432" w:author="China Telecom" w:date="2020-11-20T19:25:00Z">
              <w:r w:rsidRPr="00D46D1D">
                <w:t>3</w:t>
              </w:r>
            </w:ins>
          </w:p>
        </w:tc>
        <w:tc>
          <w:tcPr>
            <w:tcW w:w="1494" w:type="dxa"/>
            <w:tcBorders>
              <w:top w:val="nil"/>
              <w:left w:val="nil"/>
              <w:bottom w:val="single" w:sz="4" w:space="0" w:color="auto"/>
              <w:right w:val="single" w:sz="4" w:space="0" w:color="auto"/>
            </w:tcBorders>
            <w:shd w:val="clear" w:color="auto" w:fill="auto"/>
            <w:noWrap/>
            <w:vAlign w:val="bottom"/>
          </w:tcPr>
          <w:p w14:paraId="56B294BB" w14:textId="77777777" w:rsidR="009B0098" w:rsidRPr="00D46D1D" w:rsidRDefault="009B0098" w:rsidP="00AF0D4C">
            <w:pPr>
              <w:spacing w:after="0"/>
              <w:jc w:val="center"/>
              <w:rPr>
                <w:ins w:id="10433" w:author="China Telecom" w:date="2020-11-20T19:25:00Z"/>
              </w:rPr>
            </w:pPr>
            <w:ins w:id="10434" w:author="China Telecom" w:date="2020-11-20T19:25:00Z">
              <w:r w:rsidRPr="00D46D1D">
                <w:t>162.35</w:t>
              </w:r>
            </w:ins>
          </w:p>
        </w:tc>
        <w:tc>
          <w:tcPr>
            <w:tcW w:w="1423" w:type="dxa"/>
            <w:tcBorders>
              <w:top w:val="nil"/>
              <w:left w:val="nil"/>
              <w:bottom w:val="single" w:sz="4" w:space="0" w:color="auto"/>
              <w:right w:val="single" w:sz="4" w:space="0" w:color="auto"/>
            </w:tcBorders>
            <w:shd w:val="clear" w:color="auto" w:fill="auto"/>
            <w:noWrap/>
            <w:vAlign w:val="bottom"/>
          </w:tcPr>
          <w:p w14:paraId="1C00A1E7" w14:textId="77777777" w:rsidR="009B0098" w:rsidRPr="00D46D1D" w:rsidRDefault="009B0098" w:rsidP="00AF0D4C">
            <w:pPr>
              <w:spacing w:after="0"/>
              <w:jc w:val="center"/>
              <w:rPr>
                <w:ins w:id="10435" w:author="China Telecom" w:date="2020-11-20T19:25:00Z"/>
              </w:rPr>
            </w:pPr>
            <w:ins w:id="10436" w:author="China Telecom" w:date="2020-11-20T19:25:00Z">
              <w:r w:rsidRPr="00D46D1D">
                <w:t>7.31</w:t>
              </w:r>
            </w:ins>
          </w:p>
        </w:tc>
        <w:tc>
          <w:tcPr>
            <w:tcW w:w="1423" w:type="dxa"/>
            <w:tcBorders>
              <w:top w:val="nil"/>
              <w:left w:val="nil"/>
              <w:bottom w:val="single" w:sz="4" w:space="0" w:color="auto"/>
              <w:right w:val="single" w:sz="4" w:space="0" w:color="auto"/>
            </w:tcBorders>
            <w:shd w:val="clear" w:color="auto" w:fill="auto"/>
            <w:noWrap/>
            <w:vAlign w:val="bottom"/>
          </w:tcPr>
          <w:p w14:paraId="5F4FD7D5" w14:textId="77777777" w:rsidR="009B0098" w:rsidRPr="00D46D1D" w:rsidRDefault="009B0098" w:rsidP="00AF0D4C">
            <w:pPr>
              <w:spacing w:after="0"/>
              <w:jc w:val="center"/>
              <w:rPr>
                <w:ins w:id="10437" w:author="China Telecom" w:date="2020-11-20T19:25:00Z"/>
              </w:rPr>
            </w:pPr>
            <w:ins w:id="10438" w:author="China Telecom" w:date="2020-11-20T19:25:00Z">
              <w:r w:rsidRPr="00D46D1D">
                <w:t>17.11</w:t>
              </w:r>
            </w:ins>
          </w:p>
        </w:tc>
      </w:tr>
      <w:tr w:rsidR="009B0098" w:rsidRPr="00804B30" w14:paraId="1D646301" w14:textId="77777777" w:rsidTr="00AF0D4C">
        <w:trPr>
          <w:trHeight w:val="181"/>
          <w:ins w:id="10439"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3E14966" w14:textId="77777777" w:rsidR="009B0098" w:rsidRPr="00D46D1D" w:rsidRDefault="009B0098" w:rsidP="00AF0D4C">
            <w:pPr>
              <w:spacing w:after="0"/>
              <w:rPr>
                <w:ins w:id="10440" w:author="China Telecom" w:date="2020-11-20T19:25:00Z"/>
              </w:rPr>
            </w:pPr>
            <w:ins w:id="10441" w:author="China Telecom" w:date="2020-11-20T19:25:00Z">
              <w:r w:rsidRPr="00D46D1D">
                <w:t>PDSCH eMBB 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9A520" w14:textId="77777777" w:rsidR="009B0098" w:rsidRPr="00D46D1D" w:rsidRDefault="009B0098" w:rsidP="00AF0D4C">
            <w:pPr>
              <w:spacing w:after="0"/>
              <w:jc w:val="center"/>
              <w:rPr>
                <w:ins w:id="10442" w:author="China Telecom" w:date="2020-11-20T19:25:00Z"/>
              </w:rPr>
            </w:pPr>
            <w:ins w:id="10443" w:author="China Telecom" w:date="2020-11-20T19:25:00Z">
              <w:r w:rsidRPr="00D46D1D">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072A6" w14:textId="77777777" w:rsidR="009B0098" w:rsidRPr="00D46D1D" w:rsidRDefault="009B0098" w:rsidP="00AF0D4C">
            <w:pPr>
              <w:spacing w:after="0"/>
              <w:jc w:val="center"/>
              <w:rPr>
                <w:ins w:id="10444" w:author="China Telecom" w:date="2020-11-20T19:25:00Z"/>
              </w:rPr>
            </w:pPr>
            <w:ins w:id="10445" w:author="China Telecom" w:date="2020-11-20T19:25:00Z">
              <w:r w:rsidRPr="00D46D1D">
                <w:t>166.48</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B22B8" w14:textId="77777777" w:rsidR="009B0098" w:rsidRPr="00D46D1D" w:rsidRDefault="009B0098" w:rsidP="00AF0D4C">
            <w:pPr>
              <w:spacing w:after="0"/>
              <w:jc w:val="center"/>
              <w:rPr>
                <w:ins w:id="10446" w:author="China Telecom" w:date="2020-11-20T19:25:00Z"/>
              </w:rPr>
            </w:pPr>
            <w:ins w:id="10447" w:author="China Telecom" w:date="2020-11-20T19:25:00Z">
              <w:r w:rsidRPr="00D46D1D">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FD393" w14:textId="77777777" w:rsidR="009B0098" w:rsidRPr="00D46D1D" w:rsidRDefault="009B0098" w:rsidP="00AF0D4C">
            <w:pPr>
              <w:spacing w:after="0"/>
              <w:jc w:val="center"/>
              <w:rPr>
                <w:ins w:id="10448" w:author="China Telecom" w:date="2020-11-20T19:25:00Z"/>
              </w:rPr>
            </w:pPr>
            <w:ins w:id="10449" w:author="China Telecom" w:date="2020-11-20T19:25:00Z">
              <w:r w:rsidRPr="00D46D1D">
                <w:t>21.25</w:t>
              </w:r>
            </w:ins>
          </w:p>
        </w:tc>
      </w:tr>
    </w:tbl>
    <w:p w14:paraId="2F36E479" w14:textId="77777777" w:rsidR="009B0098" w:rsidRDefault="009B0098" w:rsidP="009B0098">
      <w:pPr>
        <w:rPr>
          <w:ins w:id="10450" w:author="China Telecom" w:date="2020-11-20T19:25:00Z"/>
        </w:rPr>
      </w:pPr>
    </w:p>
    <w:p w14:paraId="67E7B7E4" w14:textId="77777777" w:rsidR="009B0098" w:rsidRDefault="009B0098" w:rsidP="009B0098">
      <w:pPr>
        <w:pStyle w:val="TH"/>
        <w:rPr>
          <w:ins w:id="10451" w:author="China Telecom" w:date="2020-11-20T19:25:00Z"/>
        </w:rPr>
      </w:pPr>
      <w:ins w:id="10452" w:author="China Telecom" w:date="2020-11-20T19:25:00Z">
        <w:r>
          <w:lastRenderedPageBreak/>
          <w:t xml:space="preserve">Table </w:t>
        </w:r>
        <w:r>
          <w:rPr>
            <w:lang w:eastAsia="zh-CN"/>
          </w:rPr>
          <w:t>5.2.1.4</w:t>
        </w:r>
        <w:r w:rsidRPr="007368F9">
          <w:t>-</w:t>
        </w:r>
        <w:r>
          <w:rPr>
            <w:rFonts w:hint="eastAsia"/>
            <w:lang w:eastAsia="ja-JP"/>
          </w:rPr>
          <w:t>3</w:t>
        </w:r>
        <w:r w:rsidRPr="007368F9">
          <w:rPr>
            <w:rFonts w:hint="eastAsia"/>
          </w:rPr>
          <w:t>:</w:t>
        </w:r>
        <w:r>
          <w:rPr>
            <w:rFonts w:hint="eastAsia"/>
          </w:rPr>
          <w:t xml:space="preserve"> Representative values </w:t>
        </w:r>
        <w:r>
          <w:t>of MPL for Suburban 28GHz TDD NLOS O2I scenario for UE Tx power of 12dBm.</w:t>
        </w:r>
      </w:ins>
    </w:p>
    <w:tbl>
      <w:tblPr>
        <w:tblStyle w:val="a7"/>
        <w:tblW w:w="9857" w:type="dxa"/>
        <w:tblLayout w:type="fixed"/>
        <w:tblLook w:val="04A0" w:firstRow="1" w:lastRow="0" w:firstColumn="1" w:lastColumn="0" w:noHBand="0" w:noVBand="1"/>
      </w:tblPr>
      <w:tblGrid>
        <w:gridCol w:w="2235"/>
        <w:gridCol w:w="1134"/>
        <w:gridCol w:w="1217"/>
        <w:gridCol w:w="1318"/>
        <w:gridCol w:w="1317"/>
        <w:gridCol w:w="1318"/>
        <w:gridCol w:w="1318"/>
      </w:tblGrid>
      <w:tr w:rsidR="009B0098" w:rsidRPr="00804B30" w14:paraId="6298A41A" w14:textId="77777777" w:rsidTr="00AF0D4C">
        <w:trPr>
          <w:trHeight w:val="584"/>
          <w:ins w:id="10453" w:author="China Telecom" w:date="2020-11-20T19:25:00Z"/>
        </w:trPr>
        <w:tc>
          <w:tcPr>
            <w:tcW w:w="2235" w:type="dxa"/>
            <w:shd w:val="clear" w:color="auto" w:fill="E7E6E6" w:themeFill="background2"/>
            <w:noWrap/>
            <w:vAlign w:val="center"/>
            <w:hideMark/>
          </w:tcPr>
          <w:p w14:paraId="3F86A009" w14:textId="77777777" w:rsidR="009B0098" w:rsidRPr="009C135A" w:rsidRDefault="009B0098" w:rsidP="00AF0D4C">
            <w:pPr>
              <w:spacing w:after="0"/>
              <w:jc w:val="center"/>
              <w:rPr>
                <w:ins w:id="10454" w:author="China Telecom" w:date="2020-11-20T19:25:00Z"/>
              </w:rPr>
            </w:pPr>
            <w:ins w:id="10455" w:author="China Telecom" w:date="2020-11-20T19:25:00Z">
              <w:r w:rsidRPr="00F9020F">
                <w:rPr>
                  <w:b/>
                </w:rPr>
                <w:t>Channels (and Frame format)</w:t>
              </w:r>
            </w:ins>
          </w:p>
        </w:tc>
        <w:tc>
          <w:tcPr>
            <w:tcW w:w="1134" w:type="dxa"/>
            <w:shd w:val="clear" w:color="auto" w:fill="E7E6E6" w:themeFill="background2"/>
            <w:vAlign w:val="center"/>
            <w:hideMark/>
          </w:tcPr>
          <w:p w14:paraId="2AB65CED" w14:textId="77777777" w:rsidR="009B0098" w:rsidRPr="009C135A" w:rsidRDefault="009B0098" w:rsidP="00AF0D4C">
            <w:pPr>
              <w:spacing w:after="0"/>
              <w:jc w:val="center"/>
              <w:rPr>
                <w:ins w:id="10456" w:author="China Telecom" w:date="2020-11-20T19:25:00Z"/>
              </w:rPr>
            </w:pPr>
            <w:ins w:id="10457" w:author="China Telecom" w:date="2020-11-20T19:25:00Z">
              <w:r w:rsidRPr="00F9020F">
                <w:rPr>
                  <w:b/>
                </w:rPr>
                <w:t>Number of Samples</w:t>
              </w:r>
            </w:ins>
          </w:p>
        </w:tc>
        <w:tc>
          <w:tcPr>
            <w:tcW w:w="1217" w:type="dxa"/>
            <w:shd w:val="clear" w:color="auto" w:fill="E7E6E6" w:themeFill="background2"/>
            <w:vAlign w:val="center"/>
            <w:hideMark/>
          </w:tcPr>
          <w:p w14:paraId="3117B9E7" w14:textId="77777777" w:rsidR="009B0098" w:rsidRPr="009C135A" w:rsidRDefault="009B0098" w:rsidP="00AF0D4C">
            <w:pPr>
              <w:spacing w:after="0"/>
              <w:jc w:val="center"/>
              <w:rPr>
                <w:ins w:id="10458" w:author="China Telecom" w:date="2020-11-20T19:25:00Z"/>
              </w:rPr>
            </w:pPr>
            <w:ins w:id="10459" w:author="China Telecom" w:date="2020-11-20T19:25:00Z">
              <w:r w:rsidRPr="00F9020F">
                <w:rPr>
                  <w:b/>
                </w:rPr>
                <w:t>Representative value</w:t>
              </w:r>
            </w:ins>
          </w:p>
        </w:tc>
        <w:tc>
          <w:tcPr>
            <w:tcW w:w="1318" w:type="dxa"/>
            <w:shd w:val="clear" w:color="auto" w:fill="E7E6E6" w:themeFill="background2"/>
            <w:vAlign w:val="center"/>
            <w:hideMark/>
          </w:tcPr>
          <w:p w14:paraId="7643A988" w14:textId="77777777" w:rsidR="009B0098" w:rsidRPr="009C135A" w:rsidRDefault="009B0098" w:rsidP="00AF0D4C">
            <w:pPr>
              <w:spacing w:after="0"/>
              <w:jc w:val="center"/>
              <w:rPr>
                <w:ins w:id="10460" w:author="China Telecom" w:date="2020-11-20T19:25:00Z"/>
              </w:rPr>
            </w:pPr>
            <w:ins w:id="10461" w:author="China Telecom" w:date="2020-11-20T19:25:00Z">
              <w:r w:rsidRPr="00F9020F">
                <w:rPr>
                  <w:b/>
                </w:rPr>
                <w:t>Standard Deviation (w/o outlier)</w:t>
              </w:r>
            </w:ins>
          </w:p>
        </w:tc>
        <w:tc>
          <w:tcPr>
            <w:tcW w:w="1317" w:type="dxa"/>
            <w:shd w:val="clear" w:color="auto" w:fill="E7E6E6" w:themeFill="background2"/>
            <w:vAlign w:val="center"/>
            <w:hideMark/>
          </w:tcPr>
          <w:p w14:paraId="1CCBC5B6" w14:textId="77777777" w:rsidR="009B0098" w:rsidRPr="009C135A" w:rsidRDefault="009B0098" w:rsidP="00AF0D4C">
            <w:pPr>
              <w:spacing w:after="0"/>
              <w:jc w:val="center"/>
              <w:rPr>
                <w:ins w:id="10462" w:author="China Telecom" w:date="2020-11-20T19:25:00Z"/>
              </w:rPr>
            </w:pPr>
            <w:ins w:id="10463" w:author="China Telecom" w:date="2020-11-20T19:25:00Z">
              <w:r w:rsidRPr="00793709">
                <w:rPr>
                  <w:b/>
                </w:rPr>
                <w:t>Gap from 200m ISD requirement (123.1dB)</w:t>
              </w:r>
            </w:ins>
          </w:p>
        </w:tc>
        <w:tc>
          <w:tcPr>
            <w:tcW w:w="1318" w:type="dxa"/>
            <w:shd w:val="clear" w:color="auto" w:fill="E7E6E6" w:themeFill="background2"/>
          </w:tcPr>
          <w:p w14:paraId="506CA1F8" w14:textId="77777777" w:rsidR="009B0098" w:rsidRPr="00793709" w:rsidRDefault="009B0098" w:rsidP="00AF0D4C">
            <w:pPr>
              <w:spacing w:after="0"/>
              <w:jc w:val="center"/>
              <w:rPr>
                <w:ins w:id="10464" w:author="China Telecom" w:date="2020-11-20T19:25:00Z"/>
                <w:b/>
              </w:rPr>
            </w:pPr>
            <w:ins w:id="10465" w:author="China Telecom" w:date="2020-11-20T19:25:00Z">
              <w:r w:rsidRPr="00793709">
                <w:rPr>
                  <w:b/>
                </w:rPr>
                <w:t xml:space="preserve">Gap from </w:t>
              </w:r>
              <w:r>
                <w:rPr>
                  <w:b/>
                </w:rPr>
                <w:t>4</w:t>
              </w:r>
              <w:r w:rsidRPr="00793709">
                <w:rPr>
                  <w:b/>
                </w:rPr>
                <w:t>00m ISD requirement (1</w:t>
              </w:r>
              <w:r>
                <w:rPr>
                  <w:b/>
                </w:rPr>
                <w:t>34</w:t>
              </w:r>
              <w:r w:rsidRPr="00793709">
                <w:rPr>
                  <w:b/>
                </w:rPr>
                <w:t>.</w:t>
              </w:r>
              <w:r>
                <w:rPr>
                  <w:b/>
                </w:rPr>
                <w:t>87</w:t>
              </w:r>
              <w:r w:rsidRPr="00793709">
                <w:rPr>
                  <w:b/>
                </w:rPr>
                <w:t>dB)</w:t>
              </w:r>
            </w:ins>
          </w:p>
        </w:tc>
        <w:tc>
          <w:tcPr>
            <w:tcW w:w="1318" w:type="dxa"/>
            <w:shd w:val="clear" w:color="auto" w:fill="E7E6E6" w:themeFill="background2"/>
          </w:tcPr>
          <w:p w14:paraId="728E928A" w14:textId="77777777" w:rsidR="009B0098" w:rsidRPr="00793709" w:rsidRDefault="009B0098" w:rsidP="00AF0D4C">
            <w:pPr>
              <w:spacing w:after="0"/>
              <w:jc w:val="center"/>
              <w:rPr>
                <w:ins w:id="10466" w:author="China Telecom" w:date="2020-11-20T19:25:00Z"/>
                <w:b/>
              </w:rPr>
            </w:pPr>
            <w:ins w:id="10467" w:author="China Telecom" w:date="2020-11-20T19:25:00Z">
              <w:r w:rsidRPr="00793709">
                <w:rPr>
                  <w:b/>
                </w:rPr>
                <w:t xml:space="preserve">Gap from </w:t>
              </w:r>
              <w:r>
                <w:rPr>
                  <w:b/>
                </w:rPr>
                <w:t>5</w:t>
              </w:r>
              <w:r w:rsidRPr="00793709">
                <w:rPr>
                  <w:b/>
                </w:rPr>
                <w:t>00m ISD requirement (13</w:t>
              </w:r>
              <w:r>
                <w:rPr>
                  <w:b/>
                </w:rPr>
                <w:t>8</w:t>
              </w:r>
              <w:r w:rsidRPr="00793709">
                <w:rPr>
                  <w:b/>
                </w:rPr>
                <w:t>.</w:t>
              </w:r>
              <w:r>
                <w:rPr>
                  <w:b/>
                </w:rPr>
                <w:t>66</w:t>
              </w:r>
              <w:r w:rsidRPr="00793709">
                <w:rPr>
                  <w:b/>
                </w:rPr>
                <w:t>dB)</w:t>
              </w:r>
            </w:ins>
          </w:p>
        </w:tc>
      </w:tr>
      <w:tr w:rsidR="009B0098" w:rsidRPr="00804B30" w14:paraId="6B33326C" w14:textId="77777777" w:rsidTr="00AF0D4C">
        <w:trPr>
          <w:trHeight w:val="181"/>
          <w:ins w:id="10468" w:author="China Telecom" w:date="2020-11-20T19:25:00Z"/>
        </w:trPr>
        <w:tc>
          <w:tcPr>
            <w:tcW w:w="2235" w:type="dxa"/>
            <w:noWrap/>
            <w:vAlign w:val="bottom"/>
          </w:tcPr>
          <w:p w14:paraId="14DC6FE9" w14:textId="77777777" w:rsidR="009B0098" w:rsidRPr="00F01329" w:rsidRDefault="009B0098" w:rsidP="00AF0D4C">
            <w:pPr>
              <w:spacing w:after="0"/>
              <w:rPr>
                <w:ins w:id="10469" w:author="China Telecom" w:date="2020-11-20T19:25:00Z"/>
              </w:rPr>
            </w:pPr>
            <w:ins w:id="10470" w:author="China Telecom" w:date="2020-11-20T19:25:00Z">
              <w:r w:rsidRPr="00D46D1D">
                <w:t>PUSCH eMBB</w:t>
              </w:r>
              <w:r>
                <w:t xml:space="preserve"> DDDSU</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DF7C9" w14:textId="77777777" w:rsidR="009B0098" w:rsidRPr="003957AF" w:rsidRDefault="009B0098" w:rsidP="00AF0D4C">
            <w:pPr>
              <w:spacing w:after="0"/>
              <w:jc w:val="center"/>
              <w:rPr>
                <w:ins w:id="10471" w:author="China Telecom" w:date="2020-11-20T19:25:00Z"/>
              </w:rPr>
            </w:pPr>
            <w:ins w:id="10472" w:author="China Telecom" w:date="2020-11-20T19:25:00Z">
              <w:r w:rsidRPr="003957AF">
                <w:t>3</w:t>
              </w:r>
            </w:ins>
          </w:p>
        </w:tc>
        <w:tc>
          <w:tcPr>
            <w:tcW w:w="1217" w:type="dxa"/>
            <w:tcBorders>
              <w:top w:val="single" w:sz="4" w:space="0" w:color="auto"/>
              <w:left w:val="nil"/>
              <w:bottom w:val="single" w:sz="4" w:space="0" w:color="auto"/>
              <w:right w:val="single" w:sz="4" w:space="0" w:color="auto"/>
            </w:tcBorders>
            <w:shd w:val="clear" w:color="auto" w:fill="auto"/>
            <w:noWrap/>
            <w:vAlign w:val="bottom"/>
          </w:tcPr>
          <w:p w14:paraId="7DD7D86C" w14:textId="77777777" w:rsidR="009B0098" w:rsidRPr="003957AF" w:rsidRDefault="009B0098" w:rsidP="00AF0D4C">
            <w:pPr>
              <w:spacing w:after="0"/>
              <w:jc w:val="center"/>
              <w:rPr>
                <w:ins w:id="10473" w:author="China Telecom" w:date="2020-11-20T19:25:00Z"/>
              </w:rPr>
            </w:pPr>
            <w:ins w:id="10474" w:author="China Telecom" w:date="2020-11-20T19:25:00Z">
              <w:r w:rsidRPr="003957AF">
                <w:t>101.77</w:t>
              </w:r>
            </w:ins>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5C96917B" w14:textId="77777777" w:rsidR="009B0098" w:rsidRPr="003957AF" w:rsidRDefault="009B0098" w:rsidP="00AF0D4C">
            <w:pPr>
              <w:spacing w:after="0"/>
              <w:jc w:val="center"/>
              <w:rPr>
                <w:ins w:id="10475" w:author="China Telecom" w:date="2020-11-20T19:25:00Z"/>
              </w:rPr>
            </w:pPr>
            <w:ins w:id="10476" w:author="China Telecom" w:date="2020-11-20T19:25:00Z">
              <w:r w:rsidRPr="003957AF">
                <w:t>4.52</w:t>
              </w:r>
            </w:ins>
          </w:p>
        </w:tc>
        <w:tc>
          <w:tcPr>
            <w:tcW w:w="1317" w:type="dxa"/>
            <w:tcBorders>
              <w:top w:val="single" w:sz="4" w:space="0" w:color="auto"/>
              <w:left w:val="nil"/>
              <w:bottom w:val="single" w:sz="4" w:space="0" w:color="auto"/>
              <w:right w:val="single" w:sz="4" w:space="0" w:color="auto"/>
            </w:tcBorders>
            <w:shd w:val="clear" w:color="auto" w:fill="auto"/>
            <w:noWrap/>
            <w:vAlign w:val="bottom"/>
          </w:tcPr>
          <w:p w14:paraId="17580B68" w14:textId="77777777" w:rsidR="009B0098" w:rsidRPr="003957AF" w:rsidRDefault="009B0098" w:rsidP="00AF0D4C">
            <w:pPr>
              <w:spacing w:after="0"/>
              <w:jc w:val="center"/>
              <w:rPr>
                <w:ins w:id="10477" w:author="China Telecom" w:date="2020-11-20T19:25:00Z"/>
              </w:rPr>
            </w:pPr>
            <w:ins w:id="10478" w:author="China Telecom" w:date="2020-11-20T19:25:00Z">
              <w:r w:rsidRPr="003957AF">
                <w:t>-21.33</w:t>
              </w:r>
            </w:ins>
          </w:p>
        </w:tc>
        <w:tc>
          <w:tcPr>
            <w:tcW w:w="1318" w:type="dxa"/>
            <w:tcBorders>
              <w:top w:val="single" w:sz="4" w:space="0" w:color="auto"/>
              <w:left w:val="nil"/>
              <w:bottom w:val="single" w:sz="4" w:space="0" w:color="auto"/>
              <w:right w:val="single" w:sz="4" w:space="0" w:color="auto"/>
            </w:tcBorders>
            <w:shd w:val="clear" w:color="auto" w:fill="auto"/>
            <w:vAlign w:val="bottom"/>
          </w:tcPr>
          <w:p w14:paraId="27BA4197" w14:textId="77777777" w:rsidR="009B0098" w:rsidRPr="003957AF" w:rsidRDefault="009B0098" w:rsidP="00AF0D4C">
            <w:pPr>
              <w:spacing w:after="0"/>
              <w:jc w:val="center"/>
              <w:rPr>
                <w:ins w:id="10479" w:author="China Telecom" w:date="2020-11-20T19:25:00Z"/>
              </w:rPr>
            </w:pPr>
            <w:ins w:id="10480" w:author="China Telecom" w:date="2020-11-20T19:25:00Z">
              <w:r w:rsidRPr="003957AF">
                <w:t>-33.10</w:t>
              </w:r>
            </w:ins>
          </w:p>
        </w:tc>
        <w:tc>
          <w:tcPr>
            <w:tcW w:w="1318" w:type="dxa"/>
            <w:tcBorders>
              <w:top w:val="single" w:sz="4" w:space="0" w:color="auto"/>
              <w:left w:val="nil"/>
              <w:bottom w:val="single" w:sz="4" w:space="0" w:color="auto"/>
              <w:right w:val="single" w:sz="4" w:space="0" w:color="auto"/>
            </w:tcBorders>
            <w:shd w:val="clear" w:color="auto" w:fill="auto"/>
            <w:vAlign w:val="bottom"/>
          </w:tcPr>
          <w:p w14:paraId="2F730929" w14:textId="77777777" w:rsidR="009B0098" w:rsidRPr="003957AF" w:rsidRDefault="009B0098" w:rsidP="00AF0D4C">
            <w:pPr>
              <w:spacing w:after="0"/>
              <w:jc w:val="center"/>
              <w:rPr>
                <w:ins w:id="10481" w:author="China Telecom" w:date="2020-11-20T19:25:00Z"/>
              </w:rPr>
            </w:pPr>
            <w:ins w:id="10482" w:author="China Telecom" w:date="2020-11-20T19:25:00Z">
              <w:r w:rsidRPr="003957AF">
                <w:t>-36.89</w:t>
              </w:r>
            </w:ins>
          </w:p>
        </w:tc>
      </w:tr>
      <w:tr w:rsidR="009B0098" w:rsidRPr="00804B30" w14:paraId="6A0C6283" w14:textId="77777777" w:rsidTr="00AF0D4C">
        <w:trPr>
          <w:trHeight w:val="181"/>
          <w:ins w:id="10483" w:author="China Telecom" w:date="2020-11-20T19:25:00Z"/>
        </w:trPr>
        <w:tc>
          <w:tcPr>
            <w:tcW w:w="2235" w:type="dxa"/>
            <w:noWrap/>
            <w:vAlign w:val="bottom"/>
          </w:tcPr>
          <w:p w14:paraId="262252D8" w14:textId="77777777" w:rsidR="009B0098" w:rsidRPr="00F01329" w:rsidRDefault="009B0098" w:rsidP="00AF0D4C">
            <w:pPr>
              <w:spacing w:after="0"/>
              <w:rPr>
                <w:ins w:id="10484" w:author="China Telecom" w:date="2020-11-20T19:25:00Z"/>
                <w:rFonts w:eastAsia="Times New Roman"/>
                <w:color w:val="000000"/>
                <w:lang w:val="en-US"/>
              </w:rPr>
            </w:pPr>
            <w:ins w:id="10485" w:author="China Telecom" w:date="2020-11-20T19:25:00Z">
              <w:r w:rsidRPr="00D46D1D">
                <w:t>PUSCH eMBB DDSU</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0FAD1" w14:textId="77777777" w:rsidR="009B0098" w:rsidRPr="003957AF" w:rsidRDefault="009B0098" w:rsidP="00AF0D4C">
            <w:pPr>
              <w:spacing w:after="0"/>
              <w:jc w:val="center"/>
              <w:rPr>
                <w:ins w:id="10486" w:author="China Telecom" w:date="2020-11-20T19:25:00Z"/>
                <w:rFonts w:eastAsia="Times New Roman"/>
                <w:lang w:val="en-US"/>
              </w:rPr>
            </w:pPr>
            <w:ins w:id="10487" w:author="China Telecom" w:date="2020-11-20T19:25:00Z">
              <w:r w:rsidRPr="003957AF">
                <w:t>2</w:t>
              </w:r>
            </w:ins>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2EF4E" w14:textId="77777777" w:rsidR="009B0098" w:rsidRPr="003957AF" w:rsidRDefault="009B0098" w:rsidP="00AF0D4C">
            <w:pPr>
              <w:spacing w:after="0"/>
              <w:jc w:val="center"/>
              <w:rPr>
                <w:ins w:id="10488" w:author="China Telecom" w:date="2020-11-20T19:25:00Z"/>
                <w:rFonts w:eastAsia="Times New Roman"/>
                <w:lang w:val="en-US"/>
              </w:rPr>
            </w:pPr>
            <w:ins w:id="10489" w:author="China Telecom" w:date="2020-11-20T19:25:00Z">
              <w:r w:rsidRPr="003957AF">
                <w:t>98.76</w:t>
              </w:r>
            </w:ins>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352D6" w14:textId="77777777" w:rsidR="009B0098" w:rsidRPr="003957AF" w:rsidRDefault="009B0098" w:rsidP="00AF0D4C">
            <w:pPr>
              <w:spacing w:after="0"/>
              <w:jc w:val="center"/>
              <w:rPr>
                <w:ins w:id="10490" w:author="China Telecom" w:date="2020-11-20T19:25:00Z"/>
                <w:rFonts w:eastAsia="Times New Roman"/>
                <w:lang w:val="en-US"/>
              </w:rPr>
            </w:pPr>
            <w:ins w:id="10491" w:author="China Telecom" w:date="2020-11-20T19:25:00Z">
              <w:r w:rsidRPr="003957AF">
                <w:t>0.60</w:t>
              </w:r>
            </w:ins>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DAADE" w14:textId="77777777" w:rsidR="009B0098" w:rsidRPr="003957AF" w:rsidRDefault="009B0098" w:rsidP="00AF0D4C">
            <w:pPr>
              <w:spacing w:after="0"/>
              <w:jc w:val="center"/>
              <w:rPr>
                <w:ins w:id="10492" w:author="China Telecom" w:date="2020-11-20T19:25:00Z"/>
                <w:rFonts w:eastAsia="Times New Roman"/>
                <w:lang w:val="en-US"/>
              </w:rPr>
            </w:pPr>
            <w:ins w:id="10493" w:author="China Telecom" w:date="2020-11-20T19:25:00Z">
              <w:r w:rsidRPr="003957AF">
                <w:t>-24.34</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4270D94B" w14:textId="77777777" w:rsidR="009B0098" w:rsidRPr="003957AF" w:rsidRDefault="009B0098" w:rsidP="00AF0D4C">
            <w:pPr>
              <w:spacing w:after="0"/>
              <w:jc w:val="center"/>
              <w:rPr>
                <w:ins w:id="10494" w:author="China Telecom" w:date="2020-11-20T19:25:00Z"/>
                <w:rFonts w:eastAsia="Times New Roman"/>
                <w:lang w:val="en-US"/>
              </w:rPr>
            </w:pPr>
            <w:ins w:id="10495" w:author="China Telecom" w:date="2020-11-20T19:25:00Z">
              <w:r w:rsidRPr="003957AF">
                <w:t>-36.11</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E4CF97E" w14:textId="77777777" w:rsidR="009B0098" w:rsidRPr="003957AF" w:rsidRDefault="009B0098" w:rsidP="00AF0D4C">
            <w:pPr>
              <w:spacing w:after="0"/>
              <w:jc w:val="center"/>
              <w:rPr>
                <w:ins w:id="10496" w:author="China Telecom" w:date="2020-11-20T19:25:00Z"/>
                <w:rFonts w:eastAsia="Times New Roman"/>
                <w:lang w:val="en-US"/>
              </w:rPr>
            </w:pPr>
            <w:ins w:id="10497" w:author="China Telecom" w:date="2020-11-20T19:25:00Z">
              <w:r w:rsidRPr="003957AF">
                <w:t>-39.90</w:t>
              </w:r>
            </w:ins>
          </w:p>
        </w:tc>
      </w:tr>
      <w:tr w:rsidR="009B0098" w:rsidRPr="00804B30" w14:paraId="6D52BB54" w14:textId="77777777" w:rsidTr="00AF0D4C">
        <w:trPr>
          <w:trHeight w:val="181"/>
          <w:ins w:id="10498" w:author="China Telecom" w:date="2020-11-20T19:25:00Z"/>
        </w:trPr>
        <w:tc>
          <w:tcPr>
            <w:tcW w:w="2235" w:type="dxa"/>
            <w:noWrap/>
            <w:vAlign w:val="bottom"/>
          </w:tcPr>
          <w:p w14:paraId="782C32A6" w14:textId="77777777" w:rsidR="009B0098" w:rsidRPr="00F01329" w:rsidRDefault="009B0098" w:rsidP="00AF0D4C">
            <w:pPr>
              <w:spacing w:after="0"/>
              <w:rPr>
                <w:ins w:id="10499" w:author="China Telecom" w:date="2020-11-20T19:25:00Z"/>
                <w:rFonts w:eastAsia="Times New Roman"/>
                <w:color w:val="000000"/>
                <w:lang w:val="en-US"/>
              </w:rPr>
            </w:pPr>
            <w:ins w:id="10500" w:author="China Telecom" w:date="2020-11-20T19:25:00Z">
              <w:r w:rsidRPr="00D46D1D">
                <w:t>PUSCH VoIP</w:t>
              </w:r>
            </w:ins>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529FFC32" w14:textId="77777777" w:rsidR="009B0098" w:rsidRPr="003957AF" w:rsidRDefault="009B0098" w:rsidP="00AF0D4C">
            <w:pPr>
              <w:spacing w:after="0"/>
              <w:jc w:val="center"/>
              <w:rPr>
                <w:ins w:id="10501" w:author="China Telecom" w:date="2020-11-20T19:25:00Z"/>
                <w:rFonts w:eastAsia="Times New Roman"/>
                <w:lang w:val="en-US"/>
              </w:rPr>
            </w:pPr>
            <w:ins w:id="10502" w:author="China Telecom" w:date="2020-11-20T19:25:00Z">
              <w:r w:rsidRPr="003957AF">
                <w:t>3</w:t>
              </w:r>
            </w:ins>
          </w:p>
        </w:tc>
        <w:tc>
          <w:tcPr>
            <w:tcW w:w="1217" w:type="dxa"/>
            <w:tcBorders>
              <w:top w:val="nil"/>
              <w:left w:val="nil"/>
              <w:bottom w:val="single" w:sz="4" w:space="0" w:color="auto"/>
              <w:right w:val="single" w:sz="4" w:space="0" w:color="auto"/>
            </w:tcBorders>
            <w:shd w:val="clear" w:color="auto" w:fill="auto"/>
            <w:noWrap/>
            <w:vAlign w:val="bottom"/>
          </w:tcPr>
          <w:p w14:paraId="5E9AE799" w14:textId="77777777" w:rsidR="009B0098" w:rsidRPr="003957AF" w:rsidRDefault="009B0098" w:rsidP="00AF0D4C">
            <w:pPr>
              <w:spacing w:after="0"/>
              <w:jc w:val="center"/>
              <w:rPr>
                <w:ins w:id="10503" w:author="China Telecom" w:date="2020-11-20T19:25:00Z"/>
                <w:rFonts w:eastAsia="Times New Roman"/>
                <w:lang w:val="en-US"/>
              </w:rPr>
            </w:pPr>
            <w:ins w:id="10504" w:author="China Telecom" w:date="2020-11-20T19:25:00Z">
              <w:r w:rsidRPr="003957AF">
                <w:t>107.97</w:t>
              </w:r>
            </w:ins>
          </w:p>
        </w:tc>
        <w:tc>
          <w:tcPr>
            <w:tcW w:w="1318" w:type="dxa"/>
            <w:tcBorders>
              <w:top w:val="nil"/>
              <w:left w:val="nil"/>
              <w:bottom w:val="single" w:sz="4" w:space="0" w:color="auto"/>
              <w:right w:val="single" w:sz="4" w:space="0" w:color="auto"/>
            </w:tcBorders>
            <w:shd w:val="clear" w:color="auto" w:fill="auto"/>
            <w:noWrap/>
            <w:vAlign w:val="bottom"/>
          </w:tcPr>
          <w:p w14:paraId="77B3C5D3" w14:textId="77777777" w:rsidR="009B0098" w:rsidRPr="003957AF" w:rsidRDefault="009B0098" w:rsidP="00AF0D4C">
            <w:pPr>
              <w:spacing w:after="0"/>
              <w:jc w:val="center"/>
              <w:rPr>
                <w:ins w:id="10505" w:author="China Telecom" w:date="2020-11-20T19:25:00Z"/>
                <w:rFonts w:eastAsia="Times New Roman"/>
                <w:lang w:val="en-US"/>
              </w:rPr>
            </w:pPr>
            <w:ins w:id="10506" w:author="China Telecom" w:date="2020-11-20T19:25:00Z">
              <w:r w:rsidRPr="003957AF">
                <w:t>0.91</w:t>
              </w:r>
            </w:ins>
          </w:p>
        </w:tc>
        <w:tc>
          <w:tcPr>
            <w:tcW w:w="1317" w:type="dxa"/>
            <w:tcBorders>
              <w:top w:val="nil"/>
              <w:left w:val="nil"/>
              <w:bottom w:val="single" w:sz="4" w:space="0" w:color="auto"/>
              <w:right w:val="single" w:sz="4" w:space="0" w:color="auto"/>
            </w:tcBorders>
            <w:shd w:val="clear" w:color="auto" w:fill="auto"/>
            <w:noWrap/>
            <w:vAlign w:val="bottom"/>
          </w:tcPr>
          <w:p w14:paraId="46B92969" w14:textId="77777777" w:rsidR="009B0098" w:rsidRPr="003957AF" w:rsidRDefault="009B0098" w:rsidP="00AF0D4C">
            <w:pPr>
              <w:spacing w:after="0"/>
              <w:jc w:val="center"/>
              <w:rPr>
                <w:ins w:id="10507" w:author="China Telecom" w:date="2020-11-20T19:25:00Z"/>
                <w:rFonts w:eastAsia="Times New Roman"/>
                <w:lang w:val="en-US"/>
              </w:rPr>
            </w:pPr>
            <w:ins w:id="10508" w:author="China Telecom" w:date="2020-11-20T19:25:00Z">
              <w:r w:rsidRPr="003957AF">
                <w:t>-15.13</w:t>
              </w:r>
            </w:ins>
          </w:p>
        </w:tc>
        <w:tc>
          <w:tcPr>
            <w:tcW w:w="1318" w:type="dxa"/>
            <w:tcBorders>
              <w:top w:val="nil"/>
              <w:left w:val="nil"/>
              <w:bottom w:val="single" w:sz="4" w:space="0" w:color="auto"/>
              <w:right w:val="single" w:sz="4" w:space="0" w:color="auto"/>
            </w:tcBorders>
            <w:shd w:val="clear" w:color="auto" w:fill="auto"/>
            <w:vAlign w:val="bottom"/>
          </w:tcPr>
          <w:p w14:paraId="4876816D" w14:textId="77777777" w:rsidR="009B0098" w:rsidRPr="003957AF" w:rsidRDefault="009B0098" w:rsidP="00AF0D4C">
            <w:pPr>
              <w:spacing w:after="0"/>
              <w:jc w:val="center"/>
              <w:rPr>
                <w:ins w:id="10509" w:author="China Telecom" w:date="2020-11-20T19:25:00Z"/>
                <w:rFonts w:eastAsia="Times New Roman"/>
                <w:lang w:val="en-US"/>
              </w:rPr>
            </w:pPr>
            <w:ins w:id="10510" w:author="China Telecom" w:date="2020-11-20T19:25:00Z">
              <w:r w:rsidRPr="003957AF">
                <w:t>-26.90</w:t>
              </w:r>
            </w:ins>
          </w:p>
        </w:tc>
        <w:tc>
          <w:tcPr>
            <w:tcW w:w="1318" w:type="dxa"/>
            <w:tcBorders>
              <w:top w:val="nil"/>
              <w:left w:val="nil"/>
              <w:bottom w:val="single" w:sz="4" w:space="0" w:color="auto"/>
              <w:right w:val="single" w:sz="4" w:space="0" w:color="auto"/>
            </w:tcBorders>
            <w:shd w:val="clear" w:color="auto" w:fill="auto"/>
            <w:vAlign w:val="bottom"/>
          </w:tcPr>
          <w:p w14:paraId="05501C1A" w14:textId="77777777" w:rsidR="009B0098" w:rsidRPr="003957AF" w:rsidRDefault="009B0098" w:rsidP="00AF0D4C">
            <w:pPr>
              <w:spacing w:after="0"/>
              <w:jc w:val="center"/>
              <w:rPr>
                <w:ins w:id="10511" w:author="China Telecom" w:date="2020-11-20T19:25:00Z"/>
                <w:rFonts w:eastAsia="Times New Roman"/>
                <w:lang w:val="en-US"/>
              </w:rPr>
            </w:pPr>
            <w:ins w:id="10512" w:author="China Telecom" w:date="2020-11-20T19:25:00Z">
              <w:r w:rsidRPr="003957AF">
                <w:t>-30.69</w:t>
              </w:r>
            </w:ins>
          </w:p>
        </w:tc>
      </w:tr>
      <w:tr w:rsidR="009B0098" w:rsidRPr="00804B30" w14:paraId="570536FA" w14:textId="77777777" w:rsidTr="00AF0D4C">
        <w:trPr>
          <w:trHeight w:val="181"/>
          <w:ins w:id="10513" w:author="China Telecom" w:date="2020-11-20T19:25:00Z"/>
        </w:trPr>
        <w:tc>
          <w:tcPr>
            <w:tcW w:w="2235" w:type="dxa"/>
            <w:noWrap/>
            <w:vAlign w:val="bottom"/>
          </w:tcPr>
          <w:p w14:paraId="19E973F6" w14:textId="77777777" w:rsidR="009B0098" w:rsidRPr="00F01329" w:rsidRDefault="009B0098" w:rsidP="00AF0D4C">
            <w:pPr>
              <w:spacing w:after="0"/>
              <w:rPr>
                <w:ins w:id="10514" w:author="China Telecom" w:date="2020-11-20T19:25:00Z"/>
                <w:rFonts w:eastAsia="Times New Roman"/>
                <w:color w:val="000000"/>
                <w:lang w:val="en-US"/>
              </w:rPr>
            </w:pPr>
            <w:ins w:id="10515" w:author="China Telecom" w:date="2020-11-20T19:25:00Z">
              <w:r w:rsidRPr="00D46D1D">
                <w:t>PUCCH F</w:t>
              </w:r>
              <w:r>
                <w:t xml:space="preserve">ormat </w:t>
              </w:r>
              <w:r w:rsidRPr="00D46D1D">
                <w:t>1</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27451" w14:textId="77777777" w:rsidR="009B0098" w:rsidRPr="003957AF" w:rsidRDefault="009B0098" w:rsidP="00AF0D4C">
            <w:pPr>
              <w:spacing w:after="0"/>
              <w:jc w:val="center"/>
              <w:rPr>
                <w:ins w:id="10516" w:author="China Telecom" w:date="2020-11-20T19:25:00Z"/>
                <w:rFonts w:eastAsia="Times New Roman"/>
                <w:lang w:val="en-US"/>
              </w:rPr>
            </w:pPr>
            <w:ins w:id="10517" w:author="China Telecom" w:date="2020-11-20T19:25:00Z">
              <w:r w:rsidRPr="003957AF">
                <w:t>2</w:t>
              </w:r>
            </w:ins>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519FF" w14:textId="77777777" w:rsidR="009B0098" w:rsidRPr="003957AF" w:rsidRDefault="009B0098" w:rsidP="00AF0D4C">
            <w:pPr>
              <w:spacing w:after="0"/>
              <w:jc w:val="center"/>
              <w:rPr>
                <w:ins w:id="10518" w:author="China Telecom" w:date="2020-11-20T19:25:00Z"/>
                <w:rFonts w:eastAsia="Times New Roman"/>
                <w:lang w:val="en-US"/>
              </w:rPr>
            </w:pPr>
            <w:ins w:id="10519" w:author="China Telecom" w:date="2020-11-20T19:25:00Z">
              <w:r w:rsidRPr="003957AF">
                <w:t>108.78</w:t>
              </w:r>
            </w:ins>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C32BEB" w14:textId="77777777" w:rsidR="009B0098" w:rsidRPr="003957AF" w:rsidRDefault="009B0098" w:rsidP="00AF0D4C">
            <w:pPr>
              <w:spacing w:after="0"/>
              <w:jc w:val="center"/>
              <w:rPr>
                <w:ins w:id="10520" w:author="China Telecom" w:date="2020-11-20T19:25:00Z"/>
                <w:rFonts w:eastAsia="Times New Roman"/>
                <w:lang w:val="en-US"/>
              </w:rPr>
            </w:pPr>
            <w:ins w:id="10521" w:author="China Telecom" w:date="2020-11-20T19:25:00Z">
              <w:r w:rsidRPr="003957AF">
                <w:t>0.15</w:t>
              </w:r>
            </w:ins>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8BFDE" w14:textId="77777777" w:rsidR="009B0098" w:rsidRPr="003957AF" w:rsidRDefault="009B0098" w:rsidP="00AF0D4C">
            <w:pPr>
              <w:spacing w:after="0"/>
              <w:jc w:val="center"/>
              <w:rPr>
                <w:ins w:id="10522" w:author="China Telecom" w:date="2020-11-20T19:25:00Z"/>
                <w:rFonts w:eastAsia="Times New Roman"/>
                <w:lang w:val="en-US"/>
              </w:rPr>
            </w:pPr>
            <w:ins w:id="10523" w:author="China Telecom" w:date="2020-11-20T19:25:00Z">
              <w:r w:rsidRPr="003957AF">
                <w:t>-14.32</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A659E42" w14:textId="77777777" w:rsidR="009B0098" w:rsidRPr="003957AF" w:rsidRDefault="009B0098" w:rsidP="00AF0D4C">
            <w:pPr>
              <w:spacing w:after="0"/>
              <w:jc w:val="center"/>
              <w:rPr>
                <w:ins w:id="10524" w:author="China Telecom" w:date="2020-11-20T19:25:00Z"/>
                <w:rFonts w:eastAsia="Times New Roman"/>
                <w:lang w:val="en-US"/>
              </w:rPr>
            </w:pPr>
            <w:ins w:id="10525" w:author="China Telecom" w:date="2020-11-20T19:25:00Z">
              <w:r w:rsidRPr="003957AF">
                <w:t>-26.09</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775387F" w14:textId="77777777" w:rsidR="009B0098" w:rsidRPr="003957AF" w:rsidRDefault="009B0098" w:rsidP="00AF0D4C">
            <w:pPr>
              <w:spacing w:after="0"/>
              <w:jc w:val="center"/>
              <w:rPr>
                <w:ins w:id="10526" w:author="China Telecom" w:date="2020-11-20T19:25:00Z"/>
                <w:rFonts w:eastAsia="Times New Roman"/>
                <w:lang w:val="en-US"/>
              </w:rPr>
            </w:pPr>
            <w:ins w:id="10527" w:author="China Telecom" w:date="2020-11-20T19:25:00Z">
              <w:r w:rsidRPr="003957AF">
                <w:t>-29.88</w:t>
              </w:r>
            </w:ins>
          </w:p>
        </w:tc>
      </w:tr>
      <w:tr w:rsidR="009B0098" w:rsidRPr="00804B30" w14:paraId="7FAC5D29" w14:textId="77777777" w:rsidTr="00AF0D4C">
        <w:trPr>
          <w:trHeight w:val="181"/>
          <w:ins w:id="10528" w:author="China Telecom" w:date="2020-11-20T19:25:00Z"/>
        </w:trPr>
        <w:tc>
          <w:tcPr>
            <w:tcW w:w="2235" w:type="dxa"/>
            <w:noWrap/>
            <w:vAlign w:val="bottom"/>
          </w:tcPr>
          <w:p w14:paraId="7E1B02A9" w14:textId="77777777" w:rsidR="009B0098" w:rsidRPr="00F01329" w:rsidRDefault="009B0098" w:rsidP="00AF0D4C">
            <w:pPr>
              <w:spacing w:after="0"/>
              <w:rPr>
                <w:ins w:id="10529" w:author="China Telecom" w:date="2020-11-20T19:25:00Z"/>
              </w:rPr>
            </w:pPr>
            <w:ins w:id="10530" w:author="China Telecom" w:date="2020-11-20T19:25:00Z">
              <w:r w:rsidRPr="00D46D1D">
                <w:t>PUCCH F</w:t>
              </w:r>
              <w:r>
                <w:t xml:space="preserve">ormat </w:t>
              </w:r>
              <w:r w:rsidRPr="00D46D1D">
                <w:t>3 11bits</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21889" w14:textId="77777777" w:rsidR="009B0098" w:rsidRPr="003957AF" w:rsidRDefault="009B0098" w:rsidP="00AF0D4C">
            <w:pPr>
              <w:spacing w:after="0"/>
              <w:jc w:val="center"/>
              <w:rPr>
                <w:ins w:id="10531" w:author="China Telecom" w:date="2020-11-20T19:25:00Z"/>
              </w:rPr>
            </w:pPr>
            <w:ins w:id="10532" w:author="China Telecom" w:date="2020-11-20T19:25:00Z">
              <w:r w:rsidRPr="003957AF">
                <w:t>2</w:t>
              </w:r>
            </w:ins>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B42573" w14:textId="77777777" w:rsidR="009B0098" w:rsidRPr="003957AF" w:rsidRDefault="009B0098" w:rsidP="00AF0D4C">
            <w:pPr>
              <w:spacing w:after="0"/>
              <w:jc w:val="center"/>
              <w:rPr>
                <w:ins w:id="10533" w:author="China Telecom" w:date="2020-11-20T19:25:00Z"/>
              </w:rPr>
            </w:pPr>
            <w:ins w:id="10534" w:author="China Telecom" w:date="2020-11-20T19:25:00Z">
              <w:r w:rsidRPr="003957AF">
                <w:t>105.35</w:t>
              </w:r>
            </w:ins>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D72FC" w14:textId="77777777" w:rsidR="009B0098" w:rsidRPr="003957AF" w:rsidRDefault="009B0098" w:rsidP="00AF0D4C">
            <w:pPr>
              <w:spacing w:after="0"/>
              <w:jc w:val="center"/>
              <w:rPr>
                <w:ins w:id="10535" w:author="China Telecom" w:date="2020-11-20T19:25:00Z"/>
              </w:rPr>
            </w:pPr>
            <w:ins w:id="10536" w:author="China Telecom" w:date="2020-11-20T19:25:00Z">
              <w:r w:rsidRPr="003957AF">
                <w:t>3.40</w:t>
              </w:r>
            </w:ins>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10EF4" w14:textId="77777777" w:rsidR="009B0098" w:rsidRPr="003957AF" w:rsidRDefault="009B0098" w:rsidP="00AF0D4C">
            <w:pPr>
              <w:spacing w:after="0"/>
              <w:jc w:val="center"/>
              <w:rPr>
                <w:ins w:id="10537" w:author="China Telecom" w:date="2020-11-20T19:25:00Z"/>
              </w:rPr>
            </w:pPr>
            <w:ins w:id="10538" w:author="China Telecom" w:date="2020-11-20T19:25:00Z">
              <w:r w:rsidRPr="003957AF">
                <w:t>-17.75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7A78592" w14:textId="77777777" w:rsidR="009B0098" w:rsidRPr="003957AF" w:rsidRDefault="009B0098" w:rsidP="00AF0D4C">
            <w:pPr>
              <w:spacing w:after="0"/>
              <w:jc w:val="center"/>
              <w:rPr>
                <w:ins w:id="10539" w:author="China Telecom" w:date="2020-11-20T19:25:00Z"/>
              </w:rPr>
            </w:pPr>
            <w:ins w:id="10540" w:author="China Telecom" w:date="2020-11-20T19:25:00Z">
              <w:r w:rsidRPr="003957AF">
                <w:t>-29.52</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0BC378F" w14:textId="77777777" w:rsidR="009B0098" w:rsidRPr="003957AF" w:rsidRDefault="009B0098" w:rsidP="00AF0D4C">
            <w:pPr>
              <w:spacing w:after="0"/>
              <w:jc w:val="center"/>
              <w:rPr>
                <w:ins w:id="10541" w:author="China Telecom" w:date="2020-11-20T19:25:00Z"/>
              </w:rPr>
            </w:pPr>
            <w:ins w:id="10542" w:author="China Telecom" w:date="2020-11-20T19:25:00Z">
              <w:r w:rsidRPr="003957AF">
                <w:t>-33.31</w:t>
              </w:r>
            </w:ins>
          </w:p>
        </w:tc>
      </w:tr>
      <w:tr w:rsidR="009B0098" w:rsidRPr="00804B30" w14:paraId="05D59B61" w14:textId="77777777" w:rsidTr="00AF0D4C">
        <w:trPr>
          <w:trHeight w:val="181"/>
          <w:ins w:id="10543" w:author="China Telecom" w:date="2020-11-20T19:25:00Z"/>
        </w:trPr>
        <w:tc>
          <w:tcPr>
            <w:tcW w:w="2235" w:type="dxa"/>
            <w:noWrap/>
            <w:vAlign w:val="bottom"/>
          </w:tcPr>
          <w:p w14:paraId="127EE39C" w14:textId="77777777" w:rsidR="009B0098" w:rsidRPr="00F01329" w:rsidRDefault="009B0098" w:rsidP="00AF0D4C">
            <w:pPr>
              <w:spacing w:after="0"/>
              <w:rPr>
                <w:ins w:id="10544" w:author="China Telecom" w:date="2020-11-20T19:25:00Z"/>
                <w:rFonts w:eastAsia="Times New Roman"/>
                <w:color w:val="000000"/>
                <w:lang w:val="en-US"/>
              </w:rPr>
            </w:pPr>
            <w:ins w:id="10545" w:author="China Telecom" w:date="2020-11-20T19:25:00Z">
              <w:r w:rsidRPr="00D46D1D">
                <w:t>PUCCH F</w:t>
              </w:r>
              <w:r>
                <w:t xml:space="preserve">ormat </w:t>
              </w:r>
              <w:r w:rsidRPr="00D46D1D">
                <w:t>3 22bits</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E98F0" w14:textId="77777777" w:rsidR="009B0098" w:rsidRPr="003957AF" w:rsidRDefault="009B0098" w:rsidP="00AF0D4C">
            <w:pPr>
              <w:spacing w:after="0"/>
              <w:jc w:val="center"/>
              <w:rPr>
                <w:ins w:id="10546" w:author="China Telecom" w:date="2020-11-20T19:25:00Z"/>
                <w:rFonts w:eastAsia="Times New Roman"/>
                <w:lang w:val="en-US"/>
              </w:rPr>
            </w:pPr>
            <w:ins w:id="10547" w:author="China Telecom" w:date="2020-11-20T19:25:00Z">
              <w:r w:rsidRPr="003957AF">
                <w:t>2</w:t>
              </w:r>
            </w:ins>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DEAAE" w14:textId="77777777" w:rsidR="009B0098" w:rsidRPr="003957AF" w:rsidRDefault="009B0098" w:rsidP="00AF0D4C">
            <w:pPr>
              <w:spacing w:after="0"/>
              <w:jc w:val="center"/>
              <w:rPr>
                <w:ins w:id="10548" w:author="China Telecom" w:date="2020-11-20T19:25:00Z"/>
                <w:rFonts w:eastAsia="Times New Roman"/>
                <w:lang w:val="en-US"/>
              </w:rPr>
            </w:pPr>
            <w:ins w:id="10549" w:author="China Telecom" w:date="2020-11-20T19:25:00Z">
              <w:r w:rsidRPr="003957AF">
                <w:t>104.14</w:t>
              </w:r>
            </w:ins>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0F797" w14:textId="77777777" w:rsidR="009B0098" w:rsidRPr="003957AF" w:rsidRDefault="009B0098" w:rsidP="00AF0D4C">
            <w:pPr>
              <w:spacing w:after="0"/>
              <w:jc w:val="center"/>
              <w:rPr>
                <w:ins w:id="10550" w:author="China Telecom" w:date="2020-11-20T19:25:00Z"/>
                <w:rFonts w:eastAsia="Times New Roman"/>
                <w:lang w:val="en-US"/>
              </w:rPr>
            </w:pPr>
            <w:ins w:id="10551" w:author="China Telecom" w:date="2020-11-20T19:25:00Z">
              <w:r w:rsidRPr="003957AF">
                <w:t>2.23</w:t>
              </w:r>
            </w:ins>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748A6" w14:textId="77777777" w:rsidR="009B0098" w:rsidRPr="003957AF" w:rsidRDefault="009B0098" w:rsidP="00AF0D4C">
            <w:pPr>
              <w:spacing w:after="0"/>
              <w:jc w:val="center"/>
              <w:rPr>
                <w:ins w:id="10552" w:author="China Telecom" w:date="2020-11-20T19:25:00Z"/>
                <w:rFonts w:eastAsia="Times New Roman"/>
                <w:lang w:val="en-US"/>
              </w:rPr>
            </w:pPr>
            <w:ins w:id="10553" w:author="China Telecom" w:date="2020-11-20T19:25:00Z">
              <w:r w:rsidRPr="003957AF">
                <w:t>-18.97</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06AFE9E" w14:textId="77777777" w:rsidR="009B0098" w:rsidRPr="003957AF" w:rsidRDefault="009B0098" w:rsidP="00AF0D4C">
            <w:pPr>
              <w:spacing w:after="0"/>
              <w:jc w:val="center"/>
              <w:rPr>
                <w:ins w:id="10554" w:author="China Telecom" w:date="2020-11-20T19:25:00Z"/>
                <w:rFonts w:eastAsia="Times New Roman"/>
                <w:lang w:val="en-US"/>
              </w:rPr>
            </w:pPr>
            <w:ins w:id="10555" w:author="China Telecom" w:date="2020-11-20T19:25:00Z">
              <w:r w:rsidRPr="003957AF">
                <w:t>-30.74</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3B6C5F8" w14:textId="77777777" w:rsidR="009B0098" w:rsidRPr="003957AF" w:rsidRDefault="009B0098" w:rsidP="00AF0D4C">
            <w:pPr>
              <w:spacing w:after="0"/>
              <w:jc w:val="center"/>
              <w:rPr>
                <w:ins w:id="10556" w:author="China Telecom" w:date="2020-11-20T19:25:00Z"/>
                <w:rFonts w:eastAsia="Times New Roman"/>
                <w:lang w:val="en-US"/>
              </w:rPr>
            </w:pPr>
            <w:ins w:id="10557" w:author="China Telecom" w:date="2020-11-20T19:25:00Z">
              <w:r w:rsidRPr="003957AF">
                <w:t>-34.53</w:t>
              </w:r>
            </w:ins>
          </w:p>
        </w:tc>
      </w:tr>
      <w:tr w:rsidR="009B0098" w:rsidRPr="00804B30" w14:paraId="055A63A0" w14:textId="77777777" w:rsidTr="00AF0D4C">
        <w:trPr>
          <w:trHeight w:val="181"/>
          <w:ins w:id="10558" w:author="China Telecom" w:date="2020-11-20T19:25:00Z"/>
        </w:trPr>
        <w:tc>
          <w:tcPr>
            <w:tcW w:w="2235" w:type="dxa"/>
            <w:noWrap/>
            <w:vAlign w:val="bottom"/>
          </w:tcPr>
          <w:p w14:paraId="6EB69B5F" w14:textId="77777777" w:rsidR="009B0098" w:rsidRPr="00F01329" w:rsidRDefault="009B0098" w:rsidP="00AF0D4C">
            <w:pPr>
              <w:spacing w:after="0"/>
              <w:rPr>
                <w:ins w:id="10559" w:author="China Telecom" w:date="2020-11-20T19:25:00Z"/>
              </w:rPr>
            </w:pPr>
            <w:ins w:id="10560" w:author="China Telecom" w:date="2020-11-20T19:25:00Z">
              <w:r w:rsidRPr="00D46D1D">
                <w:t>SSB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3821F" w14:textId="77777777" w:rsidR="009B0098" w:rsidRPr="003957AF" w:rsidRDefault="009B0098" w:rsidP="00AF0D4C">
            <w:pPr>
              <w:spacing w:after="0"/>
              <w:jc w:val="center"/>
              <w:rPr>
                <w:ins w:id="10561" w:author="China Telecom" w:date="2020-11-20T19:25:00Z"/>
              </w:rPr>
            </w:pPr>
            <w:ins w:id="10562" w:author="China Telecom" w:date="2020-11-20T19:25:00Z">
              <w:r w:rsidRPr="003957AF">
                <w:t>1</w:t>
              </w:r>
            </w:ins>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3CDC8" w14:textId="77777777" w:rsidR="009B0098" w:rsidRPr="003957AF" w:rsidRDefault="009B0098" w:rsidP="00AF0D4C">
            <w:pPr>
              <w:spacing w:after="0"/>
              <w:jc w:val="center"/>
              <w:rPr>
                <w:ins w:id="10563" w:author="China Telecom" w:date="2020-11-20T19:25:00Z"/>
              </w:rPr>
            </w:pPr>
            <w:ins w:id="10564" w:author="China Telecom" w:date="2020-11-20T19:25:00Z">
              <w:r w:rsidRPr="003957AF">
                <w:t>134.01</w:t>
              </w:r>
            </w:ins>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A4880" w14:textId="77777777" w:rsidR="009B0098" w:rsidRPr="003957AF" w:rsidRDefault="009B0098" w:rsidP="00AF0D4C">
            <w:pPr>
              <w:spacing w:after="0"/>
              <w:jc w:val="center"/>
              <w:rPr>
                <w:ins w:id="10565" w:author="China Telecom" w:date="2020-11-20T19:25:00Z"/>
              </w:rPr>
            </w:pPr>
            <w:ins w:id="10566" w:author="China Telecom" w:date="2020-11-20T19:25:00Z">
              <w:r w:rsidRPr="003957AF">
                <w:t>0.00</w:t>
              </w:r>
            </w:ins>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C1DFB" w14:textId="77777777" w:rsidR="009B0098" w:rsidRPr="003957AF" w:rsidRDefault="009B0098" w:rsidP="00AF0D4C">
            <w:pPr>
              <w:spacing w:after="0"/>
              <w:jc w:val="center"/>
              <w:rPr>
                <w:ins w:id="10567" w:author="China Telecom" w:date="2020-11-20T19:25:00Z"/>
              </w:rPr>
            </w:pPr>
            <w:ins w:id="10568" w:author="China Telecom" w:date="2020-11-20T19:25:00Z">
              <w:r w:rsidRPr="003957AF">
                <w:t>10.91</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65670AF6" w14:textId="77777777" w:rsidR="009B0098" w:rsidRPr="003957AF" w:rsidRDefault="009B0098" w:rsidP="00AF0D4C">
            <w:pPr>
              <w:spacing w:after="0"/>
              <w:jc w:val="center"/>
              <w:rPr>
                <w:ins w:id="10569" w:author="China Telecom" w:date="2020-11-20T19:25:00Z"/>
              </w:rPr>
            </w:pPr>
            <w:ins w:id="10570" w:author="China Telecom" w:date="2020-11-20T19:25:00Z">
              <w:r w:rsidRPr="003957AF">
                <w:t>-0.86</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D1C64F8" w14:textId="77777777" w:rsidR="009B0098" w:rsidRPr="003957AF" w:rsidRDefault="009B0098" w:rsidP="00AF0D4C">
            <w:pPr>
              <w:spacing w:after="0"/>
              <w:jc w:val="center"/>
              <w:rPr>
                <w:ins w:id="10571" w:author="China Telecom" w:date="2020-11-20T19:25:00Z"/>
              </w:rPr>
            </w:pPr>
            <w:ins w:id="10572" w:author="China Telecom" w:date="2020-11-20T19:25:00Z">
              <w:r w:rsidRPr="003957AF">
                <w:t>-4.65</w:t>
              </w:r>
            </w:ins>
          </w:p>
        </w:tc>
      </w:tr>
      <w:tr w:rsidR="009B0098" w:rsidRPr="00804B30" w14:paraId="2A27051A" w14:textId="77777777" w:rsidTr="00AF0D4C">
        <w:trPr>
          <w:trHeight w:val="181"/>
          <w:ins w:id="10573" w:author="China Telecom" w:date="2020-11-20T19:25:00Z"/>
        </w:trPr>
        <w:tc>
          <w:tcPr>
            <w:tcW w:w="2235" w:type="dxa"/>
            <w:noWrap/>
            <w:vAlign w:val="bottom"/>
          </w:tcPr>
          <w:p w14:paraId="77ACA951" w14:textId="77777777" w:rsidR="009B0098" w:rsidRPr="00F01329" w:rsidRDefault="009B0098" w:rsidP="00AF0D4C">
            <w:pPr>
              <w:spacing w:after="0"/>
              <w:rPr>
                <w:ins w:id="10574" w:author="China Telecom" w:date="2020-11-20T19:25:00Z"/>
              </w:rPr>
            </w:pPr>
            <w:ins w:id="10575" w:author="China Telecom" w:date="2020-11-20T19:25:00Z">
              <w:r w:rsidRPr="00D46D1D">
                <w:t>PUSCH of Msg3</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89178" w14:textId="77777777" w:rsidR="009B0098" w:rsidRPr="003957AF" w:rsidRDefault="009B0098" w:rsidP="00AF0D4C">
            <w:pPr>
              <w:spacing w:after="0"/>
              <w:jc w:val="center"/>
              <w:rPr>
                <w:ins w:id="10576" w:author="China Telecom" w:date="2020-11-20T19:25:00Z"/>
              </w:rPr>
            </w:pPr>
            <w:ins w:id="10577" w:author="China Telecom" w:date="2020-11-20T19:25:00Z">
              <w:r w:rsidRPr="003957AF">
                <w:t>1</w:t>
              </w:r>
            </w:ins>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18AFA" w14:textId="77777777" w:rsidR="009B0098" w:rsidRPr="003957AF" w:rsidRDefault="009B0098" w:rsidP="00AF0D4C">
            <w:pPr>
              <w:spacing w:after="0"/>
              <w:jc w:val="center"/>
              <w:rPr>
                <w:ins w:id="10578" w:author="China Telecom" w:date="2020-11-20T19:25:00Z"/>
              </w:rPr>
            </w:pPr>
            <w:ins w:id="10579" w:author="China Telecom" w:date="2020-11-20T19:25:00Z">
              <w:r w:rsidRPr="003957AF">
                <w:t>105.52</w:t>
              </w:r>
            </w:ins>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D5F41" w14:textId="77777777" w:rsidR="009B0098" w:rsidRPr="003957AF" w:rsidRDefault="009B0098" w:rsidP="00AF0D4C">
            <w:pPr>
              <w:spacing w:after="0"/>
              <w:jc w:val="center"/>
              <w:rPr>
                <w:ins w:id="10580" w:author="China Telecom" w:date="2020-11-20T19:25:00Z"/>
              </w:rPr>
            </w:pPr>
            <w:ins w:id="10581" w:author="China Telecom" w:date="2020-11-20T19:25:00Z">
              <w:r w:rsidRPr="003957AF">
                <w:t>0.00</w:t>
              </w:r>
            </w:ins>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C1090" w14:textId="77777777" w:rsidR="009B0098" w:rsidRPr="003957AF" w:rsidRDefault="009B0098" w:rsidP="00AF0D4C">
            <w:pPr>
              <w:spacing w:after="0"/>
              <w:jc w:val="center"/>
              <w:rPr>
                <w:ins w:id="10582" w:author="China Telecom" w:date="2020-11-20T19:25:00Z"/>
              </w:rPr>
            </w:pPr>
            <w:ins w:id="10583" w:author="China Telecom" w:date="2020-11-20T19:25:00Z">
              <w:r w:rsidRPr="003957AF">
                <w:t>-17.58</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403436E2" w14:textId="77777777" w:rsidR="009B0098" w:rsidRPr="003957AF" w:rsidRDefault="009B0098" w:rsidP="00AF0D4C">
            <w:pPr>
              <w:spacing w:after="0"/>
              <w:jc w:val="center"/>
              <w:rPr>
                <w:ins w:id="10584" w:author="China Telecom" w:date="2020-11-20T19:25:00Z"/>
              </w:rPr>
            </w:pPr>
            <w:ins w:id="10585" w:author="China Telecom" w:date="2020-11-20T19:25:00Z">
              <w:r w:rsidRPr="003957AF">
                <w:t>-29.35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E2A5C63" w14:textId="77777777" w:rsidR="009B0098" w:rsidRPr="003957AF" w:rsidRDefault="009B0098" w:rsidP="00AF0D4C">
            <w:pPr>
              <w:spacing w:after="0"/>
              <w:jc w:val="center"/>
              <w:rPr>
                <w:ins w:id="10586" w:author="China Telecom" w:date="2020-11-20T19:25:00Z"/>
              </w:rPr>
            </w:pPr>
            <w:ins w:id="10587" w:author="China Telecom" w:date="2020-11-20T19:25:00Z">
              <w:r w:rsidRPr="003957AF">
                <w:t>-33.14</w:t>
              </w:r>
            </w:ins>
          </w:p>
        </w:tc>
      </w:tr>
      <w:tr w:rsidR="009B0098" w:rsidRPr="00804B30" w14:paraId="36C31450" w14:textId="77777777" w:rsidTr="00AF0D4C">
        <w:trPr>
          <w:trHeight w:val="181"/>
          <w:ins w:id="10588" w:author="China Telecom" w:date="2020-11-20T19:25:00Z"/>
        </w:trPr>
        <w:tc>
          <w:tcPr>
            <w:tcW w:w="2235" w:type="dxa"/>
            <w:noWrap/>
            <w:vAlign w:val="bottom"/>
          </w:tcPr>
          <w:p w14:paraId="35FB86B2" w14:textId="77777777" w:rsidR="009B0098" w:rsidRPr="00F01329" w:rsidRDefault="009B0098" w:rsidP="00AF0D4C">
            <w:pPr>
              <w:spacing w:after="0"/>
              <w:rPr>
                <w:ins w:id="10589" w:author="China Telecom" w:date="2020-11-20T19:25:00Z"/>
              </w:rPr>
            </w:pPr>
            <w:ins w:id="10590" w:author="China Telecom" w:date="2020-11-20T19:25:00Z">
              <w:r w:rsidRPr="00D46D1D">
                <w:t>PDCCH</w:t>
              </w:r>
            </w:ins>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D6B22C0" w14:textId="77777777" w:rsidR="009B0098" w:rsidRPr="003957AF" w:rsidRDefault="009B0098" w:rsidP="00AF0D4C">
            <w:pPr>
              <w:spacing w:after="0"/>
              <w:jc w:val="center"/>
              <w:rPr>
                <w:ins w:id="10591" w:author="China Telecom" w:date="2020-11-20T19:25:00Z"/>
              </w:rPr>
            </w:pPr>
            <w:ins w:id="10592" w:author="China Telecom" w:date="2020-11-20T19:25:00Z">
              <w:r w:rsidRPr="003957AF">
                <w:t>3</w:t>
              </w:r>
            </w:ins>
          </w:p>
        </w:tc>
        <w:tc>
          <w:tcPr>
            <w:tcW w:w="1217" w:type="dxa"/>
            <w:tcBorders>
              <w:top w:val="nil"/>
              <w:left w:val="nil"/>
              <w:bottom w:val="single" w:sz="4" w:space="0" w:color="auto"/>
              <w:right w:val="single" w:sz="4" w:space="0" w:color="auto"/>
            </w:tcBorders>
            <w:shd w:val="clear" w:color="auto" w:fill="auto"/>
            <w:noWrap/>
            <w:vAlign w:val="bottom"/>
          </w:tcPr>
          <w:p w14:paraId="6220C92F" w14:textId="77777777" w:rsidR="009B0098" w:rsidRPr="003957AF" w:rsidRDefault="009B0098" w:rsidP="00AF0D4C">
            <w:pPr>
              <w:spacing w:after="0"/>
              <w:jc w:val="center"/>
              <w:rPr>
                <w:ins w:id="10593" w:author="China Telecom" w:date="2020-11-20T19:25:00Z"/>
              </w:rPr>
            </w:pPr>
            <w:ins w:id="10594" w:author="China Telecom" w:date="2020-11-20T19:25:00Z">
              <w:r w:rsidRPr="003957AF">
                <w:t>129.86</w:t>
              </w:r>
            </w:ins>
          </w:p>
        </w:tc>
        <w:tc>
          <w:tcPr>
            <w:tcW w:w="1318" w:type="dxa"/>
            <w:tcBorders>
              <w:top w:val="nil"/>
              <w:left w:val="nil"/>
              <w:bottom w:val="single" w:sz="4" w:space="0" w:color="auto"/>
              <w:right w:val="single" w:sz="4" w:space="0" w:color="auto"/>
            </w:tcBorders>
            <w:shd w:val="clear" w:color="auto" w:fill="auto"/>
            <w:noWrap/>
            <w:vAlign w:val="bottom"/>
          </w:tcPr>
          <w:p w14:paraId="1ED2FB13" w14:textId="77777777" w:rsidR="009B0098" w:rsidRPr="003957AF" w:rsidRDefault="009B0098" w:rsidP="00AF0D4C">
            <w:pPr>
              <w:spacing w:after="0"/>
              <w:jc w:val="center"/>
              <w:rPr>
                <w:ins w:id="10595" w:author="China Telecom" w:date="2020-11-20T19:25:00Z"/>
              </w:rPr>
            </w:pPr>
            <w:ins w:id="10596" w:author="China Telecom" w:date="2020-11-20T19:25:00Z">
              <w:r w:rsidRPr="003957AF">
                <w:t>2.87</w:t>
              </w:r>
            </w:ins>
          </w:p>
        </w:tc>
        <w:tc>
          <w:tcPr>
            <w:tcW w:w="1317" w:type="dxa"/>
            <w:tcBorders>
              <w:top w:val="nil"/>
              <w:left w:val="nil"/>
              <w:bottom w:val="single" w:sz="4" w:space="0" w:color="auto"/>
              <w:right w:val="single" w:sz="4" w:space="0" w:color="auto"/>
            </w:tcBorders>
            <w:shd w:val="clear" w:color="auto" w:fill="auto"/>
            <w:noWrap/>
            <w:vAlign w:val="bottom"/>
          </w:tcPr>
          <w:p w14:paraId="1EF6CA11" w14:textId="77777777" w:rsidR="009B0098" w:rsidRPr="003957AF" w:rsidRDefault="009B0098" w:rsidP="00AF0D4C">
            <w:pPr>
              <w:spacing w:after="0"/>
              <w:jc w:val="center"/>
              <w:rPr>
                <w:ins w:id="10597" w:author="China Telecom" w:date="2020-11-20T19:25:00Z"/>
              </w:rPr>
            </w:pPr>
            <w:ins w:id="10598" w:author="China Telecom" w:date="2020-11-20T19:25:00Z">
              <w:r w:rsidRPr="003957AF">
                <w:t>6.76</w:t>
              </w:r>
            </w:ins>
          </w:p>
        </w:tc>
        <w:tc>
          <w:tcPr>
            <w:tcW w:w="1318" w:type="dxa"/>
            <w:tcBorders>
              <w:top w:val="nil"/>
              <w:left w:val="nil"/>
              <w:bottom w:val="single" w:sz="4" w:space="0" w:color="auto"/>
              <w:right w:val="single" w:sz="4" w:space="0" w:color="auto"/>
            </w:tcBorders>
            <w:shd w:val="clear" w:color="auto" w:fill="auto"/>
            <w:vAlign w:val="bottom"/>
          </w:tcPr>
          <w:p w14:paraId="7CB2B08F" w14:textId="77777777" w:rsidR="009B0098" w:rsidRPr="003957AF" w:rsidRDefault="009B0098" w:rsidP="00AF0D4C">
            <w:pPr>
              <w:spacing w:after="0"/>
              <w:jc w:val="center"/>
              <w:rPr>
                <w:ins w:id="10599" w:author="China Telecom" w:date="2020-11-20T19:25:00Z"/>
              </w:rPr>
            </w:pPr>
            <w:ins w:id="10600" w:author="China Telecom" w:date="2020-11-20T19:25:00Z">
              <w:r w:rsidRPr="003957AF">
                <w:t>-5.01</w:t>
              </w:r>
            </w:ins>
          </w:p>
        </w:tc>
        <w:tc>
          <w:tcPr>
            <w:tcW w:w="1318" w:type="dxa"/>
            <w:tcBorders>
              <w:top w:val="nil"/>
              <w:left w:val="nil"/>
              <w:bottom w:val="single" w:sz="4" w:space="0" w:color="auto"/>
              <w:right w:val="single" w:sz="4" w:space="0" w:color="auto"/>
            </w:tcBorders>
            <w:shd w:val="clear" w:color="auto" w:fill="auto"/>
            <w:vAlign w:val="bottom"/>
          </w:tcPr>
          <w:p w14:paraId="6E2C5B9A" w14:textId="77777777" w:rsidR="009B0098" w:rsidRPr="003957AF" w:rsidRDefault="009B0098" w:rsidP="00AF0D4C">
            <w:pPr>
              <w:spacing w:after="0"/>
              <w:jc w:val="center"/>
              <w:rPr>
                <w:ins w:id="10601" w:author="China Telecom" w:date="2020-11-20T19:25:00Z"/>
              </w:rPr>
            </w:pPr>
            <w:ins w:id="10602" w:author="China Telecom" w:date="2020-11-20T19:25:00Z">
              <w:r w:rsidRPr="003957AF">
                <w:t>-8.80</w:t>
              </w:r>
            </w:ins>
          </w:p>
        </w:tc>
      </w:tr>
      <w:tr w:rsidR="009B0098" w:rsidRPr="00804B30" w14:paraId="5076406C" w14:textId="77777777" w:rsidTr="00AF0D4C">
        <w:trPr>
          <w:trHeight w:val="181"/>
          <w:ins w:id="10603" w:author="China Telecom" w:date="2020-11-20T19:25:00Z"/>
        </w:trPr>
        <w:tc>
          <w:tcPr>
            <w:tcW w:w="2235" w:type="dxa"/>
            <w:noWrap/>
            <w:vAlign w:val="bottom"/>
          </w:tcPr>
          <w:p w14:paraId="74EF1428" w14:textId="77777777" w:rsidR="009B0098" w:rsidRPr="00F01329" w:rsidRDefault="009B0098" w:rsidP="00AF0D4C">
            <w:pPr>
              <w:spacing w:after="0"/>
              <w:rPr>
                <w:ins w:id="10604" w:author="China Telecom" w:date="2020-11-20T19:25:00Z"/>
              </w:rPr>
            </w:pPr>
            <w:ins w:id="10605" w:author="China Telecom" w:date="2020-11-20T19:25:00Z">
              <w:r w:rsidRPr="00D46D1D">
                <w:t>PDSCH eMBB</w:t>
              </w:r>
              <w:r>
                <w:t xml:space="preserve"> DDDSU</w:t>
              </w:r>
            </w:ins>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12E52D3B" w14:textId="77777777" w:rsidR="009B0098" w:rsidRPr="003957AF" w:rsidRDefault="009B0098" w:rsidP="00AF0D4C">
            <w:pPr>
              <w:spacing w:after="0"/>
              <w:jc w:val="center"/>
              <w:rPr>
                <w:ins w:id="10606" w:author="China Telecom" w:date="2020-11-20T19:25:00Z"/>
              </w:rPr>
            </w:pPr>
            <w:ins w:id="10607" w:author="China Telecom" w:date="2020-11-20T19:25:00Z">
              <w:r w:rsidRPr="003957AF">
                <w:t>3</w:t>
              </w:r>
            </w:ins>
          </w:p>
        </w:tc>
        <w:tc>
          <w:tcPr>
            <w:tcW w:w="1217" w:type="dxa"/>
            <w:tcBorders>
              <w:top w:val="nil"/>
              <w:left w:val="nil"/>
              <w:bottom w:val="single" w:sz="4" w:space="0" w:color="auto"/>
              <w:right w:val="single" w:sz="4" w:space="0" w:color="auto"/>
            </w:tcBorders>
            <w:shd w:val="clear" w:color="auto" w:fill="auto"/>
            <w:noWrap/>
            <w:vAlign w:val="bottom"/>
          </w:tcPr>
          <w:p w14:paraId="7D04FD15" w14:textId="77777777" w:rsidR="009B0098" w:rsidRPr="003957AF" w:rsidRDefault="009B0098" w:rsidP="00AF0D4C">
            <w:pPr>
              <w:spacing w:after="0"/>
              <w:jc w:val="center"/>
              <w:rPr>
                <w:ins w:id="10608" w:author="China Telecom" w:date="2020-11-20T19:25:00Z"/>
                <w:noProof/>
              </w:rPr>
            </w:pPr>
            <w:ins w:id="10609" w:author="China Telecom" w:date="2020-11-20T19:25:00Z">
              <w:r w:rsidRPr="003957AF">
                <w:t>129.68</w:t>
              </w:r>
            </w:ins>
          </w:p>
        </w:tc>
        <w:tc>
          <w:tcPr>
            <w:tcW w:w="1318" w:type="dxa"/>
            <w:tcBorders>
              <w:top w:val="nil"/>
              <w:left w:val="nil"/>
              <w:bottom w:val="single" w:sz="4" w:space="0" w:color="auto"/>
              <w:right w:val="single" w:sz="4" w:space="0" w:color="auto"/>
            </w:tcBorders>
            <w:shd w:val="clear" w:color="auto" w:fill="auto"/>
            <w:noWrap/>
            <w:vAlign w:val="bottom"/>
          </w:tcPr>
          <w:p w14:paraId="436E07DD" w14:textId="77777777" w:rsidR="009B0098" w:rsidRPr="003957AF" w:rsidRDefault="009B0098" w:rsidP="00AF0D4C">
            <w:pPr>
              <w:spacing w:after="0"/>
              <w:jc w:val="center"/>
              <w:rPr>
                <w:ins w:id="10610" w:author="China Telecom" w:date="2020-11-20T19:25:00Z"/>
                <w:noProof/>
              </w:rPr>
            </w:pPr>
            <w:ins w:id="10611" w:author="China Telecom" w:date="2020-11-20T19:25:00Z">
              <w:r w:rsidRPr="003957AF">
                <w:t>8.79</w:t>
              </w:r>
            </w:ins>
          </w:p>
        </w:tc>
        <w:tc>
          <w:tcPr>
            <w:tcW w:w="1317" w:type="dxa"/>
            <w:tcBorders>
              <w:top w:val="nil"/>
              <w:left w:val="nil"/>
              <w:bottom w:val="single" w:sz="4" w:space="0" w:color="auto"/>
              <w:right w:val="single" w:sz="4" w:space="0" w:color="auto"/>
            </w:tcBorders>
            <w:shd w:val="clear" w:color="auto" w:fill="auto"/>
            <w:noWrap/>
            <w:vAlign w:val="bottom"/>
          </w:tcPr>
          <w:p w14:paraId="6F307F3A" w14:textId="77777777" w:rsidR="009B0098" w:rsidRPr="003957AF" w:rsidRDefault="009B0098" w:rsidP="00AF0D4C">
            <w:pPr>
              <w:spacing w:after="0"/>
              <w:jc w:val="center"/>
              <w:rPr>
                <w:ins w:id="10612" w:author="China Telecom" w:date="2020-11-20T19:25:00Z"/>
                <w:noProof/>
              </w:rPr>
            </w:pPr>
            <w:ins w:id="10613" w:author="China Telecom" w:date="2020-11-20T19:25:00Z">
              <w:r w:rsidRPr="003957AF">
                <w:t>6.58</w:t>
              </w:r>
            </w:ins>
          </w:p>
        </w:tc>
        <w:tc>
          <w:tcPr>
            <w:tcW w:w="1318" w:type="dxa"/>
            <w:tcBorders>
              <w:top w:val="nil"/>
              <w:left w:val="nil"/>
              <w:bottom w:val="single" w:sz="4" w:space="0" w:color="auto"/>
              <w:right w:val="single" w:sz="4" w:space="0" w:color="auto"/>
            </w:tcBorders>
            <w:shd w:val="clear" w:color="auto" w:fill="auto"/>
            <w:vAlign w:val="bottom"/>
          </w:tcPr>
          <w:p w14:paraId="328DBB06" w14:textId="77777777" w:rsidR="009B0098" w:rsidRPr="003957AF" w:rsidRDefault="009B0098" w:rsidP="00AF0D4C">
            <w:pPr>
              <w:spacing w:after="0"/>
              <w:jc w:val="center"/>
              <w:rPr>
                <w:ins w:id="10614" w:author="China Telecom" w:date="2020-11-20T19:25:00Z"/>
                <w:noProof/>
              </w:rPr>
            </w:pPr>
            <w:ins w:id="10615" w:author="China Telecom" w:date="2020-11-20T19:25:00Z">
              <w:r w:rsidRPr="003957AF">
                <w:t>-5.19</w:t>
              </w:r>
            </w:ins>
          </w:p>
        </w:tc>
        <w:tc>
          <w:tcPr>
            <w:tcW w:w="1318" w:type="dxa"/>
            <w:tcBorders>
              <w:top w:val="nil"/>
              <w:left w:val="nil"/>
              <w:bottom w:val="single" w:sz="4" w:space="0" w:color="auto"/>
              <w:right w:val="single" w:sz="4" w:space="0" w:color="auto"/>
            </w:tcBorders>
            <w:shd w:val="clear" w:color="auto" w:fill="auto"/>
            <w:vAlign w:val="bottom"/>
          </w:tcPr>
          <w:p w14:paraId="024C9ED7" w14:textId="77777777" w:rsidR="009B0098" w:rsidRPr="003957AF" w:rsidRDefault="009B0098" w:rsidP="00AF0D4C">
            <w:pPr>
              <w:spacing w:after="0"/>
              <w:jc w:val="center"/>
              <w:rPr>
                <w:ins w:id="10616" w:author="China Telecom" w:date="2020-11-20T19:25:00Z"/>
                <w:noProof/>
              </w:rPr>
            </w:pPr>
            <w:ins w:id="10617" w:author="China Telecom" w:date="2020-11-20T19:25:00Z">
              <w:r w:rsidRPr="003957AF">
                <w:t>-8.98</w:t>
              </w:r>
            </w:ins>
          </w:p>
        </w:tc>
      </w:tr>
      <w:tr w:rsidR="009B0098" w:rsidRPr="00804B30" w14:paraId="21215996" w14:textId="77777777" w:rsidTr="00AF0D4C">
        <w:trPr>
          <w:trHeight w:val="181"/>
          <w:ins w:id="10618" w:author="China Telecom" w:date="2020-11-20T19:25:00Z"/>
        </w:trPr>
        <w:tc>
          <w:tcPr>
            <w:tcW w:w="2235" w:type="dxa"/>
            <w:noWrap/>
            <w:vAlign w:val="bottom"/>
          </w:tcPr>
          <w:p w14:paraId="6392506B" w14:textId="77777777" w:rsidR="009B0098" w:rsidRPr="00F01329" w:rsidRDefault="009B0098" w:rsidP="00AF0D4C">
            <w:pPr>
              <w:spacing w:after="0"/>
              <w:rPr>
                <w:ins w:id="10619" w:author="China Telecom" w:date="2020-11-20T19:25:00Z"/>
              </w:rPr>
            </w:pPr>
            <w:ins w:id="10620" w:author="China Telecom" w:date="2020-11-20T19:25:00Z">
              <w:r w:rsidRPr="00D46D1D">
                <w:t>PDSCH eMBB DDSU</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3F9E6" w14:textId="77777777" w:rsidR="009B0098" w:rsidRPr="003957AF" w:rsidRDefault="009B0098" w:rsidP="00AF0D4C">
            <w:pPr>
              <w:spacing w:after="0"/>
              <w:jc w:val="center"/>
              <w:rPr>
                <w:ins w:id="10621" w:author="China Telecom" w:date="2020-11-20T19:25:00Z"/>
              </w:rPr>
            </w:pPr>
            <w:ins w:id="10622" w:author="China Telecom" w:date="2020-11-20T19:25:00Z">
              <w:r w:rsidRPr="003957AF">
                <w:t>1</w:t>
              </w:r>
            </w:ins>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6F560" w14:textId="77777777" w:rsidR="009B0098" w:rsidRPr="003957AF" w:rsidRDefault="009B0098" w:rsidP="00AF0D4C">
            <w:pPr>
              <w:spacing w:after="0"/>
              <w:jc w:val="center"/>
              <w:rPr>
                <w:ins w:id="10623" w:author="China Telecom" w:date="2020-11-20T19:25:00Z"/>
              </w:rPr>
            </w:pPr>
            <w:ins w:id="10624" w:author="China Telecom" w:date="2020-11-20T19:25:00Z">
              <w:r w:rsidRPr="003957AF">
                <w:t>134.86</w:t>
              </w:r>
            </w:ins>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0316D" w14:textId="77777777" w:rsidR="009B0098" w:rsidRPr="003957AF" w:rsidRDefault="009B0098" w:rsidP="00AF0D4C">
            <w:pPr>
              <w:spacing w:after="0"/>
              <w:jc w:val="center"/>
              <w:rPr>
                <w:ins w:id="10625" w:author="China Telecom" w:date="2020-11-20T19:25:00Z"/>
              </w:rPr>
            </w:pPr>
            <w:ins w:id="10626" w:author="China Telecom" w:date="2020-11-20T19:25:00Z">
              <w:r w:rsidRPr="003957AF">
                <w:t>0.00</w:t>
              </w:r>
            </w:ins>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24FC5D" w14:textId="77777777" w:rsidR="009B0098" w:rsidRPr="003957AF" w:rsidRDefault="009B0098" w:rsidP="00AF0D4C">
            <w:pPr>
              <w:spacing w:after="0"/>
              <w:jc w:val="center"/>
              <w:rPr>
                <w:ins w:id="10627" w:author="China Telecom" w:date="2020-11-20T19:25:00Z"/>
              </w:rPr>
            </w:pPr>
            <w:ins w:id="10628" w:author="China Telecom" w:date="2020-11-20T19:25:00Z">
              <w:r w:rsidRPr="003957AF">
                <w:t>11.76</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DF2467C" w14:textId="77777777" w:rsidR="009B0098" w:rsidRPr="003957AF" w:rsidRDefault="009B0098" w:rsidP="00AF0D4C">
            <w:pPr>
              <w:spacing w:after="0"/>
              <w:jc w:val="center"/>
              <w:rPr>
                <w:ins w:id="10629" w:author="China Telecom" w:date="2020-11-20T19:25:00Z"/>
              </w:rPr>
            </w:pPr>
            <w:ins w:id="10630" w:author="China Telecom" w:date="2020-11-20T19:25:00Z">
              <w:r w:rsidRPr="003957AF">
                <w:t>-0.01</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28706EB" w14:textId="77777777" w:rsidR="009B0098" w:rsidRPr="003957AF" w:rsidRDefault="009B0098" w:rsidP="00AF0D4C">
            <w:pPr>
              <w:spacing w:after="0"/>
              <w:jc w:val="center"/>
              <w:rPr>
                <w:ins w:id="10631" w:author="China Telecom" w:date="2020-11-20T19:25:00Z"/>
              </w:rPr>
            </w:pPr>
            <w:ins w:id="10632" w:author="China Telecom" w:date="2020-11-20T19:25:00Z">
              <w:r w:rsidRPr="003957AF">
                <w:t>-3.80</w:t>
              </w:r>
            </w:ins>
          </w:p>
        </w:tc>
      </w:tr>
    </w:tbl>
    <w:p w14:paraId="17769EC5" w14:textId="77777777" w:rsidR="009B0098" w:rsidRDefault="009B0098" w:rsidP="009B0098">
      <w:pPr>
        <w:pStyle w:val="TH"/>
        <w:rPr>
          <w:ins w:id="10633" w:author="China Telecom" w:date="2020-11-20T19:25:00Z"/>
        </w:rPr>
      </w:pPr>
    </w:p>
    <w:p w14:paraId="3CB5A5C9" w14:textId="77777777" w:rsidR="009B0098" w:rsidRDefault="009B0098" w:rsidP="009B0098">
      <w:pPr>
        <w:rPr>
          <w:ins w:id="10634" w:author="China Telecom" w:date="2020-11-20T19:25:00Z"/>
        </w:rPr>
      </w:pPr>
      <w:ins w:id="10635" w:author="China Telecom" w:date="2020-11-20T19:25:00Z">
        <w:r>
          <w:t xml:space="preserve">From the representative values for Suburban 28GHz TDD NLOS O2I scenario, the following observations can be made: </w:t>
        </w:r>
      </w:ins>
    </w:p>
    <w:p w14:paraId="1FA5EF08" w14:textId="77777777" w:rsidR="009B0098" w:rsidRPr="008A6C28" w:rsidRDefault="009B0098" w:rsidP="009B0098">
      <w:pPr>
        <w:pStyle w:val="3GPPAgreements"/>
        <w:numPr>
          <w:ilvl w:val="0"/>
          <w:numId w:val="0"/>
        </w:numPr>
        <w:spacing w:line="256" w:lineRule="auto"/>
        <w:textAlignment w:val="auto"/>
        <w:rPr>
          <w:ins w:id="10636" w:author="China Telecom" w:date="2020-11-20T19:25:00Z"/>
          <w:sz w:val="20"/>
        </w:rPr>
      </w:pPr>
      <w:ins w:id="10637" w:author="China Telecom" w:date="2020-11-20T19:25:00Z">
        <w:r w:rsidRPr="008A6C28">
          <w:rPr>
            <w:sz w:val="20"/>
          </w:rPr>
          <w:t>For the 1</w:t>
        </w:r>
        <w:r w:rsidRPr="008A6C28">
          <w:rPr>
            <w:sz w:val="20"/>
            <w:vertAlign w:val="superscript"/>
          </w:rPr>
          <w:t>st</w:t>
        </w:r>
        <w:r w:rsidRPr="008A6C28">
          <w:rPr>
            <w:sz w:val="20"/>
          </w:rPr>
          <w:t xml:space="preserve"> priority channel</w:t>
        </w:r>
        <w:r>
          <w:rPr>
            <w:sz w:val="20"/>
          </w:rPr>
          <w:t>s (with more than 2 available samples)</w:t>
        </w:r>
        <w:r w:rsidRPr="008A6C28">
          <w:rPr>
            <w:sz w:val="20"/>
          </w:rPr>
          <w:t>:</w:t>
        </w:r>
      </w:ins>
    </w:p>
    <w:p w14:paraId="3BCFC5AC" w14:textId="77777777" w:rsidR="009B0098" w:rsidRPr="008A6C28" w:rsidRDefault="009B0098" w:rsidP="009B0098">
      <w:pPr>
        <w:pStyle w:val="3GPPAgreements"/>
        <w:numPr>
          <w:ilvl w:val="1"/>
          <w:numId w:val="37"/>
        </w:numPr>
        <w:spacing w:line="256" w:lineRule="auto"/>
        <w:textAlignment w:val="auto"/>
        <w:rPr>
          <w:ins w:id="10638" w:author="China Telecom" w:date="2020-11-20T19:25:00Z"/>
          <w:sz w:val="20"/>
        </w:rPr>
      </w:pPr>
      <w:ins w:id="10639" w:author="China Telecom" w:date="2020-11-20T19:25:00Z">
        <w:r w:rsidRPr="008A6C28">
          <w:rPr>
            <w:sz w:val="20"/>
          </w:rPr>
          <w:t xml:space="preserve">No channel can meet the absolute MPL target if the target ISD is set to 400m and 500m. Conversely, if ISD target is set to 200m then the only </w:t>
        </w:r>
        <w:r>
          <w:rPr>
            <w:sz w:val="20"/>
          </w:rPr>
          <w:t>1</w:t>
        </w:r>
        <w:r w:rsidRPr="008A6C28">
          <w:rPr>
            <w:sz w:val="20"/>
            <w:vertAlign w:val="superscript"/>
          </w:rPr>
          <w:t>st</w:t>
        </w:r>
        <w:r>
          <w:rPr>
            <w:sz w:val="20"/>
          </w:rPr>
          <w:t xml:space="preserve"> </w:t>
        </w:r>
        <w:r w:rsidRPr="008A6C28">
          <w:rPr>
            <w:sz w:val="20"/>
          </w:rPr>
          <w:t xml:space="preserve">priority channels which do not meet the absolute MPL target are PUSCH eMBB DDDSU and PUSCH VoIP DDDSU. </w:t>
        </w:r>
      </w:ins>
    </w:p>
    <w:p w14:paraId="2CDF2111" w14:textId="77777777" w:rsidR="009B0098" w:rsidRPr="008A6C28" w:rsidRDefault="009B0098" w:rsidP="009B0098">
      <w:pPr>
        <w:pStyle w:val="3GPPAgreements"/>
        <w:numPr>
          <w:ilvl w:val="1"/>
          <w:numId w:val="37"/>
        </w:numPr>
        <w:spacing w:line="256" w:lineRule="auto"/>
        <w:textAlignment w:val="auto"/>
        <w:rPr>
          <w:ins w:id="10640" w:author="China Telecom" w:date="2020-11-20T19:25:00Z"/>
          <w:sz w:val="20"/>
        </w:rPr>
      </w:pPr>
      <w:ins w:id="10641" w:author="China Telecom" w:date="2020-11-20T19:25:00Z">
        <w:r w:rsidRPr="008A6C28">
          <w:rPr>
            <w:sz w:val="20"/>
          </w:rPr>
          <w:t>With relative differential MIL target using PUCCH F</w:t>
        </w:r>
        <w:r>
          <w:rPr>
            <w:sz w:val="20"/>
          </w:rPr>
          <w:t xml:space="preserve">ormat </w:t>
        </w:r>
        <w:r w:rsidRPr="008A6C28">
          <w:rPr>
            <w:sz w:val="20"/>
          </w:rPr>
          <w:t>1 as reference, 1</w:t>
        </w:r>
        <w:r w:rsidRPr="008A6C28">
          <w:rPr>
            <w:sz w:val="20"/>
            <w:vertAlign w:val="superscript"/>
          </w:rPr>
          <w:t>st</w:t>
        </w:r>
        <w:r w:rsidRPr="008A6C28">
          <w:rPr>
            <w:sz w:val="20"/>
          </w:rPr>
          <w:t xml:space="preserve"> priority channels which display lower coverage than the reference are:</w:t>
        </w:r>
      </w:ins>
    </w:p>
    <w:p w14:paraId="07044AE4" w14:textId="77777777" w:rsidR="009B0098" w:rsidRPr="008A6C28" w:rsidRDefault="009B0098" w:rsidP="009B0098">
      <w:pPr>
        <w:pStyle w:val="3GPPAgreements"/>
        <w:numPr>
          <w:ilvl w:val="3"/>
          <w:numId w:val="58"/>
        </w:numPr>
        <w:spacing w:line="256" w:lineRule="auto"/>
        <w:rPr>
          <w:ins w:id="10642" w:author="China Telecom" w:date="2020-11-20T19:25:00Z"/>
          <w:sz w:val="20"/>
        </w:rPr>
      </w:pPr>
      <w:ins w:id="10643" w:author="China Telecom" w:date="2020-11-20T19:25:00Z">
        <w:r w:rsidRPr="008A6C28">
          <w:rPr>
            <w:sz w:val="20"/>
          </w:rPr>
          <w:t>PUSCH eMBB DDDSU</w:t>
        </w:r>
      </w:ins>
    </w:p>
    <w:p w14:paraId="4AB9CBC4" w14:textId="77777777" w:rsidR="009B0098" w:rsidRPr="008A6C28" w:rsidRDefault="009B0098" w:rsidP="009B0098">
      <w:pPr>
        <w:pStyle w:val="3GPPAgreements"/>
        <w:numPr>
          <w:ilvl w:val="3"/>
          <w:numId w:val="58"/>
        </w:numPr>
        <w:spacing w:line="256" w:lineRule="auto"/>
        <w:rPr>
          <w:ins w:id="10644" w:author="China Telecom" w:date="2020-11-20T19:25:00Z"/>
          <w:sz w:val="20"/>
        </w:rPr>
      </w:pPr>
      <w:ins w:id="10645" w:author="China Telecom" w:date="2020-11-20T19:25:00Z">
        <w:r w:rsidRPr="008A6C28">
          <w:rPr>
            <w:sz w:val="20"/>
          </w:rPr>
          <w:t>PUSCH VoIP DDDSU</w:t>
        </w:r>
      </w:ins>
    </w:p>
    <w:p w14:paraId="54CB0E38" w14:textId="77777777" w:rsidR="009B0098" w:rsidRPr="008A6C28" w:rsidRDefault="009B0098" w:rsidP="009B0098">
      <w:pPr>
        <w:pStyle w:val="3GPPAgreements"/>
        <w:numPr>
          <w:ilvl w:val="3"/>
          <w:numId w:val="58"/>
        </w:numPr>
        <w:spacing w:line="256" w:lineRule="auto"/>
        <w:rPr>
          <w:ins w:id="10646" w:author="China Telecom" w:date="2020-11-20T19:25:00Z"/>
          <w:sz w:val="20"/>
        </w:rPr>
      </w:pPr>
      <w:ins w:id="10647" w:author="China Telecom" w:date="2020-11-20T19:25:00Z">
        <w:r w:rsidRPr="008A6C28">
          <w:rPr>
            <w:sz w:val="20"/>
          </w:rPr>
          <w:t>PUCCH F</w:t>
        </w:r>
        <w:r>
          <w:rPr>
            <w:sz w:val="20"/>
          </w:rPr>
          <w:t xml:space="preserve">ormat </w:t>
        </w:r>
        <w:r w:rsidRPr="008A6C28">
          <w:rPr>
            <w:sz w:val="20"/>
          </w:rPr>
          <w:t>3 11bits</w:t>
        </w:r>
      </w:ins>
    </w:p>
    <w:p w14:paraId="0CED6964" w14:textId="77777777" w:rsidR="009B0098" w:rsidRPr="008A6C28" w:rsidRDefault="009B0098" w:rsidP="009B0098">
      <w:pPr>
        <w:pStyle w:val="3GPPAgreements"/>
        <w:numPr>
          <w:ilvl w:val="3"/>
          <w:numId w:val="58"/>
        </w:numPr>
        <w:spacing w:line="256" w:lineRule="auto"/>
        <w:rPr>
          <w:ins w:id="10648" w:author="China Telecom" w:date="2020-11-20T19:25:00Z"/>
          <w:sz w:val="20"/>
        </w:rPr>
      </w:pPr>
      <w:ins w:id="10649" w:author="China Telecom" w:date="2020-11-20T19:25:00Z">
        <w:r w:rsidRPr="008A6C28">
          <w:rPr>
            <w:sz w:val="20"/>
          </w:rPr>
          <w:t>PUCCH F</w:t>
        </w:r>
        <w:r>
          <w:rPr>
            <w:sz w:val="20"/>
          </w:rPr>
          <w:t xml:space="preserve">ormat </w:t>
        </w:r>
        <w:r w:rsidRPr="008A6C28">
          <w:rPr>
            <w:sz w:val="20"/>
          </w:rPr>
          <w:t>3 22bits</w:t>
        </w:r>
      </w:ins>
    </w:p>
    <w:p w14:paraId="0AF0DC27" w14:textId="77777777" w:rsidR="009B0098" w:rsidRPr="008A6C28" w:rsidRDefault="009B0098" w:rsidP="009B0098">
      <w:pPr>
        <w:pStyle w:val="3GPPAgreements"/>
        <w:numPr>
          <w:ilvl w:val="3"/>
          <w:numId w:val="58"/>
        </w:numPr>
        <w:spacing w:line="256" w:lineRule="auto"/>
        <w:rPr>
          <w:ins w:id="10650" w:author="China Telecom" w:date="2020-11-20T19:25:00Z"/>
          <w:sz w:val="20"/>
        </w:rPr>
      </w:pPr>
      <w:ins w:id="10651" w:author="China Telecom" w:date="2020-11-20T19:25:00Z">
        <w:r w:rsidRPr="008A6C28">
          <w:rPr>
            <w:sz w:val="20"/>
          </w:rPr>
          <w:t>PUSCH of Msg3</w:t>
        </w:r>
      </w:ins>
    </w:p>
    <w:p w14:paraId="553A67D5" w14:textId="77777777" w:rsidR="009B0098" w:rsidRPr="008A6C28" w:rsidRDefault="009B0098" w:rsidP="009B0098">
      <w:pPr>
        <w:pStyle w:val="3GPPAgreements"/>
        <w:numPr>
          <w:ilvl w:val="3"/>
          <w:numId w:val="58"/>
        </w:numPr>
        <w:spacing w:line="256" w:lineRule="auto"/>
        <w:rPr>
          <w:ins w:id="10652" w:author="China Telecom" w:date="2020-11-20T19:25:00Z"/>
          <w:sz w:val="20"/>
        </w:rPr>
      </w:pPr>
      <w:ins w:id="10653" w:author="China Telecom" w:date="2020-11-20T19:25:00Z">
        <w:r w:rsidRPr="008A6C28">
          <w:rPr>
            <w:sz w:val="20"/>
          </w:rPr>
          <w:t>PUSCH eMBB DDSU</w:t>
        </w:r>
      </w:ins>
    </w:p>
    <w:p w14:paraId="3CAE41E7" w14:textId="77777777" w:rsidR="009B0098" w:rsidRPr="008A6C28" w:rsidRDefault="009B0098" w:rsidP="009B0098">
      <w:pPr>
        <w:pStyle w:val="3GPPAgreements"/>
        <w:numPr>
          <w:ilvl w:val="0"/>
          <w:numId w:val="0"/>
        </w:numPr>
        <w:spacing w:line="256" w:lineRule="auto"/>
        <w:ind w:left="284" w:hanging="284"/>
        <w:textAlignment w:val="auto"/>
        <w:rPr>
          <w:ins w:id="10654" w:author="China Telecom" w:date="2020-11-20T19:25:00Z"/>
          <w:sz w:val="20"/>
        </w:rPr>
      </w:pPr>
      <w:ins w:id="10655" w:author="China Telecom" w:date="2020-11-20T19:25:00Z">
        <w:r w:rsidRPr="008A6C28">
          <w:rPr>
            <w:sz w:val="20"/>
          </w:rPr>
          <w:t>For 2</w:t>
        </w:r>
        <w:r w:rsidRPr="008A6C28">
          <w:rPr>
            <w:sz w:val="20"/>
            <w:vertAlign w:val="superscript"/>
          </w:rPr>
          <w:t>nd</w:t>
        </w:r>
        <w:r w:rsidRPr="008A6C28">
          <w:rPr>
            <w:sz w:val="20"/>
          </w:rPr>
          <w:t xml:space="preserve"> priority channel</w:t>
        </w:r>
        <w:r>
          <w:rPr>
            <w:sz w:val="20"/>
          </w:rPr>
          <w:t>s (with less than 3 available samples)</w:t>
        </w:r>
        <w:r w:rsidRPr="008A6C28">
          <w:rPr>
            <w:sz w:val="20"/>
          </w:rPr>
          <w:t>:</w:t>
        </w:r>
      </w:ins>
    </w:p>
    <w:p w14:paraId="04230780" w14:textId="77777777" w:rsidR="009B0098" w:rsidRPr="008A6C28" w:rsidRDefault="009B0098" w:rsidP="009B0098">
      <w:pPr>
        <w:pStyle w:val="3GPPAgreements"/>
        <w:numPr>
          <w:ilvl w:val="1"/>
          <w:numId w:val="37"/>
        </w:numPr>
        <w:spacing w:line="256" w:lineRule="auto"/>
        <w:textAlignment w:val="auto"/>
        <w:rPr>
          <w:ins w:id="10656" w:author="China Telecom" w:date="2020-11-20T19:25:00Z"/>
          <w:sz w:val="20"/>
        </w:rPr>
      </w:pPr>
      <w:ins w:id="10657" w:author="China Telecom" w:date="2020-11-20T19:25:00Z">
        <w:r w:rsidRPr="008A6C28">
          <w:rPr>
            <w:sz w:val="20"/>
          </w:rPr>
          <w:t>Absolute MPL target corresponding to ISD 200m cannot be met by any UL channel. Considering ISD target larger than 200m is very challenging for 2</w:t>
        </w:r>
        <w:r w:rsidRPr="008A6C28">
          <w:rPr>
            <w:sz w:val="20"/>
            <w:vertAlign w:val="superscript"/>
          </w:rPr>
          <w:t>nd</w:t>
        </w:r>
        <w:r w:rsidRPr="008A6C28">
          <w:rPr>
            <w:sz w:val="20"/>
          </w:rPr>
          <w:t xml:space="preserve"> priority channels as well. Larger ISD target are not met by any channel.</w:t>
        </w:r>
      </w:ins>
    </w:p>
    <w:p w14:paraId="4EE35F0A" w14:textId="77777777" w:rsidR="009B0098" w:rsidRPr="008A6C28" w:rsidRDefault="009B0098" w:rsidP="009B0098">
      <w:pPr>
        <w:pStyle w:val="3GPPAgreements"/>
        <w:numPr>
          <w:ilvl w:val="1"/>
          <w:numId w:val="37"/>
        </w:numPr>
        <w:spacing w:line="256" w:lineRule="auto"/>
        <w:textAlignment w:val="auto"/>
        <w:rPr>
          <w:ins w:id="10658" w:author="China Telecom" w:date="2020-11-20T19:25:00Z"/>
          <w:sz w:val="20"/>
        </w:rPr>
      </w:pPr>
      <w:ins w:id="10659" w:author="China Telecom" w:date="2020-11-20T19:25:00Z">
        <w:r w:rsidRPr="008A6C28">
          <w:rPr>
            <w:sz w:val="20"/>
          </w:rPr>
          <w:t>With relative differential MIL target using PUCCH F</w:t>
        </w:r>
        <w:r>
          <w:rPr>
            <w:sz w:val="20"/>
          </w:rPr>
          <w:t xml:space="preserve">ormat </w:t>
        </w:r>
        <w:r w:rsidRPr="008A6C28">
          <w:rPr>
            <w:sz w:val="20"/>
          </w:rPr>
          <w:t>1 as reference, 2</w:t>
        </w:r>
        <w:r w:rsidRPr="008A6C28">
          <w:rPr>
            <w:sz w:val="20"/>
            <w:vertAlign w:val="superscript"/>
          </w:rPr>
          <w:t>nd</w:t>
        </w:r>
        <w:r w:rsidRPr="008A6C28">
          <w:rPr>
            <w:sz w:val="20"/>
          </w:rPr>
          <w:t xml:space="preserve"> priority channels which display lower coverage than the reference are:</w:t>
        </w:r>
      </w:ins>
    </w:p>
    <w:p w14:paraId="03C1DC8D" w14:textId="77777777" w:rsidR="009B0098" w:rsidRPr="008A6C28" w:rsidRDefault="009B0098" w:rsidP="009B0098">
      <w:pPr>
        <w:pStyle w:val="3GPPAgreements"/>
        <w:numPr>
          <w:ilvl w:val="3"/>
          <w:numId w:val="59"/>
        </w:numPr>
        <w:spacing w:line="256" w:lineRule="auto"/>
        <w:rPr>
          <w:ins w:id="10660" w:author="China Telecom" w:date="2020-11-20T19:25:00Z"/>
          <w:sz w:val="20"/>
        </w:rPr>
      </w:pPr>
      <w:ins w:id="10661" w:author="China Telecom" w:date="2020-11-20T19:25:00Z">
        <w:r w:rsidRPr="008A6C28">
          <w:rPr>
            <w:sz w:val="20"/>
          </w:rPr>
          <w:t>PUSCH F</w:t>
        </w:r>
        <w:r>
          <w:rPr>
            <w:sz w:val="20"/>
          </w:rPr>
          <w:t xml:space="preserve">ormat </w:t>
        </w:r>
        <w:r w:rsidRPr="008A6C28">
          <w:rPr>
            <w:sz w:val="20"/>
          </w:rPr>
          <w:t xml:space="preserve">3 11 bits </w:t>
        </w:r>
      </w:ins>
    </w:p>
    <w:p w14:paraId="3F36BF80" w14:textId="77777777" w:rsidR="009B0098" w:rsidRPr="008A6C28" w:rsidRDefault="009B0098" w:rsidP="009B0098">
      <w:pPr>
        <w:pStyle w:val="3GPPAgreements"/>
        <w:numPr>
          <w:ilvl w:val="3"/>
          <w:numId w:val="59"/>
        </w:numPr>
        <w:spacing w:line="256" w:lineRule="auto"/>
        <w:rPr>
          <w:ins w:id="10662" w:author="China Telecom" w:date="2020-11-20T19:25:00Z"/>
          <w:sz w:val="20"/>
        </w:rPr>
      </w:pPr>
      <w:ins w:id="10663" w:author="China Telecom" w:date="2020-11-20T19:25:00Z">
        <w:r w:rsidRPr="008A6C28">
          <w:rPr>
            <w:sz w:val="20"/>
          </w:rPr>
          <w:t>PUSCH F</w:t>
        </w:r>
        <w:r>
          <w:rPr>
            <w:sz w:val="20"/>
          </w:rPr>
          <w:t xml:space="preserve">ormat </w:t>
        </w:r>
        <w:r w:rsidRPr="008A6C28">
          <w:rPr>
            <w:sz w:val="20"/>
          </w:rPr>
          <w:t xml:space="preserve">3 22 bits </w:t>
        </w:r>
      </w:ins>
    </w:p>
    <w:p w14:paraId="325D66C5" w14:textId="77777777" w:rsidR="009B0098" w:rsidRPr="008A6C28" w:rsidRDefault="009B0098" w:rsidP="009B0098">
      <w:pPr>
        <w:pStyle w:val="3GPPAgreements"/>
        <w:numPr>
          <w:ilvl w:val="3"/>
          <w:numId w:val="59"/>
        </w:numPr>
        <w:spacing w:line="256" w:lineRule="auto"/>
        <w:rPr>
          <w:ins w:id="10664" w:author="China Telecom" w:date="2020-11-20T19:25:00Z"/>
          <w:sz w:val="20"/>
        </w:rPr>
      </w:pPr>
      <w:ins w:id="10665" w:author="China Telecom" w:date="2020-11-20T19:25:00Z">
        <w:r w:rsidRPr="008A6C28">
          <w:rPr>
            <w:sz w:val="20"/>
          </w:rPr>
          <w:t>PUSCH for Msg3</w:t>
        </w:r>
      </w:ins>
    </w:p>
    <w:p w14:paraId="443C622B" w14:textId="77777777" w:rsidR="009B0098" w:rsidRPr="008A6C28" w:rsidRDefault="009B0098" w:rsidP="009B0098">
      <w:pPr>
        <w:pStyle w:val="3GPPAgreements"/>
        <w:numPr>
          <w:ilvl w:val="3"/>
          <w:numId w:val="59"/>
        </w:numPr>
        <w:spacing w:line="256" w:lineRule="auto"/>
        <w:rPr>
          <w:ins w:id="10666" w:author="China Telecom" w:date="2020-11-20T19:25:00Z"/>
          <w:sz w:val="20"/>
        </w:rPr>
      </w:pPr>
      <w:ins w:id="10667" w:author="China Telecom" w:date="2020-11-20T19:25:00Z">
        <w:r w:rsidRPr="008A6C28">
          <w:rPr>
            <w:sz w:val="20"/>
          </w:rPr>
          <w:t>PUSCH eMBB DDSU</w:t>
        </w:r>
      </w:ins>
    </w:p>
    <w:p w14:paraId="5B8ED3DA" w14:textId="77777777" w:rsidR="009B0098" w:rsidRDefault="009B0098" w:rsidP="009B0098">
      <w:pPr>
        <w:rPr>
          <w:ins w:id="10668" w:author="China Telecom" w:date="2020-11-20T19:25:00Z"/>
        </w:rPr>
      </w:pPr>
    </w:p>
    <w:p w14:paraId="11622FEF" w14:textId="77777777" w:rsidR="009B0098" w:rsidRDefault="009B0098" w:rsidP="009B0098">
      <w:pPr>
        <w:pStyle w:val="4"/>
        <w:rPr>
          <w:ins w:id="10669" w:author="China Telecom" w:date="2020-11-20T19:25:00Z"/>
        </w:rPr>
      </w:pPr>
      <w:bookmarkStart w:id="10670" w:name="_Toc56794596"/>
      <w:ins w:id="10671" w:author="China Telecom" w:date="2020-11-20T19:25:00Z">
        <w:r>
          <w:t>5.2.1.5</w:t>
        </w:r>
        <w:r>
          <w:tab/>
          <w:t>Suburban 28GHz TDD NLOS O2O</w:t>
        </w:r>
        <w:r w:rsidRPr="00DE78FE">
          <w:t xml:space="preserve"> scenario</w:t>
        </w:r>
        <w:bookmarkEnd w:id="10670"/>
      </w:ins>
    </w:p>
    <w:p w14:paraId="7ED5A037" w14:textId="77777777" w:rsidR="009B0098" w:rsidRDefault="009B0098" w:rsidP="009B0098">
      <w:pPr>
        <w:pStyle w:val="3GPPAgreements"/>
        <w:numPr>
          <w:ilvl w:val="0"/>
          <w:numId w:val="0"/>
        </w:numPr>
        <w:rPr>
          <w:ins w:id="10672" w:author="China Telecom" w:date="2020-11-20T19:25:00Z"/>
        </w:rPr>
      </w:pPr>
      <w:ins w:id="10673" w:author="China Telecom" w:date="2020-11-20T19:25:00Z">
        <w:r>
          <w:rPr>
            <w:lang w:val="en-GB"/>
          </w:rPr>
          <w:t xml:space="preserve">The number of </w:t>
        </w:r>
        <w:r>
          <w:t>available results for suburban 28 GHz TDD NLOS O2O scenario was deemed insufficient to achieve statistical relevance. Therefore, it has been deprioritized and no coverage bottleneck identification has been carried out for this scenario. Only representative values for the considered metrics, with corresponding observations, are summarized in Tables 5.2.1.5-1 to 5.2.1.5-3, for UE Tx power of 12 dBm, for completeness.</w:t>
        </w:r>
      </w:ins>
    </w:p>
    <w:p w14:paraId="64704741" w14:textId="77777777" w:rsidR="009B0098" w:rsidRDefault="009B0098" w:rsidP="009B0098">
      <w:pPr>
        <w:pStyle w:val="3GPPAgreements"/>
        <w:numPr>
          <w:ilvl w:val="0"/>
          <w:numId w:val="0"/>
        </w:numPr>
        <w:rPr>
          <w:ins w:id="10674" w:author="China Telecom" w:date="2020-11-20T19:25:00Z"/>
        </w:rPr>
      </w:pPr>
    </w:p>
    <w:p w14:paraId="426A6A65" w14:textId="77777777" w:rsidR="009B0098" w:rsidRDefault="009B0098" w:rsidP="009B0098">
      <w:pPr>
        <w:pStyle w:val="TH"/>
        <w:rPr>
          <w:ins w:id="10675" w:author="China Telecom" w:date="2020-11-20T19:25:00Z"/>
        </w:rPr>
      </w:pPr>
      <w:ins w:id="10676" w:author="China Telecom" w:date="2020-11-20T19:25:00Z">
        <w:r>
          <w:lastRenderedPageBreak/>
          <w:t xml:space="preserve">Table </w:t>
        </w:r>
        <w:r>
          <w:rPr>
            <w:lang w:eastAsia="zh-CN"/>
          </w:rPr>
          <w:t>5.2.1.5</w:t>
        </w:r>
        <w:r w:rsidRPr="007368F9">
          <w:t>-</w:t>
        </w:r>
        <w:r>
          <w:rPr>
            <w:rFonts w:hint="eastAsia"/>
            <w:lang w:eastAsia="ja-JP"/>
          </w:rPr>
          <w:t>1</w:t>
        </w:r>
        <w:r w:rsidRPr="007368F9">
          <w:rPr>
            <w:rFonts w:hint="eastAsia"/>
          </w:rPr>
          <w:t>:</w:t>
        </w:r>
        <w:r>
          <w:rPr>
            <w:rFonts w:hint="eastAsia"/>
          </w:rPr>
          <w:t xml:space="preserve"> Representative values </w:t>
        </w:r>
        <w:r>
          <w:t>of MCL for Suburban 28GHz TDD NLOS O2O scenario for UE Tx power of 12 dBm.</w:t>
        </w:r>
      </w:ins>
    </w:p>
    <w:tbl>
      <w:tblPr>
        <w:tblStyle w:val="a7"/>
        <w:tblW w:w="0" w:type="auto"/>
        <w:tblLook w:val="04A0" w:firstRow="1" w:lastRow="0" w:firstColumn="1" w:lastColumn="0" w:noHBand="0" w:noVBand="1"/>
      </w:tblPr>
      <w:tblGrid>
        <w:gridCol w:w="4814"/>
        <w:gridCol w:w="1681"/>
        <w:gridCol w:w="1681"/>
        <w:gridCol w:w="1681"/>
      </w:tblGrid>
      <w:tr w:rsidR="009B0098" w:rsidRPr="00A36602" w14:paraId="5355FE7A" w14:textId="77777777" w:rsidTr="00AF0D4C">
        <w:trPr>
          <w:ins w:id="10677" w:author="China Telecom" w:date="2020-11-20T19:25:00Z"/>
        </w:trPr>
        <w:tc>
          <w:tcPr>
            <w:tcW w:w="4814" w:type="dxa"/>
            <w:shd w:val="clear" w:color="auto" w:fill="E7E6E6" w:themeFill="background2"/>
            <w:noWrap/>
            <w:hideMark/>
          </w:tcPr>
          <w:p w14:paraId="0780801C" w14:textId="77777777" w:rsidR="009B0098" w:rsidRPr="00F9020F" w:rsidRDefault="009B0098" w:rsidP="00AF0D4C">
            <w:pPr>
              <w:spacing w:after="0"/>
              <w:jc w:val="center"/>
              <w:rPr>
                <w:ins w:id="10678" w:author="China Telecom" w:date="2020-11-20T19:25:00Z"/>
              </w:rPr>
            </w:pPr>
            <w:ins w:id="10679" w:author="China Telecom" w:date="2020-11-20T19:25:00Z">
              <w:r w:rsidRPr="00F9020F">
                <w:rPr>
                  <w:b/>
                </w:rPr>
                <w:t>Channels (and Frame format)</w:t>
              </w:r>
            </w:ins>
          </w:p>
        </w:tc>
        <w:tc>
          <w:tcPr>
            <w:tcW w:w="1681" w:type="dxa"/>
            <w:shd w:val="clear" w:color="auto" w:fill="E7E6E6" w:themeFill="background2"/>
            <w:hideMark/>
          </w:tcPr>
          <w:p w14:paraId="67BF565C" w14:textId="77777777" w:rsidR="009B0098" w:rsidRPr="00F9020F" w:rsidRDefault="009B0098" w:rsidP="00AF0D4C">
            <w:pPr>
              <w:spacing w:after="0"/>
              <w:jc w:val="center"/>
              <w:rPr>
                <w:ins w:id="10680" w:author="China Telecom" w:date="2020-11-20T19:25:00Z"/>
              </w:rPr>
            </w:pPr>
            <w:ins w:id="10681" w:author="China Telecom" w:date="2020-11-20T19:25:00Z">
              <w:r w:rsidRPr="00F9020F">
                <w:rPr>
                  <w:b/>
                </w:rPr>
                <w:t>Number of Samples</w:t>
              </w:r>
            </w:ins>
          </w:p>
        </w:tc>
        <w:tc>
          <w:tcPr>
            <w:tcW w:w="1681" w:type="dxa"/>
            <w:shd w:val="clear" w:color="auto" w:fill="E7E6E6" w:themeFill="background2"/>
            <w:hideMark/>
          </w:tcPr>
          <w:p w14:paraId="3260FD5C" w14:textId="77777777" w:rsidR="009B0098" w:rsidRPr="00F9020F" w:rsidRDefault="009B0098" w:rsidP="00AF0D4C">
            <w:pPr>
              <w:spacing w:after="0"/>
              <w:jc w:val="center"/>
              <w:rPr>
                <w:ins w:id="10682" w:author="China Telecom" w:date="2020-11-20T19:25:00Z"/>
              </w:rPr>
            </w:pPr>
            <w:ins w:id="10683" w:author="China Telecom" w:date="2020-11-20T19:25:00Z">
              <w:r w:rsidRPr="00F9020F">
                <w:rPr>
                  <w:b/>
                </w:rPr>
                <w:t>Representative value</w:t>
              </w:r>
            </w:ins>
          </w:p>
        </w:tc>
        <w:tc>
          <w:tcPr>
            <w:tcW w:w="1681" w:type="dxa"/>
            <w:shd w:val="clear" w:color="auto" w:fill="E7E6E6" w:themeFill="background2"/>
            <w:hideMark/>
          </w:tcPr>
          <w:p w14:paraId="4DE48884" w14:textId="77777777" w:rsidR="009B0098" w:rsidRPr="00F9020F" w:rsidRDefault="009B0098" w:rsidP="00AF0D4C">
            <w:pPr>
              <w:spacing w:after="0"/>
              <w:jc w:val="center"/>
              <w:rPr>
                <w:ins w:id="10684" w:author="China Telecom" w:date="2020-11-20T19:25:00Z"/>
              </w:rPr>
            </w:pPr>
            <w:ins w:id="10685" w:author="China Telecom" w:date="2020-11-20T19:25:00Z">
              <w:r w:rsidRPr="00F9020F">
                <w:rPr>
                  <w:b/>
                </w:rPr>
                <w:t>Standard Deviation (w/o outlier)</w:t>
              </w:r>
            </w:ins>
          </w:p>
        </w:tc>
      </w:tr>
      <w:tr w:rsidR="009B0098" w:rsidRPr="00A36602" w14:paraId="31DCA311" w14:textId="77777777" w:rsidTr="00AF0D4C">
        <w:trPr>
          <w:ins w:id="10686" w:author="China Telecom" w:date="2020-11-20T19:25:00Z"/>
        </w:trPr>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075F3" w14:textId="77777777" w:rsidR="009B0098" w:rsidRPr="00F80BAC" w:rsidRDefault="009B0098" w:rsidP="00AF0D4C">
            <w:pPr>
              <w:spacing w:after="0"/>
              <w:rPr>
                <w:ins w:id="10687" w:author="China Telecom" w:date="2020-11-20T19:25:00Z"/>
                <w:noProof/>
              </w:rPr>
            </w:pPr>
            <w:ins w:id="10688" w:author="China Telecom" w:date="2020-11-20T19:25:00Z">
              <w:r w:rsidRPr="0000628D">
                <w:t>PUSCH eMBB</w:t>
              </w:r>
              <w:r>
                <w:t xml:space="preserve"> DDDSU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9A6C6" w14:textId="77777777" w:rsidR="009B0098" w:rsidRPr="00A4272E" w:rsidRDefault="009B0098" w:rsidP="00AF0D4C">
            <w:pPr>
              <w:spacing w:after="0"/>
              <w:jc w:val="center"/>
              <w:rPr>
                <w:ins w:id="10689" w:author="China Telecom" w:date="2020-11-20T19:25:00Z"/>
              </w:rPr>
            </w:pPr>
            <w:ins w:id="10690" w:author="China Telecom" w:date="2020-11-20T19:25:00Z">
              <w:r w:rsidRPr="00A4272E">
                <w:t>4</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2CFB5F2" w14:textId="77777777" w:rsidR="009B0098" w:rsidRPr="00A4272E" w:rsidRDefault="009B0098" w:rsidP="00AF0D4C">
            <w:pPr>
              <w:spacing w:after="0"/>
              <w:jc w:val="center"/>
              <w:rPr>
                <w:ins w:id="10691" w:author="China Telecom" w:date="2020-11-20T19:25:00Z"/>
              </w:rPr>
            </w:pPr>
            <w:ins w:id="10692" w:author="China Telecom" w:date="2020-11-20T19:25:00Z">
              <w:r w:rsidRPr="00A4272E">
                <w:t>102.99</w:t>
              </w:r>
            </w:ins>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0583F1B7" w14:textId="77777777" w:rsidR="009B0098" w:rsidRPr="00A4272E" w:rsidRDefault="009B0098" w:rsidP="00AF0D4C">
            <w:pPr>
              <w:spacing w:after="0"/>
              <w:jc w:val="center"/>
              <w:rPr>
                <w:ins w:id="10693" w:author="China Telecom" w:date="2020-11-20T19:25:00Z"/>
              </w:rPr>
            </w:pPr>
            <w:ins w:id="10694" w:author="China Telecom" w:date="2020-11-20T19:25:00Z">
              <w:r w:rsidRPr="00A4272E">
                <w:t>10.22</w:t>
              </w:r>
            </w:ins>
          </w:p>
        </w:tc>
      </w:tr>
      <w:tr w:rsidR="009B0098" w:rsidRPr="00A36602" w14:paraId="72BDEA0F" w14:textId="77777777" w:rsidTr="00AF0D4C">
        <w:trPr>
          <w:ins w:id="10695" w:author="China Telecom" w:date="2020-11-20T19:25:00Z"/>
        </w:trPr>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6895BE" w14:textId="77777777" w:rsidR="009B0098" w:rsidRPr="00F80BAC" w:rsidRDefault="009B0098" w:rsidP="00AF0D4C">
            <w:pPr>
              <w:spacing w:after="0"/>
              <w:rPr>
                <w:ins w:id="10696" w:author="China Telecom" w:date="2020-11-20T19:25:00Z"/>
              </w:rPr>
            </w:pPr>
            <w:ins w:id="10697" w:author="China Telecom" w:date="2020-11-20T19:25:00Z">
              <w:r w:rsidRPr="0000628D">
                <w:t>PUSCH eMBB 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5A0AB" w14:textId="77777777" w:rsidR="009B0098" w:rsidRPr="00A4272E" w:rsidRDefault="009B0098" w:rsidP="00AF0D4C">
            <w:pPr>
              <w:spacing w:after="0"/>
              <w:jc w:val="center"/>
              <w:rPr>
                <w:ins w:id="10698" w:author="China Telecom" w:date="2020-11-20T19:25:00Z"/>
              </w:rPr>
            </w:pPr>
            <w:ins w:id="10699" w:author="China Telecom" w:date="2020-11-20T19:25:00Z">
              <w:r w:rsidRPr="00A4272E">
                <w:t>2</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1A9B3" w14:textId="77777777" w:rsidR="009B0098" w:rsidRPr="00A4272E" w:rsidRDefault="009B0098" w:rsidP="00AF0D4C">
            <w:pPr>
              <w:spacing w:after="0"/>
              <w:jc w:val="center"/>
              <w:rPr>
                <w:ins w:id="10700" w:author="China Telecom" w:date="2020-11-20T19:25:00Z"/>
              </w:rPr>
            </w:pPr>
            <w:ins w:id="10701" w:author="China Telecom" w:date="2020-11-20T19:25:00Z">
              <w:r w:rsidRPr="00A4272E">
                <w:t>92.96</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7E8E1" w14:textId="77777777" w:rsidR="009B0098" w:rsidRPr="00A4272E" w:rsidRDefault="009B0098" w:rsidP="00AF0D4C">
            <w:pPr>
              <w:spacing w:after="0"/>
              <w:jc w:val="center"/>
              <w:rPr>
                <w:ins w:id="10702" w:author="China Telecom" w:date="2020-11-20T19:25:00Z"/>
              </w:rPr>
            </w:pPr>
            <w:ins w:id="10703" w:author="China Telecom" w:date="2020-11-20T19:25:00Z">
              <w:r w:rsidRPr="00A4272E">
                <w:t>0.27</w:t>
              </w:r>
            </w:ins>
          </w:p>
        </w:tc>
      </w:tr>
      <w:tr w:rsidR="009B0098" w:rsidRPr="00A36602" w14:paraId="263F9CBD" w14:textId="77777777" w:rsidTr="00AF0D4C">
        <w:trPr>
          <w:ins w:id="10704"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7AC937FC" w14:textId="77777777" w:rsidR="009B0098" w:rsidRPr="00F80BAC" w:rsidRDefault="009B0098" w:rsidP="00AF0D4C">
            <w:pPr>
              <w:spacing w:after="0"/>
              <w:rPr>
                <w:ins w:id="10705" w:author="China Telecom" w:date="2020-11-20T19:25:00Z"/>
              </w:rPr>
            </w:pPr>
            <w:ins w:id="10706" w:author="China Telecom" w:date="2020-11-20T19:25:00Z">
              <w:r w:rsidRPr="0000628D">
                <w:t>PUSCH VoIP</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475A62D" w14:textId="77777777" w:rsidR="009B0098" w:rsidRPr="00A4272E" w:rsidRDefault="009B0098" w:rsidP="00AF0D4C">
            <w:pPr>
              <w:spacing w:after="0"/>
              <w:jc w:val="center"/>
              <w:rPr>
                <w:ins w:id="10707" w:author="China Telecom" w:date="2020-11-20T19:25:00Z"/>
              </w:rPr>
            </w:pPr>
            <w:ins w:id="10708" w:author="China Telecom" w:date="2020-11-20T19:25:00Z">
              <w:r w:rsidRPr="00A4272E">
                <w:t>4</w:t>
              </w:r>
            </w:ins>
          </w:p>
        </w:tc>
        <w:tc>
          <w:tcPr>
            <w:tcW w:w="1681" w:type="dxa"/>
            <w:tcBorders>
              <w:top w:val="nil"/>
              <w:left w:val="nil"/>
              <w:bottom w:val="single" w:sz="4" w:space="0" w:color="auto"/>
              <w:right w:val="single" w:sz="4" w:space="0" w:color="auto"/>
            </w:tcBorders>
            <w:shd w:val="clear" w:color="auto" w:fill="auto"/>
            <w:noWrap/>
            <w:vAlign w:val="bottom"/>
          </w:tcPr>
          <w:p w14:paraId="0074C7EB" w14:textId="77777777" w:rsidR="009B0098" w:rsidRPr="00A4272E" w:rsidRDefault="009B0098" w:rsidP="00AF0D4C">
            <w:pPr>
              <w:spacing w:after="0"/>
              <w:jc w:val="center"/>
              <w:rPr>
                <w:ins w:id="10709" w:author="China Telecom" w:date="2020-11-20T19:25:00Z"/>
              </w:rPr>
            </w:pPr>
            <w:ins w:id="10710" w:author="China Telecom" w:date="2020-11-20T19:25:00Z">
              <w:r w:rsidRPr="00A4272E">
                <w:t>109.85</w:t>
              </w:r>
            </w:ins>
          </w:p>
        </w:tc>
        <w:tc>
          <w:tcPr>
            <w:tcW w:w="1681" w:type="dxa"/>
            <w:tcBorders>
              <w:top w:val="nil"/>
              <w:left w:val="nil"/>
              <w:bottom w:val="single" w:sz="4" w:space="0" w:color="auto"/>
              <w:right w:val="single" w:sz="4" w:space="0" w:color="auto"/>
            </w:tcBorders>
            <w:shd w:val="clear" w:color="auto" w:fill="auto"/>
            <w:noWrap/>
            <w:vAlign w:val="bottom"/>
          </w:tcPr>
          <w:p w14:paraId="1B26455C" w14:textId="77777777" w:rsidR="009B0098" w:rsidRPr="00A4272E" w:rsidRDefault="009B0098" w:rsidP="00AF0D4C">
            <w:pPr>
              <w:spacing w:after="0"/>
              <w:jc w:val="center"/>
              <w:rPr>
                <w:ins w:id="10711" w:author="China Telecom" w:date="2020-11-20T19:25:00Z"/>
              </w:rPr>
            </w:pPr>
            <w:ins w:id="10712" w:author="China Telecom" w:date="2020-11-20T19:25:00Z">
              <w:r w:rsidRPr="00A4272E">
                <w:t>3.85</w:t>
              </w:r>
            </w:ins>
          </w:p>
        </w:tc>
      </w:tr>
      <w:tr w:rsidR="009B0098" w:rsidRPr="00A36602" w14:paraId="68B09C41" w14:textId="77777777" w:rsidTr="00AF0D4C">
        <w:trPr>
          <w:ins w:id="10713"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716CB41E" w14:textId="77777777" w:rsidR="009B0098" w:rsidRPr="00F80BAC" w:rsidRDefault="009B0098" w:rsidP="00AF0D4C">
            <w:pPr>
              <w:spacing w:after="0"/>
              <w:rPr>
                <w:ins w:id="10714" w:author="China Telecom" w:date="2020-11-20T19:25:00Z"/>
              </w:rPr>
            </w:pPr>
            <w:ins w:id="10715" w:author="China Telecom" w:date="2020-11-20T19:25:00Z">
              <w:r w:rsidRPr="0000628D">
                <w:t>PUCCH F</w:t>
              </w:r>
              <w:r>
                <w:t xml:space="preserve">ormat </w:t>
              </w:r>
              <w:r w:rsidRPr="0000628D">
                <w:t>1</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246E6F5" w14:textId="77777777" w:rsidR="009B0098" w:rsidRPr="00A4272E" w:rsidRDefault="009B0098" w:rsidP="00AF0D4C">
            <w:pPr>
              <w:spacing w:after="0"/>
              <w:jc w:val="center"/>
              <w:rPr>
                <w:ins w:id="10716" w:author="China Telecom" w:date="2020-11-20T19:25:00Z"/>
              </w:rPr>
            </w:pPr>
            <w:ins w:id="10717" w:author="China Telecom" w:date="2020-11-20T19:25:00Z">
              <w:r w:rsidRPr="00A4272E">
                <w:t>3</w:t>
              </w:r>
            </w:ins>
          </w:p>
        </w:tc>
        <w:tc>
          <w:tcPr>
            <w:tcW w:w="1681" w:type="dxa"/>
            <w:tcBorders>
              <w:top w:val="nil"/>
              <w:left w:val="nil"/>
              <w:bottom w:val="single" w:sz="4" w:space="0" w:color="auto"/>
              <w:right w:val="single" w:sz="4" w:space="0" w:color="auto"/>
            </w:tcBorders>
            <w:shd w:val="clear" w:color="auto" w:fill="auto"/>
            <w:noWrap/>
            <w:vAlign w:val="bottom"/>
          </w:tcPr>
          <w:p w14:paraId="25173792" w14:textId="77777777" w:rsidR="009B0098" w:rsidRPr="00A4272E" w:rsidRDefault="009B0098" w:rsidP="00AF0D4C">
            <w:pPr>
              <w:spacing w:after="0"/>
              <w:jc w:val="center"/>
              <w:rPr>
                <w:ins w:id="10718" w:author="China Telecom" w:date="2020-11-20T19:25:00Z"/>
              </w:rPr>
            </w:pPr>
            <w:ins w:id="10719" w:author="China Telecom" w:date="2020-11-20T19:25:00Z">
              <w:r w:rsidRPr="00A4272E">
                <w:t>112.26</w:t>
              </w:r>
            </w:ins>
          </w:p>
        </w:tc>
        <w:tc>
          <w:tcPr>
            <w:tcW w:w="1681" w:type="dxa"/>
            <w:tcBorders>
              <w:top w:val="nil"/>
              <w:left w:val="nil"/>
              <w:bottom w:val="single" w:sz="4" w:space="0" w:color="auto"/>
              <w:right w:val="single" w:sz="4" w:space="0" w:color="auto"/>
            </w:tcBorders>
            <w:shd w:val="clear" w:color="auto" w:fill="auto"/>
            <w:noWrap/>
            <w:vAlign w:val="bottom"/>
          </w:tcPr>
          <w:p w14:paraId="06BBAB8B" w14:textId="77777777" w:rsidR="009B0098" w:rsidRPr="00A4272E" w:rsidRDefault="009B0098" w:rsidP="00AF0D4C">
            <w:pPr>
              <w:spacing w:after="0"/>
              <w:jc w:val="center"/>
              <w:rPr>
                <w:ins w:id="10720" w:author="China Telecom" w:date="2020-11-20T19:25:00Z"/>
              </w:rPr>
            </w:pPr>
            <w:ins w:id="10721" w:author="China Telecom" w:date="2020-11-20T19:25:00Z">
              <w:r w:rsidRPr="00A4272E">
                <w:t>5.86</w:t>
              </w:r>
            </w:ins>
          </w:p>
        </w:tc>
      </w:tr>
      <w:tr w:rsidR="009B0098" w:rsidRPr="00A36602" w14:paraId="48A405E7" w14:textId="77777777" w:rsidTr="00AF0D4C">
        <w:trPr>
          <w:ins w:id="10722"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5A67629F" w14:textId="77777777" w:rsidR="009B0098" w:rsidRPr="00F80BAC" w:rsidRDefault="009B0098" w:rsidP="00AF0D4C">
            <w:pPr>
              <w:spacing w:after="0"/>
              <w:rPr>
                <w:ins w:id="10723" w:author="China Telecom" w:date="2020-11-20T19:25:00Z"/>
              </w:rPr>
            </w:pPr>
            <w:ins w:id="10724" w:author="China Telecom" w:date="2020-11-20T19:25:00Z">
              <w:r w:rsidRPr="0000628D">
                <w:t>PUCCH F</w:t>
              </w:r>
              <w:r>
                <w:t xml:space="preserve">ormat </w:t>
              </w:r>
              <w:r w:rsidRPr="0000628D">
                <w:t>3 11bits</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B3F5503" w14:textId="77777777" w:rsidR="009B0098" w:rsidRPr="00A4272E" w:rsidRDefault="009B0098" w:rsidP="00AF0D4C">
            <w:pPr>
              <w:spacing w:after="0"/>
              <w:jc w:val="center"/>
              <w:rPr>
                <w:ins w:id="10725" w:author="China Telecom" w:date="2020-11-20T19:25:00Z"/>
              </w:rPr>
            </w:pPr>
            <w:ins w:id="10726" w:author="China Telecom" w:date="2020-11-20T19:25:00Z">
              <w:r w:rsidRPr="00A4272E">
                <w:t>3</w:t>
              </w:r>
            </w:ins>
          </w:p>
        </w:tc>
        <w:tc>
          <w:tcPr>
            <w:tcW w:w="1681" w:type="dxa"/>
            <w:tcBorders>
              <w:top w:val="nil"/>
              <w:left w:val="nil"/>
              <w:bottom w:val="single" w:sz="4" w:space="0" w:color="auto"/>
              <w:right w:val="single" w:sz="4" w:space="0" w:color="auto"/>
            </w:tcBorders>
            <w:shd w:val="clear" w:color="auto" w:fill="auto"/>
            <w:noWrap/>
            <w:vAlign w:val="bottom"/>
          </w:tcPr>
          <w:p w14:paraId="57AD3977" w14:textId="77777777" w:rsidR="009B0098" w:rsidRPr="00A4272E" w:rsidRDefault="009B0098" w:rsidP="00AF0D4C">
            <w:pPr>
              <w:spacing w:after="0"/>
              <w:jc w:val="center"/>
              <w:rPr>
                <w:ins w:id="10727" w:author="China Telecom" w:date="2020-11-20T19:25:00Z"/>
              </w:rPr>
            </w:pPr>
            <w:ins w:id="10728" w:author="China Telecom" w:date="2020-11-20T19:25:00Z">
              <w:r w:rsidRPr="00A4272E">
                <w:t>109.80</w:t>
              </w:r>
            </w:ins>
          </w:p>
        </w:tc>
        <w:tc>
          <w:tcPr>
            <w:tcW w:w="1681" w:type="dxa"/>
            <w:tcBorders>
              <w:top w:val="nil"/>
              <w:left w:val="nil"/>
              <w:bottom w:val="single" w:sz="4" w:space="0" w:color="auto"/>
              <w:right w:val="single" w:sz="4" w:space="0" w:color="auto"/>
            </w:tcBorders>
            <w:shd w:val="clear" w:color="auto" w:fill="auto"/>
            <w:noWrap/>
            <w:vAlign w:val="bottom"/>
          </w:tcPr>
          <w:p w14:paraId="2B828138" w14:textId="77777777" w:rsidR="009B0098" w:rsidRPr="00A4272E" w:rsidRDefault="009B0098" w:rsidP="00AF0D4C">
            <w:pPr>
              <w:spacing w:after="0"/>
              <w:jc w:val="center"/>
              <w:rPr>
                <w:ins w:id="10729" w:author="China Telecom" w:date="2020-11-20T19:25:00Z"/>
              </w:rPr>
            </w:pPr>
            <w:ins w:id="10730" w:author="China Telecom" w:date="2020-11-20T19:25:00Z">
              <w:r w:rsidRPr="00A4272E">
                <w:t>2.90</w:t>
              </w:r>
            </w:ins>
          </w:p>
        </w:tc>
      </w:tr>
      <w:tr w:rsidR="009B0098" w:rsidRPr="00A36602" w14:paraId="38BF6A17" w14:textId="77777777" w:rsidTr="00AF0D4C">
        <w:trPr>
          <w:ins w:id="10731"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57835079" w14:textId="77777777" w:rsidR="009B0098" w:rsidRPr="00F80BAC" w:rsidRDefault="009B0098" w:rsidP="00AF0D4C">
            <w:pPr>
              <w:spacing w:after="0"/>
              <w:rPr>
                <w:ins w:id="10732" w:author="China Telecom" w:date="2020-11-20T19:25:00Z"/>
              </w:rPr>
            </w:pPr>
            <w:ins w:id="10733" w:author="China Telecom" w:date="2020-11-20T19:25:00Z">
              <w:r w:rsidRPr="0000628D">
                <w:t>PUCCH F</w:t>
              </w:r>
              <w:r>
                <w:t xml:space="preserve">ormat </w:t>
              </w:r>
              <w:r w:rsidRPr="0000628D">
                <w:t>3 22bits</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3B31ED3" w14:textId="77777777" w:rsidR="009B0098" w:rsidRPr="00A4272E" w:rsidRDefault="009B0098" w:rsidP="00AF0D4C">
            <w:pPr>
              <w:spacing w:after="0"/>
              <w:jc w:val="center"/>
              <w:rPr>
                <w:ins w:id="10734" w:author="China Telecom" w:date="2020-11-20T19:25:00Z"/>
              </w:rPr>
            </w:pPr>
            <w:ins w:id="10735" w:author="China Telecom" w:date="2020-11-20T19:25:00Z">
              <w:r w:rsidRPr="00A4272E">
                <w:t>3</w:t>
              </w:r>
            </w:ins>
          </w:p>
        </w:tc>
        <w:tc>
          <w:tcPr>
            <w:tcW w:w="1681" w:type="dxa"/>
            <w:tcBorders>
              <w:top w:val="nil"/>
              <w:left w:val="nil"/>
              <w:bottom w:val="single" w:sz="4" w:space="0" w:color="auto"/>
              <w:right w:val="single" w:sz="4" w:space="0" w:color="auto"/>
            </w:tcBorders>
            <w:shd w:val="clear" w:color="auto" w:fill="auto"/>
            <w:noWrap/>
            <w:vAlign w:val="bottom"/>
          </w:tcPr>
          <w:p w14:paraId="69B281EE" w14:textId="77777777" w:rsidR="009B0098" w:rsidRPr="00A4272E" w:rsidRDefault="009B0098" w:rsidP="00AF0D4C">
            <w:pPr>
              <w:spacing w:after="0"/>
              <w:jc w:val="center"/>
              <w:rPr>
                <w:ins w:id="10736" w:author="China Telecom" w:date="2020-11-20T19:25:00Z"/>
              </w:rPr>
            </w:pPr>
            <w:ins w:id="10737" w:author="China Telecom" w:date="2020-11-20T19:25:00Z">
              <w:r w:rsidRPr="00A4272E">
                <w:t>107.81</w:t>
              </w:r>
            </w:ins>
          </w:p>
        </w:tc>
        <w:tc>
          <w:tcPr>
            <w:tcW w:w="1681" w:type="dxa"/>
            <w:tcBorders>
              <w:top w:val="nil"/>
              <w:left w:val="nil"/>
              <w:bottom w:val="single" w:sz="4" w:space="0" w:color="auto"/>
              <w:right w:val="single" w:sz="4" w:space="0" w:color="auto"/>
            </w:tcBorders>
            <w:shd w:val="clear" w:color="auto" w:fill="auto"/>
            <w:noWrap/>
            <w:vAlign w:val="bottom"/>
          </w:tcPr>
          <w:p w14:paraId="002F7C47" w14:textId="77777777" w:rsidR="009B0098" w:rsidRPr="00A4272E" w:rsidRDefault="009B0098" w:rsidP="00AF0D4C">
            <w:pPr>
              <w:spacing w:after="0"/>
              <w:jc w:val="center"/>
              <w:rPr>
                <w:ins w:id="10738" w:author="China Telecom" w:date="2020-11-20T19:25:00Z"/>
              </w:rPr>
            </w:pPr>
            <w:ins w:id="10739" w:author="China Telecom" w:date="2020-11-20T19:25:00Z">
              <w:r w:rsidRPr="00A4272E">
                <w:t>2.85</w:t>
              </w:r>
            </w:ins>
          </w:p>
        </w:tc>
      </w:tr>
      <w:tr w:rsidR="009B0098" w:rsidRPr="00A36602" w14:paraId="26ED774D" w14:textId="77777777" w:rsidTr="00AF0D4C">
        <w:trPr>
          <w:ins w:id="10740"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2255B3F9" w14:textId="77777777" w:rsidR="009B0098" w:rsidRPr="00F80BAC" w:rsidRDefault="009B0098" w:rsidP="00AF0D4C">
            <w:pPr>
              <w:spacing w:after="0"/>
              <w:rPr>
                <w:ins w:id="10741" w:author="China Telecom" w:date="2020-11-20T19:25:00Z"/>
              </w:rPr>
            </w:pPr>
            <w:ins w:id="10742" w:author="China Telecom" w:date="2020-11-20T19:25:00Z">
              <w:r w:rsidRPr="0000628D">
                <w:t>SSB</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6217C" w14:textId="77777777" w:rsidR="009B0098" w:rsidRPr="00A4272E" w:rsidRDefault="009B0098" w:rsidP="00AF0D4C">
            <w:pPr>
              <w:spacing w:after="0"/>
              <w:jc w:val="center"/>
              <w:rPr>
                <w:ins w:id="10743" w:author="China Telecom" w:date="2020-11-20T19:25:00Z"/>
              </w:rPr>
            </w:pPr>
            <w:ins w:id="10744" w:author="China Telecom" w:date="2020-11-20T19:25:00Z">
              <w:r w:rsidRPr="00A4272E">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F7D92" w14:textId="77777777" w:rsidR="009B0098" w:rsidRPr="00A4272E" w:rsidRDefault="009B0098" w:rsidP="00AF0D4C">
            <w:pPr>
              <w:spacing w:after="0"/>
              <w:jc w:val="center"/>
              <w:rPr>
                <w:ins w:id="10745" w:author="China Telecom" w:date="2020-11-20T19:25:00Z"/>
              </w:rPr>
            </w:pPr>
            <w:ins w:id="10746" w:author="China Telecom" w:date="2020-11-20T19:25:00Z">
              <w:r w:rsidRPr="00A4272E">
                <w:t>131.63</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1169F" w14:textId="77777777" w:rsidR="009B0098" w:rsidRPr="00A4272E" w:rsidRDefault="009B0098" w:rsidP="00AF0D4C">
            <w:pPr>
              <w:spacing w:after="0"/>
              <w:jc w:val="center"/>
              <w:rPr>
                <w:ins w:id="10747" w:author="China Telecom" w:date="2020-11-20T19:25:00Z"/>
              </w:rPr>
            </w:pPr>
            <w:ins w:id="10748" w:author="China Telecom" w:date="2020-11-20T19:25:00Z">
              <w:r w:rsidRPr="00A4272E">
                <w:t>0.00</w:t>
              </w:r>
            </w:ins>
          </w:p>
        </w:tc>
      </w:tr>
      <w:tr w:rsidR="009B0098" w:rsidRPr="00A36602" w14:paraId="3588E7EC" w14:textId="77777777" w:rsidTr="00AF0D4C">
        <w:trPr>
          <w:ins w:id="10749"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7F069EE2" w14:textId="77777777" w:rsidR="009B0098" w:rsidRPr="00F80BAC" w:rsidRDefault="009B0098" w:rsidP="00AF0D4C">
            <w:pPr>
              <w:spacing w:after="0"/>
              <w:rPr>
                <w:ins w:id="10750" w:author="China Telecom" w:date="2020-11-20T19:25:00Z"/>
              </w:rPr>
            </w:pPr>
            <w:ins w:id="10751" w:author="China Telecom" w:date="2020-11-20T19:25:00Z">
              <w:r w:rsidRPr="0000628D">
                <w:t>PUSCH of Msg3</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0A431B" w14:textId="77777777" w:rsidR="009B0098" w:rsidRPr="00A4272E" w:rsidRDefault="009B0098" w:rsidP="00AF0D4C">
            <w:pPr>
              <w:spacing w:after="0"/>
              <w:jc w:val="center"/>
              <w:rPr>
                <w:ins w:id="10752" w:author="China Telecom" w:date="2020-11-20T19:25:00Z"/>
              </w:rPr>
            </w:pPr>
            <w:ins w:id="10753" w:author="China Telecom" w:date="2020-11-20T19:25:00Z">
              <w:r w:rsidRPr="00A4272E">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D3826" w14:textId="77777777" w:rsidR="009B0098" w:rsidRPr="00A4272E" w:rsidRDefault="009B0098" w:rsidP="00AF0D4C">
            <w:pPr>
              <w:spacing w:after="0"/>
              <w:jc w:val="center"/>
              <w:rPr>
                <w:ins w:id="10754" w:author="China Telecom" w:date="2020-11-20T19:25:00Z"/>
                <w:noProof/>
              </w:rPr>
            </w:pPr>
            <w:ins w:id="10755" w:author="China Telecom" w:date="2020-11-20T19:25:00Z">
              <w:r w:rsidRPr="00A4272E">
                <w:t>99.74</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005BD" w14:textId="77777777" w:rsidR="009B0098" w:rsidRPr="00A4272E" w:rsidRDefault="009B0098" w:rsidP="00AF0D4C">
            <w:pPr>
              <w:spacing w:after="0"/>
              <w:jc w:val="center"/>
              <w:rPr>
                <w:ins w:id="10756" w:author="China Telecom" w:date="2020-11-20T19:25:00Z"/>
                <w:noProof/>
              </w:rPr>
            </w:pPr>
            <w:ins w:id="10757" w:author="China Telecom" w:date="2020-11-20T19:25:00Z">
              <w:r w:rsidRPr="00A4272E">
                <w:t>0.00</w:t>
              </w:r>
            </w:ins>
          </w:p>
        </w:tc>
      </w:tr>
      <w:tr w:rsidR="009B0098" w:rsidRPr="00A36602" w14:paraId="614D5F73" w14:textId="77777777" w:rsidTr="00AF0D4C">
        <w:trPr>
          <w:ins w:id="10758"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60360E6B" w14:textId="77777777" w:rsidR="009B0098" w:rsidRPr="00F80BAC" w:rsidRDefault="009B0098" w:rsidP="00AF0D4C">
            <w:pPr>
              <w:spacing w:after="0"/>
              <w:rPr>
                <w:ins w:id="10759" w:author="China Telecom" w:date="2020-11-20T19:25:00Z"/>
              </w:rPr>
            </w:pPr>
            <w:ins w:id="10760" w:author="China Telecom" w:date="2020-11-20T19:25:00Z">
              <w:r w:rsidRPr="0000628D">
                <w:t>PDCCH</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4D3F5DE" w14:textId="77777777" w:rsidR="009B0098" w:rsidRPr="00A4272E" w:rsidRDefault="009B0098" w:rsidP="00AF0D4C">
            <w:pPr>
              <w:spacing w:after="0"/>
              <w:jc w:val="center"/>
              <w:rPr>
                <w:ins w:id="10761" w:author="China Telecom" w:date="2020-11-20T19:25:00Z"/>
              </w:rPr>
            </w:pPr>
            <w:ins w:id="10762" w:author="China Telecom" w:date="2020-11-20T19:25:00Z">
              <w:r w:rsidRPr="00A4272E">
                <w:t>4</w:t>
              </w:r>
            </w:ins>
          </w:p>
        </w:tc>
        <w:tc>
          <w:tcPr>
            <w:tcW w:w="1681" w:type="dxa"/>
            <w:tcBorders>
              <w:top w:val="nil"/>
              <w:left w:val="nil"/>
              <w:bottom w:val="single" w:sz="4" w:space="0" w:color="auto"/>
              <w:right w:val="single" w:sz="4" w:space="0" w:color="auto"/>
            </w:tcBorders>
            <w:shd w:val="clear" w:color="auto" w:fill="auto"/>
            <w:noWrap/>
            <w:vAlign w:val="bottom"/>
          </w:tcPr>
          <w:p w14:paraId="228BF4B5" w14:textId="77777777" w:rsidR="009B0098" w:rsidRPr="00A4272E" w:rsidRDefault="009B0098" w:rsidP="00AF0D4C">
            <w:pPr>
              <w:spacing w:after="0"/>
              <w:jc w:val="center"/>
              <w:rPr>
                <w:ins w:id="10763" w:author="China Telecom" w:date="2020-11-20T19:25:00Z"/>
              </w:rPr>
            </w:pPr>
            <w:ins w:id="10764" w:author="China Telecom" w:date="2020-11-20T19:25:00Z">
              <w:r w:rsidRPr="00A4272E">
                <w:t>130.90</w:t>
              </w:r>
            </w:ins>
          </w:p>
        </w:tc>
        <w:tc>
          <w:tcPr>
            <w:tcW w:w="1681" w:type="dxa"/>
            <w:tcBorders>
              <w:top w:val="nil"/>
              <w:left w:val="nil"/>
              <w:bottom w:val="single" w:sz="4" w:space="0" w:color="auto"/>
              <w:right w:val="single" w:sz="4" w:space="0" w:color="auto"/>
            </w:tcBorders>
            <w:shd w:val="clear" w:color="auto" w:fill="auto"/>
            <w:noWrap/>
            <w:vAlign w:val="bottom"/>
          </w:tcPr>
          <w:p w14:paraId="6E3779ED" w14:textId="77777777" w:rsidR="009B0098" w:rsidRPr="00A4272E" w:rsidRDefault="009B0098" w:rsidP="00AF0D4C">
            <w:pPr>
              <w:spacing w:after="0"/>
              <w:jc w:val="center"/>
              <w:rPr>
                <w:ins w:id="10765" w:author="China Telecom" w:date="2020-11-20T19:25:00Z"/>
              </w:rPr>
            </w:pPr>
            <w:ins w:id="10766" w:author="China Telecom" w:date="2020-11-20T19:25:00Z">
              <w:r w:rsidRPr="00A4272E">
                <w:t>0.02</w:t>
              </w:r>
            </w:ins>
          </w:p>
        </w:tc>
      </w:tr>
      <w:tr w:rsidR="009B0098" w:rsidRPr="00A36602" w14:paraId="2E7E2517" w14:textId="77777777" w:rsidTr="00AF0D4C">
        <w:trPr>
          <w:ins w:id="10767"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70539D69" w14:textId="77777777" w:rsidR="009B0098" w:rsidRPr="00F80BAC" w:rsidRDefault="009B0098" w:rsidP="00AF0D4C">
            <w:pPr>
              <w:spacing w:after="0"/>
              <w:rPr>
                <w:ins w:id="10768" w:author="China Telecom" w:date="2020-11-20T19:25:00Z"/>
              </w:rPr>
            </w:pPr>
            <w:ins w:id="10769" w:author="China Telecom" w:date="2020-11-20T19:25:00Z">
              <w:r w:rsidRPr="0000628D">
                <w:t>PDSCH eMBB</w:t>
              </w:r>
              <w:r>
                <w:t xml:space="preserve"> DDDSU</w:t>
              </w:r>
            </w:ins>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2CAAECB" w14:textId="77777777" w:rsidR="009B0098" w:rsidRPr="00A4272E" w:rsidRDefault="009B0098" w:rsidP="00AF0D4C">
            <w:pPr>
              <w:spacing w:after="0"/>
              <w:jc w:val="center"/>
              <w:rPr>
                <w:ins w:id="10770" w:author="China Telecom" w:date="2020-11-20T19:25:00Z"/>
              </w:rPr>
            </w:pPr>
            <w:ins w:id="10771" w:author="China Telecom" w:date="2020-11-20T19:25:00Z">
              <w:r w:rsidRPr="00A4272E">
                <w:t>4</w:t>
              </w:r>
            </w:ins>
          </w:p>
        </w:tc>
        <w:tc>
          <w:tcPr>
            <w:tcW w:w="1681" w:type="dxa"/>
            <w:tcBorders>
              <w:top w:val="nil"/>
              <w:left w:val="nil"/>
              <w:bottom w:val="single" w:sz="4" w:space="0" w:color="auto"/>
              <w:right w:val="single" w:sz="4" w:space="0" w:color="auto"/>
            </w:tcBorders>
            <w:shd w:val="clear" w:color="auto" w:fill="auto"/>
            <w:noWrap/>
            <w:vAlign w:val="bottom"/>
          </w:tcPr>
          <w:p w14:paraId="44A08015" w14:textId="77777777" w:rsidR="009B0098" w:rsidRPr="00A4272E" w:rsidRDefault="009B0098" w:rsidP="00AF0D4C">
            <w:pPr>
              <w:spacing w:after="0"/>
              <w:jc w:val="center"/>
              <w:rPr>
                <w:ins w:id="10772" w:author="China Telecom" w:date="2020-11-20T19:25:00Z"/>
              </w:rPr>
            </w:pPr>
            <w:ins w:id="10773" w:author="China Telecom" w:date="2020-11-20T19:25:00Z">
              <w:r w:rsidRPr="00A4272E">
                <w:t>124.77</w:t>
              </w:r>
            </w:ins>
          </w:p>
        </w:tc>
        <w:tc>
          <w:tcPr>
            <w:tcW w:w="1681" w:type="dxa"/>
            <w:tcBorders>
              <w:top w:val="nil"/>
              <w:left w:val="nil"/>
              <w:bottom w:val="single" w:sz="4" w:space="0" w:color="auto"/>
              <w:right w:val="single" w:sz="4" w:space="0" w:color="auto"/>
            </w:tcBorders>
            <w:shd w:val="clear" w:color="auto" w:fill="auto"/>
            <w:noWrap/>
            <w:vAlign w:val="bottom"/>
          </w:tcPr>
          <w:p w14:paraId="5C5E7367" w14:textId="77777777" w:rsidR="009B0098" w:rsidRPr="00A4272E" w:rsidRDefault="009B0098" w:rsidP="00AF0D4C">
            <w:pPr>
              <w:spacing w:after="0"/>
              <w:jc w:val="center"/>
              <w:rPr>
                <w:ins w:id="10774" w:author="China Telecom" w:date="2020-11-20T19:25:00Z"/>
              </w:rPr>
            </w:pPr>
            <w:ins w:id="10775" w:author="China Telecom" w:date="2020-11-20T19:25:00Z">
              <w:r w:rsidRPr="00A4272E">
                <w:t>5.43</w:t>
              </w:r>
            </w:ins>
          </w:p>
        </w:tc>
      </w:tr>
      <w:tr w:rsidR="009B0098" w:rsidRPr="00A36602" w14:paraId="69EA2218" w14:textId="77777777" w:rsidTr="00AF0D4C">
        <w:trPr>
          <w:ins w:id="10776" w:author="China Telecom" w:date="2020-11-20T19:25:00Z"/>
        </w:trPr>
        <w:tc>
          <w:tcPr>
            <w:tcW w:w="4814" w:type="dxa"/>
            <w:tcBorders>
              <w:top w:val="nil"/>
              <w:left w:val="single" w:sz="4" w:space="0" w:color="auto"/>
              <w:bottom w:val="single" w:sz="4" w:space="0" w:color="auto"/>
              <w:right w:val="single" w:sz="4" w:space="0" w:color="auto"/>
            </w:tcBorders>
            <w:shd w:val="clear" w:color="auto" w:fill="auto"/>
            <w:noWrap/>
            <w:vAlign w:val="bottom"/>
          </w:tcPr>
          <w:p w14:paraId="3861A1B2" w14:textId="77777777" w:rsidR="009B0098" w:rsidRPr="00F80BAC" w:rsidRDefault="009B0098" w:rsidP="00AF0D4C">
            <w:pPr>
              <w:spacing w:after="0"/>
              <w:rPr>
                <w:ins w:id="10777" w:author="China Telecom" w:date="2020-11-20T19:25:00Z"/>
              </w:rPr>
            </w:pPr>
            <w:ins w:id="10778" w:author="China Telecom" w:date="2020-11-20T19:25:00Z">
              <w:r w:rsidRPr="0000628D">
                <w:t>PDSCH eMBB DDSU</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5084D" w14:textId="77777777" w:rsidR="009B0098" w:rsidRPr="00A4272E" w:rsidRDefault="009B0098" w:rsidP="00AF0D4C">
            <w:pPr>
              <w:spacing w:after="0"/>
              <w:jc w:val="center"/>
              <w:rPr>
                <w:ins w:id="10779" w:author="China Telecom" w:date="2020-11-20T19:25:00Z"/>
              </w:rPr>
            </w:pPr>
            <w:ins w:id="10780" w:author="China Telecom" w:date="2020-11-20T19:25:00Z">
              <w:r w:rsidRPr="00A4272E">
                <w:t>1</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9C3542" w14:textId="77777777" w:rsidR="009B0098" w:rsidRPr="00A4272E" w:rsidRDefault="009B0098" w:rsidP="00AF0D4C">
            <w:pPr>
              <w:spacing w:after="0"/>
              <w:jc w:val="center"/>
              <w:rPr>
                <w:ins w:id="10781" w:author="China Telecom" w:date="2020-11-20T19:25:00Z"/>
              </w:rPr>
            </w:pPr>
            <w:ins w:id="10782" w:author="China Telecom" w:date="2020-11-20T19:25:00Z">
              <w:r w:rsidRPr="00A4272E">
                <w:t>130.19</w:t>
              </w:r>
            </w:ins>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40329" w14:textId="77777777" w:rsidR="009B0098" w:rsidRPr="00A4272E" w:rsidRDefault="009B0098" w:rsidP="00AF0D4C">
            <w:pPr>
              <w:spacing w:after="0"/>
              <w:jc w:val="center"/>
              <w:rPr>
                <w:ins w:id="10783" w:author="China Telecom" w:date="2020-11-20T19:25:00Z"/>
              </w:rPr>
            </w:pPr>
            <w:ins w:id="10784" w:author="China Telecom" w:date="2020-11-20T19:25:00Z">
              <w:r w:rsidRPr="00A4272E">
                <w:t>0.00</w:t>
              </w:r>
            </w:ins>
          </w:p>
        </w:tc>
      </w:tr>
    </w:tbl>
    <w:p w14:paraId="562AE9A1" w14:textId="77777777" w:rsidR="009B0098" w:rsidRDefault="009B0098" w:rsidP="009B0098">
      <w:pPr>
        <w:rPr>
          <w:ins w:id="10785" w:author="China Telecom" w:date="2020-11-20T19:25:00Z"/>
        </w:rPr>
      </w:pPr>
    </w:p>
    <w:p w14:paraId="4751A971" w14:textId="77777777" w:rsidR="009B0098" w:rsidRDefault="009B0098" w:rsidP="009B0098">
      <w:pPr>
        <w:pStyle w:val="TH"/>
        <w:rPr>
          <w:ins w:id="10786" w:author="China Telecom" w:date="2020-11-20T19:25:00Z"/>
        </w:rPr>
      </w:pPr>
      <w:ins w:id="10787" w:author="China Telecom" w:date="2020-11-20T19:25:00Z">
        <w:r>
          <w:t xml:space="preserve">Table </w:t>
        </w:r>
        <w:r>
          <w:rPr>
            <w:lang w:eastAsia="zh-CN"/>
          </w:rPr>
          <w:t>5.2.1.5</w:t>
        </w:r>
        <w:r w:rsidRPr="007368F9">
          <w:t>-</w:t>
        </w:r>
        <w:r>
          <w:rPr>
            <w:rFonts w:hint="eastAsia"/>
            <w:lang w:eastAsia="ja-JP"/>
          </w:rPr>
          <w:t>2</w:t>
        </w:r>
        <w:r w:rsidRPr="007368F9">
          <w:rPr>
            <w:rFonts w:hint="eastAsia"/>
          </w:rPr>
          <w:t>:</w:t>
        </w:r>
        <w:r>
          <w:rPr>
            <w:rFonts w:hint="eastAsia"/>
          </w:rPr>
          <w:t xml:space="preserve"> Representative values </w:t>
        </w:r>
        <w:r>
          <w:t>of MIL for Suburban 28GHz TDD NLOS O2O scenario for UE Tx power of 12 dBm.</w:t>
        </w:r>
      </w:ins>
    </w:p>
    <w:tbl>
      <w:tblPr>
        <w:tblStyle w:val="a7"/>
        <w:tblW w:w="9772" w:type="dxa"/>
        <w:tblLook w:val="04A0" w:firstRow="1" w:lastRow="0" w:firstColumn="1" w:lastColumn="0" w:noHBand="0" w:noVBand="1"/>
      </w:tblPr>
      <w:tblGrid>
        <w:gridCol w:w="4009"/>
        <w:gridCol w:w="1423"/>
        <w:gridCol w:w="1494"/>
        <w:gridCol w:w="1423"/>
        <w:gridCol w:w="1423"/>
      </w:tblGrid>
      <w:tr w:rsidR="009B0098" w:rsidRPr="00804B30" w14:paraId="12DAEC0B" w14:textId="77777777" w:rsidTr="00AF0D4C">
        <w:trPr>
          <w:trHeight w:val="584"/>
          <w:ins w:id="10788" w:author="China Telecom" w:date="2020-11-20T19:25:00Z"/>
        </w:trPr>
        <w:tc>
          <w:tcPr>
            <w:tcW w:w="4009" w:type="dxa"/>
            <w:shd w:val="clear" w:color="auto" w:fill="E7E6E6" w:themeFill="background2"/>
            <w:noWrap/>
            <w:vAlign w:val="center"/>
            <w:hideMark/>
          </w:tcPr>
          <w:p w14:paraId="22DE39BB" w14:textId="77777777" w:rsidR="009B0098" w:rsidRPr="009C135A" w:rsidRDefault="009B0098" w:rsidP="00AF0D4C">
            <w:pPr>
              <w:spacing w:after="0"/>
              <w:jc w:val="center"/>
              <w:rPr>
                <w:ins w:id="10789" w:author="China Telecom" w:date="2020-11-20T19:25:00Z"/>
              </w:rPr>
            </w:pPr>
            <w:ins w:id="10790" w:author="China Telecom" w:date="2020-11-20T19:25:00Z">
              <w:r w:rsidRPr="00F9020F">
                <w:rPr>
                  <w:b/>
                </w:rPr>
                <w:t>Channels (and Frame format)</w:t>
              </w:r>
            </w:ins>
          </w:p>
        </w:tc>
        <w:tc>
          <w:tcPr>
            <w:tcW w:w="1423" w:type="dxa"/>
            <w:shd w:val="clear" w:color="auto" w:fill="E7E6E6" w:themeFill="background2"/>
            <w:vAlign w:val="center"/>
            <w:hideMark/>
          </w:tcPr>
          <w:p w14:paraId="42598111" w14:textId="77777777" w:rsidR="009B0098" w:rsidRPr="009C135A" w:rsidRDefault="009B0098" w:rsidP="00AF0D4C">
            <w:pPr>
              <w:spacing w:after="0"/>
              <w:jc w:val="center"/>
              <w:rPr>
                <w:ins w:id="10791" w:author="China Telecom" w:date="2020-11-20T19:25:00Z"/>
              </w:rPr>
            </w:pPr>
            <w:ins w:id="10792" w:author="China Telecom" w:date="2020-11-20T19:25:00Z">
              <w:r w:rsidRPr="00F9020F">
                <w:rPr>
                  <w:b/>
                </w:rPr>
                <w:t>Number of Samples</w:t>
              </w:r>
            </w:ins>
          </w:p>
        </w:tc>
        <w:tc>
          <w:tcPr>
            <w:tcW w:w="1494" w:type="dxa"/>
            <w:shd w:val="clear" w:color="auto" w:fill="E7E6E6" w:themeFill="background2"/>
            <w:vAlign w:val="center"/>
            <w:hideMark/>
          </w:tcPr>
          <w:p w14:paraId="7EB9439C" w14:textId="77777777" w:rsidR="009B0098" w:rsidRPr="009C135A" w:rsidRDefault="009B0098" w:rsidP="00AF0D4C">
            <w:pPr>
              <w:spacing w:after="0"/>
              <w:jc w:val="center"/>
              <w:rPr>
                <w:ins w:id="10793" w:author="China Telecom" w:date="2020-11-20T19:25:00Z"/>
              </w:rPr>
            </w:pPr>
            <w:ins w:id="10794" w:author="China Telecom" w:date="2020-11-20T19:25:00Z">
              <w:r w:rsidRPr="00F9020F">
                <w:rPr>
                  <w:b/>
                </w:rPr>
                <w:t>Representative value</w:t>
              </w:r>
            </w:ins>
          </w:p>
        </w:tc>
        <w:tc>
          <w:tcPr>
            <w:tcW w:w="1423" w:type="dxa"/>
            <w:shd w:val="clear" w:color="auto" w:fill="E7E6E6" w:themeFill="background2"/>
            <w:vAlign w:val="center"/>
            <w:hideMark/>
          </w:tcPr>
          <w:p w14:paraId="2463C118" w14:textId="77777777" w:rsidR="009B0098" w:rsidRPr="009C135A" w:rsidRDefault="009B0098" w:rsidP="00AF0D4C">
            <w:pPr>
              <w:spacing w:after="0"/>
              <w:jc w:val="center"/>
              <w:rPr>
                <w:ins w:id="10795" w:author="China Telecom" w:date="2020-11-20T19:25:00Z"/>
              </w:rPr>
            </w:pPr>
            <w:ins w:id="10796" w:author="China Telecom" w:date="2020-11-20T19:25:00Z">
              <w:r w:rsidRPr="00F9020F">
                <w:rPr>
                  <w:b/>
                </w:rPr>
                <w:t>Standard Deviation (w/o outlier)</w:t>
              </w:r>
            </w:ins>
          </w:p>
        </w:tc>
        <w:tc>
          <w:tcPr>
            <w:tcW w:w="1423" w:type="dxa"/>
            <w:shd w:val="clear" w:color="auto" w:fill="E7E6E6" w:themeFill="background2"/>
            <w:vAlign w:val="center"/>
            <w:hideMark/>
          </w:tcPr>
          <w:p w14:paraId="21F36E4B" w14:textId="77777777" w:rsidR="009B0098" w:rsidRPr="009C135A" w:rsidRDefault="009B0098" w:rsidP="00AF0D4C">
            <w:pPr>
              <w:spacing w:after="0"/>
              <w:jc w:val="center"/>
              <w:rPr>
                <w:ins w:id="10797" w:author="China Telecom" w:date="2020-11-20T19:25:00Z"/>
              </w:rPr>
            </w:pPr>
            <w:ins w:id="10798" w:author="China Telecom" w:date="2020-11-20T19:25:00Z">
              <w:r w:rsidRPr="00F9020F">
                <w:rPr>
                  <w:b/>
                </w:rPr>
                <w:t xml:space="preserve">Relative difference </w:t>
              </w:r>
              <w:r>
                <w:rPr>
                  <w:b/>
                </w:rPr>
                <w:t>vs. PUCCH Format 1</w:t>
              </w:r>
            </w:ins>
          </w:p>
        </w:tc>
      </w:tr>
      <w:tr w:rsidR="009B0098" w:rsidRPr="00804B30" w14:paraId="4B8DEB18" w14:textId="77777777" w:rsidTr="00AF0D4C">
        <w:trPr>
          <w:trHeight w:val="181"/>
          <w:ins w:id="10799" w:author="China Telecom" w:date="2020-11-20T19:25:00Z"/>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E2FB2" w14:textId="77777777" w:rsidR="009B0098" w:rsidRPr="0000628D" w:rsidRDefault="009B0098" w:rsidP="00AF0D4C">
            <w:pPr>
              <w:spacing w:after="0"/>
              <w:rPr>
                <w:ins w:id="10800" w:author="China Telecom" w:date="2020-11-20T19:25:00Z"/>
              </w:rPr>
            </w:pPr>
            <w:ins w:id="10801" w:author="China Telecom" w:date="2020-11-20T19:25:00Z">
              <w:r w:rsidRPr="0000628D">
                <w:t>PUSCH eMBB</w:t>
              </w:r>
              <w:r>
                <w:t xml:space="preserve"> DDDSU</w:t>
              </w:r>
            </w:ins>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698A75E" w14:textId="77777777" w:rsidR="009B0098" w:rsidRPr="0000628D" w:rsidRDefault="009B0098" w:rsidP="00AF0D4C">
            <w:pPr>
              <w:spacing w:after="0"/>
              <w:jc w:val="center"/>
              <w:rPr>
                <w:ins w:id="10802" w:author="China Telecom" w:date="2020-11-20T19:25:00Z"/>
              </w:rPr>
            </w:pPr>
            <w:ins w:id="10803" w:author="China Telecom" w:date="2020-11-20T19:25:00Z">
              <w:r w:rsidRPr="0000628D">
                <w:t>4</w:t>
              </w:r>
            </w:ins>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959839B" w14:textId="77777777" w:rsidR="009B0098" w:rsidRPr="0000628D" w:rsidRDefault="009B0098" w:rsidP="00AF0D4C">
            <w:pPr>
              <w:spacing w:after="0"/>
              <w:jc w:val="center"/>
              <w:rPr>
                <w:ins w:id="10804" w:author="China Telecom" w:date="2020-11-20T19:25:00Z"/>
              </w:rPr>
            </w:pPr>
            <w:ins w:id="10805" w:author="China Telecom" w:date="2020-11-20T19:25:00Z">
              <w:r w:rsidRPr="0000628D">
                <w:t>136.57</w:t>
              </w:r>
            </w:ins>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A1AD5EE" w14:textId="77777777" w:rsidR="009B0098" w:rsidRPr="0000628D" w:rsidRDefault="009B0098" w:rsidP="00AF0D4C">
            <w:pPr>
              <w:spacing w:after="0"/>
              <w:jc w:val="center"/>
              <w:rPr>
                <w:ins w:id="10806" w:author="China Telecom" w:date="2020-11-20T19:25:00Z"/>
              </w:rPr>
            </w:pPr>
            <w:ins w:id="10807" w:author="China Telecom" w:date="2020-11-20T19:25:00Z">
              <w:r w:rsidRPr="0000628D">
                <w:t>6.70</w:t>
              </w:r>
            </w:ins>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28DF8C7" w14:textId="77777777" w:rsidR="009B0098" w:rsidRPr="0000628D" w:rsidRDefault="009B0098" w:rsidP="00AF0D4C">
            <w:pPr>
              <w:spacing w:after="0"/>
              <w:jc w:val="center"/>
              <w:rPr>
                <w:ins w:id="10808" w:author="China Telecom" w:date="2020-11-20T19:25:00Z"/>
              </w:rPr>
            </w:pPr>
            <w:ins w:id="10809" w:author="China Telecom" w:date="2020-11-20T19:25:00Z">
              <w:r w:rsidRPr="0000628D">
                <w:t>-9.12</w:t>
              </w:r>
            </w:ins>
          </w:p>
        </w:tc>
      </w:tr>
      <w:tr w:rsidR="009B0098" w:rsidRPr="00804B30" w14:paraId="043D62CB" w14:textId="77777777" w:rsidTr="00AF0D4C">
        <w:trPr>
          <w:trHeight w:val="181"/>
          <w:ins w:id="10810"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E80DADA" w14:textId="77777777" w:rsidR="009B0098" w:rsidRPr="0000628D" w:rsidRDefault="009B0098" w:rsidP="00AF0D4C">
            <w:pPr>
              <w:spacing w:after="0"/>
              <w:rPr>
                <w:ins w:id="10811" w:author="China Telecom" w:date="2020-11-20T19:25:00Z"/>
                <w:rFonts w:eastAsia="Times New Roman"/>
                <w:lang w:val="en-US"/>
              </w:rPr>
            </w:pPr>
            <w:ins w:id="10812" w:author="China Telecom" w:date="2020-11-20T19:25:00Z">
              <w:r w:rsidRPr="0000628D">
                <w:t>PUSCH eMBB 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89C95" w14:textId="77777777" w:rsidR="009B0098" w:rsidRPr="0000628D" w:rsidRDefault="009B0098" w:rsidP="00AF0D4C">
            <w:pPr>
              <w:spacing w:after="0"/>
              <w:jc w:val="center"/>
              <w:rPr>
                <w:ins w:id="10813" w:author="China Telecom" w:date="2020-11-20T19:25:00Z"/>
                <w:rFonts w:eastAsia="Times New Roman"/>
                <w:lang w:val="en-US"/>
              </w:rPr>
            </w:pPr>
            <w:ins w:id="10814" w:author="China Telecom" w:date="2020-11-20T19:25:00Z">
              <w:r w:rsidRPr="0000628D">
                <w:t>2</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BF397" w14:textId="77777777" w:rsidR="009B0098" w:rsidRPr="0000628D" w:rsidRDefault="009B0098" w:rsidP="00AF0D4C">
            <w:pPr>
              <w:spacing w:after="0"/>
              <w:jc w:val="center"/>
              <w:rPr>
                <w:ins w:id="10815" w:author="China Telecom" w:date="2020-11-20T19:25:00Z"/>
                <w:rFonts w:eastAsia="Times New Roman"/>
                <w:lang w:val="en-US"/>
              </w:rPr>
            </w:pPr>
            <w:ins w:id="10816" w:author="China Telecom" w:date="2020-11-20T19:25:00Z">
              <w:r w:rsidRPr="0000628D">
                <w:t>130.06</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CE48A" w14:textId="77777777" w:rsidR="009B0098" w:rsidRPr="0000628D" w:rsidRDefault="009B0098" w:rsidP="00AF0D4C">
            <w:pPr>
              <w:spacing w:after="0"/>
              <w:jc w:val="center"/>
              <w:rPr>
                <w:ins w:id="10817" w:author="China Telecom" w:date="2020-11-20T19:25:00Z"/>
                <w:rFonts w:eastAsia="Times New Roman"/>
                <w:lang w:val="en-US"/>
              </w:rPr>
            </w:pPr>
            <w:ins w:id="10818" w:author="China Telecom" w:date="2020-11-20T19:25:00Z">
              <w:r w:rsidRPr="0000628D">
                <w:t>0.28</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83F32" w14:textId="77777777" w:rsidR="009B0098" w:rsidRPr="0000628D" w:rsidRDefault="009B0098" w:rsidP="00AF0D4C">
            <w:pPr>
              <w:spacing w:after="0"/>
              <w:jc w:val="center"/>
              <w:rPr>
                <w:ins w:id="10819" w:author="China Telecom" w:date="2020-11-20T19:25:00Z"/>
                <w:rFonts w:eastAsia="Times New Roman"/>
                <w:lang w:val="en-US"/>
              </w:rPr>
            </w:pPr>
            <w:ins w:id="10820" w:author="China Telecom" w:date="2020-11-20T19:25:00Z">
              <w:r w:rsidRPr="0000628D">
                <w:t>-15.63</w:t>
              </w:r>
            </w:ins>
          </w:p>
        </w:tc>
      </w:tr>
      <w:tr w:rsidR="009B0098" w:rsidRPr="00804B30" w14:paraId="261AB340" w14:textId="77777777" w:rsidTr="00AF0D4C">
        <w:trPr>
          <w:trHeight w:val="181"/>
          <w:ins w:id="10821"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203C283" w14:textId="77777777" w:rsidR="009B0098" w:rsidRPr="0000628D" w:rsidRDefault="009B0098" w:rsidP="00AF0D4C">
            <w:pPr>
              <w:spacing w:after="0"/>
              <w:rPr>
                <w:ins w:id="10822" w:author="China Telecom" w:date="2020-11-20T19:25:00Z"/>
              </w:rPr>
            </w:pPr>
            <w:ins w:id="10823" w:author="China Telecom" w:date="2020-11-20T19:25:00Z">
              <w:r w:rsidRPr="0000628D">
                <w:t>PUSCH VoIP</w:t>
              </w:r>
            </w:ins>
          </w:p>
        </w:tc>
        <w:tc>
          <w:tcPr>
            <w:tcW w:w="1423" w:type="dxa"/>
            <w:tcBorders>
              <w:top w:val="nil"/>
              <w:left w:val="nil"/>
              <w:bottom w:val="single" w:sz="4" w:space="0" w:color="auto"/>
              <w:right w:val="single" w:sz="4" w:space="0" w:color="auto"/>
            </w:tcBorders>
            <w:shd w:val="clear" w:color="auto" w:fill="auto"/>
            <w:noWrap/>
            <w:vAlign w:val="bottom"/>
          </w:tcPr>
          <w:p w14:paraId="254A0158" w14:textId="77777777" w:rsidR="009B0098" w:rsidRPr="0000628D" w:rsidRDefault="009B0098" w:rsidP="00AF0D4C">
            <w:pPr>
              <w:spacing w:after="0"/>
              <w:jc w:val="center"/>
              <w:rPr>
                <w:ins w:id="10824" w:author="China Telecom" w:date="2020-11-20T19:25:00Z"/>
              </w:rPr>
            </w:pPr>
            <w:ins w:id="10825" w:author="China Telecom" w:date="2020-11-20T19:25:00Z">
              <w:r w:rsidRPr="0000628D">
                <w:t>4</w:t>
              </w:r>
            </w:ins>
          </w:p>
        </w:tc>
        <w:tc>
          <w:tcPr>
            <w:tcW w:w="1494" w:type="dxa"/>
            <w:tcBorders>
              <w:top w:val="nil"/>
              <w:left w:val="nil"/>
              <w:bottom w:val="single" w:sz="4" w:space="0" w:color="auto"/>
              <w:right w:val="single" w:sz="4" w:space="0" w:color="auto"/>
            </w:tcBorders>
            <w:shd w:val="clear" w:color="auto" w:fill="auto"/>
            <w:noWrap/>
            <w:vAlign w:val="bottom"/>
          </w:tcPr>
          <w:p w14:paraId="23225A12" w14:textId="77777777" w:rsidR="009B0098" w:rsidRPr="0000628D" w:rsidRDefault="009B0098" w:rsidP="00AF0D4C">
            <w:pPr>
              <w:spacing w:after="0"/>
              <w:jc w:val="center"/>
              <w:rPr>
                <w:ins w:id="10826" w:author="China Telecom" w:date="2020-11-20T19:25:00Z"/>
              </w:rPr>
            </w:pPr>
            <w:ins w:id="10827" w:author="China Telecom" w:date="2020-11-20T19:25:00Z">
              <w:r w:rsidRPr="0000628D">
                <w:t>143.43</w:t>
              </w:r>
            </w:ins>
          </w:p>
        </w:tc>
        <w:tc>
          <w:tcPr>
            <w:tcW w:w="1423" w:type="dxa"/>
            <w:tcBorders>
              <w:top w:val="nil"/>
              <w:left w:val="nil"/>
              <w:bottom w:val="single" w:sz="4" w:space="0" w:color="auto"/>
              <w:right w:val="single" w:sz="4" w:space="0" w:color="auto"/>
            </w:tcBorders>
            <w:shd w:val="clear" w:color="auto" w:fill="auto"/>
            <w:noWrap/>
            <w:vAlign w:val="bottom"/>
          </w:tcPr>
          <w:p w14:paraId="77E63ADA" w14:textId="77777777" w:rsidR="009B0098" w:rsidRPr="0000628D" w:rsidRDefault="009B0098" w:rsidP="00AF0D4C">
            <w:pPr>
              <w:spacing w:after="0"/>
              <w:jc w:val="center"/>
              <w:rPr>
                <w:ins w:id="10828" w:author="China Telecom" w:date="2020-11-20T19:25:00Z"/>
              </w:rPr>
            </w:pPr>
            <w:ins w:id="10829" w:author="China Telecom" w:date="2020-11-20T19:25:00Z">
              <w:r w:rsidRPr="0000628D">
                <w:t>0.33</w:t>
              </w:r>
            </w:ins>
          </w:p>
        </w:tc>
        <w:tc>
          <w:tcPr>
            <w:tcW w:w="1423" w:type="dxa"/>
            <w:tcBorders>
              <w:top w:val="nil"/>
              <w:left w:val="nil"/>
              <w:bottom w:val="single" w:sz="4" w:space="0" w:color="auto"/>
              <w:right w:val="single" w:sz="4" w:space="0" w:color="auto"/>
            </w:tcBorders>
            <w:shd w:val="clear" w:color="auto" w:fill="auto"/>
            <w:noWrap/>
            <w:vAlign w:val="bottom"/>
          </w:tcPr>
          <w:p w14:paraId="566CC6FD" w14:textId="77777777" w:rsidR="009B0098" w:rsidRPr="0000628D" w:rsidRDefault="009B0098" w:rsidP="00AF0D4C">
            <w:pPr>
              <w:spacing w:after="0"/>
              <w:jc w:val="center"/>
              <w:rPr>
                <w:ins w:id="10830" w:author="China Telecom" w:date="2020-11-20T19:25:00Z"/>
              </w:rPr>
            </w:pPr>
            <w:ins w:id="10831" w:author="China Telecom" w:date="2020-11-20T19:25:00Z">
              <w:r w:rsidRPr="0000628D">
                <w:t>-2.26</w:t>
              </w:r>
            </w:ins>
          </w:p>
        </w:tc>
      </w:tr>
      <w:tr w:rsidR="009B0098" w:rsidRPr="00804B30" w14:paraId="0B396717" w14:textId="77777777" w:rsidTr="00AF0D4C">
        <w:trPr>
          <w:trHeight w:val="181"/>
          <w:ins w:id="10832"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95B61D5" w14:textId="77777777" w:rsidR="009B0098" w:rsidRPr="0000628D" w:rsidRDefault="009B0098" w:rsidP="00AF0D4C">
            <w:pPr>
              <w:spacing w:after="0"/>
              <w:rPr>
                <w:ins w:id="10833" w:author="China Telecom" w:date="2020-11-20T19:25:00Z"/>
                <w:rFonts w:eastAsia="Times New Roman"/>
                <w:lang w:val="en-US"/>
              </w:rPr>
            </w:pPr>
            <w:ins w:id="10834" w:author="China Telecom" w:date="2020-11-20T19:25:00Z">
              <w:r w:rsidRPr="0000628D">
                <w:t>PUCCH F</w:t>
              </w:r>
              <w:r>
                <w:t xml:space="preserve">ormat </w:t>
              </w:r>
              <w:r w:rsidRPr="0000628D">
                <w:t>1</w:t>
              </w:r>
            </w:ins>
          </w:p>
        </w:tc>
        <w:tc>
          <w:tcPr>
            <w:tcW w:w="1423" w:type="dxa"/>
            <w:tcBorders>
              <w:top w:val="nil"/>
              <w:left w:val="nil"/>
              <w:bottom w:val="single" w:sz="4" w:space="0" w:color="auto"/>
              <w:right w:val="single" w:sz="4" w:space="0" w:color="auto"/>
            </w:tcBorders>
            <w:shd w:val="clear" w:color="auto" w:fill="auto"/>
            <w:noWrap/>
            <w:vAlign w:val="bottom"/>
          </w:tcPr>
          <w:p w14:paraId="71C5226F" w14:textId="77777777" w:rsidR="009B0098" w:rsidRPr="0000628D" w:rsidRDefault="009B0098" w:rsidP="00AF0D4C">
            <w:pPr>
              <w:spacing w:after="0"/>
              <w:jc w:val="center"/>
              <w:rPr>
                <w:ins w:id="10835" w:author="China Telecom" w:date="2020-11-20T19:25:00Z"/>
                <w:rFonts w:eastAsia="Times New Roman"/>
                <w:lang w:val="en-US"/>
              </w:rPr>
            </w:pPr>
            <w:ins w:id="10836" w:author="China Telecom" w:date="2020-11-20T19:25:00Z">
              <w:r w:rsidRPr="0000628D">
                <w:t>3</w:t>
              </w:r>
            </w:ins>
          </w:p>
        </w:tc>
        <w:tc>
          <w:tcPr>
            <w:tcW w:w="1494" w:type="dxa"/>
            <w:tcBorders>
              <w:top w:val="nil"/>
              <w:left w:val="nil"/>
              <w:bottom w:val="single" w:sz="4" w:space="0" w:color="auto"/>
              <w:right w:val="single" w:sz="4" w:space="0" w:color="auto"/>
            </w:tcBorders>
            <w:shd w:val="clear" w:color="auto" w:fill="auto"/>
            <w:noWrap/>
            <w:vAlign w:val="bottom"/>
          </w:tcPr>
          <w:p w14:paraId="32C6F868" w14:textId="77777777" w:rsidR="009B0098" w:rsidRPr="0000628D" w:rsidRDefault="009B0098" w:rsidP="00AF0D4C">
            <w:pPr>
              <w:spacing w:after="0"/>
              <w:jc w:val="center"/>
              <w:rPr>
                <w:ins w:id="10837" w:author="China Telecom" w:date="2020-11-20T19:25:00Z"/>
                <w:rFonts w:eastAsia="Times New Roman"/>
                <w:lang w:val="en-US"/>
              </w:rPr>
            </w:pPr>
            <w:ins w:id="10838" w:author="China Telecom" w:date="2020-11-20T19:25:00Z">
              <w:r w:rsidRPr="0000628D">
                <w:t>145.69</w:t>
              </w:r>
            </w:ins>
          </w:p>
        </w:tc>
        <w:tc>
          <w:tcPr>
            <w:tcW w:w="1423" w:type="dxa"/>
            <w:tcBorders>
              <w:top w:val="nil"/>
              <w:left w:val="nil"/>
              <w:bottom w:val="single" w:sz="4" w:space="0" w:color="auto"/>
              <w:right w:val="single" w:sz="4" w:space="0" w:color="auto"/>
            </w:tcBorders>
            <w:shd w:val="clear" w:color="auto" w:fill="auto"/>
            <w:noWrap/>
            <w:vAlign w:val="bottom"/>
          </w:tcPr>
          <w:p w14:paraId="16347FD5" w14:textId="77777777" w:rsidR="009B0098" w:rsidRPr="0000628D" w:rsidRDefault="009B0098" w:rsidP="00AF0D4C">
            <w:pPr>
              <w:spacing w:after="0"/>
              <w:jc w:val="center"/>
              <w:rPr>
                <w:ins w:id="10839" w:author="China Telecom" w:date="2020-11-20T19:25:00Z"/>
                <w:rFonts w:eastAsia="Times New Roman"/>
                <w:lang w:val="en-US"/>
              </w:rPr>
            </w:pPr>
            <w:ins w:id="10840" w:author="China Telecom" w:date="2020-11-20T19:25:00Z">
              <w:r w:rsidRPr="0000628D">
                <w:t>1.12</w:t>
              </w:r>
            </w:ins>
          </w:p>
        </w:tc>
        <w:tc>
          <w:tcPr>
            <w:tcW w:w="1423" w:type="dxa"/>
            <w:tcBorders>
              <w:top w:val="nil"/>
              <w:left w:val="nil"/>
              <w:bottom w:val="single" w:sz="4" w:space="0" w:color="auto"/>
              <w:right w:val="single" w:sz="4" w:space="0" w:color="auto"/>
            </w:tcBorders>
            <w:shd w:val="clear" w:color="auto" w:fill="auto"/>
            <w:noWrap/>
            <w:vAlign w:val="bottom"/>
          </w:tcPr>
          <w:p w14:paraId="7718BDE1" w14:textId="77777777" w:rsidR="009B0098" w:rsidRPr="0000628D" w:rsidRDefault="009B0098" w:rsidP="00AF0D4C">
            <w:pPr>
              <w:spacing w:after="0"/>
              <w:jc w:val="center"/>
              <w:rPr>
                <w:ins w:id="10841" w:author="China Telecom" w:date="2020-11-20T19:25:00Z"/>
                <w:rFonts w:eastAsia="Times New Roman"/>
                <w:lang w:val="en-US"/>
              </w:rPr>
            </w:pPr>
            <w:ins w:id="10842" w:author="China Telecom" w:date="2020-11-20T19:25:00Z">
              <w:r w:rsidRPr="0000628D">
                <w:t>0.00</w:t>
              </w:r>
            </w:ins>
          </w:p>
        </w:tc>
      </w:tr>
      <w:tr w:rsidR="009B0098" w:rsidRPr="00804B30" w14:paraId="01721F5B" w14:textId="77777777" w:rsidTr="00AF0D4C">
        <w:trPr>
          <w:trHeight w:val="181"/>
          <w:ins w:id="10843"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3484B2" w14:textId="77777777" w:rsidR="009B0098" w:rsidRPr="0000628D" w:rsidRDefault="009B0098" w:rsidP="00AF0D4C">
            <w:pPr>
              <w:spacing w:after="0"/>
              <w:rPr>
                <w:ins w:id="10844" w:author="China Telecom" w:date="2020-11-20T19:25:00Z"/>
              </w:rPr>
            </w:pPr>
            <w:ins w:id="10845" w:author="China Telecom" w:date="2020-11-20T19:25:00Z">
              <w:r w:rsidRPr="0000628D">
                <w:t>PUCCH F</w:t>
              </w:r>
              <w:r>
                <w:t xml:space="preserve">ormat </w:t>
              </w:r>
              <w:r w:rsidRPr="0000628D">
                <w:t>3 11bits</w:t>
              </w:r>
            </w:ins>
          </w:p>
        </w:tc>
        <w:tc>
          <w:tcPr>
            <w:tcW w:w="1423" w:type="dxa"/>
            <w:tcBorders>
              <w:top w:val="nil"/>
              <w:left w:val="nil"/>
              <w:bottom w:val="single" w:sz="4" w:space="0" w:color="auto"/>
              <w:right w:val="single" w:sz="4" w:space="0" w:color="auto"/>
            </w:tcBorders>
            <w:shd w:val="clear" w:color="auto" w:fill="auto"/>
            <w:noWrap/>
            <w:vAlign w:val="bottom"/>
          </w:tcPr>
          <w:p w14:paraId="5DD36200" w14:textId="77777777" w:rsidR="009B0098" w:rsidRPr="0000628D" w:rsidRDefault="009B0098" w:rsidP="00AF0D4C">
            <w:pPr>
              <w:spacing w:after="0"/>
              <w:jc w:val="center"/>
              <w:rPr>
                <w:ins w:id="10846" w:author="China Telecom" w:date="2020-11-20T19:25:00Z"/>
              </w:rPr>
            </w:pPr>
            <w:ins w:id="10847" w:author="China Telecom" w:date="2020-11-20T19:25:00Z">
              <w:r w:rsidRPr="0000628D">
                <w:t>3</w:t>
              </w:r>
            </w:ins>
          </w:p>
        </w:tc>
        <w:tc>
          <w:tcPr>
            <w:tcW w:w="1494" w:type="dxa"/>
            <w:tcBorders>
              <w:top w:val="nil"/>
              <w:left w:val="nil"/>
              <w:bottom w:val="single" w:sz="4" w:space="0" w:color="auto"/>
              <w:right w:val="single" w:sz="4" w:space="0" w:color="auto"/>
            </w:tcBorders>
            <w:shd w:val="clear" w:color="auto" w:fill="auto"/>
            <w:noWrap/>
            <w:vAlign w:val="bottom"/>
          </w:tcPr>
          <w:p w14:paraId="116382D4" w14:textId="77777777" w:rsidR="009B0098" w:rsidRPr="0000628D" w:rsidRDefault="009B0098" w:rsidP="00AF0D4C">
            <w:pPr>
              <w:spacing w:after="0"/>
              <w:jc w:val="center"/>
              <w:rPr>
                <w:ins w:id="10848" w:author="China Telecom" w:date="2020-11-20T19:25:00Z"/>
              </w:rPr>
            </w:pPr>
            <w:ins w:id="10849" w:author="China Telecom" w:date="2020-11-20T19:25:00Z">
              <w:r w:rsidRPr="0000628D">
                <w:t>143.23</w:t>
              </w:r>
            </w:ins>
          </w:p>
        </w:tc>
        <w:tc>
          <w:tcPr>
            <w:tcW w:w="1423" w:type="dxa"/>
            <w:tcBorders>
              <w:top w:val="nil"/>
              <w:left w:val="nil"/>
              <w:bottom w:val="single" w:sz="4" w:space="0" w:color="auto"/>
              <w:right w:val="single" w:sz="4" w:space="0" w:color="auto"/>
            </w:tcBorders>
            <w:shd w:val="clear" w:color="auto" w:fill="auto"/>
            <w:noWrap/>
            <w:vAlign w:val="bottom"/>
          </w:tcPr>
          <w:p w14:paraId="319EB6EA" w14:textId="77777777" w:rsidR="009B0098" w:rsidRPr="0000628D" w:rsidRDefault="009B0098" w:rsidP="00AF0D4C">
            <w:pPr>
              <w:spacing w:after="0"/>
              <w:jc w:val="center"/>
              <w:rPr>
                <w:ins w:id="10850" w:author="China Telecom" w:date="2020-11-20T19:25:00Z"/>
              </w:rPr>
            </w:pPr>
            <w:ins w:id="10851" w:author="China Telecom" w:date="2020-11-20T19:25:00Z">
              <w:r w:rsidRPr="0000628D">
                <w:t>1.84</w:t>
              </w:r>
            </w:ins>
          </w:p>
        </w:tc>
        <w:tc>
          <w:tcPr>
            <w:tcW w:w="1423" w:type="dxa"/>
            <w:tcBorders>
              <w:top w:val="nil"/>
              <w:left w:val="nil"/>
              <w:bottom w:val="single" w:sz="4" w:space="0" w:color="auto"/>
              <w:right w:val="single" w:sz="4" w:space="0" w:color="auto"/>
            </w:tcBorders>
            <w:shd w:val="clear" w:color="auto" w:fill="auto"/>
            <w:noWrap/>
            <w:vAlign w:val="bottom"/>
          </w:tcPr>
          <w:p w14:paraId="30DBF5D1" w14:textId="77777777" w:rsidR="009B0098" w:rsidRPr="0000628D" w:rsidRDefault="009B0098" w:rsidP="00AF0D4C">
            <w:pPr>
              <w:spacing w:after="0"/>
              <w:jc w:val="center"/>
              <w:rPr>
                <w:ins w:id="10852" w:author="China Telecom" w:date="2020-11-20T19:25:00Z"/>
              </w:rPr>
            </w:pPr>
            <w:ins w:id="10853" w:author="China Telecom" w:date="2020-11-20T19:25:00Z">
              <w:r w:rsidRPr="0000628D">
                <w:t>-2.46</w:t>
              </w:r>
            </w:ins>
          </w:p>
        </w:tc>
      </w:tr>
      <w:tr w:rsidR="009B0098" w:rsidRPr="00804B30" w14:paraId="680F97E2" w14:textId="77777777" w:rsidTr="00AF0D4C">
        <w:trPr>
          <w:trHeight w:val="181"/>
          <w:ins w:id="10854"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229A407" w14:textId="77777777" w:rsidR="009B0098" w:rsidRPr="0000628D" w:rsidRDefault="009B0098" w:rsidP="00AF0D4C">
            <w:pPr>
              <w:spacing w:after="0"/>
              <w:rPr>
                <w:ins w:id="10855" w:author="China Telecom" w:date="2020-11-20T19:25:00Z"/>
              </w:rPr>
            </w:pPr>
            <w:ins w:id="10856" w:author="China Telecom" w:date="2020-11-20T19:25:00Z">
              <w:r w:rsidRPr="0000628D">
                <w:t>PUCCH F</w:t>
              </w:r>
              <w:r>
                <w:t xml:space="preserve">ormat </w:t>
              </w:r>
              <w:r w:rsidRPr="0000628D">
                <w:t>3 22bits</w:t>
              </w:r>
            </w:ins>
          </w:p>
        </w:tc>
        <w:tc>
          <w:tcPr>
            <w:tcW w:w="1423" w:type="dxa"/>
            <w:tcBorders>
              <w:top w:val="nil"/>
              <w:left w:val="nil"/>
              <w:bottom w:val="single" w:sz="4" w:space="0" w:color="auto"/>
              <w:right w:val="single" w:sz="4" w:space="0" w:color="auto"/>
            </w:tcBorders>
            <w:shd w:val="clear" w:color="auto" w:fill="auto"/>
            <w:noWrap/>
            <w:vAlign w:val="bottom"/>
          </w:tcPr>
          <w:p w14:paraId="62865C56" w14:textId="77777777" w:rsidR="009B0098" w:rsidRPr="0000628D" w:rsidRDefault="009B0098" w:rsidP="00AF0D4C">
            <w:pPr>
              <w:spacing w:after="0"/>
              <w:jc w:val="center"/>
              <w:rPr>
                <w:ins w:id="10857" w:author="China Telecom" w:date="2020-11-20T19:25:00Z"/>
              </w:rPr>
            </w:pPr>
            <w:ins w:id="10858" w:author="China Telecom" w:date="2020-11-20T19:25:00Z">
              <w:r w:rsidRPr="0000628D">
                <w:t>3</w:t>
              </w:r>
            </w:ins>
          </w:p>
        </w:tc>
        <w:tc>
          <w:tcPr>
            <w:tcW w:w="1494" w:type="dxa"/>
            <w:tcBorders>
              <w:top w:val="nil"/>
              <w:left w:val="nil"/>
              <w:bottom w:val="single" w:sz="4" w:space="0" w:color="auto"/>
              <w:right w:val="single" w:sz="4" w:space="0" w:color="auto"/>
            </w:tcBorders>
            <w:shd w:val="clear" w:color="auto" w:fill="auto"/>
            <w:noWrap/>
            <w:vAlign w:val="bottom"/>
          </w:tcPr>
          <w:p w14:paraId="579132A2" w14:textId="77777777" w:rsidR="009B0098" w:rsidRPr="0000628D" w:rsidRDefault="009B0098" w:rsidP="00AF0D4C">
            <w:pPr>
              <w:spacing w:after="0"/>
              <w:jc w:val="center"/>
              <w:rPr>
                <w:ins w:id="10859" w:author="China Telecom" w:date="2020-11-20T19:25:00Z"/>
              </w:rPr>
            </w:pPr>
            <w:ins w:id="10860" w:author="China Telecom" w:date="2020-11-20T19:25:00Z">
              <w:r w:rsidRPr="0000628D">
                <w:t>141.23</w:t>
              </w:r>
            </w:ins>
          </w:p>
        </w:tc>
        <w:tc>
          <w:tcPr>
            <w:tcW w:w="1423" w:type="dxa"/>
            <w:tcBorders>
              <w:top w:val="nil"/>
              <w:left w:val="nil"/>
              <w:bottom w:val="single" w:sz="4" w:space="0" w:color="auto"/>
              <w:right w:val="single" w:sz="4" w:space="0" w:color="auto"/>
            </w:tcBorders>
            <w:shd w:val="clear" w:color="auto" w:fill="auto"/>
            <w:noWrap/>
            <w:vAlign w:val="bottom"/>
          </w:tcPr>
          <w:p w14:paraId="78505BD9" w14:textId="77777777" w:rsidR="009B0098" w:rsidRPr="0000628D" w:rsidRDefault="009B0098" w:rsidP="00AF0D4C">
            <w:pPr>
              <w:spacing w:after="0"/>
              <w:jc w:val="center"/>
              <w:rPr>
                <w:ins w:id="10861" w:author="China Telecom" w:date="2020-11-20T19:25:00Z"/>
              </w:rPr>
            </w:pPr>
            <w:ins w:id="10862" w:author="China Telecom" w:date="2020-11-20T19:25:00Z">
              <w:r w:rsidRPr="0000628D">
                <w:t>1.88</w:t>
              </w:r>
            </w:ins>
          </w:p>
        </w:tc>
        <w:tc>
          <w:tcPr>
            <w:tcW w:w="1423" w:type="dxa"/>
            <w:tcBorders>
              <w:top w:val="nil"/>
              <w:left w:val="nil"/>
              <w:bottom w:val="single" w:sz="4" w:space="0" w:color="auto"/>
              <w:right w:val="single" w:sz="4" w:space="0" w:color="auto"/>
            </w:tcBorders>
            <w:shd w:val="clear" w:color="auto" w:fill="auto"/>
            <w:noWrap/>
            <w:vAlign w:val="bottom"/>
          </w:tcPr>
          <w:p w14:paraId="3DE07C5C" w14:textId="77777777" w:rsidR="009B0098" w:rsidRPr="0000628D" w:rsidRDefault="009B0098" w:rsidP="00AF0D4C">
            <w:pPr>
              <w:spacing w:after="0"/>
              <w:jc w:val="center"/>
              <w:rPr>
                <w:ins w:id="10863" w:author="China Telecom" w:date="2020-11-20T19:25:00Z"/>
              </w:rPr>
            </w:pPr>
            <w:ins w:id="10864" w:author="China Telecom" w:date="2020-11-20T19:25:00Z">
              <w:r w:rsidRPr="0000628D">
                <w:t>-4.46</w:t>
              </w:r>
            </w:ins>
          </w:p>
        </w:tc>
      </w:tr>
      <w:tr w:rsidR="009B0098" w:rsidRPr="00804B30" w14:paraId="0446659A" w14:textId="77777777" w:rsidTr="00AF0D4C">
        <w:trPr>
          <w:trHeight w:val="181"/>
          <w:ins w:id="10865"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942975D" w14:textId="77777777" w:rsidR="009B0098" w:rsidRPr="0000628D" w:rsidRDefault="009B0098" w:rsidP="00AF0D4C">
            <w:pPr>
              <w:spacing w:after="0"/>
              <w:rPr>
                <w:ins w:id="10866" w:author="China Telecom" w:date="2020-11-20T19:25:00Z"/>
              </w:rPr>
            </w:pPr>
            <w:ins w:id="10867" w:author="China Telecom" w:date="2020-11-20T19:25:00Z">
              <w:r w:rsidRPr="0000628D">
                <w:t>SSB</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59198" w14:textId="77777777" w:rsidR="009B0098" w:rsidRPr="0000628D" w:rsidRDefault="009B0098" w:rsidP="00AF0D4C">
            <w:pPr>
              <w:spacing w:after="0"/>
              <w:jc w:val="center"/>
              <w:rPr>
                <w:ins w:id="10868" w:author="China Telecom" w:date="2020-11-20T19:25:00Z"/>
              </w:rPr>
            </w:pPr>
            <w:ins w:id="10869" w:author="China Telecom" w:date="2020-11-20T19:25:00Z">
              <w:r w:rsidRPr="0000628D">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F40A6" w14:textId="77777777" w:rsidR="009B0098" w:rsidRPr="0000628D" w:rsidRDefault="009B0098" w:rsidP="00AF0D4C">
            <w:pPr>
              <w:spacing w:after="0"/>
              <w:jc w:val="center"/>
              <w:rPr>
                <w:ins w:id="10870" w:author="China Telecom" w:date="2020-11-20T19:25:00Z"/>
              </w:rPr>
            </w:pPr>
            <w:ins w:id="10871" w:author="China Telecom" w:date="2020-11-20T19:25:00Z">
              <w:r w:rsidRPr="0000628D">
                <w:t>164.71</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FDE46" w14:textId="77777777" w:rsidR="009B0098" w:rsidRPr="0000628D" w:rsidRDefault="009B0098" w:rsidP="00AF0D4C">
            <w:pPr>
              <w:spacing w:after="0"/>
              <w:jc w:val="center"/>
              <w:rPr>
                <w:ins w:id="10872" w:author="China Telecom" w:date="2020-11-20T19:25:00Z"/>
              </w:rPr>
            </w:pPr>
            <w:ins w:id="10873" w:author="China Telecom" w:date="2020-11-20T19:25:00Z">
              <w:r w:rsidRPr="0000628D">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7EDF3A" w14:textId="77777777" w:rsidR="009B0098" w:rsidRPr="0000628D" w:rsidRDefault="009B0098" w:rsidP="00AF0D4C">
            <w:pPr>
              <w:spacing w:after="0"/>
              <w:jc w:val="center"/>
              <w:rPr>
                <w:ins w:id="10874" w:author="China Telecom" w:date="2020-11-20T19:25:00Z"/>
              </w:rPr>
            </w:pPr>
            <w:ins w:id="10875" w:author="China Telecom" w:date="2020-11-20T19:25:00Z">
              <w:r w:rsidRPr="0000628D">
                <w:t>19.02</w:t>
              </w:r>
            </w:ins>
          </w:p>
        </w:tc>
      </w:tr>
      <w:tr w:rsidR="009B0098" w:rsidRPr="00804B30" w14:paraId="0305148F" w14:textId="77777777" w:rsidTr="00AF0D4C">
        <w:trPr>
          <w:trHeight w:val="181"/>
          <w:ins w:id="10876"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BB47AE5" w14:textId="77777777" w:rsidR="009B0098" w:rsidRPr="0000628D" w:rsidRDefault="009B0098" w:rsidP="00AF0D4C">
            <w:pPr>
              <w:spacing w:after="0"/>
              <w:rPr>
                <w:ins w:id="10877" w:author="China Telecom" w:date="2020-11-20T19:25:00Z"/>
              </w:rPr>
            </w:pPr>
            <w:ins w:id="10878" w:author="China Telecom" w:date="2020-11-20T19:25:00Z">
              <w:r w:rsidRPr="0000628D">
                <w:t>PUSCH of Msg3</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B74A3" w14:textId="77777777" w:rsidR="009B0098" w:rsidRPr="0000628D" w:rsidRDefault="009B0098" w:rsidP="00AF0D4C">
            <w:pPr>
              <w:spacing w:after="0"/>
              <w:jc w:val="center"/>
              <w:rPr>
                <w:ins w:id="10879" w:author="China Telecom" w:date="2020-11-20T19:25:00Z"/>
              </w:rPr>
            </w:pPr>
            <w:ins w:id="10880" w:author="China Telecom" w:date="2020-11-20T19:25:00Z">
              <w:r w:rsidRPr="0000628D">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67C0F" w14:textId="77777777" w:rsidR="009B0098" w:rsidRPr="0000628D" w:rsidRDefault="009B0098" w:rsidP="00AF0D4C">
            <w:pPr>
              <w:spacing w:after="0"/>
              <w:jc w:val="center"/>
              <w:rPr>
                <w:ins w:id="10881" w:author="China Telecom" w:date="2020-11-20T19:25:00Z"/>
                <w:noProof/>
              </w:rPr>
            </w:pPr>
            <w:ins w:id="10882" w:author="China Telecom" w:date="2020-11-20T19:25:00Z">
              <w:r w:rsidRPr="0000628D">
                <w:t>136.84</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24C8E" w14:textId="77777777" w:rsidR="009B0098" w:rsidRPr="0000628D" w:rsidRDefault="009B0098" w:rsidP="00AF0D4C">
            <w:pPr>
              <w:spacing w:after="0"/>
              <w:jc w:val="center"/>
              <w:rPr>
                <w:ins w:id="10883" w:author="China Telecom" w:date="2020-11-20T19:25:00Z"/>
                <w:noProof/>
              </w:rPr>
            </w:pPr>
            <w:ins w:id="10884" w:author="China Telecom" w:date="2020-11-20T19:25:00Z">
              <w:r w:rsidRPr="0000628D">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F95DE" w14:textId="77777777" w:rsidR="009B0098" w:rsidRPr="0000628D" w:rsidRDefault="009B0098" w:rsidP="00AF0D4C">
            <w:pPr>
              <w:spacing w:after="0"/>
              <w:jc w:val="center"/>
              <w:rPr>
                <w:ins w:id="10885" w:author="China Telecom" w:date="2020-11-20T19:25:00Z"/>
                <w:noProof/>
              </w:rPr>
            </w:pPr>
            <w:ins w:id="10886" w:author="China Telecom" w:date="2020-11-20T19:25:00Z">
              <w:r w:rsidRPr="0000628D">
                <w:t>-8.85</w:t>
              </w:r>
            </w:ins>
          </w:p>
        </w:tc>
      </w:tr>
      <w:tr w:rsidR="009B0098" w:rsidRPr="00804B30" w14:paraId="4D3B3166" w14:textId="77777777" w:rsidTr="00AF0D4C">
        <w:trPr>
          <w:trHeight w:val="181"/>
          <w:ins w:id="10887"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4F25A2F" w14:textId="77777777" w:rsidR="009B0098" w:rsidRPr="0000628D" w:rsidRDefault="009B0098" w:rsidP="00AF0D4C">
            <w:pPr>
              <w:spacing w:after="0"/>
              <w:rPr>
                <w:ins w:id="10888" w:author="China Telecom" w:date="2020-11-20T19:25:00Z"/>
              </w:rPr>
            </w:pPr>
            <w:ins w:id="10889" w:author="China Telecom" w:date="2020-11-20T19:25:00Z">
              <w:r w:rsidRPr="0000628D">
                <w:t>PDCCH</w:t>
              </w:r>
            </w:ins>
          </w:p>
        </w:tc>
        <w:tc>
          <w:tcPr>
            <w:tcW w:w="1423" w:type="dxa"/>
            <w:tcBorders>
              <w:top w:val="nil"/>
              <w:left w:val="nil"/>
              <w:bottom w:val="single" w:sz="4" w:space="0" w:color="auto"/>
              <w:right w:val="single" w:sz="4" w:space="0" w:color="auto"/>
            </w:tcBorders>
            <w:shd w:val="clear" w:color="auto" w:fill="auto"/>
            <w:noWrap/>
            <w:vAlign w:val="bottom"/>
          </w:tcPr>
          <w:p w14:paraId="107AABAD" w14:textId="77777777" w:rsidR="009B0098" w:rsidRPr="0000628D" w:rsidRDefault="009B0098" w:rsidP="00AF0D4C">
            <w:pPr>
              <w:spacing w:after="0"/>
              <w:jc w:val="center"/>
              <w:rPr>
                <w:ins w:id="10890" w:author="China Telecom" w:date="2020-11-20T19:25:00Z"/>
              </w:rPr>
            </w:pPr>
            <w:ins w:id="10891" w:author="China Telecom" w:date="2020-11-20T19:25:00Z">
              <w:r w:rsidRPr="0000628D">
                <w:t>4</w:t>
              </w:r>
            </w:ins>
          </w:p>
        </w:tc>
        <w:tc>
          <w:tcPr>
            <w:tcW w:w="1494" w:type="dxa"/>
            <w:tcBorders>
              <w:top w:val="nil"/>
              <w:left w:val="nil"/>
              <w:bottom w:val="single" w:sz="4" w:space="0" w:color="auto"/>
              <w:right w:val="single" w:sz="4" w:space="0" w:color="auto"/>
            </w:tcBorders>
            <w:shd w:val="clear" w:color="auto" w:fill="auto"/>
            <w:noWrap/>
            <w:vAlign w:val="bottom"/>
          </w:tcPr>
          <w:p w14:paraId="4D18B3EF" w14:textId="77777777" w:rsidR="009B0098" w:rsidRPr="0000628D" w:rsidRDefault="009B0098" w:rsidP="00AF0D4C">
            <w:pPr>
              <w:spacing w:after="0"/>
              <w:jc w:val="center"/>
              <w:rPr>
                <w:ins w:id="10892" w:author="China Telecom" w:date="2020-11-20T19:25:00Z"/>
              </w:rPr>
            </w:pPr>
            <w:ins w:id="10893" w:author="China Telecom" w:date="2020-11-20T19:25:00Z">
              <w:r w:rsidRPr="0000628D">
                <w:t>164.99</w:t>
              </w:r>
            </w:ins>
          </w:p>
        </w:tc>
        <w:tc>
          <w:tcPr>
            <w:tcW w:w="1423" w:type="dxa"/>
            <w:tcBorders>
              <w:top w:val="nil"/>
              <w:left w:val="nil"/>
              <w:bottom w:val="single" w:sz="4" w:space="0" w:color="auto"/>
              <w:right w:val="single" w:sz="4" w:space="0" w:color="auto"/>
            </w:tcBorders>
            <w:shd w:val="clear" w:color="auto" w:fill="auto"/>
            <w:noWrap/>
            <w:vAlign w:val="bottom"/>
          </w:tcPr>
          <w:p w14:paraId="47BBB87B" w14:textId="77777777" w:rsidR="009B0098" w:rsidRPr="0000628D" w:rsidRDefault="009B0098" w:rsidP="00AF0D4C">
            <w:pPr>
              <w:spacing w:after="0"/>
              <w:jc w:val="center"/>
              <w:rPr>
                <w:ins w:id="10894" w:author="China Telecom" w:date="2020-11-20T19:25:00Z"/>
              </w:rPr>
            </w:pPr>
            <w:ins w:id="10895" w:author="China Telecom" w:date="2020-11-20T19:25:00Z">
              <w:r w:rsidRPr="0000628D">
                <w:t>0.99</w:t>
              </w:r>
            </w:ins>
          </w:p>
        </w:tc>
        <w:tc>
          <w:tcPr>
            <w:tcW w:w="1423" w:type="dxa"/>
            <w:tcBorders>
              <w:top w:val="nil"/>
              <w:left w:val="nil"/>
              <w:bottom w:val="single" w:sz="4" w:space="0" w:color="auto"/>
              <w:right w:val="single" w:sz="4" w:space="0" w:color="auto"/>
            </w:tcBorders>
            <w:shd w:val="clear" w:color="auto" w:fill="auto"/>
            <w:noWrap/>
            <w:vAlign w:val="bottom"/>
          </w:tcPr>
          <w:p w14:paraId="07A12CAA" w14:textId="77777777" w:rsidR="009B0098" w:rsidRPr="0000628D" w:rsidRDefault="009B0098" w:rsidP="00AF0D4C">
            <w:pPr>
              <w:spacing w:after="0"/>
              <w:jc w:val="center"/>
              <w:rPr>
                <w:ins w:id="10896" w:author="China Telecom" w:date="2020-11-20T19:25:00Z"/>
              </w:rPr>
            </w:pPr>
            <w:ins w:id="10897" w:author="China Telecom" w:date="2020-11-20T19:25:00Z">
              <w:r w:rsidRPr="0000628D">
                <w:t>19.30</w:t>
              </w:r>
            </w:ins>
          </w:p>
        </w:tc>
      </w:tr>
      <w:tr w:rsidR="009B0098" w:rsidRPr="00804B30" w14:paraId="72B54058" w14:textId="77777777" w:rsidTr="00AF0D4C">
        <w:trPr>
          <w:trHeight w:val="181"/>
          <w:ins w:id="10898"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2E3065F" w14:textId="77777777" w:rsidR="009B0098" w:rsidRPr="0000628D" w:rsidRDefault="009B0098" w:rsidP="00AF0D4C">
            <w:pPr>
              <w:spacing w:after="0"/>
              <w:rPr>
                <w:ins w:id="10899" w:author="China Telecom" w:date="2020-11-20T19:25:00Z"/>
              </w:rPr>
            </w:pPr>
            <w:ins w:id="10900" w:author="China Telecom" w:date="2020-11-20T19:25:00Z">
              <w:r w:rsidRPr="0000628D">
                <w:t>PDSCH eMBB</w:t>
              </w:r>
              <w:r>
                <w:t xml:space="preserve"> DDDSU</w:t>
              </w:r>
            </w:ins>
          </w:p>
        </w:tc>
        <w:tc>
          <w:tcPr>
            <w:tcW w:w="1423" w:type="dxa"/>
            <w:tcBorders>
              <w:top w:val="nil"/>
              <w:left w:val="nil"/>
              <w:bottom w:val="single" w:sz="4" w:space="0" w:color="auto"/>
              <w:right w:val="single" w:sz="4" w:space="0" w:color="auto"/>
            </w:tcBorders>
            <w:shd w:val="clear" w:color="auto" w:fill="auto"/>
            <w:noWrap/>
            <w:vAlign w:val="bottom"/>
          </w:tcPr>
          <w:p w14:paraId="0A784F12" w14:textId="77777777" w:rsidR="009B0098" w:rsidRPr="0000628D" w:rsidRDefault="009B0098" w:rsidP="00AF0D4C">
            <w:pPr>
              <w:spacing w:after="0"/>
              <w:jc w:val="center"/>
              <w:rPr>
                <w:ins w:id="10901" w:author="China Telecom" w:date="2020-11-20T19:25:00Z"/>
              </w:rPr>
            </w:pPr>
            <w:ins w:id="10902" w:author="China Telecom" w:date="2020-11-20T19:25:00Z">
              <w:r w:rsidRPr="0000628D">
                <w:t>4</w:t>
              </w:r>
            </w:ins>
          </w:p>
        </w:tc>
        <w:tc>
          <w:tcPr>
            <w:tcW w:w="1494" w:type="dxa"/>
            <w:tcBorders>
              <w:top w:val="nil"/>
              <w:left w:val="nil"/>
              <w:bottom w:val="single" w:sz="4" w:space="0" w:color="auto"/>
              <w:right w:val="single" w:sz="4" w:space="0" w:color="auto"/>
            </w:tcBorders>
            <w:shd w:val="clear" w:color="auto" w:fill="auto"/>
            <w:noWrap/>
            <w:vAlign w:val="bottom"/>
          </w:tcPr>
          <w:p w14:paraId="447E1006" w14:textId="77777777" w:rsidR="009B0098" w:rsidRPr="0000628D" w:rsidRDefault="009B0098" w:rsidP="00AF0D4C">
            <w:pPr>
              <w:spacing w:after="0"/>
              <w:jc w:val="center"/>
              <w:rPr>
                <w:ins w:id="10903" w:author="China Telecom" w:date="2020-11-20T19:25:00Z"/>
              </w:rPr>
            </w:pPr>
            <w:ins w:id="10904" w:author="China Telecom" w:date="2020-11-20T19:25:00Z">
              <w:r w:rsidRPr="0000628D">
                <w:t>159.35</w:t>
              </w:r>
            </w:ins>
          </w:p>
        </w:tc>
        <w:tc>
          <w:tcPr>
            <w:tcW w:w="1423" w:type="dxa"/>
            <w:tcBorders>
              <w:top w:val="nil"/>
              <w:left w:val="nil"/>
              <w:bottom w:val="single" w:sz="4" w:space="0" w:color="auto"/>
              <w:right w:val="single" w:sz="4" w:space="0" w:color="auto"/>
            </w:tcBorders>
            <w:shd w:val="clear" w:color="auto" w:fill="auto"/>
            <w:noWrap/>
            <w:vAlign w:val="bottom"/>
          </w:tcPr>
          <w:p w14:paraId="33398FA5" w14:textId="77777777" w:rsidR="009B0098" w:rsidRPr="0000628D" w:rsidRDefault="009B0098" w:rsidP="00AF0D4C">
            <w:pPr>
              <w:spacing w:after="0"/>
              <w:jc w:val="center"/>
              <w:rPr>
                <w:ins w:id="10905" w:author="China Telecom" w:date="2020-11-20T19:25:00Z"/>
              </w:rPr>
            </w:pPr>
            <w:ins w:id="10906" w:author="China Telecom" w:date="2020-11-20T19:25:00Z">
              <w:r w:rsidRPr="0000628D">
                <w:t>6.93</w:t>
              </w:r>
            </w:ins>
          </w:p>
        </w:tc>
        <w:tc>
          <w:tcPr>
            <w:tcW w:w="1423" w:type="dxa"/>
            <w:tcBorders>
              <w:top w:val="nil"/>
              <w:left w:val="nil"/>
              <w:bottom w:val="single" w:sz="4" w:space="0" w:color="auto"/>
              <w:right w:val="single" w:sz="4" w:space="0" w:color="auto"/>
            </w:tcBorders>
            <w:shd w:val="clear" w:color="auto" w:fill="auto"/>
            <w:noWrap/>
            <w:vAlign w:val="bottom"/>
          </w:tcPr>
          <w:p w14:paraId="42488223" w14:textId="77777777" w:rsidR="009B0098" w:rsidRPr="0000628D" w:rsidRDefault="009B0098" w:rsidP="00AF0D4C">
            <w:pPr>
              <w:spacing w:after="0"/>
              <w:jc w:val="center"/>
              <w:rPr>
                <w:ins w:id="10907" w:author="China Telecom" w:date="2020-11-20T19:25:00Z"/>
              </w:rPr>
            </w:pPr>
            <w:ins w:id="10908" w:author="China Telecom" w:date="2020-11-20T19:25:00Z">
              <w:r w:rsidRPr="0000628D">
                <w:t>13.66</w:t>
              </w:r>
            </w:ins>
          </w:p>
        </w:tc>
      </w:tr>
      <w:tr w:rsidR="009B0098" w:rsidRPr="00804B30" w14:paraId="4CDCBDBB" w14:textId="77777777" w:rsidTr="00AF0D4C">
        <w:trPr>
          <w:trHeight w:val="181"/>
          <w:ins w:id="10909" w:author="China Telecom" w:date="2020-11-20T19:25:00Z"/>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E7262AF" w14:textId="77777777" w:rsidR="009B0098" w:rsidRPr="0000628D" w:rsidRDefault="009B0098" w:rsidP="00AF0D4C">
            <w:pPr>
              <w:spacing w:after="0"/>
              <w:rPr>
                <w:ins w:id="10910" w:author="China Telecom" w:date="2020-11-20T19:25:00Z"/>
              </w:rPr>
            </w:pPr>
            <w:ins w:id="10911" w:author="China Telecom" w:date="2020-11-20T19:25:00Z">
              <w:r w:rsidRPr="0000628D">
                <w:t>PDSCH eMBB DDSU</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0B102" w14:textId="77777777" w:rsidR="009B0098" w:rsidRPr="0000628D" w:rsidRDefault="009B0098" w:rsidP="00AF0D4C">
            <w:pPr>
              <w:spacing w:after="0"/>
              <w:jc w:val="center"/>
              <w:rPr>
                <w:ins w:id="10912" w:author="China Telecom" w:date="2020-11-20T19:25:00Z"/>
              </w:rPr>
            </w:pPr>
            <w:ins w:id="10913" w:author="China Telecom" w:date="2020-11-20T19:25:00Z">
              <w:r w:rsidRPr="0000628D">
                <w:t>1</w:t>
              </w:r>
            </w:ins>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386F9" w14:textId="77777777" w:rsidR="009B0098" w:rsidRPr="0000628D" w:rsidRDefault="009B0098" w:rsidP="00AF0D4C">
            <w:pPr>
              <w:spacing w:after="0"/>
              <w:jc w:val="center"/>
              <w:rPr>
                <w:ins w:id="10914" w:author="China Telecom" w:date="2020-11-20T19:25:00Z"/>
              </w:rPr>
            </w:pPr>
            <w:ins w:id="10915" w:author="China Telecom" w:date="2020-11-20T19:25:00Z">
              <w:r w:rsidRPr="0000628D">
                <w:t>166.28</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DD201" w14:textId="77777777" w:rsidR="009B0098" w:rsidRPr="0000628D" w:rsidRDefault="009B0098" w:rsidP="00AF0D4C">
            <w:pPr>
              <w:spacing w:after="0"/>
              <w:jc w:val="center"/>
              <w:rPr>
                <w:ins w:id="10916" w:author="China Telecom" w:date="2020-11-20T19:25:00Z"/>
              </w:rPr>
            </w:pPr>
            <w:ins w:id="10917" w:author="China Telecom" w:date="2020-11-20T19:25:00Z">
              <w:r w:rsidRPr="0000628D">
                <w:t>0.00</w:t>
              </w:r>
            </w:ins>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E3825" w14:textId="77777777" w:rsidR="009B0098" w:rsidRPr="0000628D" w:rsidRDefault="009B0098" w:rsidP="00AF0D4C">
            <w:pPr>
              <w:spacing w:after="0"/>
              <w:jc w:val="center"/>
              <w:rPr>
                <w:ins w:id="10918" w:author="China Telecom" w:date="2020-11-20T19:25:00Z"/>
              </w:rPr>
            </w:pPr>
            <w:ins w:id="10919" w:author="China Telecom" w:date="2020-11-20T19:25:00Z">
              <w:r w:rsidRPr="0000628D">
                <w:t>20.59</w:t>
              </w:r>
            </w:ins>
          </w:p>
        </w:tc>
      </w:tr>
    </w:tbl>
    <w:p w14:paraId="4B67840D" w14:textId="77777777" w:rsidR="009B0098" w:rsidRDefault="009B0098" w:rsidP="009B0098">
      <w:pPr>
        <w:rPr>
          <w:ins w:id="10920" w:author="China Telecom" w:date="2020-11-20T19:25:00Z"/>
        </w:rPr>
      </w:pPr>
    </w:p>
    <w:p w14:paraId="5D41CDBF" w14:textId="77777777" w:rsidR="009B0098" w:rsidRDefault="009B0098" w:rsidP="009B0098">
      <w:pPr>
        <w:pStyle w:val="TH"/>
        <w:rPr>
          <w:ins w:id="10921" w:author="China Telecom" w:date="2020-11-20T19:25:00Z"/>
        </w:rPr>
      </w:pPr>
      <w:ins w:id="10922" w:author="China Telecom" w:date="2020-11-20T19:25:00Z">
        <w:r>
          <w:t xml:space="preserve">Table </w:t>
        </w:r>
        <w:r>
          <w:rPr>
            <w:lang w:eastAsia="zh-CN"/>
          </w:rPr>
          <w:t>5.2.1.5</w:t>
        </w:r>
        <w:r w:rsidRPr="007368F9">
          <w:t>-</w:t>
        </w:r>
        <w:r>
          <w:rPr>
            <w:rFonts w:hint="eastAsia"/>
            <w:lang w:eastAsia="ja-JP"/>
          </w:rPr>
          <w:t>3</w:t>
        </w:r>
        <w:r w:rsidRPr="007368F9">
          <w:rPr>
            <w:rFonts w:hint="eastAsia"/>
          </w:rPr>
          <w:t>:</w:t>
        </w:r>
        <w:r>
          <w:rPr>
            <w:rFonts w:hint="eastAsia"/>
          </w:rPr>
          <w:t xml:space="preserve"> Representative values </w:t>
        </w:r>
        <w:r>
          <w:t>of MPL for Suburban 28GHz TDD NLOS O2O scenario for UE Tx power of 12dBm.</w:t>
        </w:r>
      </w:ins>
    </w:p>
    <w:tbl>
      <w:tblPr>
        <w:tblStyle w:val="a7"/>
        <w:tblW w:w="9857" w:type="dxa"/>
        <w:tblLayout w:type="fixed"/>
        <w:tblLook w:val="04A0" w:firstRow="1" w:lastRow="0" w:firstColumn="1" w:lastColumn="0" w:noHBand="0" w:noVBand="1"/>
      </w:tblPr>
      <w:tblGrid>
        <w:gridCol w:w="2235"/>
        <w:gridCol w:w="1134"/>
        <w:gridCol w:w="1217"/>
        <w:gridCol w:w="1318"/>
        <w:gridCol w:w="1317"/>
        <w:gridCol w:w="1318"/>
        <w:gridCol w:w="1318"/>
      </w:tblGrid>
      <w:tr w:rsidR="009B0098" w:rsidRPr="00804B30" w14:paraId="30CC5B68" w14:textId="77777777" w:rsidTr="00AF0D4C">
        <w:trPr>
          <w:trHeight w:val="584"/>
          <w:ins w:id="10923" w:author="China Telecom" w:date="2020-11-20T19:25:00Z"/>
        </w:trPr>
        <w:tc>
          <w:tcPr>
            <w:tcW w:w="2235" w:type="dxa"/>
            <w:shd w:val="clear" w:color="auto" w:fill="E7E6E6" w:themeFill="background2"/>
            <w:noWrap/>
            <w:vAlign w:val="center"/>
            <w:hideMark/>
          </w:tcPr>
          <w:p w14:paraId="407F0F39" w14:textId="77777777" w:rsidR="009B0098" w:rsidRPr="009C135A" w:rsidRDefault="009B0098" w:rsidP="00AF0D4C">
            <w:pPr>
              <w:spacing w:after="0"/>
              <w:jc w:val="center"/>
              <w:rPr>
                <w:ins w:id="10924" w:author="China Telecom" w:date="2020-11-20T19:25:00Z"/>
              </w:rPr>
            </w:pPr>
            <w:ins w:id="10925" w:author="China Telecom" w:date="2020-11-20T19:25:00Z">
              <w:r w:rsidRPr="00F9020F">
                <w:rPr>
                  <w:b/>
                </w:rPr>
                <w:t>Channels (and Frame format)</w:t>
              </w:r>
            </w:ins>
          </w:p>
        </w:tc>
        <w:tc>
          <w:tcPr>
            <w:tcW w:w="1134" w:type="dxa"/>
            <w:shd w:val="clear" w:color="auto" w:fill="E7E6E6" w:themeFill="background2"/>
            <w:vAlign w:val="center"/>
            <w:hideMark/>
          </w:tcPr>
          <w:p w14:paraId="6577DAB1" w14:textId="77777777" w:rsidR="009B0098" w:rsidRPr="009C135A" w:rsidRDefault="009B0098" w:rsidP="00AF0D4C">
            <w:pPr>
              <w:spacing w:after="0"/>
              <w:jc w:val="center"/>
              <w:rPr>
                <w:ins w:id="10926" w:author="China Telecom" w:date="2020-11-20T19:25:00Z"/>
              </w:rPr>
            </w:pPr>
            <w:ins w:id="10927" w:author="China Telecom" w:date="2020-11-20T19:25:00Z">
              <w:r w:rsidRPr="00F9020F">
                <w:rPr>
                  <w:b/>
                </w:rPr>
                <w:t>Number of Samples</w:t>
              </w:r>
            </w:ins>
          </w:p>
        </w:tc>
        <w:tc>
          <w:tcPr>
            <w:tcW w:w="1217" w:type="dxa"/>
            <w:shd w:val="clear" w:color="auto" w:fill="E7E6E6" w:themeFill="background2"/>
            <w:vAlign w:val="center"/>
            <w:hideMark/>
          </w:tcPr>
          <w:p w14:paraId="420DA21A" w14:textId="77777777" w:rsidR="009B0098" w:rsidRPr="009C135A" w:rsidRDefault="009B0098" w:rsidP="00AF0D4C">
            <w:pPr>
              <w:spacing w:after="0"/>
              <w:jc w:val="center"/>
              <w:rPr>
                <w:ins w:id="10928" w:author="China Telecom" w:date="2020-11-20T19:25:00Z"/>
              </w:rPr>
            </w:pPr>
            <w:ins w:id="10929" w:author="China Telecom" w:date="2020-11-20T19:25:00Z">
              <w:r w:rsidRPr="00F9020F">
                <w:rPr>
                  <w:b/>
                </w:rPr>
                <w:t>Representative value</w:t>
              </w:r>
            </w:ins>
          </w:p>
        </w:tc>
        <w:tc>
          <w:tcPr>
            <w:tcW w:w="1318" w:type="dxa"/>
            <w:shd w:val="clear" w:color="auto" w:fill="E7E6E6" w:themeFill="background2"/>
            <w:vAlign w:val="center"/>
            <w:hideMark/>
          </w:tcPr>
          <w:p w14:paraId="20108535" w14:textId="77777777" w:rsidR="009B0098" w:rsidRPr="009C135A" w:rsidRDefault="009B0098" w:rsidP="00AF0D4C">
            <w:pPr>
              <w:spacing w:after="0"/>
              <w:jc w:val="center"/>
              <w:rPr>
                <w:ins w:id="10930" w:author="China Telecom" w:date="2020-11-20T19:25:00Z"/>
              </w:rPr>
            </w:pPr>
            <w:ins w:id="10931" w:author="China Telecom" w:date="2020-11-20T19:25:00Z">
              <w:r w:rsidRPr="00F9020F">
                <w:rPr>
                  <w:b/>
                </w:rPr>
                <w:t>Standard Deviation (w/o outlier)</w:t>
              </w:r>
            </w:ins>
          </w:p>
        </w:tc>
        <w:tc>
          <w:tcPr>
            <w:tcW w:w="1317" w:type="dxa"/>
            <w:shd w:val="clear" w:color="auto" w:fill="E7E6E6" w:themeFill="background2"/>
            <w:vAlign w:val="center"/>
            <w:hideMark/>
          </w:tcPr>
          <w:p w14:paraId="34D2F9DA" w14:textId="77777777" w:rsidR="009B0098" w:rsidRPr="009C135A" w:rsidRDefault="009B0098" w:rsidP="00AF0D4C">
            <w:pPr>
              <w:spacing w:after="0"/>
              <w:jc w:val="center"/>
              <w:rPr>
                <w:ins w:id="10932" w:author="China Telecom" w:date="2020-11-20T19:25:00Z"/>
              </w:rPr>
            </w:pPr>
            <w:ins w:id="10933" w:author="China Telecom" w:date="2020-11-20T19:25:00Z">
              <w:r w:rsidRPr="00793709">
                <w:rPr>
                  <w:b/>
                </w:rPr>
                <w:t>Gap from 200m ISD requirement (123.1dB)</w:t>
              </w:r>
            </w:ins>
          </w:p>
        </w:tc>
        <w:tc>
          <w:tcPr>
            <w:tcW w:w="1318" w:type="dxa"/>
            <w:shd w:val="clear" w:color="auto" w:fill="E7E6E6" w:themeFill="background2"/>
          </w:tcPr>
          <w:p w14:paraId="1CC7F17F" w14:textId="77777777" w:rsidR="009B0098" w:rsidRPr="00793709" w:rsidRDefault="009B0098" w:rsidP="00AF0D4C">
            <w:pPr>
              <w:spacing w:after="0"/>
              <w:jc w:val="center"/>
              <w:rPr>
                <w:ins w:id="10934" w:author="China Telecom" w:date="2020-11-20T19:25:00Z"/>
                <w:b/>
              </w:rPr>
            </w:pPr>
            <w:ins w:id="10935" w:author="China Telecom" w:date="2020-11-20T19:25:00Z">
              <w:r w:rsidRPr="00793709">
                <w:rPr>
                  <w:b/>
                </w:rPr>
                <w:t xml:space="preserve">Gap from </w:t>
              </w:r>
              <w:r>
                <w:rPr>
                  <w:b/>
                </w:rPr>
                <w:t>4</w:t>
              </w:r>
              <w:r w:rsidRPr="00793709">
                <w:rPr>
                  <w:b/>
                </w:rPr>
                <w:t>00m ISD requirement (1</w:t>
              </w:r>
              <w:r>
                <w:rPr>
                  <w:b/>
                </w:rPr>
                <w:t>34</w:t>
              </w:r>
              <w:r w:rsidRPr="00793709">
                <w:rPr>
                  <w:b/>
                </w:rPr>
                <w:t>.</w:t>
              </w:r>
              <w:r>
                <w:rPr>
                  <w:b/>
                </w:rPr>
                <w:t>87</w:t>
              </w:r>
              <w:r w:rsidRPr="00793709">
                <w:rPr>
                  <w:b/>
                </w:rPr>
                <w:t>dB)</w:t>
              </w:r>
            </w:ins>
          </w:p>
        </w:tc>
        <w:tc>
          <w:tcPr>
            <w:tcW w:w="1318" w:type="dxa"/>
            <w:shd w:val="clear" w:color="auto" w:fill="E7E6E6" w:themeFill="background2"/>
          </w:tcPr>
          <w:p w14:paraId="3D884BAF" w14:textId="77777777" w:rsidR="009B0098" w:rsidRPr="00793709" w:rsidRDefault="009B0098" w:rsidP="00AF0D4C">
            <w:pPr>
              <w:spacing w:after="0"/>
              <w:jc w:val="center"/>
              <w:rPr>
                <w:ins w:id="10936" w:author="China Telecom" w:date="2020-11-20T19:25:00Z"/>
                <w:b/>
              </w:rPr>
            </w:pPr>
            <w:ins w:id="10937" w:author="China Telecom" w:date="2020-11-20T19:25:00Z">
              <w:r w:rsidRPr="00793709">
                <w:rPr>
                  <w:b/>
                </w:rPr>
                <w:t xml:space="preserve">Gap from </w:t>
              </w:r>
              <w:r>
                <w:rPr>
                  <w:b/>
                </w:rPr>
                <w:t>5</w:t>
              </w:r>
              <w:r w:rsidRPr="00793709">
                <w:rPr>
                  <w:b/>
                </w:rPr>
                <w:t>00m ISD requirement (13</w:t>
              </w:r>
              <w:r>
                <w:rPr>
                  <w:b/>
                </w:rPr>
                <w:t>8</w:t>
              </w:r>
              <w:r w:rsidRPr="00793709">
                <w:rPr>
                  <w:b/>
                </w:rPr>
                <w:t>.</w:t>
              </w:r>
              <w:r>
                <w:rPr>
                  <w:b/>
                </w:rPr>
                <w:t>66</w:t>
              </w:r>
              <w:r w:rsidRPr="00793709">
                <w:rPr>
                  <w:b/>
                </w:rPr>
                <w:t>dB)</w:t>
              </w:r>
            </w:ins>
          </w:p>
        </w:tc>
      </w:tr>
      <w:tr w:rsidR="009B0098" w:rsidRPr="00804B30" w14:paraId="6C7CA0C5" w14:textId="77777777" w:rsidTr="00AF0D4C">
        <w:trPr>
          <w:trHeight w:val="181"/>
          <w:ins w:id="10938" w:author="China Telecom" w:date="2020-11-20T19:25:00Z"/>
        </w:trPr>
        <w:tc>
          <w:tcPr>
            <w:tcW w:w="2235" w:type="dxa"/>
            <w:noWrap/>
            <w:vAlign w:val="bottom"/>
          </w:tcPr>
          <w:p w14:paraId="2ADB6EAA" w14:textId="77777777" w:rsidR="009B0098" w:rsidRPr="00F01329" w:rsidRDefault="009B0098" w:rsidP="00AF0D4C">
            <w:pPr>
              <w:spacing w:after="0"/>
              <w:rPr>
                <w:ins w:id="10939" w:author="China Telecom" w:date="2020-11-20T19:25:00Z"/>
              </w:rPr>
            </w:pPr>
            <w:ins w:id="10940" w:author="China Telecom" w:date="2020-11-20T19:25:00Z">
              <w:r w:rsidRPr="0000628D">
                <w:t>PUSCH eMBB</w:t>
              </w:r>
              <w:r>
                <w:t xml:space="preserve"> DDDSU</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126FB" w14:textId="77777777" w:rsidR="009B0098" w:rsidRPr="00A4272E" w:rsidRDefault="009B0098" w:rsidP="00AF0D4C">
            <w:pPr>
              <w:spacing w:after="0"/>
              <w:jc w:val="center"/>
              <w:rPr>
                <w:ins w:id="10941" w:author="China Telecom" w:date="2020-11-20T19:25:00Z"/>
              </w:rPr>
            </w:pPr>
            <w:ins w:id="10942" w:author="China Telecom" w:date="2020-11-20T19:25:00Z">
              <w:r w:rsidRPr="00A4272E">
                <w:t>4</w:t>
              </w:r>
            </w:ins>
          </w:p>
        </w:tc>
        <w:tc>
          <w:tcPr>
            <w:tcW w:w="1217" w:type="dxa"/>
            <w:tcBorders>
              <w:top w:val="single" w:sz="4" w:space="0" w:color="auto"/>
              <w:left w:val="nil"/>
              <w:bottom w:val="single" w:sz="4" w:space="0" w:color="auto"/>
              <w:right w:val="single" w:sz="4" w:space="0" w:color="auto"/>
            </w:tcBorders>
            <w:shd w:val="clear" w:color="auto" w:fill="auto"/>
            <w:noWrap/>
            <w:vAlign w:val="bottom"/>
          </w:tcPr>
          <w:p w14:paraId="5BB14000" w14:textId="77777777" w:rsidR="009B0098" w:rsidRPr="00A4272E" w:rsidRDefault="009B0098" w:rsidP="00AF0D4C">
            <w:pPr>
              <w:spacing w:after="0"/>
              <w:jc w:val="center"/>
              <w:rPr>
                <w:ins w:id="10943" w:author="China Telecom" w:date="2020-11-20T19:25:00Z"/>
              </w:rPr>
            </w:pPr>
            <w:ins w:id="10944" w:author="China Telecom" w:date="2020-11-20T19:25:00Z">
              <w:r w:rsidRPr="00A4272E">
                <w:t>123.47</w:t>
              </w:r>
            </w:ins>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39F13184" w14:textId="77777777" w:rsidR="009B0098" w:rsidRPr="00A4272E" w:rsidRDefault="009B0098" w:rsidP="00AF0D4C">
            <w:pPr>
              <w:spacing w:after="0"/>
              <w:jc w:val="center"/>
              <w:rPr>
                <w:ins w:id="10945" w:author="China Telecom" w:date="2020-11-20T19:25:00Z"/>
              </w:rPr>
            </w:pPr>
            <w:ins w:id="10946" w:author="China Telecom" w:date="2020-11-20T19:25:00Z">
              <w:r w:rsidRPr="00A4272E">
                <w:t>5.96</w:t>
              </w:r>
            </w:ins>
          </w:p>
        </w:tc>
        <w:tc>
          <w:tcPr>
            <w:tcW w:w="1317" w:type="dxa"/>
            <w:tcBorders>
              <w:top w:val="single" w:sz="4" w:space="0" w:color="auto"/>
              <w:left w:val="nil"/>
              <w:bottom w:val="single" w:sz="4" w:space="0" w:color="auto"/>
              <w:right w:val="single" w:sz="4" w:space="0" w:color="auto"/>
            </w:tcBorders>
            <w:shd w:val="clear" w:color="auto" w:fill="auto"/>
            <w:noWrap/>
            <w:vAlign w:val="bottom"/>
          </w:tcPr>
          <w:p w14:paraId="750575E8" w14:textId="77777777" w:rsidR="009B0098" w:rsidRPr="00A4272E" w:rsidRDefault="009B0098" w:rsidP="00AF0D4C">
            <w:pPr>
              <w:spacing w:after="0"/>
              <w:jc w:val="center"/>
              <w:rPr>
                <w:ins w:id="10947" w:author="China Telecom" w:date="2020-11-20T19:25:00Z"/>
              </w:rPr>
            </w:pPr>
            <w:ins w:id="10948" w:author="China Telecom" w:date="2020-11-20T19:25:00Z">
              <w:r w:rsidRPr="00A4272E">
                <w:t>0.36</w:t>
              </w:r>
            </w:ins>
          </w:p>
        </w:tc>
        <w:tc>
          <w:tcPr>
            <w:tcW w:w="1318" w:type="dxa"/>
            <w:tcBorders>
              <w:top w:val="single" w:sz="4" w:space="0" w:color="auto"/>
              <w:left w:val="nil"/>
              <w:bottom w:val="single" w:sz="4" w:space="0" w:color="auto"/>
              <w:right w:val="single" w:sz="4" w:space="0" w:color="auto"/>
            </w:tcBorders>
            <w:shd w:val="clear" w:color="auto" w:fill="auto"/>
            <w:vAlign w:val="bottom"/>
          </w:tcPr>
          <w:p w14:paraId="6D894721" w14:textId="77777777" w:rsidR="009B0098" w:rsidRPr="00A4272E" w:rsidRDefault="009B0098" w:rsidP="00AF0D4C">
            <w:pPr>
              <w:spacing w:after="0"/>
              <w:jc w:val="center"/>
              <w:rPr>
                <w:ins w:id="10949" w:author="China Telecom" w:date="2020-11-20T19:25:00Z"/>
              </w:rPr>
            </w:pPr>
            <w:ins w:id="10950" w:author="China Telecom" w:date="2020-11-20T19:25:00Z">
              <w:r w:rsidRPr="00A4272E">
                <w:t>-11.41</w:t>
              </w:r>
            </w:ins>
          </w:p>
        </w:tc>
        <w:tc>
          <w:tcPr>
            <w:tcW w:w="1318" w:type="dxa"/>
            <w:tcBorders>
              <w:top w:val="single" w:sz="4" w:space="0" w:color="auto"/>
              <w:left w:val="nil"/>
              <w:bottom w:val="single" w:sz="4" w:space="0" w:color="auto"/>
              <w:right w:val="single" w:sz="4" w:space="0" w:color="auto"/>
            </w:tcBorders>
            <w:shd w:val="clear" w:color="auto" w:fill="auto"/>
            <w:vAlign w:val="bottom"/>
          </w:tcPr>
          <w:p w14:paraId="467AB4F3" w14:textId="77777777" w:rsidR="009B0098" w:rsidRPr="00A4272E" w:rsidRDefault="009B0098" w:rsidP="00AF0D4C">
            <w:pPr>
              <w:spacing w:after="0"/>
              <w:jc w:val="center"/>
              <w:rPr>
                <w:ins w:id="10951" w:author="China Telecom" w:date="2020-11-20T19:25:00Z"/>
              </w:rPr>
            </w:pPr>
            <w:ins w:id="10952" w:author="China Telecom" w:date="2020-11-20T19:25:00Z">
              <w:r w:rsidRPr="00A4272E">
                <w:t>-15.20</w:t>
              </w:r>
            </w:ins>
          </w:p>
        </w:tc>
      </w:tr>
      <w:tr w:rsidR="009B0098" w:rsidRPr="00804B30" w14:paraId="1727D71B" w14:textId="77777777" w:rsidTr="00AF0D4C">
        <w:trPr>
          <w:trHeight w:val="181"/>
          <w:ins w:id="10953" w:author="China Telecom" w:date="2020-11-20T19:25:00Z"/>
        </w:trPr>
        <w:tc>
          <w:tcPr>
            <w:tcW w:w="2235" w:type="dxa"/>
            <w:noWrap/>
            <w:vAlign w:val="bottom"/>
          </w:tcPr>
          <w:p w14:paraId="0430A540" w14:textId="77777777" w:rsidR="009B0098" w:rsidRPr="00F01329" w:rsidRDefault="009B0098" w:rsidP="00AF0D4C">
            <w:pPr>
              <w:spacing w:after="0"/>
              <w:rPr>
                <w:ins w:id="10954" w:author="China Telecom" w:date="2020-11-20T19:25:00Z"/>
                <w:rFonts w:eastAsia="Times New Roman"/>
                <w:color w:val="000000"/>
                <w:lang w:val="en-US"/>
              </w:rPr>
            </w:pPr>
            <w:ins w:id="10955" w:author="China Telecom" w:date="2020-11-20T19:25:00Z">
              <w:r w:rsidRPr="0000628D">
                <w:t>PUSCH eMBB DDSU</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02924" w14:textId="77777777" w:rsidR="009B0098" w:rsidRPr="00A4272E" w:rsidRDefault="009B0098" w:rsidP="00AF0D4C">
            <w:pPr>
              <w:spacing w:after="0"/>
              <w:jc w:val="center"/>
              <w:rPr>
                <w:ins w:id="10956" w:author="China Telecom" w:date="2020-11-20T19:25:00Z"/>
                <w:rFonts w:eastAsia="Times New Roman"/>
                <w:lang w:val="en-US"/>
              </w:rPr>
            </w:pPr>
            <w:ins w:id="10957" w:author="China Telecom" w:date="2020-11-20T19:25:00Z">
              <w:r w:rsidRPr="00A4272E">
                <w:t>2</w:t>
              </w:r>
            </w:ins>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74052" w14:textId="77777777" w:rsidR="009B0098" w:rsidRPr="00A4272E" w:rsidRDefault="009B0098" w:rsidP="00AF0D4C">
            <w:pPr>
              <w:spacing w:after="0"/>
              <w:jc w:val="center"/>
              <w:rPr>
                <w:ins w:id="10958" w:author="China Telecom" w:date="2020-11-20T19:25:00Z"/>
                <w:rFonts w:eastAsia="Times New Roman"/>
                <w:lang w:val="en-US"/>
              </w:rPr>
            </w:pPr>
            <w:ins w:id="10959" w:author="China Telecom" w:date="2020-11-20T19:25:00Z">
              <w:r w:rsidRPr="00A4272E">
                <w:t>117.70</w:t>
              </w:r>
            </w:ins>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B2F08" w14:textId="77777777" w:rsidR="009B0098" w:rsidRPr="00A4272E" w:rsidRDefault="009B0098" w:rsidP="00AF0D4C">
            <w:pPr>
              <w:spacing w:after="0"/>
              <w:jc w:val="center"/>
              <w:rPr>
                <w:ins w:id="10960" w:author="China Telecom" w:date="2020-11-20T19:25:00Z"/>
                <w:rFonts w:eastAsia="Times New Roman"/>
                <w:lang w:val="en-US"/>
              </w:rPr>
            </w:pPr>
            <w:ins w:id="10961" w:author="China Telecom" w:date="2020-11-20T19:25:00Z">
              <w:r w:rsidRPr="00A4272E">
                <w:t>0.28</w:t>
              </w:r>
            </w:ins>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7803F3" w14:textId="77777777" w:rsidR="009B0098" w:rsidRPr="00A4272E" w:rsidRDefault="009B0098" w:rsidP="00AF0D4C">
            <w:pPr>
              <w:spacing w:after="0"/>
              <w:jc w:val="center"/>
              <w:rPr>
                <w:ins w:id="10962" w:author="China Telecom" w:date="2020-11-20T19:25:00Z"/>
                <w:rFonts w:eastAsia="Times New Roman"/>
                <w:lang w:val="en-US"/>
              </w:rPr>
            </w:pPr>
            <w:ins w:id="10963" w:author="China Telecom" w:date="2020-11-20T19:25:00Z">
              <w:r w:rsidRPr="00A4272E">
                <w:t>-5.41</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E3C440A" w14:textId="77777777" w:rsidR="009B0098" w:rsidRPr="00A4272E" w:rsidRDefault="009B0098" w:rsidP="00AF0D4C">
            <w:pPr>
              <w:spacing w:after="0"/>
              <w:jc w:val="center"/>
              <w:rPr>
                <w:ins w:id="10964" w:author="China Telecom" w:date="2020-11-20T19:25:00Z"/>
                <w:rFonts w:eastAsia="Times New Roman"/>
                <w:lang w:val="en-US"/>
              </w:rPr>
            </w:pPr>
            <w:ins w:id="10965" w:author="China Telecom" w:date="2020-11-20T19:25:00Z">
              <w:r w:rsidRPr="00A4272E">
                <w:t>-17.18</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90B0767" w14:textId="77777777" w:rsidR="009B0098" w:rsidRPr="00A4272E" w:rsidRDefault="009B0098" w:rsidP="00AF0D4C">
            <w:pPr>
              <w:spacing w:after="0"/>
              <w:jc w:val="center"/>
              <w:rPr>
                <w:ins w:id="10966" w:author="China Telecom" w:date="2020-11-20T19:25:00Z"/>
                <w:rFonts w:eastAsia="Times New Roman"/>
                <w:lang w:val="en-US"/>
              </w:rPr>
            </w:pPr>
            <w:ins w:id="10967" w:author="China Telecom" w:date="2020-11-20T19:25:00Z">
              <w:r w:rsidRPr="00A4272E">
                <w:t>-20.97</w:t>
              </w:r>
            </w:ins>
          </w:p>
        </w:tc>
      </w:tr>
      <w:tr w:rsidR="009B0098" w:rsidRPr="00804B30" w14:paraId="523E78BA" w14:textId="77777777" w:rsidTr="00AF0D4C">
        <w:trPr>
          <w:trHeight w:val="181"/>
          <w:ins w:id="10968" w:author="China Telecom" w:date="2020-11-20T19:25:00Z"/>
        </w:trPr>
        <w:tc>
          <w:tcPr>
            <w:tcW w:w="2235" w:type="dxa"/>
            <w:noWrap/>
            <w:vAlign w:val="bottom"/>
          </w:tcPr>
          <w:p w14:paraId="6E73F4BB" w14:textId="77777777" w:rsidR="009B0098" w:rsidRPr="00F01329" w:rsidRDefault="009B0098" w:rsidP="00AF0D4C">
            <w:pPr>
              <w:spacing w:after="0"/>
              <w:rPr>
                <w:ins w:id="10969" w:author="China Telecom" w:date="2020-11-20T19:25:00Z"/>
                <w:rFonts w:eastAsia="Times New Roman"/>
                <w:color w:val="000000"/>
                <w:lang w:val="en-US"/>
              </w:rPr>
            </w:pPr>
            <w:ins w:id="10970" w:author="China Telecom" w:date="2020-11-20T19:25:00Z">
              <w:r w:rsidRPr="0000628D">
                <w:t>PUSCH VoIP</w:t>
              </w:r>
            </w:ins>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180A689" w14:textId="77777777" w:rsidR="009B0098" w:rsidRPr="00A4272E" w:rsidRDefault="009B0098" w:rsidP="00AF0D4C">
            <w:pPr>
              <w:spacing w:after="0"/>
              <w:jc w:val="center"/>
              <w:rPr>
                <w:ins w:id="10971" w:author="China Telecom" w:date="2020-11-20T19:25:00Z"/>
                <w:rFonts w:eastAsia="Times New Roman"/>
                <w:lang w:val="en-US"/>
              </w:rPr>
            </w:pPr>
            <w:ins w:id="10972" w:author="China Telecom" w:date="2020-11-20T19:25:00Z">
              <w:r w:rsidRPr="00A4272E">
                <w:t>4</w:t>
              </w:r>
            </w:ins>
          </w:p>
        </w:tc>
        <w:tc>
          <w:tcPr>
            <w:tcW w:w="1217" w:type="dxa"/>
            <w:tcBorders>
              <w:top w:val="nil"/>
              <w:left w:val="nil"/>
              <w:bottom w:val="single" w:sz="4" w:space="0" w:color="auto"/>
              <w:right w:val="single" w:sz="4" w:space="0" w:color="auto"/>
            </w:tcBorders>
            <w:shd w:val="clear" w:color="auto" w:fill="auto"/>
            <w:noWrap/>
            <w:vAlign w:val="bottom"/>
          </w:tcPr>
          <w:p w14:paraId="6F81D8AB" w14:textId="77777777" w:rsidR="009B0098" w:rsidRPr="00A4272E" w:rsidRDefault="009B0098" w:rsidP="00AF0D4C">
            <w:pPr>
              <w:spacing w:after="0"/>
              <w:jc w:val="center"/>
              <w:rPr>
                <w:ins w:id="10973" w:author="China Telecom" w:date="2020-11-20T19:25:00Z"/>
                <w:rFonts w:eastAsia="Times New Roman"/>
                <w:lang w:val="en-US"/>
              </w:rPr>
            </w:pPr>
            <w:ins w:id="10974" w:author="China Telecom" w:date="2020-11-20T19:25:00Z">
              <w:r w:rsidRPr="00A4272E">
                <w:t>130.46</w:t>
              </w:r>
            </w:ins>
          </w:p>
        </w:tc>
        <w:tc>
          <w:tcPr>
            <w:tcW w:w="1318" w:type="dxa"/>
            <w:tcBorders>
              <w:top w:val="nil"/>
              <w:left w:val="nil"/>
              <w:bottom w:val="single" w:sz="4" w:space="0" w:color="auto"/>
              <w:right w:val="single" w:sz="4" w:space="0" w:color="auto"/>
            </w:tcBorders>
            <w:shd w:val="clear" w:color="auto" w:fill="auto"/>
            <w:noWrap/>
            <w:vAlign w:val="bottom"/>
          </w:tcPr>
          <w:p w14:paraId="6361FE8C" w14:textId="77777777" w:rsidR="009B0098" w:rsidRPr="00A4272E" w:rsidRDefault="009B0098" w:rsidP="00AF0D4C">
            <w:pPr>
              <w:spacing w:after="0"/>
              <w:jc w:val="center"/>
              <w:rPr>
                <w:ins w:id="10975" w:author="China Telecom" w:date="2020-11-20T19:25:00Z"/>
                <w:rFonts w:eastAsia="Times New Roman"/>
                <w:lang w:val="en-US"/>
              </w:rPr>
            </w:pPr>
            <w:ins w:id="10976" w:author="China Telecom" w:date="2020-11-20T19:25:00Z">
              <w:r w:rsidRPr="00A4272E">
                <w:t>0.29</w:t>
              </w:r>
            </w:ins>
          </w:p>
        </w:tc>
        <w:tc>
          <w:tcPr>
            <w:tcW w:w="1317" w:type="dxa"/>
            <w:tcBorders>
              <w:top w:val="nil"/>
              <w:left w:val="nil"/>
              <w:bottom w:val="single" w:sz="4" w:space="0" w:color="auto"/>
              <w:right w:val="single" w:sz="4" w:space="0" w:color="auto"/>
            </w:tcBorders>
            <w:shd w:val="clear" w:color="auto" w:fill="auto"/>
            <w:noWrap/>
            <w:vAlign w:val="bottom"/>
          </w:tcPr>
          <w:p w14:paraId="416F2663" w14:textId="77777777" w:rsidR="009B0098" w:rsidRPr="00A4272E" w:rsidRDefault="009B0098" w:rsidP="00AF0D4C">
            <w:pPr>
              <w:spacing w:after="0"/>
              <w:jc w:val="center"/>
              <w:rPr>
                <w:ins w:id="10977" w:author="China Telecom" w:date="2020-11-20T19:25:00Z"/>
                <w:rFonts w:eastAsia="Times New Roman"/>
                <w:lang w:val="en-US"/>
              </w:rPr>
            </w:pPr>
            <w:ins w:id="10978" w:author="China Telecom" w:date="2020-11-20T19:25:00Z">
              <w:r w:rsidRPr="00A4272E">
                <w:t>7.35</w:t>
              </w:r>
            </w:ins>
          </w:p>
        </w:tc>
        <w:tc>
          <w:tcPr>
            <w:tcW w:w="1318" w:type="dxa"/>
            <w:tcBorders>
              <w:top w:val="nil"/>
              <w:left w:val="nil"/>
              <w:bottom w:val="single" w:sz="4" w:space="0" w:color="auto"/>
              <w:right w:val="single" w:sz="4" w:space="0" w:color="auto"/>
            </w:tcBorders>
            <w:shd w:val="clear" w:color="auto" w:fill="auto"/>
            <w:vAlign w:val="bottom"/>
          </w:tcPr>
          <w:p w14:paraId="60208286" w14:textId="77777777" w:rsidR="009B0098" w:rsidRPr="00A4272E" w:rsidRDefault="009B0098" w:rsidP="00AF0D4C">
            <w:pPr>
              <w:spacing w:after="0"/>
              <w:jc w:val="center"/>
              <w:rPr>
                <w:ins w:id="10979" w:author="China Telecom" w:date="2020-11-20T19:25:00Z"/>
                <w:rFonts w:eastAsia="Times New Roman"/>
                <w:lang w:val="en-US"/>
              </w:rPr>
            </w:pPr>
            <w:ins w:id="10980" w:author="China Telecom" w:date="2020-11-20T19:25:00Z">
              <w:r w:rsidRPr="00A4272E">
                <w:t>-4.42</w:t>
              </w:r>
            </w:ins>
          </w:p>
        </w:tc>
        <w:tc>
          <w:tcPr>
            <w:tcW w:w="1318" w:type="dxa"/>
            <w:tcBorders>
              <w:top w:val="nil"/>
              <w:left w:val="nil"/>
              <w:bottom w:val="single" w:sz="4" w:space="0" w:color="auto"/>
              <w:right w:val="single" w:sz="4" w:space="0" w:color="auto"/>
            </w:tcBorders>
            <w:shd w:val="clear" w:color="auto" w:fill="auto"/>
            <w:vAlign w:val="bottom"/>
          </w:tcPr>
          <w:p w14:paraId="5A3C315C" w14:textId="77777777" w:rsidR="009B0098" w:rsidRPr="00A4272E" w:rsidRDefault="009B0098" w:rsidP="00AF0D4C">
            <w:pPr>
              <w:spacing w:after="0"/>
              <w:jc w:val="center"/>
              <w:rPr>
                <w:ins w:id="10981" w:author="China Telecom" w:date="2020-11-20T19:25:00Z"/>
                <w:rFonts w:eastAsia="Times New Roman"/>
                <w:lang w:val="en-US"/>
              </w:rPr>
            </w:pPr>
            <w:ins w:id="10982" w:author="China Telecom" w:date="2020-11-20T19:25:00Z">
              <w:r w:rsidRPr="00A4272E">
                <w:t>-8.21</w:t>
              </w:r>
            </w:ins>
          </w:p>
        </w:tc>
      </w:tr>
      <w:tr w:rsidR="009B0098" w:rsidRPr="00804B30" w14:paraId="3B5455CB" w14:textId="77777777" w:rsidTr="00AF0D4C">
        <w:trPr>
          <w:trHeight w:val="181"/>
          <w:ins w:id="10983" w:author="China Telecom" w:date="2020-11-20T19:25:00Z"/>
        </w:trPr>
        <w:tc>
          <w:tcPr>
            <w:tcW w:w="2235" w:type="dxa"/>
            <w:noWrap/>
            <w:vAlign w:val="bottom"/>
          </w:tcPr>
          <w:p w14:paraId="41AA5D66" w14:textId="77777777" w:rsidR="009B0098" w:rsidRPr="00F01329" w:rsidRDefault="009B0098" w:rsidP="00AF0D4C">
            <w:pPr>
              <w:spacing w:after="0"/>
              <w:rPr>
                <w:ins w:id="10984" w:author="China Telecom" w:date="2020-11-20T19:25:00Z"/>
                <w:rFonts w:eastAsia="Times New Roman"/>
                <w:color w:val="000000"/>
                <w:lang w:val="en-US"/>
              </w:rPr>
            </w:pPr>
            <w:ins w:id="10985" w:author="China Telecom" w:date="2020-11-20T19:25:00Z">
              <w:r w:rsidRPr="0000628D">
                <w:t>PUCCH F</w:t>
              </w:r>
              <w:r>
                <w:t xml:space="preserve">ormat </w:t>
              </w:r>
              <w:r w:rsidRPr="0000628D">
                <w:t>1</w:t>
              </w:r>
            </w:ins>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3FCDE620" w14:textId="77777777" w:rsidR="009B0098" w:rsidRPr="00A4272E" w:rsidRDefault="009B0098" w:rsidP="00AF0D4C">
            <w:pPr>
              <w:spacing w:after="0"/>
              <w:jc w:val="center"/>
              <w:rPr>
                <w:ins w:id="10986" w:author="China Telecom" w:date="2020-11-20T19:25:00Z"/>
                <w:rFonts w:eastAsia="Times New Roman"/>
                <w:lang w:val="en-US"/>
              </w:rPr>
            </w:pPr>
            <w:ins w:id="10987" w:author="China Telecom" w:date="2020-11-20T19:25:00Z">
              <w:r w:rsidRPr="00A4272E">
                <w:t>3</w:t>
              </w:r>
            </w:ins>
          </w:p>
        </w:tc>
        <w:tc>
          <w:tcPr>
            <w:tcW w:w="1217" w:type="dxa"/>
            <w:tcBorders>
              <w:top w:val="nil"/>
              <w:left w:val="nil"/>
              <w:bottom w:val="single" w:sz="4" w:space="0" w:color="auto"/>
              <w:right w:val="single" w:sz="4" w:space="0" w:color="auto"/>
            </w:tcBorders>
            <w:shd w:val="clear" w:color="auto" w:fill="auto"/>
            <w:noWrap/>
            <w:vAlign w:val="bottom"/>
          </w:tcPr>
          <w:p w14:paraId="59022BD2" w14:textId="77777777" w:rsidR="009B0098" w:rsidRPr="00A4272E" w:rsidRDefault="009B0098" w:rsidP="00AF0D4C">
            <w:pPr>
              <w:spacing w:after="0"/>
              <w:jc w:val="center"/>
              <w:rPr>
                <w:ins w:id="10988" w:author="China Telecom" w:date="2020-11-20T19:25:00Z"/>
                <w:rFonts w:eastAsia="Times New Roman"/>
                <w:lang w:val="en-US"/>
              </w:rPr>
            </w:pPr>
            <w:ins w:id="10989" w:author="China Telecom" w:date="2020-11-20T19:25:00Z">
              <w:r w:rsidRPr="00A4272E">
                <w:t>129.27</w:t>
              </w:r>
            </w:ins>
          </w:p>
        </w:tc>
        <w:tc>
          <w:tcPr>
            <w:tcW w:w="1318" w:type="dxa"/>
            <w:tcBorders>
              <w:top w:val="nil"/>
              <w:left w:val="nil"/>
              <w:bottom w:val="single" w:sz="4" w:space="0" w:color="auto"/>
              <w:right w:val="single" w:sz="4" w:space="0" w:color="auto"/>
            </w:tcBorders>
            <w:shd w:val="clear" w:color="auto" w:fill="auto"/>
            <w:noWrap/>
            <w:vAlign w:val="bottom"/>
          </w:tcPr>
          <w:p w14:paraId="4357FB18" w14:textId="77777777" w:rsidR="009B0098" w:rsidRPr="00A4272E" w:rsidRDefault="009B0098" w:rsidP="00AF0D4C">
            <w:pPr>
              <w:spacing w:after="0"/>
              <w:jc w:val="center"/>
              <w:rPr>
                <w:ins w:id="10990" w:author="China Telecom" w:date="2020-11-20T19:25:00Z"/>
                <w:rFonts w:eastAsia="Times New Roman"/>
                <w:lang w:val="en-US"/>
              </w:rPr>
            </w:pPr>
            <w:ins w:id="10991" w:author="China Telecom" w:date="2020-11-20T19:25:00Z">
              <w:r w:rsidRPr="00A4272E">
                <w:t>0.20</w:t>
              </w:r>
            </w:ins>
          </w:p>
        </w:tc>
        <w:tc>
          <w:tcPr>
            <w:tcW w:w="1317" w:type="dxa"/>
            <w:tcBorders>
              <w:top w:val="nil"/>
              <w:left w:val="nil"/>
              <w:bottom w:val="single" w:sz="4" w:space="0" w:color="auto"/>
              <w:right w:val="single" w:sz="4" w:space="0" w:color="auto"/>
            </w:tcBorders>
            <w:shd w:val="clear" w:color="auto" w:fill="auto"/>
            <w:noWrap/>
            <w:vAlign w:val="bottom"/>
          </w:tcPr>
          <w:p w14:paraId="21489F76" w14:textId="77777777" w:rsidR="009B0098" w:rsidRPr="00A4272E" w:rsidRDefault="009B0098" w:rsidP="00AF0D4C">
            <w:pPr>
              <w:spacing w:after="0"/>
              <w:jc w:val="center"/>
              <w:rPr>
                <w:ins w:id="10992" w:author="China Telecom" w:date="2020-11-20T19:25:00Z"/>
                <w:rFonts w:eastAsia="Times New Roman"/>
                <w:lang w:val="en-US"/>
              </w:rPr>
            </w:pPr>
            <w:ins w:id="10993" w:author="China Telecom" w:date="2020-11-20T19:25:00Z">
              <w:r w:rsidRPr="00A4272E">
                <w:t>6.17</w:t>
              </w:r>
            </w:ins>
          </w:p>
        </w:tc>
        <w:tc>
          <w:tcPr>
            <w:tcW w:w="1318" w:type="dxa"/>
            <w:tcBorders>
              <w:top w:val="nil"/>
              <w:left w:val="nil"/>
              <w:bottom w:val="single" w:sz="4" w:space="0" w:color="auto"/>
              <w:right w:val="single" w:sz="4" w:space="0" w:color="auto"/>
            </w:tcBorders>
            <w:shd w:val="clear" w:color="auto" w:fill="auto"/>
            <w:vAlign w:val="bottom"/>
          </w:tcPr>
          <w:p w14:paraId="7A1A403D" w14:textId="77777777" w:rsidR="009B0098" w:rsidRPr="00A4272E" w:rsidRDefault="009B0098" w:rsidP="00AF0D4C">
            <w:pPr>
              <w:spacing w:after="0"/>
              <w:jc w:val="center"/>
              <w:rPr>
                <w:ins w:id="10994" w:author="China Telecom" w:date="2020-11-20T19:25:00Z"/>
                <w:rFonts w:eastAsia="Times New Roman"/>
                <w:lang w:val="en-US"/>
              </w:rPr>
            </w:pPr>
            <w:ins w:id="10995" w:author="China Telecom" w:date="2020-11-20T19:25:00Z">
              <w:r w:rsidRPr="00A4272E">
                <w:t>-5.60</w:t>
              </w:r>
            </w:ins>
          </w:p>
        </w:tc>
        <w:tc>
          <w:tcPr>
            <w:tcW w:w="1318" w:type="dxa"/>
            <w:tcBorders>
              <w:top w:val="nil"/>
              <w:left w:val="nil"/>
              <w:bottom w:val="single" w:sz="4" w:space="0" w:color="auto"/>
              <w:right w:val="single" w:sz="4" w:space="0" w:color="auto"/>
            </w:tcBorders>
            <w:shd w:val="clear" w:color="auto" w:fill="auto"/>
            <w:vAlign w:val="bottom"/>
          </w:tcPr>
          <w:p w14:paraId="5C1F6436" w14:textId="77777777" w:rsidR="009B0098" w:rsidRPr="00A4272E" w:rsidRDefault="009B0098" w:rsidP="00AF0D4C">
            <w:pPr>
              <w:spacing w:after="0"/>
              <w:jc w:val="center"/>
              <w:rPr>
                <w:ins w:id="10996" w:author="China Telecom" w:date="2020-11-20T19:25:00Z"/>
                <w:rFonts w:eastAsia="Times New Roman"/>
                <w:lang w:val="en-US"/>
              </w:rPr>
            </w:pPr>
            <w:ins w:id="10997" w:author="China Telecom" w:date="2020-11-20T19:25:00Z">
              <w:r w:rsidRPr="00A4272E">
                <w:t>-9.39</w:t>
              </w:r>
            </w:ins>
          </w:p>
        </w:tc>
      </w:tr>
      <w:tr w:rsidR="009B0098" w:rsidRPr="00804B30" w14:paraId="686DDAEE" w14:textId="77777777" w:rsidTr="00AF0D4C">
        <w:trPr>
          <w:trHeight w:val="181"/>
          <w:ins w:id="10998" w:author="China Telecom" w:date="2020-11-20T19:25:00Z"/>
        </w:trPr>
        <w:tc>
          <w:tcPr>
            <w:tcW w:w="2235" w:type="dxa"/>
            <w:noWrap/>
            <w:vAlign w:val="bottom"/>
          </w:tcPr>
          <w:p w14:paraId="2D6C0EFC" w14:textId="77777777" w:rsidR="009B0098" w:rsidRPr="00F01329" w:rsidRDefault="009B0098" w:rsidP="00AF0D4C">
            <w:pPr>
              <w:spacing w:after="0"/>
              <w:rPr>
                <w:ins w:id="10999" w:author="China Telecom" w:date="2020-11-20T19:25:00Z"/>
              </w:rPr>
            </w:pPr>
            <w:ins w:id="11000" w:author="China Telecom" w:date="2020-11-20T19:25:00Z">
              <w:r w:rsidRPr="0000628D">
                <w:t>PUCCH F</w:t>
              </w:r>
              <w:r>
                <w:t xml:space="preserve">ormat </w:t>
              </w:r>
              <w:r w:rsidRPr="0000628D">
                <w:t>3 11bits</w:t>
              </w:r>
            </w:ins>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2587A2E7" w14:textId="77777777" w:rsidR="009B0098" w:rsidRPr="00A4272E" w:rsidRDefault="009B0098" w:rsidP="00AF0D4C">
            <w:pPr>
              <w:spacing w:after="0"/>
              <w:jc w:val="center"/>
              <w:rPr>
                <w:ins w:id="11001" w:author="China Telecom" w:date="2020-11-20T19:25:00Z"/>
              </w:rPr>
            </w:pPr>
            <w:ins w:id="11002" w:author="China Telecom" w:date="2020-11-20T19:25:00Z">
              <w:r w:rsidRPr="00A4272E">
                <w:t>3</w:t>
              </w:r>
            </w:ins>
          </w:p>
        </w:tc>
        <w:tc>
          <w:tcPr>
            <w:tcW w:w="1217" w:type="dxa"/>
            <w:tcBorders>
              <w:top w:val="nil"/>
              <w:left w:val="nil"/>
              <w:bottom w:val="single" w:sz="4" w:space="0" w:color="auto"/>
              <w:right w:val="single" w:sz="4" w:space="0" w:color="auto"/>
            </w:tcBorders>
            <w:shd w:val="clear" w:color="auto" w:fill="auto"/>
            <w:noWrap/>
            <w:vAlign w:val="bottom"/>
          </w:tcPr>
          <w:p w14:paraId="5F814B16" w14:textId="77777777" w:rsidR="009B0098" w:rsidRPr="00A4272E" w:rsidRDefault="009B0098" w:rsidP="00AF0D4C">
            <w:pPr>
              <w:spacing w:after="0"/>
              <w:jc w:val="center"/>
              <w:rPr>
                <w:ins w:id="11003" w:author="China Telecom" w:date="2020-11-20T19:25:00Z"/>
              </w:rPr>
            </w:pPr>
            <w:ins w:id="11004" w:author="China Telecom" w:date="2020-11-20T19:25:00Z">
              <w:r w:rsidRPr="00A4272E">
                <w:t>126.81</w:t>
              </w:r>
            </w:ins>
          </w:p>
        </w:tc>
        <w:tc>
          <w:tcPr>
            <w:tcW w:w="1318" w:type="dxa"/>
            <w:tcBorders>
              <w:top w:val="nil"/>
              <w:left w:val="nil"/>
              <w:bottom w:val="single" w:sz="4" w:space="0" w:color="auto"/>
              <w:right w:val="single" w:sz="4" w:space="0" w:color="auto"/>
            </w:tcBorders>
            <w:shd w:val="clear" w:color="auto" w:fill="auto"/>
            <w:noWrap/>
            <w:vAlign w:val="bottom"/>
          </w:tcPr>
          <w:p w14:paraId="7E2A7CA8" w14:textId="77777777" w:rsidR="009B0098" w:rsidRPr="00A4272E" w:rsidRDefault="009B0098" w:rsidP="00AF0D4C">
            <w:pPr>
              <w:spacing w:after="0"/>
              <w:jc w:val="center"/>
              <w:rPr>
                <w:ins w:id="11005" w:author="China Telecom" w:date="2020-11-20T19:25:00Z"/>
              </w:rPr>
            </w:pPr>
            <w:ins w:id="11006" w:author="China Telecom" w:date="2020-11-20T19:25:00Z">
              <w:r w:rsidRPr="00A4272E">
                <w:t>2.76</w:t>
              </w:r>
            </w:ins>
          </w:p>
        </w:tc>
        <w:tc>
          <w:tcPr>
            <w:tcW w:w="1317" w:type="dxa"/>
            <w:tcBorders>
              <w:top w:val="nil"/>
              <w:left w:val="nil"/>
              <w:bottom w:val="single" w:sz="4" w:space="0" w:color="auto"/>
              <w:right w:val="single" w:sz="4" w:space="0" w:color="auto"/>
            </w:tcBorders>
            <w:shd w:val="clear" w:color="auto" w:fill="auto"/>
            <w:noWrap/>
            <w:vAlign w:val="bottom"/>
          </w:tcPr>
          <w:p w14:paraId="3EFD27ED" w14:textId="77777777" w:rsidR="009B0098" w:rsidRPr="00A4272E" w:rsidRDefault="009B0098" w:rsidP="00AF0D4C">
            <w:pPr>
              <w:spacing w:after="0"/>
              <w:jc w:val="center"/>
              <w:rPr>
                <w:ins w:id="11007" w:author="China Telecom" w:date="2020-11-20T19:25:00Z"/>
              </w:rPr>
            </w:pPr>
            <w:ins w:id="11008" w:author="China Telecom" w:date="2020-11-20T19:25:00Z">
              <w:r w:rsidRPr="00A4272E">
                <w:t>3.71</w:t>
              </w:r>
            </w:ins>
          </w:p>
        </w:tc>
        <w:tc>
          <w:tcPr>
            <w:tcW w:w="1318" w:type="dxa"/>
            <w:tcBorders>
              <w:top w:val="nil"/>
              <w:left w:val="nil"/>
              <w:bottom w:val="single" w:sz="4" w:space="0" w:color="auto"/>
              <w:right w:val="single" w:sz="4" w:space="0" w:color="auto"/>
            </w:tcBorders>
            <w:shd w:val="clear" w:color="auto" w:fill="auto"/>
            <w:vAlign w:val="bottom"/>
          </w:tcPr>
          <w:p w14:paraId="10F18259" w14:textId="77777777" w:rsidR="009B0098" w:rsidRPr="00A4272E" w:rsidRDefault="009B0098" w:rsidP="00AF0D4C">
            <w:pPr>
              <w:spacing w:after="0"/>
              <w:jc w:val="center"/>
              <w:rPr>
                <w:ins w:id="11009" w:author="China Telecom" w:date="2020-11-20T19:25:00Z"/>
              </w:rPr>
            </w:pPr>
            <w:ins w:id="11010" w:author="China Telecom" w:date="2020-11-20T19:25:00Z">
              <w:r w:rsidRPr="00A4272E">
                <w:t>-8.06</w:t>
              </w:r>
            </w:ins>
          </w:p>
        </w:tc>
        <w:tc>
          <w:tcPr>
            <w:tcW w:w="1318" w:type="dxa"/>
            <w:tcBorders>
              <w:top w:val="nil"/>
              <w:left w:val="nil"/>
              <w:bottom w:val="single" w:sz="4" w:space="0" w:color="auto"/>
              <w:right w:val="single" w:sz="4" w:space="0" w:color="auto"/>
            </w:tcBorders>
            <w:shd w:val="clear" w:color="auto" w:fill="auto"/>
            <w:vAlign w:val="bottom"/>
          </w:tcPr>
          <w:p w14:paraId="1C223C3E" w14:textId="77777777" w:rsidR="009B0098" w:rsidRPr="00A4272E" w:rsidRDefault="009B0098" w:rsidP="00AF0D4C">
            <w:pPr>
              <w:spacing w:after="0"/>
              <w:jc w:val="center"/>
              <w:rPr>
                <w:ins w:id="11011" w:author="China Telecom" w:date="2020-11-20T19:25:00Z"/>
              </w:rPr>
            </w:pPr>
            <w:ins w:id="11012" w:author="China Telecom" w:date="2020-11-20T19:25:00Z">
              <w:r w:rsidRPr="00A4272E">
                <w:t>-11.85</w:t>
              </w:r>
            </w:ins>
          </w:p>
        </w:tc>
      </w:tr>
      <w:tr w:rsidR="009B0098" w:rsidRPr="00804B30" w14:paraId="06CB5B7A" w14:textId="77777777" w:rsidTr="00AF0D4C">
        <w:trPr>
          <w:trHeight w:val="181"/>
          <w:ins w:id="11013" w:author="China Telecom" w:date="2020-11-20T19:25:00Z"/>
        </w:trPr>
        <w:tc>
          <w:tcPr>
            <w:tcW w:w="2235" w:type="dxa"/>
            <w:noWrap/>
            <w:vAlign w:val="bottom"/>
          </w:tcPr>
          <w:p w14:paraId="5974D671" w14:textId="77777777" w:rsidR="009B0098" w:rsidRPr="00F01329" w:rsidRDefault="009B0098" w:rsidP="00AF0D4C">
            <w:pPr>
              <w:spacing w:after="0"/>
              <w:rPr>
                <w:ins w:id="11014" w:author="China Telecom" w:date="2020-11-20T19:25:00Z"/>
                <w:rFonts w:eastAsia="Times New Roman"/>
                <w:color w:val="000000"/>
                <w:lang w:val="en-US"/>
              </w:rPr>
            </w:pPr>
            <w:ins w:id="11015" w:author="China Telecom" w:date="2020-11-20T19:25:00Z">
              <w:r w:rsidRPr="0000628D">
                <w:t>PUCCH F</w:t>
              </w:r>
              <w:r>
                <w:t xml:space="preserve">ormat </w:t>
              </w:r>
              <w:r w:rsidRPr="0000628D">
                <w:t>3 22bits</w:t>
              </w:r>
            </w:ins>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253A229" w14:textId="77777777" w:rsidR="009B0098" w:rsidRPr="00A4272E" w:rsidRDefault="009B0098" w:rsidP="00AF0D4C">
            <w:pPr>
              <w:spacing w:after="0"/>
              <w:jc w:val="center"/>
              <w:rPr>
                <w:ins w:id="11016" w:author="China Telecom" w:date="2020-11-20T19:25:00Z"/>
                <w:rFonts w:eastAsia="Times New Roman"/>
                <w:lang w:val="en-US"/>
              </w:rPr>
            </w:pPr>
            <w:ins w:id="11017" w:author="China Telecom" w:date="2020-11-20T19:25:00Z">
              <w:r w:rsidRPr="00A4272E">
                <w:t>3</w:t>
              </w:r>
            </w:ins>
          </w:p>
        </w:tc>
        <w:tc>
          <w:tcPr>
            <w:tcW w:w="1217" w:type="dxa"/>
            <w:tcBorders>
              <w:top w:val="nil"/>
              <w:left w:val="nil"/>
              <w:bottom w:val="single" w:sz="4" w:space="0" w:color="auto"/>
              <w:right w:val="single" w:sz="4" w:space="0" w:color="auto"/>
            </w:tcBorders>
            <w:shd w:val="clear" w:color="auto" w:fill="auto"/>
            <w:noWrap/>
            <w:vAlign w:val="bottom"/>
          </w:tcPr>
          <w:p w14:paraId="0D80FB6E" w14:textId="77777777" w:rsidR="009B0098" w:rsidRPr="00A4272E" w:rsidRDefault="009B0098" w:rsidP="00AF0D4C">
            <w:pPr>
              <w:spacing w:after="0"/>
              <w:jc w:val="center"/>
              <w:rPr>
                <w:ins w:id="11018" w:author="China Telecom" w:date="2020-11-20T19:25:00Z"/>
                <w:rFonts w:eastAsia="Times New Roman"/>
                <w:lang w:val="en-US"/>
              </w:rPr>
            </w:pPr>
            <w:ins w:id="11019" w:author="China Telecom" w:date="2020-11-20T19:25:00Z">
              <w:r w:rsidRPr="00A4272E">
                <w:t>124.81</w:t>
              </w:r>
            </w:ins>
          </w:p>
        </w:tc>
        <w:tc>
          <w:tcPr>
            <w:tcW w:w="1318" w:type="dxa"/>
            <w:tcBorders>
              <w:top w:val="nil"/>
              <w:left w:val="nil"/>
              <w:bottom w:val="single" w:sz="4" w:space="0" w:color="auto"/>
              <w:right w:val="single" w:sz="4" w:space="0" w:color="auto"/>
            </w:tcBorders>
            <w:shd w:val="clear" w:color="auto" w:fill="auto"/>
            <w:noWrap/>
            <w:vAlign w:val="bottom"/>
          </w:tcPr>
          <w:p w14:paraId="283A5A3E" w14:textId="77777777" w:rsidR="009B0098" w:rsidRPr="00A4272E" w:rsidRDefault="009B0098" w:rsidP="00AF0D4C">
            <w:pPr>
              <w:spacing w:after="0"/>
              <w:jc w:val="center"/>
              <w:rPr>
                <w:ins w:id="11020" w:author="China Telecom" w:date="2020-11-20T19:25:00Z"/>
                <w:rFonts w:eastAsia="Times New Roman"/>
                <w:lang w:val="en-US"/>
              </w:rPr>
            </w:pPr>
            <w:ins w:id="11021" w:author="China Telecom" w:date="2020-11-20T19:25:00Z">
              <w:r w:rsidRPr="00A4272E">
                <w:t>2.81</w:t>
              </w:r>
            </w:ins>
          </w:p>
        </w:tc>
        <w:tc>
          <w:tcPr>
            <w:tcW w:w="1317" w:type="dxa"/>
            <w:tcBorders>
              <w:top w:val="nil"/>
              <w:left w:val="nil"/>
              <w:bottom w:val="single" w:sz="4" w:space="0" w:color="auto"/>
              <w:right w:val="single" w:sz="4" w:space="0" w:color="auto"/>
            </w:tcBorders>
            <w:shd w:val="clear" w:color="auto" w:fill="auto"/>
            <w:noWrap/>
            <w:vAlign w:val="bottom"/>
          </w:tcPr>
          <w:p w14:paraId="61A4C79A" w14:textId="77777777" w:rsidR="009B0098" w:rsidRPr="00A4272E" w:rsidRDefault="009B0098" w:rsidP="00AF0D4C">
            <w:pPr>
              <w:spacing w:after="0"/>
              <w:jc w:val="center"/>
              <w:rPr>
                <w:ins w:id="11022" w:author="China Telecom" w:date="2020-11-20T19:25:00Z"/>
                <w:rFonts w:eastAsia="Times New Roman"/>
                <w:lang w:val="en-US"/>
              </w:rPr>
            </w:pPr>
            <w:ins w:id="11023" w:author="China Telecom" w:date="2020-11-20T19:25:00Z">
              <w:r w:rsidRPr="00A4272E">
                <w:t>1.71</w:t>
              </w:r>
            </w:ins>
          </w:p>
        </w:tc>
        <w:tc>
          <w:tcPr>
            <w:tcW w:w="1318" w:type="dxa"/>
            <w:tcBorders>
              <w:top w:val="nil"/>
              <w:left w:val="nil"/>
              <w:bottom w:val="single" w:sz="4" w:space="0" w:color="auto"/>
              <w:right w:val="single" w:sz="4" w:space="0" w:color="auto"/>
            </w:tcBorders>
            <w:shd w:val="clear" w:color="auto" w:fill="auto"/>
            <w:vAlign w:val="bottom"/>
          </w:tcPr>
          <w:p w14:paraId="098A38F0" w14:textId="77777777" w:rsidR="009B0098" w:rsidRPr="00A4272E" w:rsidRDefault="009B0098" w:rsidP="00AF0D4C">
            <w:pPr>
              <w:spacing w:after="0"/>
              <w:jc w:val="center"/>
              <w:rPr>
                <w:ins w:id="11024" w:author="China Telecom" w:date="2020-11-20T19:25:00Z"/>
                <w:rFonts w:eastAsia="Times New Roman"/>
                <w:lang w:val="en-US"/>
              </w:rPr>
            </w:pPr>
            <w:ins w:id="11025" w:author="China Telecom" w:date="2020-11-20T19:25:00Z">
              <w:r w:rsidRPr="00A4272E">
                <w:t>-10.06</w:t>
              </w:r>
            </w:ins>
          </w:p>
        </w:tc>
        <w:tc>
          <w:tcPr>
            <w:tcW w:w="1318" w:type="dxa"/>
            <w:tcBorders>
              <w:top w:val="nil"/>
              <w:left w:val="nil"/>
              <w:bottom w:val="single" w:sz="4" w:space="0" w:color="auto"/>
              <w:right w:val="single" w:sz="4" w:space="0" w:color="auto"/>
            </w:tcBorders>
            <w:shd w:val="clear" w:color="auto" w:fill="auto"/>
            <w:vAlign w:val="bottom"/>
          </w:tcPr>
          <w:p w14:paraId="16B70870" w14:textId="77777777" w:rsidR="009B0098" w:rsidRPr="00A4272E" w:rsidRDefault="009B0098" w:rsidP="00AF0D4C">
            <w:pPr>
              <w:spacing w:after="0"/>
              <w:jc w:val="center"/>
              <w:rPr>
                <w:ins w:id="11026" w:author="China Telecom" w:date="2020-11-20T19:25:00Z"/>
                <w:rFonts w:eastAsia="Times New Roman"/>
                <w:lang w:val="en-US"/>
              </w:rPr>
            </w:pPr>
            <w:ins w:id="11027" w:author="China Telecom" w:date="2020-11-20T19:25:00Z">
              <w:r w:rsidRPr="00A4272E">
                <w:t>-13.85</w:t>
              </w:r>
            </w:ins>
          </w:p>
        </w:tc>
      </w:tr>
      <w:tr w:rsidR="009B0098" w:rsidRPr="00804B30" w14:paraId="2EFCF22A" w14:textId="77777777" w:rsidTr="00AF0D4C">
        <w:trPr>
          <w:trHeight w:val="181"/>
          <w:ins w:id="11028" w:author="China Telecom" w:date="2020-11-20T19:25:00Z"/>
        </w:trPr>
        <w:tc>
          <w:tcPr>
            <w:tcW w:w="2235" w:type="dxa"/>
            <w:noWrap/>
            <w:vAlign w:val="bottom"/>
          </w:tcPr>
          <w:p w14:paraId="4280FFEE" w14:textId="77777777" w:rsidR="009B0098" w:rsidRPr="00F01329" w:rsidRDefault="009B0098" w:rsidP="00AF0D4C">
            <w:pPr>
              <w:spacing w:after="0"/>
              <w:rPr>
                <w:ins w:id="11029" w:author="China Telecom" w:date="2020-11-20T19:25:00Z"/>
              </w:rPr>
            </w:pPr>
            <w:ins w:id="11030" w:author="China Telecom" w:date="2020-11-20T19:25:00Z">
              <w:r w:rsidRPr="0000628D">
                <w:t>SSB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E73888" w14:textId="77777777" w:rsidR="009B0098" w:rsidRPr="00A4272E" w:rsidRDefault="009B0098" w:rsidP="00AF0D4C">
            <w:pPr>
              <w:spacing w:after="0"/>
              <w:jc w:val="center"/>
              <w:rPr>
                <w:ins w:id="11031" w:author="China Telecom" w:date="2020-11-20T19:25:00Z"/>
              </w:rPr>
            </w:pPr>
            <w:ins w:id="11032" w:author="China Telecom" w:date="2020-11-20T19:25:00Z">
              <w:r w:rsidRPr="00A4272E">
                <w:t>1</w:t>
              </w:r>
            </w:ins>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0A8E6" w14:textId="77777777" w:rsidR="009B0098" w:rsidRPr="00A4272E" w:rsidRDefault="009B0098" w:rsidP="00AF0D4C">
            <w:pPr>
              <w:spacing w:after="0"/>
              <w:jc w:val="center"/>
              <w:rPr>
                <w:ins w:id="11033" w:author="China Telecom" w:date="2020-11-20T19:25:00Z"/>
              </w:rPr>
            </w:pPr>
            <w:ins w:id="11034" w:author="China Telecom" w:date="2020-11-20T19:25:00Z">
              <w:r w:rsidRPr="00A4272E">
                <w:t>152.35</w:t>
              </w:r>
            </w:ins>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C6430" w14:textId="77777777" w:rsidR="009B0098" w:rsidRPr="00A4272E" w:rsidRDefault="009B0098" w:rsidP="00AF0D4C">
            <w:pPr>
              <w:spacing w:after="0"/>
              <w:jc w:val="center"/>
              <w:rPr>
                <w:ins w:id="11035" w:author="China Telecom" w:date="2020-11-20T19:25:00Z"/>
              </w:rPr>
            </w:pPr>
            <w:ins w:id="11036" w:author="China Telecom" w:date="2020-11-20T19:25:00Z">
              <w:r w:rsidRPr="00A4272E">
                <w:t>0.00</w:t>
              </w:r>
            </w:ins>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C36BD" w14:textId="77777777" w:rsidR="009B0098" w:rsidRPr="00A4272E" w:rsidRDefault="009B0098" w:rsidP="00AF0D4C">
            <w:pPr>
              <w:spacing w:after="0"/>
              <w:jc w:val="center"/>
              <w:rPr>
                <w:ins w:id="11037" w:author="China Telecom" w:date="2020-11-20T19:25:00Z"/>
              </w:rPr>
            </w:pPr>
            <w:ins w:id="11038" w:author="China Telecom" w:date="2020-11-20T19:25:00Z">
              <w:r w:rsidRPr="00A4272E">
                <w:t>29.25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37CDE6E" w14:textId="77777777" w:rsidR="009B0098" w:rsidRPr="00A4272E" w:rsidRDefault="009B0098" w:rsidP="00AF0D4C">
            <w:pPr>
              <w:spacing w:after="0"/>
              <w:jc w:val="center"/>
              <w:rPr>
                <w:ins w:id="11039" w:author="China Telecom" w:date="2020-11-20T19:25:00Z"/>
              </w:rPr>
            </w:pPr>
            <w:ins w:id="11040" w:author="China Telecom" w:date="2020-11-20T19:25:00Z">
              <w:r w:rsidRPr="00A4272E">
                <w:t>17.48</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86DFFD8" w14:textId="77777777" w:rsidR="009B0098" w:rsidRPr="00A4272E" w:rsidRDefault="009B0098" w:rsidP="00AF0D4C">
            <w:pPr>
              <w:spacing w:after="0"/>
              <w:jc w:val="center"/>
              <w:rPr>
                <w:ins w:id="11041" w:author="China Telecom" w:date="2020-11-20T19:25:00Z"/>
              </w:rPr>
            </w:pPr>
            <w:ins w:id="11042" w:author="China Telecom" w:date="2020-11-20T19:25:00Z">
              <w:r w:rsidRPr="00A4272E">
                <w:t>13.69</w:t>
              </w:r>
            </w:ins>
          </w:p>
        </w:tc>
      </w:tr>
      <w:tr w:rsidR="009B0098" w:rsidRPr="00804B30" w14:paraId="30E3D8B0" w14:textId="77777777" w:rsidTr="00AF0D4C">
        <w:trPr>
          <w:trHeight w:val="181"/>
          <w:ins w:id="11043" w:author="China Telecom" w:date="2020-11-20T19:25:00Z"/>
        </w:trPr>
        <w:tc>
          <w:tcPr>
            <w:tcW w:w="2235" w:type="dxa"/>
            <w:noWrap/>
            <w:vAlign w:val="bottom"/>
          </w:tcPr>
          <w:p w14:paraId="38E2EFED" w14:textId="77777777" w:rsidR="009B0098" w:rsidRPr="00F01329" w:rsidRDefault="009B0098" w:rsidP="00AF0D4C">
            <w:pPr>
              <w:spacing w:after="0"/>
              <w:rPr>
                <w:ins w:id="11044" w:author="China Telecom" w:date="2020-11-20T19:25:00Z"/>
              </w:rPr>
            </w:pPr>
            <w:ins w:id="11045" w:author="China Telecom" w:date="2020-11-20T19:25:00Z">
              <w:r w:rsidRPr="0000628D">
                <w:t>PUSCH of Msg3</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B398D" w14:textId="77777777" w:rsidR="009B0098" w:rsidRPr="00A4272E" w:rsidRDefault="009B0098" w:rsidP="00AF0D4C">
            <w:pPr>
              <w:spacing w:after="0"/>
              <w:jc w:val="center"/>
              <w:rPr>
                <w:ins w:id="11046" w:author="China Telecom" w:date="2020-11-20T19:25:00Z"/>
              </w:rPr>
            </w:pPr>
            <w:ins w:id="11047" w:author="China Telecom" w:date="2020-11-20T19:25:00Z">
              <w:r w:rsidRPr="00A4272E">
                <w:t>1</w:t>
              </w:r>
            </w:ins>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BC9FD" w14:textId="77777777" w:rsidR="009B0098" w:rsidRPr="00A4272E" w:rsidRDefault="009B0098" w:rsidP="00AF0D4C">
            <w:pPr>
              <w:spacing w:after="0"/>
              <w:jc w:val="center"/>
              <w:rPr>
                <w:ins w:id="11048" w:author="China Telecom" w:date="2020-11-20T19:25:00Z"/>
              </w:rPr>
            </w:pPr>
            <w:ins w:id="11049" w:author="China Telecom" w:date="2020-11-20T19:25:00Z">
              <w:r w:rsidRPr="00A4272E">
                <w:t>124.48</w:t>
              </w:r>
            </w:ins>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0BAD1" w14:textId="77777777" w:rsidR="009B0098" w:rsidRPr="00A4272E" w:rsidRDefault="009B0098" w:rsidP="00AF0D4C">
            <w:pPr>
              <w:spacing w:after="0"/>
              <w:jc w:val="center"/>
              <w:rPr>
                <w:ins w:id="11050" w:author="China Telecom" w:date="2020-11-20T19:25:00Z"/>
              </w:rPr>
            </w:pPr>
            <w:ins w:id="11051" w:author="China Telecom" w:date="2020-11-20T19:25:00Z">
              <w:r w:rsidRPr="00A4272E">
                <w:t>0.00</w:t>
              </w:r>
            </w:ins>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B9779" w14:textId="77777777" w:rsidR="009B0098" w:rsidRPr="00A4272E" w:rsidRDefault="009B0098" w:rsidP="00AF0D4C">
            <w:pPr>
              <w:spacing w:after="0"/>
              <w:jc w:val="center"/>
              <w:rPr>
                <w:ins w:id="11052" w:author="China Telecom" w:date="2020-11-20T19:25:00Z"/>
              </w:rPr>
            </w:pPr>
            <w:ins w:id="11053" w:author="China Telecom" w:date="2020-11-20T19:25:00Z">
              <w:r w:rsidRPr="00A4272E">
                <w:t>1.38</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ABEFBF6" w14:textId="77777777" w:rsidR="009B0098" w:rsidRPr="00A4272E" w:rsidRDefault="009B0098" w:rsidP="00AF0D4C">
            <w:pPr>
              <w:spacing w:after="0"/>
              <w:jc w:val="center"/>
              <w:rPr>
                <w:ins w:id="11054" w:author="China Telecom" w:date="2020-11-20T19:25:00Z"/>
              </w:rPr>
            </w:pPr>
            <w:ins w:id="11055" w:author="China Telecom" w:date="2020-11-20T19:25:00Z">
              <w:r w:rsidRPr="00A4272E">
                <w:t>-10.39</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BD4E1B5" w14:textId="77777777" w:rsidR="009B0098" w:rsidRPr="00A4272E" w:rsidRDefault="009B0098" w:rsidP="00AF0D4C">
            <w:pPr>
              <w:spacing w:after="0"/>
              <w:jc w:val="center"/>
              <w:rPr>
                <w:ins w:id="11056" w:author="China Telecom" w:date="2020-11-20T19:25:00Z"/>
              </w:rPr>
            </w:pPr>
            <w:ins w:id="11057" w:author="China Telecom" w:date="2020-11-20T19:25:00Z">
              <w:r w:rsidRPr="00A4272E">
                <w:t>-14.18</w:t>
              </w:r>
            </w:ins>
          </w:p>
        </w:tc>
      </w:tr>
      <w:tr w:rsidR="009B0098" w:rsidRPr="00804B30" w14:paraId="1564A1E1" w14:textId="77777777" w:rsidTr="00AF0D4C">
        <w:trPr>
          <w:trHeight w:val="181"/>
          <w:ins w:id="11058" w:author="China Telecom" w:date="2020-11-20T19:25:00Z"/>
        </w:trPr>
        <w:tc>
          <w:tcPr>
            <w:tcW w:w="2235" w:type="dxa"/>
            <w:noWrap/>
            <w:vAlign w:val="bottom"/>
          </w:tcPr>
          <w:p w14:paraId="2FFC9C33" w14:textId="77777777" w:rsidR="009B0098" w:rsidRPr="00F01329" w:rsidRDefault="009B0098" w:rsidP="00AF0D4C">
            <w:pPr>
              <w:spacing w:after="0"/>
              <w:rPr>
                <w:ins w:id="11059" w:author="China Telecom" w:date="2020-11-20T19:25:00Z"/>
              </w:rPr>
            </w:pPr>
            <w:ins w:id="11060" w:author="China Telecom" w:date="2020-11-20T19:25:00Z">
              <w:r w:rsidRPr="0000628D">
                <w:t>PDCCH</w:t>
              </w:r>
            </w:ins>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9011637" w14:textId="77777777" w:rsidR="009B0098" w:rsidRPr="00A4272E" w:rsidRDefault="009B0098" w:rsidP="00AF0D4C">
            <w:pPr>
              <w:spacing w:after="0"/>
              <w:jc w:val="center"/>
              <w:rPr>
                <w:ins w:id="11061" w:author="China Telecom" w:date="2020-11-20T19:25:00Z"/>
              </w:rPr>
            </w:pPr>
            <w:ins w:id="11062" w:author="China Telecom" w:date="2020-11-20T19:25:00Z">
              <w:r w:rsidRPr="00A4272E">
                <w:t>4</w:t>
              </w:r>
            </w:ins>
          </w:p>
        </w:tc>
        <w:tc>
          <w:tcPr>
            <w:tcW w:w="1217" w:type="dxa"/>
            <w:tcBorders>
              <w:top w:val="nil"/>
              <w:left w:val="nil"/>
              <w:bottom w:val="single" w:sz="4" w:space="0" w:color="auto"/>
              <w:right w:val="single" w:sz="4" w:space="0" w:color="auto"/>
            </w:tcBorders>
            <w:shd w:val="clear" w:color="auto" w:fill="auto"/>
            <w:noWrap/>
            <w:vAlign w:val="bottom"/>
          </w:tcPr>
          <w:p w14:paraId="09BDEC9D" w14:textId="77777777" w:rsidR="009B0098" w:rsidRPr="00A4272E" w:rsidRDefault="009B0098" w:rsidP="00AF0D4C">
            <w:pPr>
              <w:spacing w:after="0"/>
              <w:jc w:val="center"/>
              <w:rPr>
                <w:ins w:id="11063" w:author="China Telecom" w:date="2020-11-20T19:25:00Z"/>
              </w:rPr>
            </w:pPr>
            <w:ins w:id="11064" w:author="China Telecom" w:date="2020-11-20T19:25:00Z">
              <w:r w:rsidRPr="00A4272E">
                <w:t>148.90</w:t>
              </w:r>
            </w:ins>
          </w:p>
        </w:tc>
        <w:tc>
          <w:tcPr>
            <w:tcW w:w="1318" w:type="dxa"/>
            <w:tcBorders>
              <w:top w:val="nil"/>
              <w:left w:val="nil"/>
              <w:bottom w:val="single" w:sz="4" w:space="0" w:color="auto"/>
              <w:right w:val="single" w:sz="4" w:space="0" w:color="auto"/>
            </w:tcBorders>
            <w:shd w:val="clear" w:color="auto" w:fill="auto"/>
            <w:noWrap/>
            <w:vAlign w:val="bottom"/>
          </w:tcPr>
          <w:p w14:paraId="562AF217" w14:textId="77777777" w:rsidR="009B0098" w:rsidRPr="00A4272E" w:rsidRDefault="009B0098" w:rsidP="00AF0D4C">
            <w:pPr>
              <w:spacing w:after="0"/>
              <w:jc w:val="center"/>
              <w:rPr>
                <w:ins w:id="11065" w:author="China Telecom" w:date="2020-11-20T19:25:00Z"/>
              </w:rPr>
            </w:pPr>
            <w:ins w:id="11066" w:author="China Telecom" w:date="2020-11-20T19:25:00Z">
              <w:r w:rsidRPr="00A4272E">
                <w:t>1.97</w:t>
              </w:r>
            </w:ins>
          </w:p>
        </w:tc>
        <w:tc>
          <w:tcPr>
            <w:tcW w:w="1317" w:type="dxa"/>
            <w:tcBorders>
              <w:top w:val="nil"/>
              <w:left w:val="nil"/>
              <w:bottom w:val="single" w:sz="4" w:space="0" w:color="auto"/>
              <w:right w:val="single" w:sz="4" w:space="0" w:color="auto"/>
            </w:tcBorders>
            <w:shd w:val="clear" w:color="auto" w:fill="auto"/>
            <w:noWrap/>
            <w:vAlign w:val="bottom"/>
          </w:tcPr>
          <w:p w14:paraId="489638E4" w14:textId="77777777" w:rsidR="009B0098" w:rsidRPr="00A4272E" w:rsidRDefault="009B0098" w:rsidP="00AF0D4C">
            <w:pPr>
              <w:spacing w:after="0"/>
              <w:jc w:val="center"/>
              <w:rPr>
                <w:ins w:id="11067" w:author="China Telecom" w:date="2020-11-20T19:25:00Z"/>
              </w:rPr>
            </w:pPr>
            <w:ins w:id="11068" w:author="China Telecom" w:date="2020-11-20T19:25:00Z">
              <w:r w:rsidRPr="00A4272E">
                <w:t>25.80</w:t>
              </w:r>
            </w:ins>
          </w:p>
        </w:tc>
        <w:tc>
          <w:tcPr>
            <w:tcW w:w="1318" w:type="dxa"/>
            <w:tcBorders>
              <w:top w:val="nil"/>
              <w:left w:val="nil"/>
              <w:bottom w:val="single" w:sz="4" w:space="0" w:color="auto"/>
              <w:right w:val="single" w:sz="4" w:space="0" w:color="auto"/>
            </w:tcBorders>
            <w:shd w:val="clear" w:color="auto" w:fill="auto"/>
            <w:vAlign w:val="bottom"/>
          </w:tcPr>
          <w:p w14:paraId="4611692E" w14:textId="77777777" w:rsidR="009B0098" w:rsidRPr="00A4272E" w:rsidRDefault="009B0098" w:rsidP="00AF0D4C">
            <w:pPr>
              <w:spacing w:after="0"/>
              <w:jc w:val="center"/>
              <w:rPr>
                <w:ins w:id="11069" w:author="China Telecom" w:date="2020-11-20T19:25:00Z"/>
              </w:rPr>
            </w:pPr>
            <w:ins w:id="11070" w:author="China Telecom" w:date="2020-11-20T19:25:00Z">
              <w:r w:rsidRPr="00A4272E">
                <w:t>14.03</w:t>
              </w:r>
            </w:ins>
          </w:p>
        </w:tc>
        <w:tc>
          <w:tcPr>
            <w:tcW w:w="1318" w:type="dxa"/>
            <w:tcBorders>
              <w:top w:val="nil"/>
              <w:left w:val="nil"/>
              <w:bottom w:val="single" w:sz="4" w:space="0" w:color="auto"/>
              <w:right w:val="single" w:sz="4" w:space="0" w:color="auto"/>
            </w:tcBorders>
            <w:shd w:val="clear" w:color="auto" w:fill="auto"/>
            <w:vAlign w:val="bottom"/>
          </w:tcPr>
          <w:p w14:paraId="24FCE833" w14:textId="77777777" w:rsidR="009B0098" w:rsidRPr="00A4272E" w:rsidRDefault="009B0098" w:rsidP="00AF0D4C">
            <w:pPr>
              <w:spacing w:after="0"/>
              <w:jc w:val="center"/>
              <w:rPr>
                <w:ins w:id="11071" w:author="China Telecom" w:date="2020-11-20T19:25:00Z"/>
              </w:rPr>
            </w:pPr>
            <w:ins w:id="11072" w:author="China Telecom" w:date="2020-11-20T19:25:00Z">
              <w:r w:rsidRPr="00A4272E">
                <w:t>10.24</w:t>
              </w:r>
            </w:ins>
          </w:p>
        </w:tc>
      </w:tr>
      <w:tr w:rsidR="009B0098" w:rsidRPr="00804B30" w14:paraId="69BFAE12" w14:textId="77777777" w:rsidTr="00AF0D4C">
        <w:trPr>
          <w:trHeight w:val="181"/>
          <w:ins w:id="11073" w:author="China Telecom" w:date="2020-11-20T19:25:00Z"/>
        </w:trPr>
        <w:tc>
          <w:tcPr>
            <w:tcW w:w="2235" w:type="dxa"/>
            <w:noWrap/>
            <w:vAlign w:val="bottom"/>
          </w:tcPr>
          <w:p w14:paraId="50A2F4CD" w14:textId="77777777" w:rsidR="009B0098" w:rsidRPr="00F01329" w:rsidRDefault="009B0098" w:rsidP="00AF0D4C">
            <w:pPr>
              <w:spacing w:after="0"/>
              <w:rPr>
                <w:ins w:id="11074" w:author="China Telecom" w:date="2020-11-20T19:25:00Z"/>
              </w:rPr>
            </w:pPr>
            <w:ins w:id="11075" w:author="China Telecom" w:date="2020-11-20T19:25:00Z">
              <w:r w:rsidRPr="0000628D">
                <w:t>PDSCH eMBB</w:t>
              </w:r>
              <w:r>
                <w:t xml:space="preserve"> DDDSU</w:t>
              </w:r>
            </w:ins>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169641EE" w14:textId="77777777" w:rsidR="009B0098" w:rsidRPr="00A4272E" w:rsidRDefault="009B0098" w:rsidP="00AF0D4C">
            <w:pPr>
              <w:spacing w:after="0"/>
              <w:jc w:val="center"/>
              <w:rPr>
                <w:ins w:id="11076" w:author="China Telecom" w:date="2020-11-20T19:25:00Z"/>
              </w:rPr>
            </w:pPr>
            <w:ins w:id="11077" w:author="China Telecom" w:date="2020-11-20T19:25:00Z">
              <w:r w:rsidRPr="00A4272E">
                <w:t>4</w:t>
              </w:r>
            </w:ins>
          </w:p>
        </w:tc>
        <w:tc>
          <w:tcPr>
            <w:tcW w:w="1217" w:type="dxa"/>
            <w:tcBorders>
              <w:top w:val="nil"/>
              <w:left w:val="nil"/>
              <w:bottom w:val="single" w:sz="4" w:space="0" w:color="auto"/>
              <w:right w:val="single" w:sz="4" w:space="0" w:color="auto"/>
            </w:tcBorders>
            <w:shd w:val="clear" w:color="auto" w:fill="auto"/>
            <w:noWrap/>
            <w:vAlign w:val="bottom"/>
          </w:tcPr>
          <w:p w14:paraId="1D6BF8B1" w14:textId="77777777" w:rsidR="009B0098" w:rsidRPr="00A4272E" w:rsidRDefault="009B0098" w:rsidP="00AF0D4C">
            <w:pPr>
              <w:spacing w:after="0"/>
              <w:jc w:val="center"/>
              <w:rPr>
                <w:ins w:id="11078" w:author="China Telecom" w:date="2020-11-20T19:25:00Z"/>
                <w:noProof/>
              </w:rPr>
            </w:pPr>
            <w:ins w:id="11079" w:author="China Telecom" w:date="2020-11-20T19:25:00Z">
              <w:r w:rsidRPr="00A4272E">
                <w:t>146.25</w:t>
              </w:r>
            </w:ins>
          </w:p>
        </w:tc>
        <w:tc>
          <w:tcPr>
            <w:tcW w:w="1318" w:type="dxa"/>
            <w:tcBorders>
              <w:top w:val="nil"/>
              <w:left w:val="nil"/>
              <w:bottom w:val="single" w:sz="4" w:space="0" w:color="auto"/>
              <w:right w:val="single" w:sz="4" w:space="0" w:color="auto"/>
            </w:tcBorders>
            <w:shd w:val="clear" w:color="auto" w:fill="auto"/>
            <w:noWrap/>
            <w:vAlign w:val="bottom"/>
          </w:tcPr>
          <w:p w14:paraId="52305EBD" w14:textId="77777777" w:rsidR="009B0098" w:rsidRPr="00A4272E" w:rsidRDefault="009B0098" w:rsidP="00AF0D4C">
            <w:pPr>
              <w:spacing w:after="0"/>
              <w:jc w:val="center"/>
              <w:rPr>
                <w:ins w:id="11080" w:author="China Telecom" w:date="2020-11-20T19:25:00Z"/>
                <w:noProof/>
              </w:rPr>
            </w:pPr>
            <w:ins w:id="11081" w:author="China Telecom" w:date="2020-11-20T19:25:00Z">
              <w:r w:rsidRPr="00A4272E">
                <w:t>7.68</w:t>
              </w:r>
            </w:ins>
          </w:p>
        </w:tc>
        <w:tc>
          <w:tcPr>
            <w:tcW w:w="1317" w:type="dxa"/>
            <w:tcBorders>
              <w:top w:val="nil"/>
              <w:left w:val="nil"/>
              <w:bottom w:val="single" w:sz="4" w:space="0" w:color="auto"/>
              <w:right w:val="single" w:sz="4" w:space="0" w:color="auto"/>
            </w:tcBorders>
            <w:shd w:val="clear" w:color="auto" w:fill="auto"/>
            <w:noWrap/>
            <w:vAlign w:val="bottom"/>
          </w:tcPr>
          <w:p w14:paraId="24AF5A98" w14:textId="77777777" w:rsidR="009B0098" w:rsidRPr="00A4272E" w:rsidRDefault="009B0098" w:rsidP="00AF0D4C">
            <w:pPr>
              <w:spacing w:after="0"/>
              <w:jc w:val="center"/>
              <w:rPr>
                <w:ins w:id="11082" w:author="China Telecom" w:date="2020-11-20T19:25:00Z"/>
                <w:noProof/>
              </w:rPr>
            </w:pPr>
            <w:ins w:id="11083" w:author="China Telecom" w:date="2020-11-20T19:25:00Z">
              <w:r w:rsidRPr="00A4272E">
                <w:t>23.15</w:t>
              </w:r>
            </w:ins>
          </w:p>
        </w:tc>
        <w:tc>
          <w:tcPr>
            <w:tcW w:w="1318" w:type="dxa"/>
            <w:tcBorders>
              <w:top w:val="nil"/>
              <w:left w:val="nil"/>
              <w:bottom w:val="single" w:sz="4" w:space="0" w:color="auto"/>
              <w:right w:val="single" w:sz="4" w:space="0" w:color="auto"/>
            </w:tcBorders>
            <w:shd w:val="clear" w:color="auto" w:fill="auto"/>
            <w:vAlign w:val="bottom"/>
          </w:tcPr>
          <w:p w14:paraId="76333C34" w14:textId="77777777" w:rsidR="009B0098" w:rsidRPr="00A4272E" w:rsidRDefault="009B0098" w:rsidP="00AF0D4C">
            <w:pPr>
              <w:spacing w:after="0"/>
              <w:jc w:val="center"/>
              <w:rPr>
                <w:ins w:id="11084" w:author="China Telecom" w:date="2020-11-20T19:25:00Z"/>
                <w:noProof/>
              </w:rPr>
            </w:pPr>
            <w:ins w:id="11085" w:author="China Telecom" w:date="2020-11-20T19:25:00Z">
              <w:r w:rsidRPr="00A4272E">
                <w:t>11.38</w:t>
              </w:r>
            </w:ins>
          </w:p>
        </w:tc>
        <w:tc>
          <w:tcPr>
            <w:tcW w:w="1318" w:type="dxa"/>
            <w:tcBorders>
              <w:top w:val="nil"/>
              <w:left w:val="nil"/>
              <w:bottom w:val="single" w:sz="4" w:space="0" w:color="auto"/>
              <w:right w:val="single" w:sz="4" w:space="0" w:color="auto"/>
            </w:tcBorders>
            <w:shd w:val="clear" w:color="auto" w:fill="auto"/>
            <w:vAlign w:val="bottom"/>
          </w:tcPr>
          <w:p w14:paraId="26997F91" w14:textId="77777777" w:rsidR="009B0098" w:rsidRPr="00A4272E" w:rsidRDefault="009B0098" w:rsidP="00AF0D4C">
            <w:pPr>
              <w:spacing w:after="0"/>
              <w:jc w:val="center"/>
              <w:rPr>
                <w:ins w:id="11086" w:author="China Telecom" w:date="2020-11-20T19:25:00Z"/>
                <w:noProof/>
              </w:rPr>
            </w:pPr>
            <w:ins w:id="11087" w:author="China Telecom" w:date="2020-11-20T19:25:00Z">
              <w:r w:rsidRPr="00A4272E">
                <w:t>7.59</w:t>
              </w:r>
            </w:ins>
          </w:p>
        </w:tc>
      </w:tr>
      <w:tr w:rsidR="009B0098" w:rsidRPr="00804B30" w14:paraId="2E1B0018" w14:textId="77777777" w:rsidTr="00AF0D4C">
        <w:trPr>
          <w:trHeight w:val="181"/>
          <w:ins w:id="11088" w:author="China Telecom" w:date="2020-11-20T19:25:00Z"/>
        </w:trPr>
        <w:tc>
          <w:tcPr>
            <w:tcW w:w="2235" w:type="dxa"/>
            <w:noWrap/>
            <w:vAlign w:val="bottom"/>
          </w:tcPr>
          <w:p w14:paraId="7985E4EB" w14:textId="77777777" w:rsidR="009B0098" w:rsidRPr="00F01329" w:rsidRDefault="009B0098" w:rsidP="00AF0D4C">
            <w:pPr>
              <w:spacing w:after="0"/>
              <w:rPr>
                <w:ins w:id="11089" w:author="China Telecom" w:date="2020-11-20T19:25:00Z"/>
              </w:rPr>
            </w:pPr>
            <w:ins w:id="11090" w:author="China Telecom" w:date="2020-11-20T19:25:00Z">
              <w:r w:rsidRPr="0000628D">
                <w:t>PDSCH eMBB DDSU</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BF94B" w14:textId="77777777" w:rsidR="009B0098" w:rsidRPr="00A4272E" w:rsidRDefault="009B0098" w:rsidP="00AF0D4C">
            <w:pPr>
              <w:spacing w:after="0"/>
              <w:jc w:val="center"/>
              <w:rPr>
                <w:ins w:id="11091" w:author="China Telecom" w:date="2020-11-20T19:25:00Z"/>
              </w:rPr>
            </w:pPr>
            <w:ins w:id="11092" w:author="China Telecom" w:date="2020-11-20T19:25:00Z">
              <w:r w:rsidRPr="00A4272E">
                <w:t>1</w:t>
              </w:r>
            </w:ins>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777B5" w14:textId="77777777" w:rsidR="009B0098" w:rsidRPr="00A4272E" w:rsidRDefault="009B0098" w:rsidP="00AF0D4C">
            <w:pPr>
              <w:spacing w:after="0"/>
              <w:jc w:val="center"/>
              <w:rPr>
                <w:ins w:id="11093" w:author="China Telecom" w:date="2020-11-20T19:25:00Z"/>
              </w:rPr>
            </w:pPr>
            <w:ins w:id="11094" w:author="China Telecom" w:date="2020-11-20T19:25:00Z">
              <w:r w:rsidRPr="00A4272E">
                <w:t>153.92</w:t>
              </w:r>
            </w:ins>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81CD7" w14:textId="77777777" w:rsidR="009B0098" w:rsidRPr="00A4272E" w:rsidRDefault="009B0098" w:rsidP="00AF0D4C">
            <w:pPr>
              <w:spacing w:after="0"/>
              <w:jc w:val="center"/>
              <w:rPr>
                <w:ins w:id="11095" w:author="China Telecom" w:date="2020-11-20T19:25:00Z"/>
              </w:rPr>
            </w:pPr>
            <w:ins w:id="11096" w:author="China Telecom" w:date="2020-11-20T19:25:00Z">
              <w:r w:rsidRPr="00A4272E">
                <w:t>0.00</w:t>
              </w:r>
            </w:ins>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745E4" w14:textId="77777777" w:rsidR="009B0098" w:rsidRPr="00A4272E" w:rsidRDefault="009B0098" w:rsidP="00AF0D4C">
            <w:pPr>
              <w:spacing w:after="0"/>
              <w:jc w:val="center"/>
              <w:rPr>
                <w:ins w:id="11097" w:author="China Telecom" w:date="2020-11-20T19:25:00Z"/>
              </w:rPr>
            </w:pPr>
            <w:ins w:id="11098" w:author="China Telecom" w:date="2020-11-20T19:25:00Z">
              <w:r w:rsidRPr="00A4272E">
                <w:t>30.82</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B50FC58" w14:textId="77777777" w:rsidR="009B0098" w:rsidRPr="00A4272E" w:rsidRDefault="009B0098" w:rsidP="00AF0D4C">
            <w:pPr>
              <w:spacing w:after="0"/>
              <w:jc w:val="center"/>
              <w:rPr>
                <w:ins w:id="11099" w:author="China Telecom" w:date="2020-11-20T19:25:00Z"/>
              </w:rPr>
            </w:pPr>
            <w:ins w:id="11100" w:author="China Telecom" w:date="2020-11-20T19:25:00Z">
              <w:r w:rsidRPr="00A4272E">
                <w:t>19.05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CED7E82" w14:textId="77777777" w:rsidR="009B0098" w:rsidRPr="00A4272E" w:rsidRDefault="009B0098" w:rsidP="00AF0D4C">
            <w:pPr>
              <w:spacing w:after="0"/>
              <w:jc w:val="center"/>
              <w:rPr>
                <w:ins w:id="11101" w:author="China Telecom" w:date="2020-11-20T19:25:00Z"/>
              </w:rPr>
            </w:pPr>
            <w:ins w:id="11102" w:author="China Telecom" w:date="2020-11-20T19:25:00Z">
              <w:r w:rsidRPr="00A4272E">
                <w:t>15.26</w:t>
              </w:r>
            </w:ins>
          </w:p>
        </w:tc>
      </w:tr>
    </w:tbl>
    <w:p w14:paraId="5CDF5B67" w14:textId="77777777" w:rsidR="009B0098" w:rsidRDefault="009B0098" w:rsidP="009B0098">
      <w:pPr>
        <w:pStyle w:val="TH"/>
        <w:rPr>
          <w:ins w:id="11103" w:author="China Telecom" w:date="2020-11-20T19:25:00Z"/>
        </w:rPr>
      </w:pPr>
    </w:p>
    <w:p w14:paraId="7FC27194" w14:textId="77777777" w:rsidR="009B0098" w:rsidRDefault="009B0098" w:rsidP="009B0098">
      <w:pPr>
        <w:rPr>
          <w:ins w:id="11104" w:author="China Telecom" w:date="2020-11-20T19:25:00Z"/>
        </w:rPr>
      </w:pPr>
      <w:ins w:id="11105" w:author="China Telecom" w:date="2020-11-20T19:25:00Z">
        <w:r>
          <w:t xml:space="preserve">From the representative values for Suburban 28GHz TDD NLOS O2O scenario, the following observations can be made: </w:t>
        </w:r>
      </w:ins>
    </w:p>
    <w:p w14:paraId="618C41EF" w14:textId="77777777" w:rsidR="009B0098" w:rsidRPr="009358C9" w:rsidRDefault="009B0098" w:rsidP="009B0098">
      <w:pPr>
        <w:pStyle w:val="3GPPAgreements"/>
        <w:numPr>
          <w:ilvl w:val="0"/>
          <w:numId w:val="0"/>
        </w:numPr>
        <w:spacing w:line="256" w:lineRule="auto"/>
        <w:textAlignment w:val="auto"/>
        <w:rPr>
          <w:ins w:id="11106" w:author="China Telecom" w:date="2020-11-20T19:25:00Z"/>
          <w:sz w:val="20"/>
        </w:rPr>
      </w:pPr>
      <w:ins w:id="11107" w:author="China Telecom" w:date="2020-11-20T19:25:00Z">
        <w:r w:rsidRPr="009358C9">
          <w:rPr>
            <w:sz w:val="20"/>
          </w:rPr>
          <w:lastRenderedPageBreak/>
          <w:t>For 1</w:t>
        </w:r>
        <w:r w:rsidRPr="009358C9">
          <w:rPr>
            <w:sz w:val="20"/>
            <w:vertAlign w:val="superscript"/>
          </w:rPr>
          <w:t>st</w:t>
        </w:r>
        <w:r w:rsidRPr="009358C9">
          <w:rPr>
            <w:sz w:val="20"/>
          </w:rPr>
          <w:t xml:space="preserve"> priority channels</w:t>
        </w:r>
        <w:r>
          <w:rPr>
            <w:sz w:val="20"/>
          </w:rPr>
          <w:t xml:space="preserve"> (with more than 2 available samples)</w:t>
        </w:r>
        <w:r w:rsidRPr="009358C9">
          <w:rPr>
            <w:sz w:val="20"/>
          </w:rPr>
          <w:t>:</w:t>
        </w:r>
      </w:ins>
    </w:p>
    <w:p w14:paraId="5CCA61BD" w14:textId="77777777" w:rsidR="009B0098" w:rsidRPr="009358C9" w:rsidRDefault="009B0098" w:rsidP="009B0098">
      <w:pPr>
        <w:pStyle w:val="3GPPAgreements"/>
        <w:numPr>
          <w:ilvl w:val="1"/>
          <w:numId w:val="37"/>
        </w:numPr>
        <w:spacing w:line="256" w:lineRule="auto"/>
        <w:textAlignment w:val="auto"/>
        <w:rPr>
          <w:ins w:id="11108" w:author="China Telecom" w:date="2020-11-20T19:25:00Z"/>
          <w:sz w:val="20"/>
        </w:rPr>
      </w:pPr>
      <w:ins w:id="11109" w:author="China Telecom" w:date="2020-11-20T19:25:00Z">
        <w:r w:rsidRPr="009358C9">
          <w:rPr>
            <w:sz w:val="20"/>
          </w:rPr>
          <w:t>Absolute MPL targets corresponding to ISD target 200m is met by all channels. No 1</w:t>
        </w:r>
        <w:r w:rsidRPr="009358C9">
          <w:rPr>
            <w:sz w:val="20"/>
            <w:vertAlign w:val="superscript"/>
          </w:rPr>
          <w:t>st</w:t>
        </w:r>
        <w:r w:rsidRPr="009358C9">
          <w:rPr>
            <w:sz w:val="20"/>
          </w:rPr>
          <w:t xml:space="preserve"> priority UL channel can meet the absolute MPL target if the target ISD is set to 400m and 500m. Conversely, if ISD target is set to 200m then only PUSCH eMBB DDDSU and PUSCH VoIP DDDSU do not meet the absolute MPL target. </w:t>
        </w:r>
      </w:ins>
    </w:p>
    <w:p w14:paraId="5B14696C" w14:textId="77777777" w:rsidR="009B0098" w:rsidRPr="009358C9" w:rsidRDefault="009B0098" w:rsidP="009B0098">
      <w:pPr>
        <w:pStyle w:val="3GPPAgreements"/>
        <w:numPr>
          <w:ilvl w:val="1"/>
          <w:numId w:val="37"/>
        </w:numPr>
        <w:spacing w:line="256" w:lineRule="auto"/>
        <w:textAlignment w:val="auto"/>
        <w:rPr>
          <w:ins w:id="11110" w:author="China Telecom" w:date="2020-11-20T19:25:00Z"/>
          <w:sz w:val="20"/>
        </w:rPr>
      </w:pPr>
      <w:ins w:id="11111" w:author="China Telecom" w:date="2020-11-20T19:25:00Z">
        <w:r w:rsidRPr="009358C9">
          <w:rPr>
            <w:sz w:val="20"/>
          </w:rPr>
          <w:t>With relative differential MIL target using PUCCH F</w:t>
        </w:r>
        <w:r>
          <w:rPr>
            <w:sz w:val="20"/>
          </w:rPr>
          <w:t xml:space="preserve">ormat </w:t>
        </w:r>
        <w:r w:rsidRPr="009358C9">
          <w:rPr>
            <w:sz w:val="20"/>
          </w:rPr>
          <w:t>1 as reference, 1</w:t>
        </w:r>
        <w:r w:rsidRPr="009358C9">
          <w:rPr>
            <w:sz w:val="20"/>
            <w:vertAlign w:val="superscript"/>
          </w:rPr>
          <w:t>st</w:t>
        </w:r>
        <w:r w:rsidRPr="009358C9">
          <w:rPr>
            <w:sz w:val="20"/>
          </w:rPr>
          <w:t xml:space="preserve"> priority channels which display lower coverage than the reference are:</w:t>
        </w:r>
      </w:ins>
    </w:p>
    <w:p w14:paraId="391D454D" w14:textId="77777777" w:rsidR="009B0098" w:rsidRPr="009358C9" w:rsidRDefault="009B0098" w:rsidP="009B0098">
      <w:pPr>
        <w:pStyle w:val="3GPPAgreements"/>
        <w:numPr>
          <w:ilvl w:val="3"/>
          <w:numId w:val="60"/>
        </w:numPr>
        <w:spacing w:line="256" w:lineRule="auto"/>
        <w:rPr>
          <w:ins w:id="11112" w:author="China Telecom" w:date="2020-11-20T19:25:00Z"/>
          <w:sz w:val="20"/>
        </w:rPr>
      </w:pPr>
      <w:ins w:id="11113" w:author="China Telecom" w:date="2020-11-20T19:25:00Z">
        <w:r w:rsidRPr="009358C9">
          <w:rPr>
            <w:sz w:val="20"/>
          </w:rPr>
          <w:t>PUSCH eMBB DDDU</w:t>
        </w:r>
      </w:ins>
    </w:p>
    <w:p w14:paraId="32F8787C" w14:textId="77777777" w:rsidR="009B0098" w:rsidRPr="009358C9" w:rsidRDefault="009B0098" w:rsidP="009B0098">
      <w:pPr>
        <w:pStyle w:val="3GPPAgreements"/>
        <w:numPr>
          <w:ilvl w:val="3"/>
          <w:numId w:val="60"/>
        </w:numPr>
        <w:spacing w:line="256" w:lineRule="auto"/>
        <w:rPr>
          <w:ins w:id="11114" w:author="China Telecom" w:date="2020-11-20T19:25:00Z"/>
          <w:sz w:val="20"/>
        </w:rPr>
      </w:pPr>
      <w:ins w:id="11115" w:author="China Telecom" w:date="2020-11-20T19:25:00Z">
        <w:r w:rsidRPr="009358C9">
          <w:rPr>
            <w:sz w:val="20"/>
          </w:rPr>
          <w:t xml:space="preserve">PUSCH VoIP DDDSU </w:t>
        </w:r>
      </w:ins>
    </w:p>
    <w:p w14:paraId="0132FAE7" w14:textId="77777777" w:rsidR="009B0098" w:rsidRPr="009358C9" w:rsidRDefault="009B0098" w:rsidP="009B0098">
      <w:pPr>
        <w:pStyle w:val="3GPPAgreements"/>
        <w:numPr>
          <w:ilvl w:val="3"/>
          <w:numId w:val="60"/>
        </w:numPr>
        <w:spacing w:line="256" w:lineRule="auto"/>
        <w:rPr>
          <w:ins w:id="11116" w:author="China Telecom" w:date="2020-11-20T19:25:00Z"/>
          <w:sz w:val="20"/>
        </w:rPr>
      </w:pPr>
      <w:ins w:id="11117" w:author="China Telecom" w:date="2020-11-20T19:25:00Z">
        <w:r w:rsidRPr="009358C9">
          <w:rPr>
            <w:sz w:val="20"/>
          </w:rPr>
          <w:t>PUCCH F</w:t>
        </w:r>
        <w:r>
          <w:rPr>
            <w:sz w:val="20"/>
          </w:rPr>
          <w:t xml:space="preserve">ormat </w:t>
        </w:r>
        <w:r w:rsidRPr="009358C9">
          <w:rPr>
            <w:sz w:val="20"/>
          </w:rPr>
          <w:t>3 11bits</w:t>
        </w:r>
      </w:ins>
    </w:p>
    <w:p w14:paraId="1BD018D5" w14:textId="77777777" w:rsidR="009B0098" w:rsidRPr="009358C9" w:rsidRDefault="009B0098" w:rsidP="009B0098">
      <w:pPr>
        <w:pStyle w:val="3GPPAgreements"/>
        <w:numPr>
          <w:ilvl w:val="3"/>
          <w:numId w:val="60"/>
        </w:numPr>
        <w:spacing w:line="256" w:lineRule="auto"/>
        <w:rPr>
          <w:ins w:id="11118" w:author="China Telecom" w:date="2020-11-20T19:25:00Z"/>
          <w:sz w:val="20"/>
        </w:rPr>
      </w:pPr>
      <w:ins w:id="11119" w:author="China Telecom" w:date="2020-11-20T19:25:00Z">
        <w:r w:rsidRPr="009358C9">
          <w:rPr>
            <w:sz w:val="20"/>
          </w:rPr>
          <w:t>PUCCH F</w:t>
        </w:r>
        <w:r>
          <w:rPr>
            <w:sz w:val="20"/>
          </w:rPr>
          <w:t xml:space="preserve">ormat </w:t>
        </w:r>
        <w:r w:rsidRPr="009358C9">
          <w:rPr>
            <w:sz w:val="20"/>
          </w:rPr>
          <w:t>3 22bits</w:t>
        </w:r>
      </w:ins>
    </w:p>
    <w:p w14:paraId="19555D9A" w14:textId="77777777" w:rsidR="009B0098" w:rsidRPr="009358C9" w:rsidRDefault="009B0098" w:rsidP="009B0098">
      <w:pPr>
        <w:pStyle w:val="3GPPAgreements"/>
        <w:numPr>
          <w:ilvl w:val="0"/>
          <w:numId w:val="0"/>
        </w:numPr>
        <w:spacing w:line="256" w:lineRule="auto"/>
        <w:ind w:left="284" w:hanging="284"/>
        <w:rPr>
          <w:ins w:id="11120" w:author="China Telecom" w:date="2020-11-20T19:25:00Z"/>
          <w:sz w:val="20"/>
        </w:rPr>
      </w:pPr>
      <w:ins w:id="11121" w:author="China Telecom" w:date="2020-11-20T19:25:00Z">
        <w:r w:rsidRPr="009358C9">
          <w:rPr>
            <w:sz w:val="20"/>
          </w:rPr>
          <w:t>For 2</w:t>
        </w:r>
        <w:r w:rsidRPr="009358C9">
          <w:rPr>
            <w:sz w:val="20"/>
            <w:vertAlign w:val="superscript"/>
          </w:rPr>
          <w:t>nd</w:t>
        </w:r>
        <w:r w:rsidRPr="009358C9">
          <w:rPr>
            <w:sz w:val="20"/>
          </w:rPr>
          <w:t xml:space="preserve"> priority channels</w:t>
        </w:r>
        <w:r>
          <w:rPr>
            <w:sz w:val="20"/>
          </w:rPr>
          <w:t xml:space="preserve"> (with less than 3 available samples)</w:t>
        </w:r>
        <w:r w:rsidRPr="009358C9">
          <w:rPr>
            <w:sz w:val="20"/>
          </w:rPr>
          <w:t>:</w:t>
        </w:r>
      </w:ins>
    </w:p>
    <w:p w14:paraId="7AF4A117" w14:textId="77777777" w:rsidR="009B0098" w:rsidRPr="009358C9" w:rsidRDefault="009B0098" w:rsidP="009B0098">
      <w:pPr>
        <w:pStyle w:val="3GPPAgreements"/>
        <w:numPr>
          <w:ilvl w:val="1"/>
          <w:numId w:val="37"/>
        </w:numPr>
        <w:spacing w:line="256" w:lineRule="auto"/>
        <w:textAlignment w:val="auto"/>
        <w:rPr>
          <w:ins w:id="11122" w:author="China Telecom" w:date="2020-11-20T19:25:00Z"/>
          <w:sz w:val="20"/>
        </w:rPr>
      </w:pPr>
      <w:ins w:id="11123" w:author="China Telecom" w:date="2020-11-20T19:25:00Z">
        <w:r w:rsidRPr="009358C9">
          <w:rPr>
            <w:sz w:val="20"/>
          </w:rPr>
          <w:t>Absolute MPL targets corresponding to target ISD 200m is met by all channels. Absolute MPL targets corresponding to target 400m or 500m cannot be met by any 2</w:t>
        </w:r>
        <w:r w:rsidRPr="009358C9">
          <w:rPr>
            <w:sz w:val="20"/>
            <w:vertAlign w:val="superscript"/>
          </w:rPr>
          <w:t>nd</w:t>
        </w:r>
        <w:r w:rsidRPr="009358C9">
          <w:rPr>
            <w:sz w:val="20"/>
          </w:rPr>
          <w:t xml:space="preserve"> priority channel. </w:t>
        </w:r>
      </w:ins>
    </w:p>
    <w:p w14:paraId="15D4E422" w14:textId="77777777" w:rsidR="009B0098" w:rsidRPr="009358C9" w:rsidRDefault="009B0098" w:rsidP="009B0098">
      <w:pPr>
        <w:pStyle w:val="3GPPAgreements"/>
        <w:numPr>
          <w:ilvl w:val="1"/>
          <w:numId w:val="37"/>
        </w:numPr>
        <w:spacing w:line="256" w:lineRule="auto"/>
        <w:textAlignment w:val="auto"/>
        <w:rPr>
          <w:ins w:id="11124" w:author="China Telecom" w:date="2020-11-20T19:25:00Z"/>
          <w:sz w:val="20"/>
        </w:rPr>
      </w:pPr>
      <w:ins w:id="11125" w:author="China Telecom" w:date="2020-11-20T19:25:00Z">
        <w:r w:rsidRPr="009358C9">
          <w:rPr>
            <w:sz w:val="20"/>
          </w:rPr>
          <w:t>With relative differential MIL target using PUCCH F</w:t>
        </w:r>
        <w:r>
          <w:rPr>
            <w:sz w:val="20"/>
          </w:rPr>
          <w:t xml:space="preserve">ormat </w:t>
        </w:r>
        <w:r w:rsidRPr="009358C9">
          <w:rPr>
            <w:sz w:val="20"/>
          </w:rPr>
          <w:t>1 as reference, 2</w:t>
        </w:r>
        <w:r w:rsidRPr="009358C9">
          <w:rPr>
            <w:sz w:val="20"/>
            <w:vertAlign w:val="superscript"/>
          </w:rPr>
          <w:t>nd</w:t>
        </w:r>
        <w:r w:rsidRPr="009358C9">
          <w:rPr>
            <w:sz w:val="20"/>
          </w:rPr>
          <w:t xml:space="preserve"> priority channels which display lower coverage than the reference, and the corresponding gaps to the reference MIL are:</w:t>
        </w:r>
      </w:ins>
    </w:p>
    <w:p w14:paraId="2340B675" w14:textId="77777777" w:rsidR="009B0098" w:rsidRPr="009358C9" w:rsidRDefault="009B0098" w:rsidP="009B0098">
      <w:pPr>
        <w:pStyle w:val="3GPPAgreements"/>
        <w:numPr>
          <w:ilvl w:val="2"/>
          <w:numId w:val="37"/>
        </w:numPr>
        <w:spacing w:line="256" w:lineRule="auto"/>
        <w:rPr>
          <w:ins w:id="11126" w:author="China Telecom" w:date="2020-11-20T19:25:00Z"/>
          <w:sz w:val="20"/>
        </w:rPr>
      </w:pPr>
      <w:ins w:id="11127" w:author="China Telecom" w:date="2020-11-20T19:25:00Z">
        <w:r w:rsidRPr="009358C9">
          <w:rPr>
            <w:sz w:val="20"/>
          </w:rPr>
          <w:t>PUSCH for Msg3</w:t>
        </w:r>
      </w:ins>
    </w:p>
    <w:p w14:paraId="04A472A3" w14:textId="77777777" w:rsidR="009B0098" w:rsidRPr="009358C9" w:rsidRDefault="009B0098" w:rsidP="009B0098">
      <w:pPr>
        <w:pStyle w:val="3GPPAgreements"/>
        <w:numPr>
          <w:ilvl w:val="2"/>
          <w:numId w:val="37"/>
        </w:numPr>
        <w:spacing w:line="256" w:lineRule="auto"/>
        <w:rPr>
          <w:ins w:id="11128" w:author="China Telecom" w:date="2020-11-20T19:25:00Z"/>
          <w:sz w:val="20"/>
        </w:rPr>
      </w:pPr>
      <w:ins w:id="11129" w:author="China Telecom" w:date="2020-11-20T19:25:00Z">
        <w:r w:rsidRPr="009358C9">
          <w:rPr>
            <w:sz w:val="20"/>
          </w:rPr>
          <w:t>PUSCH eMBB DDSU</w:t>
        </w:r>
      </w:ins>
    </w:p>
    <w:p w14:paraId="7EA32836" w14:textId="77777777" w:rsidR="009B0098" w:rsidRPr="00594A66" w:rsidRDefault="009B0098" w:rsidP="009B0098">
      <w:pPr>
        <w:rPr>
          <w:ins w:id="11130" w:author="China Telecom" w:date="2020-11-20T19:25:00Z"/>
        </w:rPr>
      </w:pPr>
    </w:p>
    <w:p w14:paraId="544A8A04" w14:textId="77777777" w:rsidR="009B0098" w:rsidRDefault="009B0098" w:rsidP="009B0098">
      <w:pPr>
        <w:pStyle w:val="3"/>
        <w:rPr>
          <w:ins w:id="11131" w:author="China Telecom" w:date="2020-11-20T19:25:00Z"/>
          <w:rFonts w:cs="Arial"/>
          <w:szCs w:val="28"/>
        </w:rPr>
      </w:pPr>
      <w:bookmarkStart w:id="11132" w:name="_Toc56794597"/>
      <w:ins w:id="11133" w:author="China Telecom" w:date="2020-11-20T19:25:00Z">
        <w:r>
          <w:rPr>
            <w:rFonts w:eastAsia="Malgun Gothic"/>
          </w:rPr>
          <w:t>5.2</w:t>
        </w:r>
        <w:r w:rsidRPr="007368F9">
          <w:rPr>
            <w:rFonts w:eastAsia="Malgun Gothic"/>
          </w:rPr>
          <w:t>.</w:t>
        </w:r>
        <w:r>
          <w:rPr>
            <w:rFonts w:eastAsia="Malgun Gothic"/>
          </w:rPr>
          <w:t>2</w:t>
        </w:r>
        <w:r w:rsidRPr="007368F9">
          <w:rPr>
            <w:rFonts w:eastAsia="Malgun Gothic"/>
          </w:rPr>
          <w:tab/>
        </w:r>
        <w:r>
          <w:rPr>
            <w:rFonts w:cs="Arial"/>
            <w:szCs w:val="28"/>
          </w:rPr>
          <w:t>Bottleneck identification by representative values</w:t>
        </w:r>
        <w:bookmarkEnd w:id="11132"/>
        <w:r>
          <w:rPr>
            <w:rFonts w:cs="Arial"/>
            <w:szCs w:val="28"/>
          </w:rPr>
          <w:t xml:space="preserve"> </w:t>
        </w:r>
      </w:ins>
    </w:p>
    <w:p w14:paraId="4A9D9298" w14:textId="77777777" w:rsidR="009B0098" w:rsidRDefault="009B0098" w:rsidP="009B0098">
      <w:pPr>
        <w:rPr>
          <w:ins w:id="11134" w:author="China Telecom" w:date="2020-11-20T19:25:00Z"/>
        </w:rPr>
      </w:pPr>
      <w:ins w:id="11135" w:author="China Telecom" w:date="2020-11-20T19:25:00Z">
        <w:r>
          <w:t>Bottleneck identification is performed by the following procedure:</w:t>
        </w:r>
      </w:ins>
    </w:p>
    <w:p w14:paraId="1A0DB494" w14:textId="77777777" w:rsidR="009B0098" w:rsidRDefault="009B0098" w:rsidP="009B0098">
      <w:pPr>
        <w:pStyle w:val="ad"/>
        <w:numPr>
          <w:ilvl w:val="0"/>
          <w:numId w:val="26"/>
        </w:numPr>
        <w:spacing w:after="0"/>
        <w:ind w:firstLineChars="0"/>
        <w:rPr>
          <w:ins w:id="11136" w:author="China Telecom" w:date="2020-11-20T19:25:00Z"/>
        </w:rPr>
      </w:pPr>
      <w:ins w:id="11137" w:author="China Telecom" w:date="2020-11-20T19:25:00Z">
        <w:r>
          <w:t>The potential bottleneck channels identified by absolute metrics, then</w:t>
        </w:r>
      </w:ins>
    </w:p>
    <w:p w14:paraId="1AD53FB3" w14:textId="77777777" w:rsidR="009B0098" w:rsidRPr="00F9020F" w:rsidRDefault="009B0098" w:rsidP="009B0098">
      <w:pPr>
        <w:pStyle w:val="ad"/>
        <w:numPr>
          <w:ilvl w:val="0"/>
          <w:numId w:val="26"/>
        </w:numPr>
        <w:spacing w:after="0"/>
        <w:ind w:firstLineChars="0"/>
        <w:rPr>
          <w:ins w:id="11138" w:author="China Telecom" w:date="2020-11-20T19:25:00Z"/>
        </w:rPr>
      </w:pPr>
      <w:ins w:id="11139" w:author="China Telecom" w:date="2020-11-20T19:25:00Z">
        <w:r>
          <w:t xml:space="preserve">The potential bottleneck channels identified by absolute metrics can be further filtered by using relative difference between channels in MIL </w:t>
        </w:r>
      </w:ins>
    </w:p>
    <w:p w14:paraId="01F976C5" w14:textId="77777777" w:rsidR="009B0098" w:rsidRDefault="009B0098" w:rsidP="009B0098">
      <w:pPr>
        <w:rPr>
          <w:ins w:id="11140" w:author="China Telecom" w:date="2020-11-20T19:25:00Z"/>
        </w:rPr>
      </w:pPr>
    </w:p>
    <w:p w14:paraId="5A4E14A5" w14:textId="77777777" w:rsidR="009B0098" w:rsidRDefault="009B0098" w:rsidP="009B0098">
      <w:pPr>
        <w:spacing w:after="0"/>
        <w:rPr>
          <w:ins w:id="11141" w:author="China Telecom" w:date="2020-11-20T19:25:00Z"/>
        </w:rPr>
      </w:pPr>
      <w:ins w:id="11142" w:author="China Telecom" w:date="2020-11-20T19:25:00Z">
        <w:r>
          <w:t xml:space="preserve">The result of the bottleneck channel identification by the procedure above is summarized in Table 5.2.2-1, where no aspect related to </w:t>
        </w:r>
        <w:r w:rsidRPr="00A10A18">
          <w:t>the deprioritized Suburban scenario</w:t>
        </w:r>
        <w:r>
          <w:t xml:space="preserve"> is captured</w:t>
        </w:r>
        <w:r w:rsidRPr="00A10A18">
          <w:t>.</w:t>
        </w:r>
      </w:ins>
    </w:p>
    <w:p w14:paraId="007AD6D0" w14:textId="77777777" w:rsidR="009B0098" w:rsidRDefault="009B0098" w:rsidP="009B0098">
      <w:pPr>
        <w:rPr>
          <w:ins w:id="11143" w:author="China Telecom" w:date="2020-11-20T19:25:00Z"/>
        </w:rPr>
      </w:pPr>
    </w:p>
    <w:p w14:paraId="038F9E04" w14:textId="77777777" w:rsidR="009B0098" w:rsidRDefault="009B0098" w:rsidP="009B0098">
      <w:pPr>
        <w:pStyle w:val="TH"/>
        <w:rPr>
          <w:ins w:id="11144" w:author="China Telecom" w:date="2020-11-20T19:25:00Z"/>
          <w:lang w:eastAsia="zh-CN"/>
        </w:rPr>
      </w:pPr>
      <w:ins w:id="11145" w:author="China Telecom" w:date="2020-11-20T19:25:00Z">
        <w:r w:rsidRPr="007368F9">
          <w:t xml:space="preserve">Table </w:t>
        </w:r>
        <w:r>
          <w:rPr>
            <w:lang w:eastAsia="zh-CN"/>
          </w:rPr>
          <w:t>5.2.2</w:t>
        </w:r>
        <w:r w:rsidRPr="007368F9">
          <w:t>-</w:t>
        </w:r>
        <w:r w:rsidRPr="007368F9">
          <w:rPr>
            <w:rFonts w:hint="eastAsia"/>
            <w:lang w:eastAsia="ja-JP"/>
          </w:rPr>
          <w:t>1</w:t>
        </w:r>
        <w:r w:rsidRPr="007368F9">
          <w:rPr>
            <w:rFonts w:hint="eastAsia"/>
          </w:rPr>
          <w:t xml:space="preserve">: </w:t>
        </w:r>
        <w:r>
          <w:t>Potential bottleneck channels for FR2</w:t>
        </w:r>
      </w:ins>
    </w:p>
    <w:tbl>
      <w:tblPr>
        <w:tblStyle w:val="a7"/>
        <w:tblW w:w="0" w:type="auto"/>
        <w:tblLook w:val="04A0" w:firstRow="1" w:lastRow="0" w:firstColumn="1" w:lastColumn="0" w:noHBand="0" w:noVBand="1"/>
      </w:tblPr>
      <w:tblGrid>
        <w:gridCol w:w="1051"/>
        <w:gridCol w:w="1496"/>
        <w:gridCol w:w="2446"/>
        <w:gridCol w:w="1026"/>
        <w:gridCol w:w="1650"/>
        <w:gridCol w:w="1116"/>
        <w:gridCol w:w="1072"/>
      </w:tblGrid>
      <w:tr w:rsidR="009B0098" w:rsidRPr="00E9302F" w14:paraId="09246841" w14:textId="77777777" w:rsidTr="00AF0D4C">
        <w:trPr>
          <w:ins w:id="11146" w:author="China Telecom" w:date="2020-11-20T19:25:00Z"/>
        </w:trPr>
        <w:tc>
          <w:tcPr>
            <w:tcW w:w="1051" w:type="dxa"/>
            <w:vMerge w:val="restart"/>
            <w:shd w:val="clear" w:color="auto" w:fill="E7E6E6" w:themeFill="background2"/>
            <w:hideMark/>
          </w:tcPr>
          <w:p w14:paraId="37ADB8A0" w14:textId="77777777" w:rsidR="009B0098" w:rsidRPr="00F9020F" w:rsidRDefault="009B0098" w:rsidP="00AF0D4C">
            <w:pPr>
              <w:spacing w:after="0"/>
              <w:jc w:val="center"/>
              <w:rPr>
                <w:ins w:id="11147" w:author="China Telecom" w:date="2020-11-20T19:25:00Z"/>
                <w:lang w:eastAsia="zh-CN"/>
              </w:rPr>
            </w:pPr>
            <w:ins w:id="11148" w:author="China Telecom" w:date="2020-11-20T19:25:00Z">
              <w:r w:rsidRPr="00F9020F">
                <w:rPr>
                  <w:b/>
                  <w:lang w:eastAsia="zh-CN"/>
                </w:rPr>
                <w:t>Scenario</w:t>
              </w:r>
            </w:ins>
          </w:p>
        </w:tc>
        <w:tc>
          <w:tcPr>
            <w:tcW w:w="1496" w:type="dxa"/>
            <w:vMerge w:val="restart"/>
            <w:shd w:val="clear" w:color="auto" w:fill="E7E6E6" w:themeFill="background2"/>
            <w:hideMark/>
          </w:tcPr>
          <w:p w14:paraId="1E90A7CE" w14:textId="77777777" w:rsidR="009B0098" w:rsidRPr="00F9020F" w:rsidRDefault="009B0098" w:rsidP="00AF0D4C">
            <w:pPr>
              <w:spacing w:after="0"/>
              <w:jc w:val="center"/>
              <w:rPr>
                <w:ins w:id="11149" w:author="China Telecom" w:date="2020-11-20T19:25:00Z"/>
                <w:lang w:eastAsia="zh-CN"/>
              </w:rPr>
            </w:pPr>
            <w:ins w:id="11150" w:author="China Telecom" w:date="2020-11-20T19:25:00Z">
              <w:r w:rsidRPr="00F9020F">
                <w:rPr>
                  <w:b/>
                  <w:lang w:eastAsia="zh-CN"/>
                </w:rPr>
                <w:t>Target metrics</w:t>
              </w:r>
            </w:ins>
          </w:p>
        </w:tc>
        <w:tc>
          <w:tcPr>
            <w:tcW w:w="2446" w:type="dxa"/>
            <w:vMerge w:val="restart"/>
            <w:shd w:val="clear" w:color="auto" w:fill="E7E6E6" w:themeFill="background2"/>
            <w:noWrap/>
            <w:hideMark/>
          </w:tcPr>
          <w:p w14:paraId="2E823D9D" w14:textId="77777777" w:rsidR="009B0098" w:rsidRPr="00F9020F" w:rsidRDefault="009B0098" w:rsidP="00AF0D4C">
            <w:pPr>
              <w:spacing w:after="0"/>
              <w:jc w:val="center"/>
              <w:rPr>
                <w:ins w:id="11151" w:author="China Telecom" w:date="2020-11-20T19:25:00Z"/>
                <w:lang w:eastAsia="zh-CN"/>
              </w:rPr>
            </w:pPr>
            <w:ins w:id="11152" w:author="China Telecom" w:date="2020-11-20T19:25:00Z">
              <w:r w:rsidRPr="00F9020F">
                <w:rPr>
                  <w:b/>
                  <w:lang w:eastAsia="zh-CN"/>
                </w:rPr>
                <w:t>Channels</w:t>
              </w:r>
              <w:r>
                <w:rPr>
                  <w:b/>
                  <w:lang w:eastAsia="zh-CN"/>
                </w:rPr>
                <w:t xml:space="preserve"> (and Frame format)</w:t>
              </w:r>
            </w:ins>
          </w:p>
        </w:tc>
        <w:tc>
          <w:tcPr>
            <w:tcW w:w="4864" w:type="dxa"/>
            <w:gridSpan w:val="4"/>
            <w:shd w:val="clear" w:color="auto" w:fill="E7E6E6" w:themeFill="background2"/>
            <w:noWrap/>
            <w:hideMark/>
          </w:tcPr>
          <w:p w14:paraId="55827737" w14:textId="77777777" w:rsidR="009B0098" w:rsidRPr="00F9020F" w:rsidRDefault="009B0098" w:rsidP="00AF0D4C">
            <w:pPr>
              <w:spacing w:after="0"/>
              <w:jc w:val="center"/>
              <w:rPr>
                <w:ins w:id="11153" w:author="China Telecom" w:date="2020-11-20T19:25:00Z"/>
                <w:lang w:eastAsia="zh-CN"/>
              </w:rPr>
            </w:pPr>
            <w:ins w:id="11154" w:author="China Telecom" w:date="2020-11-20T19:25:00Z">
              <w:r w:rsidRPr="00F9020F">
                <w:rPr>
                  <w:b/>
                  <w:lang w:eastAsia="zh-CN"/>
                </w:rPr>
                <w:t>MIL</w:t>
              </w:r>
            </w:ins>
          </w:p>
        </w:tc>
      </w:tr>
      <w:tr w:rsidR="009B0098" w:rsidRPr="00E9302F" w14:paraId="51D35348" w14:textId="77777777" w:rsidTr="00AF0D4C">
        <w:trPr>
          <w:ins w:id="11155" w:author="China Telecom" w:date="2020-11-20T19:25:00Z"/>
        </w:trPr>
        <w:tc>
          <w:tcPr>
            <w:tcW w:w="1051" w:type="dxa"/>
            <w:vMerge/>
            <w:shd w:val="clear" w:color="auto" w:fill="E7E6E6" w:themeFill="background2"/>
            <w:hideMark/>
          </w:tcPr>
          <w:p w14:paraId="54C02EF9" w14:textId="77777777" w:rsidR="009B0098" w:rsidRPr="00F9020F" w:rsidRDefault="009B0098" w:rsidP="00AF0D4C">
            <w:pPr>
              <w:spacing w:after="0"/>
              <w:jc w:val="center"/>
              <w:rPr>
                <w:ins w:id="11156" w:author="China Telecom" w:date="2020-11-20T19:25:00Z"/>
                <w:lang w:eastAsia="zh-CN"/>
              </w:rPr>
            </w:pPr>
          </w:p>
        </w:tc>
        <w:tc>
          <w:tcPr>
            <w:tcW w:w="1496" w:type="dxa"/>
            <w:vMerge/>
            <w:shd w:val="clear" w:color="auto" w:fill="E7E6E6" w:themeFill="background2"/>
            <w:hideMark/>
          </w:tcPr>
          <w:p w14:paraId="6BD6EA7C" w14:textId="77777777" w:rsidR="009B0098" w:rsidRPr="00F9020F" w:rsidRDefault="009B0098" w:rsidP="00AF0D4C">
            <w:pPr>
              <w:spacing w:after="0"/>
              <w:jc w:val="center"/>
              <w:rPr>
                <w:ins w:id="11157" w:author="China Telecom" w:date="2020-11-20T19:25:00Z"/>
                <w:lang w:eastAsia="zh-CN"/>
              </w:rPr>
            </w:pPr>
          </w:p>
        </w:tc>
        <w:tc>
          <w:tcPr>
            <w:tcW w:w="2446" w:type="dxa"/>
            <w:vMerge/>
            <w:shd w:val="clear" w:color="auto" w:fill="E7E6E6" w:themeFill="background2"/>
            <w:hideMark/>
          </w:tcPr>
          <w:p w14:paraId="2EEE83B2" w14:textId="77777777" w:rsidR="009B0098" w:rsidRPr="00F9020F" w:rsidRDefault="009B0098" w:rsidP="00AF0D4C">
            <w:pPr>
              <w:spacing w:after="0"/>
              <w:jc w:val="center"/>
              <w:rPr>
                <w:ins w:id="11158" w:author="China Telecom" w:date="2020-11-20T19:25:00Z"/>
                <w:lang w:eastAsia="zh-CN"/>
              </w:rPr>
            </w:pPr>
          </w:p>
        </w:tc>
        <w:tc>
          <w:tcPr>
            <w:tcW w:w="1026" w:type="dxa"/>
            <w:shd w:val="clear" w:color="auto" w:fill="E7E6E6" w:themeFill="background2"/>
            <w:hideMark/>
          </w:tcPr>
          <w:p w14:paraId="0F3F05D4" w14:textId="77777777" w:rsidR="009B0098" w:rsidRPr="00F9020F" w:rsidRDefault="009B0098" w:rsidP="00AF0D4C">
            <w:pPr>
              <w:spacing w:after="0"/>
              <w:jc w:val="center"/>
              <w:rPr>
                <w:ins w:id="11159" w:author="China Telecom" w:date="2020-11-20T19:25:00Z"/>
                <w:lang w:eastAsia="zh-CN"/>
              </w:rPr>
            </w:pPr>
            <w:ins w:id="11160" w:author="China Telecom" w:date="2020-11-20T19:25:00Z">
              <w:r w:rsidRPr="00F9020F">
                <w:rPr>
                  <w:b/>
                  <w:lang w:eastAsia="zh-CN"/>
                </w:rPr>
                <w:t>Number of samples</w:t>
              </w:r>
            </w:ins>
          </w:p>
        </w:tc>
        <w:tc>
          <w:tcPr>
            <w:tcW w:w="1650" w:type="dxa"/>
            <w:shd w:val="clear" w:color="auto" w:fill="E7E6E6" w:themeFill="background2"/>
            <w:hideMark/>
          </w:tcPr>
          <w:p w14:paraId="7FCF5866" w14:textId="77777777" w:rsidR="009B0098" w:rsidRPr="00F9020F" w:rsidRDefault="009B0098" w:rsidP="00AF0D4C">
            <w:pPr>
              <w:spacing w:after="0"/>
              <w:jc w:val="center"/>
              <w:rPr>
                <w:ins w:id="11161" w:author="China Telecom" w:date="2020-11-20T19:25:00Z"/>
                <w:lang w:eastAsia="zh-CN"/>
              </w:rPr>
            </w:pPr>
            <w:ins w:id="11162" w:author="China Telecom" w:date="2020-11-20T19:25:00Z">
              <w:r w:rsidRPr="00F9020F">
                <w:rPr>
                  <w:b/>
                  <w:lang w:eastAsia="zh-CN"/>
                </w:rPr>
                <w:t>Representative value</w:t>
              </w:r>
            </w:ins>
          </w:p>
        </w:tc>
        <w:tc>
          <w:tcPr>
            <w:tcW w:w="1116" w:type="dxa"/>
            <w:shd w:val="clear" w:color="auto" w:fill="E7E6E6" w:themeFill="background2"/>
            <w:hideMark/>
          </w:tcPr>
          <w:p w14:paraId="507F3EB5" w14:textId="77777777" w:rsidR="009B0098" w:rsidRPr="00F9020F" w:rsidRDefault="009B0098" w:rsidP="00AF0D4C">
            <w:pPr>
              <w:spacing w:after="0"/>
              <w:jc w:val="center"/>
              <w:rPr>
                <w:ins w:id="11163" w:author="China Telecom" w:date="2020-11-20T19:25:00Z"/>
                <w:lang w:eastAsia="zh-CN"/>
              </w:rPr>
            </w:pPr>
            <w:ins w:id="11164" w:author="China Telecom" w:date="2020-11-20T19:25:00Z">
              <w:r w:rsidRPr="00F9020F">
                <w:rPr>
                  <w:b/>
                  <w:lang w:eastAsia="zh-CN"/>
                </w:rPr>
                <w:t>Standard Deviation (w/o outlier)</w:t>
              </w:r>
            </w:ins>
          </w:p>
        </w:tc>
        <w:tc>
          <w:tcPr>
            <w:tcW w:w="1072" w:type="dxa"/>
            <w:shd w:val="clear" w:color="auto" w:fill="E7E6E6" w:themeFill="background2"/>
            <w:hideMark/>
          </w:tcPr>
          <w:p w14:paraId="3C95971F" w14:textId="77777777" w:rsidR="009B0098" w:rsidRPr="00F9020F" w:rsidRDefault="009B0098" w:rsidP="00AF0D4C">
            <w:pPr>
              <w:spacing w:after="0"/>
              <w:jc w:val="center"/>
              <w:rPr>
                <w:ins w:id="11165" w:author="China Telecom" w:date="2020-11-20T19:25:00Z"/>
                <w:lang w:eastAsia="zh-CN"/>
              </w:rPr>
            </w:pPr>
            <w:ins w:id="11166" w:author="China Telecom" w:date="2020-11-20T19:25:00Z">
              <w:r w:rsidRPr="00F9020F">
                <w:rPr>
                  <w:b/>
                </w:rPr>
                <w:t xml:space="preserve">Relative difference </w:t>
              </w:r>
              <w:r>
                <w:rPr>
                  <w:b/>
                </w:rPr>
                <w:t>vs. PUCCH Format 1</w:t>
              </w:r>
            </w:ins>
          </w:p>
        </w:tc>
      </w:tr>
      <w:tr w:rsidR="009B0098" w:rsidRPr="00E9302F" w14:paraId="08066EEB" w14:textId="77777777" w:rsidTr="00AF0D4C">
        <w:trPr>
          <w:ins w:id="11167" w:author="China Telecom" w:date="2020-11-20T19:25:00Z"/>
        </w:trPr>
        <w:tc>
          <w:tcPr>
            <w:tcW w:w="1051" w:type="dxa"/>
            <w:vMerge w:val="restart"/>
          </w:tcPr>
          <w:p w14:paraId="332ED4E3" w14:textId="77777777" w:rsidR="009B0098" w:rsidRPr="00E9302F" w:rsidRDefault="009B0098" w:rsidP="00AF0D4C">
            <w:pPr>
              <w:spacing w:after="0"/>
              <w:rPr>
                <w:ins w:id="11168" w:author="China Telecom" w:date="2020-11-20T19:25:00Z"/>
                <w:lang w:eastAsia="zh-CN"/>
              </w:rPr>
            </w:pPr>
            <w:ins w:id="11169" w:author="China Telecom" w:date="2020-11-20T19:25:00Z">
              <w:r>
                <w:rPr>
                  <w:lang w:eastAsia="zh-CN"/>
                </w:rPr>
                <w:t>Urban 28GHz TDD NLOS O2I</w:t>
              </w:r>
            </w:ins>
          </w:p>
        </w:tc>
        <w:tc>
          <w:tcPr>
            <w:tcW w:w="1496" w:type="dxa"/>
            <w:vMerge w:val="restart"/>
          </w:tcPr>
          <w:p w14:paraId="26A9D93D" w14:textId="77777777" w:rsidR="009B0098" w:rsidRPr="00E9302F" w:rsidRDefault="009B0098" w:rsidP="00AF0D4C">
            <w:pPr>
              <w:spacing w:after="0"/>
              <w:rPr>
                <w:ins w:id="11170" w:author="China Telecom" w:date="2020-11-20T19:25:00Z"/>
                <w:lang w:eastAsia="zh-CN"/>
              </w:rPr>
            </w:pPr>
            <w:ins w:id="11171" w:author="China Telecom" w:date="2020-11-20T19:25:00Z">
              <w:r w:rsidRPr="00E9302F">
                <w:rPr>
                  <w:lang w:eastAsia="zh-CN"/>
                </w:rPr>
                <w:t>S</w:t>
              </w:r>
              <w:r>
                <w:rPr>
                  <w:lang w:eastAsia="zh-CN"/>
                </w:rPr>
                <w:t>c</w:t>
              </w:r>
              <w:r w:rsidRPr="00E9302F">
                <w:rPr>
                  <w:lang w:eastAsia="zh-CN"/>
                </w:rPr>
                <w:t>enario dependent target</w:t>
              </w:r>
              <w:r w:rsidRPr="00E9302F">
                <w:rPr>
                  <w:lang w:eastAsia="zh-CN"/>
                </w:rPr>
                <w:br/>
                <w:t>ISD=</w:t>
              </w:r>
              <w:r>
                <w:rPr>
                  <w:lang w:eastAsia="zh-CN"/>
                </w:rPr>
                <w:t>2</w:t>
              </w:r>
              <w:r w:rsidRPr="00E9302F">
                <w:rPr>
                  <w:lang w:eastAsia="zh-CN"/>
                </w:rPr>
                <w:t>00m</w:t>
              </w:r>
            </w:ins>
          </w:p>
        </w:tc>
        <w:tc>
          <w:tcPr>
            <w:tcW w:w="2446" w:type="dxa"/>
            <w:noWrap/>
          </w:tcPr>
          <w:p w14:paraId="5CFFCBA8" w14:textId="77777777" w:rsidR="009B0098" w:rsidRPr="00E9302F" w:rsidRDefault="009B0098" w:rsidP="00AF0D4C">
            <w:pPr>
              <w:spacing w:after="0"/>
              <w:rPr>
                <w:ins w:id="11172" w:author="China Telecom" w:date="2020-11-20T19:25:00Z"/>
                <w:lang w:eastAsia="zh-CN"/>
              </w:rPr>
            </w:pPr>
            <w:ins w:id="11173" w:author="China Telecom" w:date="2020-11-20T19:25:00Z">
              <w:r>
                <w:rPr>
                  <w:lang w:eastAsia="zh-CN"/>
                </w:rPr>
                <w:t>PUSCH eMBB DDDSU</w:t>
              </w:r>
            </w:ins>
          </w:p>
        </w:tc>
        <w:tc>
          <w:tcPr>
            <w:tcW w:w="1026" w:type="dxa"/>
            <w:noWrap/>
            <w:vAlign w:val="center"/>
          </w:tcPr>
          <w:p w14:paraId="5C34C558" w14:textId="77777777" w:rsidR="009B0098" w:rsidRPr="00E9302F" w:rsidRDefault="009B0098" w:rsidP="00AF0D4C">
            <w:pPr>
              <w:spacing w:after="0"/>
              <w:jc w:val="center"/>
              <w:rPr>
                <w:ins w:id="11174" w:author="China Telecom" w:date="2020-11-20T19:25:00Z"/>
                <w:lang w:eastAsia="zh-CN"/>
              </w:rPr>
            </w:pPr>
            <w:ins w:id="11175" w:author="China Telecom" w:date="2020-11-20T19:25:00Z">
              <w:r w:rsidRPr="00CC7E50">
                <w:rPr>
                  <w:rFonts w:eastAsia="Times New Roman"/>
                  <w:color w:val="000000"/>
                  <w:lang w:val="en-US"/>
                </w:rPr>
                <w:t>9</w:t>
              </w:r>
            </w:ins>
          </w:p>
        </w:tc>
        <w:tc>
          <w:tcPr>
            <w:tcW w:w="1650" w:type="dxa"/>
            <w:noWrap/>
            <w:vAlign w:val="center"/>
          </w:tcPr>
          <w:p w14:paraId="6F83AE96" w14:textId="77777777" w:rsidR="009B0098" w:rsidRPr="00E9302F" w:rsidRDefault="009B0098" w:rsidP="00AF0D4C">
            <w:pPr>
              <w:spacing w:after="0"/>
              <w:jc w:val="center"/>
              <w:rPr>
                <w:ins w:id="11176" w:author="China Telecom" w:date="2020-11-20T19:25:00Z"/>
                <w:lang w:eastAsia="zh-CN"/>
              </w:rPr>
            </w:pPr>
            <w:ins w:id="11177" w:author="China Telecom" w:date="2020-11-20T19:25:00Z">
              <w:r w:rsidRPr="00CC7E50">
                <w:rPr>
                  <w:rFonts w:eastAsia="Times New Roman"/>
                  <w:color w:val="000000"/>
                  <w:lang w:val="en-US"/>
                </w:rPr>
                <w:t>125.31</w:t>
              </w:r>
            </w:ins>
          </w:p>
        </w:tc>
        <w:tc>
          <w:tcPr>
            <w:tcW w:w="1116" w:type="dxa"/>
            <w:noWrap/>
            <w:vAlign w:val="center"/>
          </w:tcPr>
          <w:p w14:paraId="29CDA6BB" w14:textId="77777777" w:rsidR="009B0098" w:rsidRPr="00E9302F" w:rsidRDefault="009B0098" w:rsidP="00AF0D4C">
            <w:pPr>
              <w:spacing w:after="0"/>
              <w:jc w:val="center"/>
              <w:rPr>
                <w:ins w:id="11178" w:author="China Telecom" w:date="2020-11-20T19:25:00Z"/>
                <w:lang w:eastAsia="zh-CN"/>
              </w:rPr>
            </w:pPr>
            <w:ins w:id="11179" w:author="China Telecom" w:date="2020-11-20T19:25:00Z">
              <w:r w:rsidRPr="00CC7E50">
                <w:rPr>
                  <w:rFonts w:eastAsia="Times New Roman"/>
                  <w:color w:val="000000"/>
                  <w:lang w:val="en-US"/>
                </w:rPr>
                <w:t>3.78</w:t>
              </w:r>
            </w:ins>
          </w:p>
        </w:tc>
        <w:tc>
          <w:tcPr>
            <w:tcW w:w="1072" w:type="dxa"/>
            <w:noWrap/>
            <w:vAlign w:val="center"/>
          </w:tcPr>
          <w:p w14:paraId="51821FAF" w14:textId="77777777" w:rsidR="009B0098" w:rsidRPr="00E9302F" w:rsidRDefault="009B0098" w:rsidP="00AF0D4C">
            <w:pPr>
              <w:spacing w:after="0"/>
              <w:jc w:val="center"/>
              <w:rPr>
                <w:ins w:id="11180" w:author="China Telecom" w:date="2020-11-20T19:25:00Z"/>
                <w:lang w:eastAsia="zh-CN"/>
              </w:rPr>
            </w:pPr>
            <w:ins w:id="11181" w:author="China Telecom" w:date="2020-11-20T19:25:00Z">
              <w:r w:rsidRPr="00CC7E50">
                <w:rPr>
                  <w:rFonts w:eastAsia="Times New Roman"/>
                  <w:color w:val="000000"/>
                  <w:lang w:val="en-US"/>
                </w:rPr>
                <w:t>-17.83</w:t>
              </w:r>
            </w:ins>
          </w:p>
        </w:tc>
      </w:tr>
      <w:tr w:rsidR="009B0098" w:rsidRPr="00E9302F" w14:paraId="527414FA" w14:textId="77777777" w:rsidTr="00AF0D4C">
        <w:trPr>
          <w:ins w:id="11182" w:author="China Telecom" w:date="2020-11-20T19:25:00Z"/>
        </w:trPr>
        <w:tc>
          <w:tcPr>
            <w:tcW w:w="1051" w:type="dxa"/>
            <w:vMerge/>
          </w:tcPr>
          <w:p w14:paraId="79D9E7E3" w14:textId="77777777" w:rsidR="009B0098" w:rsidRPr="00E9302F" w:rsidRDefault="009B0098" w:rsidP="00AF0D4C">
            <w:pPr>
              <w:spacing w:after="0"/>
              <w:rPr>
                <w:ins w:id="11183" w:author="China Telecom" w:date="2020-11-20T19:25:00Z"/>
                <w:noProof/>
                <w:lang w:eastAsia="zh-CN"/>
              </w:rPr>
            </w:pPr>
          </w:p>
        </w:tc>
        <w:tc>
          <w:tcPr>
            <w:tcW w:w="1496" w:type="dxa"/>
            <w:vMerge/>
          </w:tcPr>
          <w:p w14:paraId="37A1EA59" w14:textId="77777777" w:rsidR="009B0098" w:rsidRPr="00E9302F" w:rsidRDefault="009B0098" w:rsidP="00AF0D4C">
            <w:pPr>
              <w:spacing w:after="0"/>
              <w:rPr>
                <w:ins w:id="11184" w:author="China Telecom" w:date="2020-11-20T19:25:00Z"/>
                <w:noProof/>
                <w:lang w:eastAsia="zh-CN"/>
              </w:rPr>
            </w:pPr>
          </w:p>
        </w:tc>
        <w:tc>
          <w:tcPr>
            <w:tcW w:w="2446" w:type="dxa"/>
            <w:noWrap/>
          </w:tcPr>
          <w:p w14:paraId="59A82DF9" w14:textId="77777777" w:rsidR="009B0098" w:rsidRPr="00E9302F" w:rsidRDefault="009B0098" w:rsidP="00AF0D4C">
            <w:pPr>
              <w:spacing w:after="0"/>
              <w:rPr>
                <w:ins w:id="11185" w:author="China Telecom" w:date="2020-11-20T19:25:00Z"/>
                <w:lang w:eastAsia="zh-CN"/>
              </w:rPr>
            </w:pPr>
            <w:ins w:id="11186" w:author="China Telecom" w:date="2020-11-20T19:25:00Z">
              <w:r>
                <w:rPr>
                  <w:lang w:eastAsia="zh-CN"/>
                </w:rPr>
                <w:t>PUSCH eMBB DDSU</w:t>
              </w:r>
            </w:ins>
          </w:p>
        </w:tc>
        <w:tc>
          <w:tcPr>
            <w:tcW w:w="1026" w:type="dxa"/>
            <w:noWrap/>
            <w:vAlign w:val="center"/>
          </w:tcPr>
          <w:p w14:paraId="23F89AE7" w14:textId="77777777" w:rsidR="009B0098" w:rsidRPr="00E9302F" w:rsidRDefault="009B0098" w:rsidP="00AF0D4C">
            <w:pPr>
              <w:spacing w:after="0"/>
              <w:jc w:val="center"/>
              <w:rPr>
                <w:ins w:id="11187" w:author="China Telecom" w:date="2020-11-20T19:25:00Z"/>
                <w:lang w:eastAsia="zh-CN"/>
              </w:rPr>
            </w:pPr>
            <w:ins w:id="11188" w:author="China Telecom" w:date="2020-11-20T19:25:00Z">
              <w:r w:rsidRPr="00CC7E50">
                <w:rPr>
                  <w:rFonts w:eastAsia="Times New Roman"/>
                  <w:color w:val="000000"/>
                  <w:lang w:val="en-US"/>
                </w:rPr>
                <w:t>3</w:t>
              </w:r>
            </w:ins>
          </w:p>
        </w:tc>
        <w:tc>
          <w:tcPr>
            <w:tcW w:w="1650" w:type="dxa"/>
            <w:noWrap/>
            <w:vAlign w:val="center"/>
          </w:tcPr>
          <w:p w14:paraId="135B438C" w14:textId="77777777" w:rsidR="009B0098" w:rsidRPr="00E9302F" w:rsidRDefault="009B0098" w:rsidP="00AF0D4C">
            <w:pPr>
              <w:spacing w:after="0"/>
              <w:jc w:val="center"/>
              <w:rPr>
                <w:ins w:id="11189" w:author="China Telecom" w:date="2020-11-20T19:25:00Z"/>
                <w:lang w:eastAsia="zh-CN"/>
              </w:rPr>
            </w:pPr>
            <w:ins w:id="11190" w:author="China Telecom" w:date="2020-11-20T19:25:00Z">
              <w:r w:rsidRPr="00CC7E50">
                <w:rPr>
                  <w:rFonts w:eastAsia="Times New Roman"/>
                  <w:color w:val="000000"/>
                  <w:lang w:val="en-US"/>
                </w:rPr>
                <w:t>123.94</w:t>
              </w:r>
            </w:ins>
          </w:p>
        </w:tc>
        <w:tc>
          <w:tcPr>
            <w:tcW w:w="1116" w:type="dxa"/>
            <w:noWrap/>
            <w:vAlign w:val="center"/>
          </w:tcPr>
          <w:p w14:paraId="2F3B0B1B" w14:textId="77777777" w:rsidR="009B0098" w:rsidRPr="00E9302F" w:rsidRDefault="009B0098" w:rsidP="00AF0D4C">
            <w:pPr>
              <w:spacing w:after="0"/>
              <w:jc w:val="center"/>
              <w:rPr>
                <w:ins w:id="11191" w:author="China Telecom" w:date="2020-11-20T19:25:00Z"/>
                <w:lang w:eastAsia="zh-CN"/>
              </w:rPr>
            </w:pPr>
            <w:ins w:id="11192" w:author="China Telecom" w:date="2020-11-20T19:25:00Z">
              <w:r w:rsidRPr="00CC7E50">
                <w:rPr>
                  <w:rFonts w:eastAsia="Times New Roman"/>
                  <w:color w:val="000000"/>
                  <w:lang w:val="en-US"/>
                </w:rPr>
                <w:t>1.74</w:t>
              </w:r>
            </w:ins>
          </w:p>
        </w:tc>
        <w:tc>
          <w:tcPr>
            <w:tcW w:w="1072" w:type="dxa"/>
            <w:noWrap/>
            <w:vAlign w:val="center"/>
          </w:tcPr>
          <w:p w14:paraId="0725DBF6" w14:textId="77777777" w:rsidR="009B0098" w:rsidRPr="00E9302F" w:rsidRDefault="009B0098" w:rsidP="00AF0D4C">
            <w:pPr>
              <w:spacing w:after="0"/>
              <w:jc w:val="center"/>
              <w:rPr>
                <w:ins w:id="11193" w:author="China Telecom" w:date="2020-11-20T19:25:00Z"/>
                <w:lang w:eastAsia="zh-CN"/>
              </w:rPr>
            </w:pPr>
            <w:ins w:id="11194" w:author="China Telecom" w:date="2020-11-20T19:25:00Z">
              <w:r w:rsidRPr="00CC7E50">
                <w:rPr>
                  <w:rFonts w:eastAsia="Times New Roman"/>
                  <w:color w:val="000000"/>
                  <w:lang w:val="en-US"/>
                </w:rPr>
                <w:t>-19.20</w:t>
              </w:r>
            </w:ins>
          </w:p>
        </w:tc>
      </w:tr>
      <w:tr w:rsidR="009B0098" w:rsidRPr="00E9302F" w14:paraId="316AE296" w14:textId="77777777" w:rsidTr="00AF0D4C">
        <w:trPr>
          <w:ins w:id="11195" w:author="China Telecom" w:date="2020-11-20T19:25:00Z"/>
        </w:trPr>
        <w:tc>
          <w:tcPr>
            <w:tcW w:w="1051" w:type="dxa"/>
            <w:vMerge/>
          </w:tcPr>
          <w:p w14:paraId="4A55A5E4" w14:textId="77777777" w:rsidR="009B0098" w:rsidRPr="00E9302F" w:rsidRDefault="009B0098" w:rsidP="00AF0D4C">
            <w:pPr>
              <w:spacing w:after="0"/>
              <w:rPr>
                <w:ins w:id="11196" w:author="China Telecom" w:date="2020-11-20T19:25:00Z"/>
                <w:noProof/>
                <w:lang w:eastAsia="zh-CN"/>
              </w:rPr>
            </w:pPr>
          </w:p>
        </w:tc>
        <w:tc>
          <w:tcPr>
            <w:tcW w:w="1496" w:type="dxa"/>
            <w:vMerge/>
          </w:tcPr>
          <w:p w14:paraId="52CA0B52" w14:textId="77777777" w:rsidR="009B0098" w:rsidRPr="00E9302F" w:rsidRDefault="009B0098" w:rsidP="00AF0D4C">
            <w:pPr>
              <w:spacing w:after="0"/>
              <w:rPr>
                <w:ins w:id="11197" w:author="China Telecom" w:date="2020-11-20T19:25:00Z"/>
                <w:noProof/>
                <w:lang w:eastAsia="zh-CN"/>
              </w:rPr>
            </w:pPr>
          </w:p>
        </w:tc>
        <w:tc>
          <w:tcPr>
            <w:tcW w:w="2446" w:type="dxa"/>
            <w:noWrap/>
          </w:tcPr>
          <w:p w14:paraId="2C212D6B" w14:textId="77777777" w:rsidR="009B0098" w:rsidRPr="00E9302F" w:rsidRDefault="009B0098" w:rsidP="00AF0D4C">
            <w:pPr>
              <w:spacing w:after="0"/>
              <w:rPr>
                <w:ins w:id="11198" w:author="China Telecom" w:date="2020-11-20T19:25:00Z"/>
                <w:lang w:eastAsia="zh-CN"/>
              </w:rPr>
            </w:pPr>
            <w:ins w:id="11199" w:author="China Telecom" w:date="2020-11-20T19:25:00Z">
              <w:r>
                <w:rPr>
                  <w:lang w:eastAsia="zh-CN"/>
                </w:rPr>
                <w:t>PUCCH Format 3 11bits</w:t>
              </w:r>
            </w:ins>
          </w:p>
        </w:tc>
        <w:tc>
          <w:tcPr>
            <w:tcW w:w="1026" w:type="dxa"/>
            <w:noWrap/>
            <w:vAlign w:val="center"/>
          </w:tcPr>
          <w:p w14:paraId="0FD8398A" w14:textId="77777777" w:rsidR="009B0098" w:rsidRPr="00E9302F" w:rsidRDefault="009B0098" w:rsidP="00AF0D4C">
            <w:pPr>
              <w:spacing w:after="0"/>
              <w:jc w:val="center"/>
              <w:rPr>
                <w:ins w:id="11200" w:author="China Telecom" w:date="2020-11-20T19:25:00Z"/>
                <w:lang w:eastAsia="zh-CN"/>
              </w:rPr>
            </w:pPr>
            <w:ins w:id="11201" w:author="China Telecom" w:date="2020-11-20T19:25:00Z">
              <w:r w:rsidRPr="00CC7E50">
                <w:rPr>
                  <w:rFonts w:eastAsia="Times New Roman"/>
                  <w:color w:val="000000"/>
                  <w:lang w:val="en-US"/>
                </w:rPr>
                <w:t>8</w:t>
              </w:r>
            </w:ins>
          </w:p>
        </w:tc>
        <w:tc>
          <w:tcPr>
            <w:tcW w:w="1650" w:type="dxa"/>
            <w:noWrap/>
            <w:vAlign w:val="center"/>
          </w:tcPr>
          <w:p w14:paraId="75242A89" w14:textId="77777777" w:rsidR="009B0098" w:rsidRPr="00E9302F" w:rsidRDefault="009B0098" w:rsidP="00AF0D4C">
            <w:pPr>
              <w:spacing w:after="0"/>
              <w:jc w:val="center"/>
              <w:rPr>
                <w:ins w:id="11202" w:author="China Telecom" w:date="2020-11-20T19:25:00Z"/>
                <w:lang w:eastAsia="zh-CN"/>
              </w:rPr>
            </w:pPr>
            <w:ins w:id="11203" w:author="China Telecom" w:date="2020-11-20T19:25:00Z">
              <w:r w:rsidRPr="00CC7E50">
                <w:rPr>
                  <w:rFonts w:eastAsia="Times New Roman"/>
                  <w:color w:val="000000"/>
                  <w:lang w:val="en-US"/>
                </w:rPr>
                <w:t>142.27</w:t>
              </w:r>
            </w:ins>
          </w:p>
        </w:tc>
        <w:tc>
          <w:tcPr>
            <w:tcW w:w="1116" w:type="dxa"/>
            <w:noWrap/>
            <w:vAlign w:val="center"/>
          </w:tcPr>
          <w:p w14:paraId="0780CDF2" w14:textId="77777777" w:rsidR="009B0098" w:rsidRPr="00E9302F" w:rsidRDefault="009B0098" w:rsidP="00AF0D4C">
            <w:pPr>
              <w:spacing w:after="0"/>
              <w:jc w:val="center"/>
              <w:rPr>
                <w:ins w:id="11204" w:author="China Telecom" w:date="2020-11-20T19:25:00Z"/>
                <w:lang w:eastAsia="zh-CN"/>
              </w:rPr>
            </w:pPr>
            <w:ins w:id="11205" w:author="China Telecom" w:date="2020-11-20T19:25:00Z">
              <w:r w:rsidRPr="00CC7E50">
                <w:rPr>
                  <w:rFonts w:eastAsia="Times New Roman"/>
                  <w:color w:val="000000"/>
                  <w:lang w:val="en-US"/>
                </w:rPr>
                <w:t>3.16</w:t>
              </w:r>
            </w:ins>
          </w:p>
        </w:tc>
        <w:tc>
          <w:tcPr>
            <w:tcW w:w="1072" w:type="dxa"/>
            <w:noWrap/>
            <w:vAlign w:val="center"/>
          </w:tcPr>
          <w:p w14:paraId="73698046" w14:textId="77777777" w:rsidR="009B0098" w:rsidRPr="00E9302F" w:rsidRDefault="009B0098" w:rsidP="00AF0D4C">
            <w:pPr>
              <w:spacing w:after="0"/>
              <w:jc w:val="center"/>
              <w:rPr>
                <w:ins w:id="11206" w:author="China Telecom" w:date="2020-11-20T19:25:00Z"/>
                <w:lang w:eastAsia="zh-CN"/>
              </w:rPr>
            </w:pPr>
            <w:ins w:id="11207" w:author="China Telecom" w:date="2020-11-20T19:25:00Z">
              <w:r w:rsidRPr="00CC7E50">
                <w:rPr>
                  <w:rFonts w:eastAsia="Times New Roman"/>
                  <w:color w:val="000000"/>
                  <w:lang w:val="en-US"/>
                </w:rPr>
                <w:t>-0.86</w:t>
              </w:r>
            </w:ins>
          </w:p>
        </w:tc>
      </w:tr>
      <w:tr w:rsidR="009B0098" w:rsidRPr="00E9302F" w14:paraId="5F92C9F3" w14:textId="77777777" w:rsidTr="00AF0D4C">
        <w:trPr>
          <w:ins w:id="11208" w:author="China Telecom" w:date="2020-11-20T19:25:00Z"/>
        </w:trPr>
        <w:tc>
          <w:tcPr>
            <w:tcW w:w="1051" w:type="dxa"/>
            <w:vMerge/>
          </w:tcPr>
          <w:p w14:paraId="6C83505C" w14:textId="77777777" w:rsidR="009B0098" w:rsidRPr="00E9302F" w:rsidRDefault="009B0098" w:rsidP="00AF0D4C">
            <w:pPr>
              <w:spacing w:after="0"/>
              <w:rPr>
                <w:ins w:id="11209" w:author="China Telecom" w:date="2020-11-20T19:25:00Z"/>
                <w:lang w:eastAsia="zh-CN"/>
              </w:rPr>
            </w:pPr>
          </w:p>
        </w:tc>
        <w:tc>
          <w:tcPr>
            <w:tcW w:w="1496" w:type="dxa"/>
            <w:vMerge/>
          </w:tcPr>
          <w:p w14:paraId="04AEB849" w14:textId="77777777" w:rsidR="009B0098" w:rsidRPr="00E9302F" w:rsidRDefault="009B0098" w:rsidP="00AF0D4C">
            <w:pPr>
              <w:spacing w:after="0"/>
              <w:rPr>
                <w:ins w:id="11210" w:author="China Telecom" w:date="2020-11-20T19:25:00Z"/>
                <w:lang w:eastAsia="zh-CN"/>
              </w:rPr>
            </w:pPr>
          </w:p>
        </w:tc>
        <w:tc>
          <w:tcPr>
            <w:tcW w:w="2446" w:type="dxa"/>
            <w:noWrap/>
          </w:tcPr>
          <w:p w14:paraId="3DE07A7F" w14:textId="77777777" w:rsidR="009B0098" w:rsidRPr="00E9302F" w:rsidRDefault="009B0098" w:rsidP="00AF0D4C">
            <w:pPr>
              <w:spacing w:after="0"/>
              <w:rPr>
                <w:ins w:id="11211" w:author="China Telecom" w:date="2020-11-20T19:25:00Z"/>
                <w:lang w:eastAsia="zh-CN"/>
              </w:rPr>
            </w:pPr>
            <w:ins w:id="11212" w:author="China Telecom" w:date="2020-11-20T19:25:00Z">
              <w:r>
                <w:rPr>
                  <w:lang w:eastAsia="zh-CN"/>
                </w:rPr>
                <w:t>PUCCH Format 3 22bits</w:t>
              </w:r>
            </w:ins>
          </w:p>
        </w:tc>
        <w:tc>
          <w:tcPr>
            <w:tcW w:w="1026" w:type="dxa"/>
            <w:noWrap/>
            <w:vAlign w:val="center"/>
          </w:tcPr>
          <w:p w14:paraId="67C839E5" w14:textId="77777777" w:rsidR="009B0098" w:rsidRPr="00E9302F" w:rsidRDefault="009B0098" w:rsidP="00AF0D4C">
            <w:pPr>
              <w:spacing w:after="0"/>
              <w:jc w:val="center"/>
              <w:rPr>
                <w:ins w:id="11213" w:author="China Telecom" w:date="2020-11-20T19:25:00Z"/>
                <w:lang w:eastAsia="zh-CN"/>
              </w:rPr>
            </w:pPr>
            <w:ins w:id="11214" w:author="China Telecom" w:date="2020-11-20T19:25:00Z">
              <w:r w:rsidRPr="00CC7E50">
                <w:rPr>
                  <w:rFonts w:eastAsia="Times New Roman"/>
                  <w:color w:val="000000"/>
                  <w:lang w:val="en-US"/>
                </w:rPr>
                <w:t>7</w:t>
              </w:r>
            </w:ins>
          </w:p>
        </w:tc>
        <w:tc>
          <w:tcPr>
            <w:tcW w:w="1650" w:type="dxa"/>
            <w:noWrap/>
            <w:vAlign w:val="center"/>
          </w:tcPr>
          <w:p w14:paraId="0761E547" w14:textId="77777777" w:rsidR="009B0098" w:rsidRPr="00E9302F" w:rsidRDefault="009B0098" w:rsidP="00AF0D4C">
            <w:pPr>
              <w:spacing w:after="0"/>
              <w:jc w:val="center"/>
              <w:rPr>
                <w:ins w:id="11215" w:author="China Telecom" w:date="2020-11-20T19:25:00Z"/>
                <w:lang w:eastAsia="zh-CN"/>
              </w:rPr>
            </w:pPr>
            <w:ins w:id="11216" w:author="China Telecom" w:date="2020-11-20T19:25:00Z">
              <w:r w:rsidRPr="00CC7E50">
                <w:rPr>
                  <w:rFonts w:eastAsia="Times New Roman"/>
                  <w:color w:val="000000"/>
                  <w:lang w:val="en-US"/>
                </w:rPr>
                <w:t>139.18</w:t>
              </w:r>
            </w:ins>
          </w:p>
        </w:tc>
        <w:tc>
          <w:tcPr>
            <w:tcW w:w="1116" w:type="dxa"/>
            <w:noWrap/>
            <w:vAlign w:val="center"/>
          </w:tcPr>
          <w:p w14:paraId="51A59B86" w14:textId="77777777" w:rsidR="009B0098" w:rsidRPr="00E9302F" w:rsidRDefault="009B0098" w:rsidP="00AF0D4C">
            <w:pPr>
              <w:spacing w:after="0"/>
              <w:jc w:val="center"/>
              <w:rPr>
                <w:ins w:id="11217" w:author="China Telecom" w:date="2020-11-20T19:25:00Z"/>
                <w:lang w:eastAsia="zh-CN"/>
              </w:rPr>
            </w:pPr>
            <w:ins w:id="11218" w:author="China Telecom" w:date="2020-11-20T19:25:00Z">
              <w:r w:rsidRPr="00CC7E50">
                <w:rPr>
                  <w:rFonts w:eastAsia="Times New Roman"/>
                  <w:color w:val="000000"/>
                  <w:lang w:val="en-US"/>
                </w:rPr>
                <w:t>2.58</w:t>
              </w:r>
            </w:ins>
          </w:p>
        </w:tc>
        <w:tc>
          <w:tcPr>
            <w:tcW w:w="1072" w:type="dxa"/>
            <w:noWrap/>
            <w:vAlign w:val="center"/>
          </w:tcPr>
          <w:p w14:paraId="594C4F80" w14:textId="77777777" w:rsidR="009B0098" w:rsidRPr="00E9302F" w:rsidRDefault="009B0098" w:rsidP="00AF0D4C">
            <w:pPr>
              <w:spacing w:after="0"/>
              <w:jc w:val="center"/>
              <w:rPr>
                <w:ins w:id="11219" w:author="China Telecom" w:date="2020-11-20T19:25:00Z"/>
                <w:lang w:eastAsia="zh-CN"/>
              </w:rPr>
            </w:pPr>
            <w:ins w:id="11220" w:author="China Telecom" w:date="2020-11-20T19:25:00Z">
              <w:r w:rsidRPr="00CC7E50">
                <w:rPr>
                  <w:rFonts w:eastAsia="Times New Roman"/>
                  <w:color w:val="000000"/>
                  <w:lang w:val="en-US"/>
                </w:rPr>
                <w:t>-3.96</w:t>
              </w:r>
            </w:ins>
          </w:p>
        </w:tc>
      </w:tr>
      <w:tr w:rsidR="009B0098" w:rsidRPr="00E9302F" w14:paraId="7EAC729A" w14:textId="77777777" w:rsidTr="00AF0D4C">
        <w:trPr>
          <w:ins w:id="11221" w:author="China Telecom" w:date="2020-11-20T19:25:00Z"/>
        </w:trPr>
        <w:tc>
          <w:tcPr>
            <w:tcW w:w="1051" w:type="dxa"/>
            <w:vMerge/>
            <w:hideMark/>
          </w:tcPr>
          <w:p w14:paraId="1D5A5110" w14:textId="77777777" w:rsidR="009B0098" w:rsidRPr="00E9302F" w:rsidRDefault="009B0098" w:rsidP="00AF0D4C">
            <w:pPr>
              <w:spacing w:after="0"/>
              <w:rPr>
                <w:ins w:id="11222" w:author="China Telecom" w:date="2020-11-20T19:25:00Z"/>
                <w:lang w:eastAsia="zh-CN"/>
              </w:rPr>
            </w:pPr>
          </w:p>
        </w:tc>
        <w:tc>
          <w:tcPr>
            <w:tcW w:w="1496" w:type="dxa"/>
            <w:vMerge/>
            <w:hideMark/>
          </w:tcPr>
          <w:p w14:paraId="2CE487DD" w14:textId="77777777" w:rsidR="009B0098" w:rsidRPr="00E9302F" w:rsidRDefault="009B0098" w:rsidP="00AF0D4C">
            <w:pPr>
              <w:spacing w:after="0"/>
              <w:rPr>
                <w:ins w:id="11223" w:author="China Telecom" w:date="2020-11-20T19:25:00Z"/>
                <w:lang w:eastAsia="zh-CN"/>
              </w:rPr>
            </w:pPr>
          </w:p>
        </w:tc>
        <w:tc>
          <w:tcPr>
            <w:tcW w:w="2446" w:type="dxa"/>
            <w:noWrap/>
          </w:tcPr>
          <w:p w14:paraId="563CF3D6" w14:textId="77777777" w:rsidR="009B0098" w:rsidRPr="00E9302F" w:rsidRDefault="009B0098" w:rsidP="00AF0D4C">
            <w:pPr>
              <w:spacing w:after="0"/>
              <w:rPr>
                <w:ins w:id="11224" w:author="China Telecom" w:date="2020-11-20T19:25:00Z"/>
                <w:lang w:eastAsia="zh-CN"/>
              </w:rPr>
            </w:pPr>
            <w:ins w:id="11225" w:author="China Telecom" w:date="2020-11-20T19:25:00Z">
              <w:r>
                <w:rPr>
                  <w:lang w:eastAsia="zh-CN"/>
                </w:rPr>
                <w:t>PRACH Format B4</w:t>
              </w:r>
            </w:ins>
          </w:p>
        </w:tc>
        <w:tc>
          <w:tcPr>
            <w:tcW w:w="1026" w:type="dxa"/>
            <w:noWrap/>
            <w:vAlign w:val="center"/>
          </w:tcPr>
          <w:p w14:paraId="7B634EAD" w14:textId="77777777" w:rsidR="009B0098" w:rsidRPr="00E9302F" w:rsidRDefault="009B0098" w:rsidP="00AF0D4C">
            <w:pPr>
              <w:spacing w:after="0"/>
              <w:jc w:val="center"/>
              <w:rPr>
                <w:ins w:id="11226" w:author="China Telecom" w:date="2020-11-20T19:25:00Z"/>
                <w:lang w:eastAsia="zh-CN"/>
              </w:rPr>
            </w:pPr>
            <w:ins w:id="11227" w:author="China Telecom" w:date="2020-11-20T19:25:00Z">
              <w:r w:rsidRPr="00CC7E50">
                <w:rPr>
                  <w:rFonts w:eastAsia="Times New Roman"/>
                  <w:color w:val="000000"/>
                  <w:lang w:val="en-US"/>
                </w:rPr>
                <w:t>6</w:t>
              </w:r>
            </w:ins>
          </w:p>
        </w:tc>
        <w:tc>
          <w:tcPr>
            <w:tcW w:w="1650" w:type="dxa"/>
            <w:noWrap/>
            <w:vAlign w:val="center"/>
          </w:tcPr>
          <w:p w14:paraId="2BCE3F4E" w14:textId="77777777" w:rsidR="009B0098" w:rsidRPr="00E9302F" w:rsidRDefault="009B0098" w:rsidP="00AF0D4C">
            <w:pPr>
              <w:spacing w:after="0"/>
              <w:jc w:val="center"/>
              <w:rPr>
                <w:ins w:id="11228" w:author="China Telecom" w:date="2020-11-20T19:25:00Z"/>
                <w:lang w:eastAsia="zh-CN"/>
              </w:rPr>
            </w:pPr>
            <w:ins w:id="11229" w:author="China Telecom" w:date="2020-11-20T19:25:00Z">
              <w:r w:rsidRPr="00CC7E50">
                <w:rPr>
                  <w:rFonts w:eastAsia="Times New Roman"/>
                  <w:color w:val="000000"/>
                  <w:lang w:val="en-US"/>
                </w:rPr>
                <w:t>141.22</w:t>
              </w:r>
            </w:ins>
          </w:p>
        </w:tc>
        <w:tc>
          <w:tcPr>
            <w:tcW w:w="1116" w:type="dxa"/>
            <w:noWrap/>
            <w:vAlign w:val="center"/>
          </w:tcPr>
          <w:p w14:paraId="225F61F0" w14:textId="77777777" w:rsidR="009B0098" w:rsidRPr="00E9302F" w:rsidRDefault="009B0098" w:rsidP="00AF0D4C">
            <w:pPr>
              <w:spacing w:after="0"/>
              <w:jc w:val="center"/>
              <w:rPr>
                <w:ins w:id="11230" w:author="China Telecom" w:date="2020-11-20T19:25:00Z"/>
                <w:lang w:eastAsia="zh-CN"/>
              </w:rPr>
            </w:pPr>
            <w:ins w:id="11231" w:author="China Telecom" w:date="2020-11-20T19:25:00Z">
              <w:r w:rsidRPr="00CC7E50">
                <w:rPr>
                  <w:rFonts w:eastAsia="Times New Roman"/>
                  <w:color w:val="000000"/>
                  <w:lang w:val="en-US"/>
                </w:rPr>
                <w:t>5.70</w:t>
              </w:r>
            </w:ins>
          </w:p>
        </w:tc>
        <w:tc>
          <w:tcPr>
            <w:tcW w:w="1072" w:type="dxa"/>
            <w:noWrap/>
            <w:vAlign w:val="center"/>
          </w:tcPr>
          <w:p w14:paraId="403CFC6B" w14:textId="77777777" w:rsidR="009B0098" w:rsidRPr="00E9302F" w:rsidRDefault="009B0098" w:rsidP="00AF0D4C">
            <w:pPr>
              <w:spacing w:after="0"/>
              <w:jc w:val="center"/>
              <w:rPr>
                <w:ins w:id="11232" w:author="China Telecom" w:date="2020-11-20T19:25:00Z"/>
                <w:lang w:eastAsia="zh-CN"/>
              </w:rPr>
            </w:pPr>
            <w:ins w:id="11233" w:author="China Telecom" w:date="2020-11-20T19:25:00Z">
              <w:r w:rsidRPr="00CC7E50">
                <w:rPr>
                  <w:rFonts w:eastAsia="Times New Roman"/>
                  <w:color w:val="000000"/>
                  <w:lang w:val="en-US"/>
                </w:rPr>
                <w:t>-1.92</w:t>
              </w:r>
            </w:ins>
          </w:p>
        </w:tc>
      </w:tr>
      <w:tr w:rsidR="009B0098" w:rsidRPr="00E9302F" w14:paraId="098072E3" w14:textId="77777777" w:rsidTr="00AF0D4C">
        <w:trPr>
          <w:ins w:id="11234" w:author="China Telecom" w:date="2020-11-20T19:25:00Z"/>
        </w:trPr>
        <w:tc>
          <w:tcPr>
            <w:tcW w:w="1051" w:type="dxa"/>
            <w:vMerge/>
            <w:hideMark/>
          </w:tcPr>
          <w:p w14:paraId="38B58711" w14:textId="77777777" w:rsidR="009B0098" w:rsidRPr="00E9302F" w:rsidRDefault="009B0098" w:rsidP="00AF0D4C">
            <w:pPr>
              <w:spacing w:after="0"/>
              <w:rPr>
                <w:ins w:id="11235" w:author="China Telecom" w:date="2020-11-20T19:25:00Z"/>
                <w:noProof/>
                <w:lang w:eastAsia="zh-CN"/>
              </w:rPr>
            </w:pPr>
          </w:p>
        </w:tc>
        <w:tc>
          <w:tcPr>
            <w:tcW w:w="1496" w:type="dxa"/>
            <w:vMerge/>
            <w:hideMark/>
          </w:tcPr>
          <w:p w14:paraId="270B5A3D" w14:textId="77777777" w:rsidR="009B0098" w:rsidRPr="00E9302F" w:rsidRDefault="009B0098" w:rsidP="00AF0D4C">
            <w:pPr>
              <w:spacing w:after="0"/>
              <w:rPr>
                <w:ins w:id="11236" w:author="China Telecom" w:date="2020-11-20T19:25:00Z"/>
                <w:noProof/>
                <w:lang w:eastAsia="zh-CN"/>
              </w:rPr>
            </w:pPr>
          </w:p>
        </w:tc>
        <w:tc>
          <w:tcPr>
            <w:tcW w:w="2446" w:type="dxa"/>
            <w:noWrap/>
          </w:tcPr>
          <w:p w14:paraId="79919F70" w14:textId="77777777" w:rsidR="009B0098" w:rsidRPr="00E9302F" w:rsidRDefault="009B0098" w:rsidP="00AF0D4C">
            <w:pPr>
              <w:spacing w:after="0"/>
              <w:rPr>
                <w:ins w:id="11237" w:author="China Telecom" w:date="2020-11-20T19:25:00Z"/>
                <w:lang w:eastAsia="zh-CN"/>
              </w:rPr>
            </w:pPr>
            <w:ins w:id="11238" w:author="China Telecom" w:date="2020-11-20T19:25:00Z">
              <w:r>
                <w:rPr>
                  <w:lang w:eastAsia="zh-CN"/>
                </w:rPr>
                <w:t>PUSCH of Msg3</w:t>
              </w:r>
            </w:ins>
          </w:p>
        </w:tc>
        <w:tc>
          <w:tcPr>
            <w:tcW w:w="1026" w:type="dxa"/>
            <w:noWrap/>
            <w:vAlign w:val="center"/>
          </w:tcPr>
          <w:p w14:paraId="629E7E40" w14:textId="77777777" w:rsidR="009B0098" w:rsidRPr="00E9302F" w:rsidRDefault="009B0098" w:rsidP="00AF0D4C">
            <w:pPr>
              <w:spacing w:after="0"/>
              <w:jc w:val="center"/>
              <w:rPr>
                <w:ins w:id="11239" w:author="China Telecom" w:date="2020-11-20T19:25:00Z"/>
                <w:lang w:eastAsia="zh-CN"/>
              </w:rPr>
            </w:pPr>
            <w:ins w:id="11240" w:author="China Telecom" w:date="2020-11-20T19:25:00Z">
              <w:r w:rsidRPr="00CC7E50">
                <w:rPr>
                  <w:rFonts w:eastAsia="Times New Roman"/>
                  <w:color w:val="000000"/>
                  <w:lang w:val="en-US"/>
                </w:rPr>
                <w:t>7</w:t>
              </w:r>
            </w:ins>
          </w:p>
        </w:tc>
        <w:tc>
          <w:tcPr>
            <w:tcW w:w="1650" w:type="dxa"/>
            <w:noWrap/>
            <w:vAlign w:val="center"/>
          </w:tcPr>
          <w:p w14:paraId="755E531C" w14:textId="77777777" w:rsidR="009B0098" w:rsidRPr="00E9302F" w:rsidRDefault="009B0098" w:rsidP="00AF0D4C">
            <w:pPr>
              <w:spacing w:after="0"/>
              <w:jc w:val="center"/>
              <w:rPr>
                <w:ins w:id="11241" w:author="China Telecom" w:date="2020-11-20T19:25:00Z"/>
                <w:lang w:eastAsia="zh-CN"/>
              </w:rPr>
            </w:pPr>
            <w:ins w:id="11242" w:author="China Telecom" w:date="2020-11-20T19:25:00Z">
              <w:r w:rsidRPr="00CC7E50">
                <w:rPr>
                  <w:rFonts w:eastAsia="Times New Roman"/>
                  <w:color w:val="000000"/>
                  <w:lang w:val="en-US"/>
                </w:rPr>
                <w:t>139.72</w:t>
              </w:r>
            </w:ins>
          </w:p>
        </w:tc>
        <w:tc>
          <w:tcPr>
            <w:tcW w:w="1116" w:type="dxa"/>
            <w:noWrap/>
            <w:vAlign w:val="center"/>
          </w:tcPr>
          <w:p w14:paraId="3EA74EA9" w14:textId="77777777" w:rsidR="009B0098" w:rsidRPr="00E9302F" w:rsidRDefault="009B0098" w:rsidP="00AF0D4C">
            <w:pPr>
              <w:spacing w:after="0"/>
              <w:jc w:val="center"/>
              <w:rPr>
                <w:ins w:id="11243" w:author="China Telecom" w:date="2020-11-20T19:25:00Z"/>
                <w:lang w:eastAsia="zh-CN"/>
              </w:rPr>
            </w:pPr>
            <w:ins w:id="11244" w:author="China Telecom" w:date="2020-11-20T19:25:00Z">
              <w:r w:rsidRPr="00CC7E50">
                <w:rPr>
                  <w:rFonts w:eastAsia="Times New Roman"/>
                  <w:color w:val="000000"/>
                  <w:lang w:val="en-US"/>
                </w:rPr>
                <w:t>5.69</w:t>
              </w:r>
            </w:ins>
          </w:p>
        </w:tc>
        <w:tc>
          <w:tcPr>
            <w:tcW w:w="1072" w:type="dxa"/>
            <w:noWrap/>
            <w:vAlign w:val="center"/>
          </w:tcPr>
          <w:p w14:paraId="33817C0B" w14:textId="77777777" w:rsidR="009B0098" w:rsidRPr="00E9302F" w:rsidRDefault="009B0098" w:rsidP="00AF0D4C">
            <w:pPr>
              <w:spacing w:after="0"/>
              <w:jc w:val="center"/>
              <w:rPr>
                <w:ins w:id="11245" w:author="China Telecom" w:date="2020-11-20T19:25:00Z"/>
                <w:lang w:eastAsia="zh-CN"/>
              </w:rPr>
            </w:pPr>
            <w:ins w:id="11246" w:author="China Telecom" w:date="2020-11-20T19:25:00Z">
              <w:r w:rsidRPr="00CC7E50">
                <w:rPr>
                  <w:rFonts w:eastAsia="Times New Roman"/>
                  <w:color w:val="000000"/>
                  <w:lang w:val="en-US"/>
                </w:rPr>
                <w:t>-3.41</w:t>
              </w:r>
            </w:ins>
          </w:p>
        </w:tc>
      </w:tr>
      <w:tr w:rsidR="009B0098" w:rsidRPr="00E9302F" w14:paraId="294D65A2" w14:textId="77777777" w:rsidTr="00AF0D4C">
        <w:trPr>
          <w:trHeight w:val="376"/>
          <w:ins w:id="11247" w:author="China Telecom" w:date="2020-11-20T19:25:00Z"/>
        </w:trPr>
        <w:tc>
          <w:tcPr>
            <w:tcW w:w="1051" w:type="dxa"/>
            <w:vMerge w:val="restart"/>
            <w:hideMark/>
          </w:tcPr>
          <w:p w14:paraId="1FC42D7B" w14:textId="77777777" w:rsidR="009B0098" w:rsidRPr="00E9302F" w:rsidRDefault="009B0098" w:rsidP="00AF0D4C">
            <w:pPr>
              <w:spacing w:after="0"/>
              <w:rPr>
                <w:ins w:id="11248" w:author="China Telecom" w:date="2020-11-20T19:25:00Z"/>
                <w:noProof/>
                <w:lang w:eastAsia="zh-CN"/>
              </w:rPr>
            </w:pPr>
            <w:ins w:id="11249" w:author="China Telecom" w:date="2020-11-20T19:25:00Z">
              <w:r>
                <w:rPr>
                  <w:lang w:eastAsia="zh-CN"/>
                </w:rPr>
                <w:t>Urban 28GHz TDD NLOS O2O</w:t>
              </w:r>
            </w:ins>
          </w:p>
        </w:tc>
        <w:tc>
          <w:tcPr>
            <w:tcW w:w="1496" w:type="dxa"/>
            <w:vMerge w:val="restart"/>
            <w:hideMark/>
          </w:tcPr>
          <w:p w14:paraId="4411984E" w14:textId="77777777" w:rsidR="009B0098" w:rsidRPr="00E9302F" w:rsidRDefault="009B0098" w:rsidP="00AF0D4C">
            <w:pPr>
              <w:spacing w:after="0"/>
              <w:rPr>
                <w:ins w:id="11250" w:author="China Telecom" w:date="2020-11-20T19:25:00Z"/>
                <w:noProof/>
                <w:lang w:eastAsia="zh-CN"/>
              </w:rPr>
            </w:pPr>
            <w:ins w:id="11251" w:author="China Telecom" w:date="2020-11-20T19:25:00Z">
              <w:r w:rsidRPr="00E9302F">
                <w:rPr>
                  <w:lang w:eastAsia="zh-CN"/>
                </w:rPr>
                <w:t>S</w:t>
              </w:r>
              <w:r>
                <w:rPr>
                  <w:lang w:eastAsia="zh-CN"/>
                </w:rPr>
                <w:t>c</w:t>
              </w:r>
              <w:r w:rsidRPr="00E9302F">
                <w:rPr>
                  <w:lang w:eastAsia="zh-CN"/>
                </w:rPr>
                <w:t>enario dependent target</w:t>
              </w:r>
              <w:r w:rsidRPr="00E9302F">
                <w:rPr>
                  <w:lang w:eastAsia="zh-CN"/>
                </w:rPr>
                <w:br/>
                <w:t>ISD=</w:t>
              </w:r>
              <w:r>
                <w:rPr>
                  <w:lang w:eastAsia="zh-CN"/>
                </w:rPr>
                <w:t>2</w:t>
              </w:r>
              <w:r w:rsidRPr="00E9302F">
                <w:rPr>
                  <w:lang w:eastAsia="zh-CN"/>
                </w:rPr>
                <w:t>00m</w:t>
              </w:r>
            </w:ins>
          </w:p>
        </w:tc>
        <w:tc>
          <w:tcPr>
            <w:tcW w:w="2446" w:type="dxa"/>
            <w:noWrap/>
            <w:vAlign w:val="center"/>
          </w:tcPr>
          <w:p w14:paraId="720CD342" w14:textId="77777777" w:rsidR="009B0098" w:rsidRPr="00E9302F" w:rsidRDefault="009B0098" w:rsidP="00AF0D4C">
            <w:pPr>
              <w:spacing w:after="0"/>
              <w:rPr>
                <w:ins w:id="11252" w:author="China Telecom" w:date="2020-11-20T19:25:00Z"/>
                <w:lang w:eastAsia="zh-CN"/>
              </w:rPr>
            </w:pPr>
            <w:ins w:id="11253" w:author="China Telecom" w:date="2020-11-20T19:25:00Z">
              <w:r>
                <w:rPr>
                  <w:lang w:eastAsia="zh-CN"/>
                </w:rPr>
                <w:t>PUSCH eMBB DDDSU</w:t>
              </w:r>
            </w:ins>
          </w:p>
        </w:tc>
        <w:tc>
          <w:tcPr>
            <w:tcW w:w="1026" w:type="dxa"/>
            <w:noWrap/>
            <w:vAlign w:val="center"/>
          </w:tcPr>
          <w:p w14:paraId="71116C88" w14:textId="77777777" w:rsidR="009B0098" w:rsidRPr="00E9302F" w:rsidRDefault="009B0098" w:rsidP="00AF0D4C">
            <w:pPr>
              <w:spacing w:after="0"/>
              <w:jc w:val="center"/>
              <w:rPr>
                <w:ins w:id="11254" w:author="China Telecom" w:date="2020-11-20T19:25:00Z"/>
                <w:lang w:eastAsia="zh-CN"/>
              </w:rPr>
            </w:pPr>
            <w:ins w:id="11255" w:author="China Telecom" w:date="2020-11-20T19:25:00Z">
              <w:r w:rsidRPr="003170DC">
                <w:rPr>
                  <w:rFonts w:eastAsia="Times New Roman"/>
                  <w:lang w:val="en-US"/>
                </w:rPr>
                <w:t>9</w:t>
              </w:r>
            </w:ins>
          </w:p>
        </w:tc>
        <w:tc>
          <w:tcPr>
            <w:tcW w:w="1650" w:type="dxa"/>
            <w:noWrap/>
            <w:vAlign w:val="center"/>
          </w:tcPr>
          <w:p w14:paraId="447D8A6D" w14:textId="77777777" w:rsidR="009B0098" w:rsidRPr="00E9302F" w:rsidRDefault="009B0098" w:rsidP="00AF0D4C">
            <w:pPr>
              <w:spacing w:after="0"/>
              <w:jc w:val="center"/>
              <w:rPr>
                <w:ins w:id="11256" w:author="China Telecom" w:date="2020-11-20T19:25:00Z"/>
                <w:lang w:eastAsia="zh-CN"/>
              </w:rPr>
            </w:pPr>
            <w:ins w:id="11257" w:author="China Telecom" w:date="2020-11-20T19:25:00Z">
              <w:r w:rsidRPr="003170DC">
                <w:rPr>
                  <w:rFonts w:eastAsia="Times New Roman"/>
                  <w:lang w:val="en-US"/>
                </w:rPr>
                <w:t>123.60</w:t>
              </w:r>
            </w:ins>
          </w:p>
        </w:tc>
        <w:tc>
          <w:tcPr>
            <w:tcW w:w="1116" w:type="dxa"/>
            <w:noWrap/>
            <w:vAlign w:val="center"/>
          </w:tcPr>
          <w:p w14:paraId="1F345C87" w14:textId="77777777" w:rsidR="009B0098" w:rsidRPr="00E9302F" w:rsidRDefault="009B0098" w:rsidP="00AF0D4C">
            <w:pPr>
              <w:spacing w:after="0"/>
              <w:jc w:val="center"/>
              <w:rPr>
                <w:ins w:id="11258" w:author="China Telecom" w:date="2020-11-20T19:25:00Z"/>
                <w:lang w:eastAsia="zh-CN"/>
              </w:rPr>
            </w:pPr>
            <w:ins w:id="11259" w:author="China Telecom" w:date="2020-11-20T19:25:00Z">
              <w:r w:rsidRPr="003170DC">
                <w:rPr>
                  <w:rFonts w:eastAsia="Times New Roman"/>
                  <w:lang w:val="en-US"/>
                </w:rPr>
                <w:t>1.73</w:t>
              </w:r>
            </w:ins>
          </w:p>
        </w:tc>
        <w:tc>
          <w:tcPr>
            <w:tcW w:w="1072" w:type="dxa"/>
            <w:noWrap/>
            <w:vAlign w:val="center"/>
          </w:tcPr>
          <w:p w14:paraId="36CE7438" w14:textId="77777777" w:rsidR="009B0098" w:rsidRPr="00E9302F" w:rsidRDefault="009B0098" w:rsidP="00AF0D4C">
            <w:pPr>
              <w:spacing w:after="0"/>
              <w:jc w:val="center"/>
              <w:rPr>
                <w:ins w:id="11260" w:author="China Telecom" w:date="2020-11-20T19:25:00Z"/>
                <w:lang w:eastAsia="zh-CN"/>
              </w:rPr>
            </w:pPr>
            <w:ins w:id="11261" w:author="China Telecom" w:date="2020-11-20T19:25:00Z">
              <w:r w:rsidRPr="003170DC">
                <w:rPr>
                  <w:rFonts w:eastAsia="Times New Roman"/>
                  <w:lang w:val="en-US"/>
                </w:rPr>
                <w:t>-20.10</w:t>
              </w:r>
            </w:ins>
          </w:p>
        </w:tc>
      </w:tr>
      <w:tr w:rsidR="009B0098" w:rsidRPr="00E9302F" w14:paraId="669576AE" w14:textId="77777777" w:rsidTr="00AF0D4C">
        <w:trPr>
          <w:trHeight w:val="377"/>
          <w:ins w:id="11262" w:author="China Telecom" w:date="2020-11-20T19:25:00Z"/>
        </w:trPr>
        <w:tc>
          <w:tcPr>
            <w:tcW w:w="1051" w:type="dxa"/>
            <w:vMerge/>
            <w:hideMark/>
          </w:tcPr>
          <w:p w14:paraId="1940B0CD" w14:textId="77777777" w:rsidR="009B0098" w:rsidRPr="00E9302F" w:rsidRDefault="009B0098" w:rsidP="00AF0D4C">
            <w:pPr>
              <w:spacing w:after="0"/>
              <w:rPr>
                <w:ins w:id="11263" w:author="China Telecom" w:date="2020-11-20T19:25:00Z"/>
                <w:noProof/>
                <w:lang w:eastAsia="zh-CN"/>
              </w:rPr>
            </w:pPr>
          </w:p>
        </w:tc>
        <w:tc>
          <w:tcPr>
            <w:tcW w:w="1496" w:type="dxa"/>
            <w:vMerge/>
            <w:hideMark/>
          </w:tcPr>
          <w:p w14:paraId="61CB5DBF" w14:textId="77777777" w:rsidR="009B0098" w:rsidRPr="00E9302F" w:rsidRDefault="009B0098" w:rsidP="00AF0D4C">
            <w:pPr>
              <w:spacing w:after="0"/>
              <w:rPr>
                <w:ins w:id="11264" w:author="China Telecom" w:date="2020-11-20T19:25:00Z"/>
                <w:noProof/>
                <w:lang w:eastAsia="zh-CN"/>
              </w:rPr>
            </w:pPr>
          </w:p>
        </w:tc>
        <w:tc>
          <w:tcPr>
            <w:tcW w:w="2446" w:type="dxa"/>
            <w:noWrap/>
            <w:vAlign w:val="center"/>
          </w:tcPr>
          <w:p w14:paraId="51D847D8" w14:textId="77777777" w:rsidR="009B0098" w:rsidRPr="00E9302F" w:rsidRDefault="009B0098" w:rsidP="00AF0D4C">
            <w:pPr>
              <w:spacing w:after="0"/>
              <w:rPr>
                <w:ins w:id="11265" w:author="China Telecom" w:date="2020-11-20T19:25:00Z"/>
                <w:lang w:eastAsia="zh-CN"/>
              </w:rPr>
            </w:pPr>
            <w:ins w:id="11266" w:author="China Telecom" w:date="2020-11-20T19:25:00Z">
              <w:r>
                <w:rPr>
                  <w:lang w:eastAsia="zh-CN"/>
                </w:rPr>
                <w:t>PUSCH eMBB DDSU</w:t>
              </w:r>
            </w:ins>
          </w:p>
        </w:tc>
        <w:tc>
          <w:tcPr>
            <w:tcW w:w="1026" w:type="dxa"/>
            <w:noWrap/>
            <w:vAlign w:val="center"/>
          </w:tcPr>
          <w:p w14:paraId="7149130A" w14:textId="77777777" w:rsidR="009B0098" w:rsidRPr="00E9302F" w:rsidRDefault="009B0098" w:rsidP="00AF0D4C">
            <w:pPr>
              <w:spacing w:after="0"/>
              <w:jc w:val="center"/>
              <w:rPr>
                <w:ins w:id="11267" w:author="China Telecom" w:date="2020-11-20T19:25:00Z"/>
                <w:lang w:eastAsia="zh-CN"/>
              </w:rPr>
            </w:pPr>
            <w:ins w:id="11268" w:author="China Telecom" w:date="2020-11-20T19:25:00Z">
              <w:r w:rsidRPr="003170DC">
                <w:rPr>
                  <w:rFonts w:eastAsia="Times New Roman"/>
                  <w:lang w:val="en-US"/>
                </w:rPr>
                <w:t>3</w:t>
              </w:r>
            </w:ins>
          </w:p>
        </w:tc>
        <w:tc>
          <w:tcPr>
            <w:tcW w:w="1650" w:type="dxa"/>
            <w:noWrap/>
            <w:vAlign w:val="center"/>
          </w:tcPr>
          <w:p w14:paraId="1B6C6437" w14:textId="77777777" w:rsidR="009B0098" w:rsidRPr="00E9302F" w:rsidRDefault="009B0098" w:rsidP="00AF0D4C">
            <w:pPr>
              <w:spacing w:after="0"/>
              <w:jc w:val="center"/>
              <w:rPr>
                <w:ins w:id="11269" w:author="China Telecom" w:date="2020-11-20T19:25:00Z"/>
                <w:lang w:eastAsia="zh-CN"/>
              </w:rPr>
            </w:pPr>
            <w:ins w:id="11270" w:author="China Telecom" w:date="2020-11-20T19:25:00Z">
              <w:r w:rsidRPr="003170DC">
                <w:rPr>
                  <w:rFonts w:eastAsia="Times New Roman"/>
                  <w:lang w:val="en-US"/>
                </w:rPr>
                <w:t>123.99</w:t>
              </w:r>
            </w:ins>
          </w:p>
        </w:tc>
        <w:tc>
          <w:tcPr>
            <w:tcW w:w="1116" w:type="dxa"/>
            <w:noWrap/>
            <w:vAlign w:val="center"/>
          </w:tcPr>
          <w:p w14:paraId="284D55F1" w14:textId="77777777" w:rsidR="009B0098" w:rsidRPr="00E9302F" w:rsidRDefault="009B0098" w:rsidP="00AF0D4C">
            <w:pPr>
              <w:spacing w:after="0"/>
              <w:jc w:val="center"/>
              <w:rPr>
                <w:ins w:id="11271" w:author="China Telecom" w:date="2020-11-20T19:25:00Z"/>
                <w:lang w:eastAsia="zh-CN"/>
              </w:rPr>
            </w:pPr>
            <w:ins w:id="11272" w:author="China Telecom" w:date="2020-11-20T19:25:00Z">
              <w:r w:rsidRPr="003170DC">
                <w:rPr>
                  <w:rFonts w:eastAsia="Times New Roman"/>
                  <w:lang w:val="en-US"/>
                </w:rPr>
                <w:t>1.78</w:t>
              </w:r>
            </w:ins>
          </w:p>
        </w:tc>
        <w:tc>
          <w:tcPr>
            <w:tcW w:w="1072" w:type="dxa"/>
            <w:noWrap/>
            <w:vAlign w:val="center"/>
          </w:tcPr>
          <w:p w14:paraId="39E6CEBA" w14:textId="77777777" w:rsidR="009B0098" w:rsidRPr="00E9302F" w:rsidRDefault="009B0098" w:rsidP="00AF0D4C">
            <w:pPr>
              <w:spacing w:after="0"/>
              <w:jc w:val="center"/>
              <w:rPr>
                <w:ins w:id="11273" w:author="China Telecom" w:date="2020-11-20T19:25:00Z"/>
                <w:lang w:eastAsia="zh-CN"/>
              </w:rPr>
            </w:pPr>
            <w:ins w:id="11274" w:author="China Telecom" w:date="2020-11-20T19:25:00Z">
              <w:r w:rsidRPr="003170DC">
                <w:rPr>
                  <w:rFonts w:eastAsia="Times New Roman"/>
                  <w:lang w:val="en-US"/>
                </w:rPr>
                <w:t>-19.71</w:t>
              </w:r>
            </w:ins>
          </w:p>
        </w:tc>
      </w:tr>
      <w:tr w:rsidR="009B0098" w:rsidRPr="00E9302F" w14:paraId="4DDE340C" w14:textId="77777777" w:rsidTr="00AF0D4C">
        <w:trPr>
          <w:trHeight w:val="377"/>
          <w:ins w:id="11275" w:author="China Telecom" w:date="2020-11-20T19:25:00Z"/>
        </w:trPr>
        <w:tc>
          <w:tcPr>
            <w:tcW w:w="1051" w:type="dxa"/>
            <w:vMerge/>
            <w:hideMark/>
          </w:tcPr>
          <w:p w14:paraId="0EF6EB7F" w14:textId="77777777" w:rsidR="009B0098" w:rsidRPr="00E9302F" w:rsidRDefault="009B0098" w:rsidP="00AF0D4C">
            <w:pPr>
              <w:spacing w:after="0"/>
              <w:rPr>
                <w:ins w:id="11276" w:author="China Telecom" w:date="2020-11-20T19:25:00Z"/>
                <w:noProof/>
                <w:lang w:eastAsia="zh-CN"/>
              </w:rPr>
            </w:pPr>
          </w:p>
        </w:tc>
        <w:tc>
          <w:tcPr>
            <w:tcW w:w="1496" w:type="dxa"/>
            <w:vMerge/>
            <w:hideMark/>
          </w:tcPr>
          <w:p w14:paraId="31B52B66" w14:textId="77777777" w:rsidR="009B0098" w:rsidRPr="00E9302F" w:rsidRDefault="009B0098" w:rsidP="00AF0D4C">
            <w:pPr>
              <w:spacing w:after="0"/>
              <w:rPr>
                <w:ins w:id="11277" w:author="China Telecom" w:date="2020-11-20T19:25:00Z"/>
                <w:noProof/>
                <w:lang w:eastAsia="zh-CN"/>
              </w:rPr>
            </w:pPr>
          </w:p>
        </w:tc>
        <w:tc>
          <w:tcPr>
            <w:tcW w:w="2446" w:type="dxa"/>
            <w:noWrap/>
            <w:vAlign w:val="center"/>
          </w:tcPr>
          <w:p w14:paraId="0E4EADBE" w14:textId="77777777" w:rsidR="009B0098" w:rsidRPr="00E9302F" w:rsidRDefault="009B0098" w:rsidP="00AF0D4C">
            <w:pPr>
              <w:spacing w:after="0"/>
              <w:rPr>
                <w:ins w:id="11278" w:author="China Telecom" w:date="2020-11-20T19:25:00Z"/>
                <w:lang w:eastAsia="zh-CN"/>
              </w:rPr>
            </w:pPr>
            <w:ins w:id="11279" w:author="China Telecom" w:date="2020-11-20T19:25:00Z">
              <w:r>
                <w:rPr>
                  <w:lang w:eastAsia="zh-CN"/>
                </w:rPr>
                <w:t>PRACH Format B4</w:t>
              </w:r>
            </w:ins>
          </w:p>
        </w:tc>
        <w:tc>
          <w:tcPr>
            <w:tcW w:w="1026" w:type="dxa"/>
            <w:noWrap/>
            <w:vAlign w:val="center"/>
          </w:tcPr>
          <w:p w14:paraId="7B6C02A6" w14:textId="77777777" w:rsidR="009B0098" w:rsidRPr="00E9302F" w:rsidRDefault="009B0098" w:rsidP="00AF0D4C">
            <w:pPr>
              <w:spacing w:after="0"/>
              <w:jc w:val="center"/>
              <w:rPr>
                <w:ins w:id="11280" w:author="China Telecom" w:date="2020-11-20T19:25:00Z"/>
                <w:lang w:eastAsia="zh-CN"/>
              </w:rPr>
            </w:pPr>
            <w:ins w:id="11281" w:author="China Telecom" w:date="2020-11-20T19:25:00Z">
              <w:r w:rsidRPr="003170DC">
                <w:rPr>
                  <w:rFonts w:eastAsia="Times New Roman"/>
                  <w:lang w:val="en-US"/>
                </w:rPr>
                <w:t>5</w:t>
              </w:r>
            </w:ins>
          </w:p>
        </w:tc>
        <w:tc>
          <w:tcPr>
            <w:tcW w:w="1650" w:type="dxa"/>
            <w:noWrap/>
            <w:vAlign w:val="center"/>
          </w:tcPr>
          <w:p w14:paraId="79AE9615" w14:textId="77777777" w:rsidR="009B0098" w:rsidRPr="00E9302F" w:rsidRDefault="009B0098" w:rsidP="00AF0D4C">
            <w:pPr>
              <w:spacing w:after="0"/>
              <w:jc w:val="center"/>
              <w:rPr>
                <w:ins w:id="11282" w:author="China Telecom" w:date="2020-11-20T19:25:00Z"/>
                <w:lang w:eastAsia="zh-CN"/>
              </w:rPr>
            </w:pPr>
            <w:ins w:id="11283" w:author="China Telecom" w:date="2020-11-20T19:25:00Z">
              <w:r w:rsidRPr="003170DC">
                <w:rPr>
                  <w:rFonts w:eastAsia="Times New Roman"/>
                  <w:lang w:val="en-US"/>
                </w:rPr>
                <w:t>136.13</w:t>
              </w:r>
            </w:ins>
          </w:p>
        </w:tc>
        <w:tc>
          <w:tcPr>
            <w:tcW w:w="1116" w:type="dxa"/>
            <w:noWrap/>
            <w:vAlign w:val="center"/>
          </w:tcPr>
          <w:p w14:paraId="39C0A688" w14:textId="77777777" w:rsidR="009B0098" w:rsidRPr="00E9302F" w:rsidRDefault="009B0098" w:rsidP="00AF0D4C">
            <w:pPr>
              <w:spacing w:after="0"/>
              <w:jc w:val="center"/>
              <w:rPr>
                <w:ins w:id="11284" w:author="China Telecom" w:date="2020-11-20T19:25:00Z"/>
                <w:lang w:eastAsia="zh-CN"/>
              </w:rPr>
            </w:pPr>
            <w:ins w:id="11285" w:author="China Telecom" w:date="2020-11-20T19:25:00Z">
              <w:r w:rsidRPr="003170DC">
                <w:rPr>
                  <w:rFonts w:eastAsia="Times New Roman"/>
                  <w:lang w:val="en-US"/>
                </w:rPr>
                <w:t>0.88</w:t>
              </w:r>
            </w:ins>
          </w:p>
        </w:tc>
        <w:tc>
          <w:tcPr>
            <w:tcW w:w="1072" w:type="dxa"/>
            <w:noWrap/>
            <w:vAlign w:val="center"/>
          </w:tcPr>
          <w:p w14:paraId="2EC16F79" w14:textId="77777777" w:rsidR="009B0098" w:rsidRPr="00E9302F" w:rsidRDefault="009B0098" w:rsidP="00AF0D4C">
            <w:pPr>
              <w:spacing w:after="0"/>
              <w:jc w:val="center"/>
              <w:rPr>
                <w:ins w:id="11286" w:author="China Telecom" w:date="2020-11-20T19:25:00Z"/>
                <w:lang w:eastAsia="zh-CN"/>
              </w:rPr>
            </w:pPr>
            <w:ins w:id="11287" w:author="China Telecom" w:date="2020-11-20T19:25:00Z">
              <w:r w:rsidRPr="003170DC">
                <w:rPr>
                  <w:rFonts w:eastAsia="Times New Roman"/>
                  <w:lang w:val="en-US"/>
                </w:rPr>
                <w:t>-7.57</w:t>
              </w:r>
            </w:ins>
          </w:p>
        </w:tc>
      </w:tr>
    </w:tbl>
    <w:p w14:paraId="607F87F3" w14:textId="77777777" w:rsidR="009B0098" w:rsidRPr="007368F9" w:rsidRDefault="009B0098" w:rsidP="009B0098">
      <w:pPr>
        <w:pStyle w:val="TH"/>
        <w:rPr>
          <w:ins w:id="11288" w:author="China Telecom" w:date="2020-11-20T19:25:00Z"/>
          <w:lang w:eastAsia="zh-CN"/>
        </w:rPr>
      </w:pPr>
    </w:p>
    <w:p w14:paraId="178F5C15" w14:textId="77777777" w:rsidR="009B0098" w:rsidRPr="00025F52" w:rsidRDefault="009B0098" w:rsidP="009B0098">
      <w:pPr>
        <w:pStyle w:val="3GPPAgreements"/>
        <w:numPr>
          <w:ilvl w:val="0"/>
          <w:numId w:val="0"/>
        </w:numPr>
        <w:spacing w:line="256" w:lineRule="auto"/>
        <w:textAlignment w:val="auto"/>
        <w:rPr>
          <w:ins w:id="11289" w:author="China Telecom" w:date="2020-11-20T19:25:00Z"/>
          <w:sz w:val="20"/>
        </w:rPr>
      </w:pPr>
      <w:ins w:id="11290" w:author="China Telecom" w:date="2020-11-20T19:25:00Z">
        <w:r w:rsidRPr="00025F52">
          <w:rPr>
            <w:sz w:val="20"/>
          </w:rPr>
          <w:t>The following channels were identified as the potential bottleneck channels for Urban 28 GHz scenario:</w:t>
        </w:r>
      </w:ins>
    </w:p>
    <w:p w14:paraId="71CC4D32" w14:textId="77777777" w:rsidR="009B0098" w:rsidRPr="00025F52" w:rsidRDefault="009B0098" w:rsidP="009B0098">
      <w:pPr>
        <w:pStyle w:val="3GPPAgreements"/>
        <w:numPr>
          <w:ilvl w:val="0"/>
          <w:numId w:val="65"/>
        </w:numPr>
        <w:spacing w:line="256" w:lineRule="auto"/>
        <w:textAlignment w:val="auto"/>
        <w:rPr>
          <w:ins w:id="11291" w:author="China Telecom" w:date="2020-11-20T19:25:00Z"/>
          <w:sz w:val="20"/>
        </w:rPr>
      </w:pPr>
      <w:ins w:id="11292" w:author="China Telecom" w:date="2020-11-20T19:25:00Z">
        <w:r w:rsidRPr="00025F52">
          <w:rPr>
            <w:sz w:val="20"/>
          </w:rPr>
          <w:t>PUSCH eMBB (DDDSU and DDSU)</w:t>
        </w:r>
      </w:ins>
    </w:p>
    <w:p w14:paraId="45BA6083" w14:textId="77777777" w:rsidR="009B0098" w:rsidRPr="00025F52" w:rsidRDefault="009B0098" w:rsidP="009B0098">
      <w:pPr>
        <w:pStyle w:val="3GPPAgreements"/>
        <w:numPr>
          <w:ilvl w:val="0"/>
          <w:numId w:val="65"/>
        </w:numPr>
        <w:spacing w:line="256" w:lineRule="auto"/>
        <w:textAlignment w:val="auto"/>
        <w:rPr>
          <w:ins w:id="11293" w:author="China Telecom" w:date="2020-11-20T19:25:00Z"/>
          <w:sz w:val="20"/>
        </w:rPr>
      </w:pPr>
      <w:ins w:id="11294" w:author="China Telecom" w:date="2020-11-20T19:25:00Z">
        <w:r w:rsidRPr="00025F52">
          <w:rPr>
            <w:sz w:val="20"/>
          </w:rPr>
          <w:t>PUSCH VoIP (DDDSU and DDSU)</w:t>
        </w:r>
      </w:ins>
    </w:p>
    <w:p w14:paraId="1A156A6B" w14:textId="77777777" w:rsidR="009B0098" w:rsidRPr="00025F52" w:rsidRDefault="009B0098" w:rsidP="009B0098">
      <w:pPr>
        <w:pStyle w:val="3GPPAgreements"/>
        <w:numPr>
          <w:ilvl w:val="0"/>
          <w:numId w:val="65"/>
        </w:numPr>
        <w:spacing w:line="256" w:lineRule="auto"/>
        <w:textAlignment w:val="auto"/>
        <w:rPr>
          <w:ins w:id="11295" w:author="China Telecom" w:date="2020-11-20T19:25:00Z"/>
          <w:sz w:val="20"/>
        </w:rPr>
      </w:pPr>
      <w:ins w:id="11296" w:author="China Telecom" w:date="2020-11-20T19:25:00Z">
        <w:r w:rsidRPr="00025F52">
          <w:rPr>
            <w:sz w:val="20"/>
          </w:rPr>
          <w:lastRenderedPageBreak/>
          <w:t>PUCCH F3 11bits</w:t>
        </w:r>
      </w:ins>
    </w:p>
    <w:p w14:paraId="42A042C5" w14:textId="77777777" w:rsidR="009B0098" w:rsidRPr="00025F52" w:rsidRDefault="009B0098" w:rsidP="009B0098">
      <w:pPr>
        <w:pStyle w:val="3GPPAgreements"/>
        <w:numPr>
          <w:ilvl w:val="0"/>
          <w:numId w:val="65"/>
        </w:numPr>
        <w:spacing w:line="256" w:lineRule="auto"/>
        <w:textAlignment w:val="auto"/>
        <w:rPr>
          <w:ins w:id="11297" w:author="China Telecom" w:date="2020-11-20T19:25:00Z"/>
          <w:sz w:val="20"/>
        </w:rPr>
      </w:pPr>
      <w:ins w:id="11298" w:author="China Telecom" w:date="2020-11-20T19:25:00Z">
        <w:r w:rsidRPr="00025F52">
          <w:rPr>
            <w:sz w:val="20"/>
          </w:rPr>
          <w:t>PUCCH F3 22bits</w:t>
        </w:r>
      </w:ins>
    </w:p>
    <w:p w14:paraId="192E4660" w14:textId="77777777" w:rsidR="009B0098" w:rsidRPr="00025F52" w:rsidRDefault="009B0098" w:rsidP="009B0098">
      <w:pPr>
        <w:pStyle w:val="3GPPAgreements"/>
        <w:numPr>
          <w:ilvl w:val="0"/>
          <w:numId w:val="65"/>
        </w:numPr>
        <w:spacing w:line="256" w:lineRule="auto"/>
        <w:textAlignment w:val="auto"/>
        <w:rPr>
          <w:ins w:id="11299" w:author="China Telecom" w:date="2020-11-20T19:25:00Z"/>
          <w:sz w:val="20"/>
        </w:rPr>
      </w:pPr>
      <w:ins w:id="11300" w:author="China Telecom" w:date="2020-11-20T19:25:00Z">
        <w:r w:rsidRPr="00025F52">
          <w:rPr>
            <w:sz w:val="20"/>
          </w:rPr>
          <w:t>PRACH B4</w:t>
        </w:r>
      </w:ins>
    </w:p>
    <w:p w14:paraId="1F4E9D4E" w14:textId="77777777" w:rsidR="009B0098" w:rsidRPr="00025F52" w:rsidRDefault="009B0098" w:rsidP="009B0098">
      <w:pPr>
        <w:pStyle w:val="3GPPAgreements"/>
        <w:numPr>
          <w:ilvl w:val="0"/>
          <w:numId w:val="65"/>
        </w:numPr>
        <w:spacing w:line="256" w:lineRule="auto"/>
        <w:textAlignment w:val="auto"/>
        <w:rPr>
          <w:ins w:id="11301" w:author="China Telecom" w:date="2020-11-20T19:25:00Z"/>
          <w:sz w:val="20"/>
        </w:rPr>
      </w:pPr>
      <w:ins w:id="11302" w:author="China Telecom" w:date="2020-11-20T19:25:00Z">
        <w:r w:rsidRPr="00025F52">
          <w:rPr>
            <w:sz w:val="20"/>
          </w:rPr>
          <w:t>PUSCH of Msg3</w:t>
        </w:r>
      </w:ins>
    </w:p>
    <w:p w14:paraId="25F5774E" w14:textId="77777777" w:rsidR="009B0098" w:rsidRPr="00025F52" w:rsidRDefault="009B0098" w:rsidP="009B0098">
      <w:pPr>
        <w:pStyle w:val="3GPPAgreements"/>
        <w:numPr>
          <w:ilvl w:val="0"/>
          <w:numId w:val="0"/>
        </w:numPr>
        <w:spacing w:line="256" w:lineRule="auto"/>
        <w:rPr>
          <w:ins w:id="11303" w:author="China Telecom" w:date="2020-11-20T19:25:00Z"/>
          <w:sz w:val="20"/>
        </w:rPr>
      </w:pPr>
      <w:ins w:id="11304" w:author="China Telecom" w:date="2020-11-20T19:25:00Z">
        <w:r>
          <w:rPr>
            <w:sz w:val="20"/>
          </w:rPr>
          <w:t xml:space="preserve">Note: </w:t>
        </w:r>
        <w:r w:rsidRPr="00025F52">
          <w:rPr>
            <w:sz w:val="20"/>
          </w:rPr>
          <w:t>PRACH</w:t>
        </w:r>
        <w:r>
          <w:rPr>
            <w:sz w:val="20"/>
          </w:rPr>
          <w:t xml:space="preserve"> Format</w:t>
        </w:r>
        <w:r w:rsidRPr="00025F52">
          <w:rPr>
            <w:sz w:val="20"/>
          </w:rPr>
          <w:t xml:space="preserve"> B4 is reference to assess how many additional dBs over the baseline PRACH enhancements may target.</w:t>
        </w:r>
        <w:r>
          <w:rPr>
            <w:sz w:val="20"/>
          </w:rPr>
          <w:t xml:space="preserve"> </w:t>
        </w:r>
        <w:r w:rsidRPr="00025F52">
          <w:rPr>
            <w:sz w:val="20"/>
          </w:rPr>
          <w:t>PUCCH F</w:t>
        </w:r>
        <w:r>
          <w:rPr>
            <w:sz w:val="20"/>
          </w:rPr>
          <w:t xml:space="preserve">ormat </w:t>
        </w:r>
        <w:r w:rsidRPr="00025F52">
          <w:rPr>
            <w:sz w:val="20"/>
          </w:rPr>
          <w:t>3 with either 11 bits or 22 bits or both is reference to assess how many additional dBs over the baseline PUCCH F</w:t>
        </w:r>
        <w:r>
          <w:rPr>
            <w:sz w:val="20"/>
          </w:rPr>
          <w:t xml:space="preserve">ormat </w:t>
        </w:r>
        <w:r w:rsidRPr="00025F52">
          <w:rPr>
            <w:sz w:val="20"/>
          </w:rPr>
          <w:t>3 enhancements may targe</w:t>
        </w:r>
        <w:r>
          <w:rPr>
            <w:sz w:val="20"/>
          </w:rPr>
          <w:t>t.</w:t>
        </w:r>
      </w:ins>
    </w:p>
    <w:p w14:paraId="54EEA721" w14:textId="77777777" w:rsidR="009B0098" w:rsidRPr="00025F52" w:rsidRDefault="009B0098" w:rsidP="009B0098">
      <w:pPr>
        <w:pStyle w:val="3GPPAgreements"/>
        <w:numPr>
          <w:ilvl w:val="0"/>
          <w:numId w:val="0"/>
        </w:numPr>
        <w:spacing w:line="256" w:lineRule="auto"/>
        <w:textAlignment w:val="auto"/>
        <w:rPr>
          <w:ins w:id="11305" w:author="China Telecom" w:date="2020-11-20T19:25:00Z"/>
          <w:sz w:val="20"/>
        </w:rPr>
      </w:pPr>
      <w:ins w:id="11306" w:author="China Telecom" w:date="2020-11-20T19:25:00Z">
        <w:r w:rsidRPr="00025F52">
          <w:rPr>
            <w:sz w:val="20"/>
          </w:rPr>
          <w:t>No evident coverage bottleneck was identified for Indoor scenario for FR2.</w:t>
        </w:r>
      </w:ins>
    </w:p>
    <w:p w14:paraId="0E26B80E" w14:textId="77777777" w:rsidR="009B0098" w:rsidRDefault="009B0098" w:rsidP="009B0098">
      <w:pPr>
        <w:spacing w:after="0"/>
        <w:rPr>
          <w:ins w:id="11307" w:author="China Telecom" w:date="2020-11-20T19:25:00Z"/>
        </w:rPr>
      </w:pPr>
    </w:p>
    <w:p w14:paraId="7E6F9C2B" w14:textId="77777777" w:rsidR="009B0098" w:rsidRPr="00594A66" w:rsidRDefault="009B0098" w:rsidP="009B0098">
      <w:pPr>
        <w:pStyle w:val="3"/>
        <w:rPr>
          <w:ins w:id="11308" w:author="China Telecom" w:date="2020-11-20T19:25:00Z"/>
          <w:rFonts w:cs="Arial"/>
          <w:szCs w:val="28"/>
        </w:rPr>
      </w:pPr>
      <w:bookmarkStart w:id="11309" w:name="_Toc56794598"/>
      <w:ins w:id="11310" w:author="China Telecom" w:date="2020-11-20T19:25:00Z">
        <w:r>
          <w:rPr>
            <w:rFonts w:eastAsia="Malgun Gothic"/>
          </w:rPr>
          <w:t>5.2</w:t>
        </w:r>
        <w:r w:rsidRPr="007368F9">
          <w:rPr>
            <w:rFonts w:eastAsia="Malgun Gothic"/>
          </w:rPr>
          <w:t>.</w:t>
        </w:r>
        <w:r>
          <w:rPr>
            <w:rFonts w:eastAsia="Malgun Gothic"/>
          </w:rPr>
          <w:t>3</w:t>
        </w:r>
        <w:r w:rsidRPr="007368F9">
          <w:rPr>
            <w:rFonts w:eastAsia="Malgun Gothic"/>
          </w:rPr>
          <w:tab/>
        </w:r>
        <w:r>
          <w:rPr>
            <w:rFonts w:cs="Arial"/>
            <w:szCs w:val="28"/>
          </w:rPr>
          <w:t>Observation from the simulation result not using representative values</w:t>
        </w:r>
        <w:bookmarkEnd w:id="11309"/>
        <w:r>
          <w:rPr>
            <w:rFonts w:cs="Arial"/>
            <w:szCs w:val="28"/>
          </w:rPr>
          <w:t xml:space="preserve"> </w:t>
        </w:r>
      </w:ins>
    </w:p>
    <w:p w14:paraId="1AC70879" w14:textId="77777777" w:rsidR="009B0098" w:rsidRPr="00520AC6" w:rsidRDefault="009B0098" w:rsidP="009B0098">
      <w:pPr>
        <w:spacing w:after="120"/>
        <w:rPr>
          <w:ins w:id="11311" w:author="China Telecom" w:date="2020-11-20T19:25:00Z"/>
          <w:lang w:val="en-US" w:eastAsia="zh-CN"/>
        </w:rPr>
      </w:pPr>
      <w:ins w:id="11312" w:author="China Telecom" w:date="2020-11-20T19:25:00Z">
        <w:r w:rsidRPr="00520AC6">
          <w:rPr>
            <w:lang w:val="en-US" w:eastAsia="zh-CN"/>
          </w:rPr>
          <w:t>One source (R1-2007742) evaluated the target performance, i.e. the 5</w:t>
        </w:r>
        <w:r w:rsidRPr="00520AC6">
          <w:rPr>
            <w:vertAlign w:val="superscript"/>
            <w:lang w:val="en-US" w:eastAsia="zh-CN"/>
          </w:rPr>
          <w:t>th</w:t>
        </w:r>
        <w:r w:rsidRPr="00520AC6">
          <w:rPr>
            <w:lang w:val="en-US" w:eastAsia="zh-CN"/>
          </w:rPr>
          <w:t xml:space="preserve"> percentile geometry SINR value, based on system-level simulation. Compared to the baseline performance, i.e., required SNR based on link level simulation, the following is observed. </w:t>
        </w:r>
      </w:ins>
    </w:p>
    <w:p w14:paraId="609CBE55" w14:textId="77777777" w:rsidR="009B0098" w:rsidRPr="00520AC6" w:rsidRDefault="009B0098" w:rsidP="009B0098">
      <w:pPr>
        <w:pStyle w:val="ad"/>
        <w:numPr>
          <w:ilvl w:val="0"/>
          <w:numId w:val="56"/>
        </w:numPr>
        <w:spacing w:after="120"/>
        <w:ind w:firstLineChars="0"/>
        <w:jc w:val="both"/>
        <w:rPr>
          <w:ins w:id="11313" w:author="China Telecom" w:date="2020-11-20T19:25:00Z"/>
          <w:lang w:val="en-US" w:eastAsia="zh-CN"/>
        </w:rPr>
      </w:pPr>
      <w:ins w:id="11314" w:author="China Telecom" w:date="2020-11-20T19:25:00Z">
        <w:r w:rsidRPr="00520AC6">
          <w:rPr>
            <w:lang w:val="en-US" w:eastAsia="zh-CN"/>
          </w:rPr>
          <w:t>In Indoor 28 GHz scenario, only PUSCH eMBB requires coverage compensation.</w:t>
        </w:r>
      </w:ins>
    </w:p>
    <w:p w14:paraId="783E9B71" w14:textId="77777777" w:rsidR="009B0098" w:rsidRPr="00520AC6" w:rsidRDefault="009B0098" w:rsidP="009B0098">
      <w:pPr>
        <w:pStyle w:val="ad"/>
        <w:numPr>
          <w:ilvl w:val="0"/>
          <w:numId w:val="56"/>
        </w:numPr>
        <w:spacing w:after="120"/>
        <w:ind w:firstLineChars="0"/>
        <w:jc w:val="both"/>
        <w:rPr>
          <w:ins w:id="11315" w:author="China Telecom" w:date="2020-11-20T19:25:00Z"/>
          <w:lang w:val="en-US" w:eastAsia="zh-CN"/>
        </w:rPr>
      </w:pPr>
      <w:ins w:id="11316" w:author="China Telecom" w:date="2020-11-20T19:25:00Z">
        <w:r w:rsidRPr="00520AC6">
          <w:rPr>
            <w:lang w:val="en-US" w:eastAsia="zh-CN"/>
          </w:rPr>
          <w:t>In Urban 28 GHz O2I scenario, PUSCH eMBB, Msg3, PRACH</w:t>
        </w:r>
        <w:r>
          <w:rPr>
            <w:lang w:val="en-US" w:eastAsia="zh-CN"/>
          </w:rPr>
          <w:t xml:space="preserve"> Format</w:t>
        </w:r>
        <w:r w:rsidRPr="00520AC6">
          <w:rPr>
            <w:lang w:val="en-US" w:eastAsia="zh-CN"/>
          </w:rPr>
          <w:t xml:space="preserve"> B4, PUCCH</w:t>
        </w:r>
        <w:r>
          <w:rPr>
            <w:lang w:val="en-US" w:eastAsia="zh-CN"/>
          </w:rPr>
          <w:t xml:space="preserve"> Format 3</w:t>
        </w:r>
        <w:r w:rsidRPr="00520AC6">
          <w:rPr>
            <w:lang w:val="en-US" w:eastAsia="zh-CN"/>
          </w:rPr>
          <w:t xml:space="preserve"> 11 bits, PUCCH</w:t>
        </w:r>
        <w:r>
          <w:rPr>
            <w:lang w:val="en-US" w:eastAsia="zh-CN"/>
          </w:rPr>
          <w:t xml:space="preserve"> Format 3</w:t>
        </w:r>
        <w:r w:rsidRPr="00520AC6">
          <w:rPr>
            <w:lang w:val="en-US" w:eastAsia="zh-CN"/>
          </w:rPr>
          <w:t xml:space="preserve"> 22 bits, PBCH, PDSCH eMBB and Msg4 require coverage compensation</w:t>
        </w:r>
        <w:r>
          <w:rPr>
            <w:lang w:val="en-US" w:eastAsia="zh-CN"/>
          </w:rPr>
          <w:t>.</w:t>
        </w:r>
      </w:ins>
    </w:p>
    <w:p w14:paraId="0DAACC1F" w14:textId="14DE32B8" w:rsidR="009B0098" w:rsidRPr="00561243" w:rsidRDefault="009B0098" w:rsidP="00CE7744">
      <w:pPr>
        <w:pStyle w:val="ad"/>
        <w:numPr>
          <w:ilvl w:val="0"/>
          <w:numId w:val="56"/>
        </w:numPr>
        <w:spacing w:after="120"/>
        <w:ind w:firstLineChars="0"/>
        <w:jc w:val="both"/>
      </w:pPr>
      <w:ins w:id="11317" w:author="China Telecom" w:date="2020-11-20T19:25:00Z">
        <w:r w:rsidRPr="00520AC6">
          <w:rPr>
            <w:lang w:val="en-US" w:eastAsia="zh-CN"/>
          </w:rPr>
          <w:t>In Urban 28 GHz O2O scenario, only PUSCH eMBB requires coverage compensation</w:t>
        </w:r>
        <w:r>
          <w:rPr>
            <w:lang w:val="en-US" w:eastAsia="zh-CN"/>
          </w:rPr>
          <w:t>.</w:t>
        </w:r>
      </w:ins>
    </w:p>
    <w:p w14:paraId="48B223D4" w14:textId="77777777" w:rsidR="00561243" w:rsidRDefault="00561243"/>
    <w:p w14:paraId="75154C69" w14:textId="77777777" w:rsidR="00953C88" w:rsidRDefault="00EB7613" w:rsidP="00953C88">
      <w:pPr>
        <w:pStyle w:val="1"/>
      </w:pPr>
      <w:bookmarkStart w:id="11318" w:name="_Toc56794599"/>
      <w:r>
        <w:t>6</w:t>
      </w:r>
      <w:r w:rsidR="00953C88">
        <w:tab/>
        <w:t>P</w:t>
      </w:r>
      <w:r w:rsidR="00953C88" w:rsidRPr="00953C88">
        <w:t xml:space="preserve">otential </w:t>
      </w:r>
      <w:r w:rsidR="00FB4353">
        <w:t>techniques</w:t>
      </w:r>
      <w:r w:rsidR="00FB4353" w:rsidRPr="00953C88">
        <w:t xml:space="preserve"> </w:t>
      </w:r>
      <w:r w:rsidR="00953C88" w:rsidRPr="00953C88">
        <w:t>for coverage enhancements</w:t>
      </w:r>
      <w:bookmarkEnd w:id="11318"/>
    </w:p>
    <w:p w14:paraId="2498FD68" w14:textId="77777777" w:rsidR="003B6B86" w:rsidRDefault="003B6B86" w:rsidP="003B6B86">
      <w:pPr>
        <w:pStyle w:val="2"/>
      </w:pPr>
      <w:bookmarkStart w:id="11319" w:name="_Toc56794600"/>
      <w:r>
        <w:t>6</w:t>
      </w:r>
      <w:r>
        <w:rPr>
          <w:rFonts w:hint="eastAsia"/>
        </w:rPr>
        <w:t>.1</w:t>
      </w:r>
      <w:r>
        <w:tab/>
        <w:t>PUSCH coverage enhancements</w:t>
      </w:r>
      <w:bookmarkEnd w:id="11319"/>
    </w:p>
    <w:p w14:paraId="1C3E5387" w14:textId="77777777" w:rsidR="003B6B86" w:rsidRDefault="003B6B86" w:rsidP="003B6B86">
      <w:pPr>
        <w:pStyle w:val="3"/>
        <w:rPr>
          <w:rFonts w:cs="Arial"/>
          <w:szCs w:val="28"/>
        </w:rPr>
      </w:pPr>
      <w:bookmarkStart w:id="11320" w:name="_Toc3240768"/>
      <w:bookmarkStart w:id="11321" w:name="_Toc56794601"/>
      <w:r>
        <w:rPr>
          <w:rFonts w:eastAsia="Malgun Gothic"/>
        </w:rPr>
        <w:t>6.1</w:t>
      </w:r>
      <w:r w:rsidRPr="007368F9">
        <w:rPr>
          <w:rFonts w:eastAsia="Malgun Gothic"/>
        </w:rPr>
        <w:t>.1</w:t>
      </w:r>
      <w:r w:rsidRPr="007368F9">
        <w:rPr>
          <w:rFonts w:eastAsia="Malgun Gothic"/>
        </w:rPr>
        <w:tab/>
      </w:r>
      <w:r w:rsidRPr="00E745A8">
        <w:rPr>
          <w:rFonts w:cs="Arial"/>
          <w:szCs w:val="28"/>
        </w:rPr>
        <w:t>Time-domain based solutions</w:t>
      </w:r>
      <w:bookmarkEnd w:id="11320"/>
      <w:bookmarkEnd w:id="11321"/>
    </w:p>
    <w:p w14:paraId="1E17263B" w14:textId="77777777" w:rsidR="003B6B86" w:rsidRPr="00C74A25" w:rsidDel="00E33923" w:rsidRDefault="003B6B86" w:rsidP="003B6B86">
      <w:pPr>
        <w:jc w:val="both"/>
        <w:rPr>
          <w:del w:id="11322" w:author="China Telecom" w:date="2020-11-09T16:06:00Z"/>
        </w:rPr>
      </w:pPr>
      <w:r>
        <w:rPr>
          <w:rFonts w:hint="eastAsia"/>
        </w:rPr>
        <w:t>T</w:t>
      </w:r>
      <w:r>
        <w:t xml:space="preserve">ime domain based solutions are studied, including </w:t>
      </w:r>
      <w:del w:id="11323" w:author="China Telecom" w:date="2020-11-09T16:22:00Z">
        <w:r w:rsidDel="005E428A">
          <w:delText>increasing</w:delText>
        </w:r>
        <w:r w:rsidRPr="00B3314C" w:rsidDel="005E428A">
          <w:delText xml:space="preserve"> </w:delText>
        </w:r>
      </w:del>
      <w:del w:id="11324" w:author="China Telecom" w:date="2020-11-09T16:06:00Z">
        <w:r w:rsidRPr="00B3314C" w:rsidDel="00E33923">
          <w:delText>the number of r</w:delText>
        </w:r>
        <w:r w:rsidDel="00E33923">
          <w:delText>epetitions for</w:delText>
        </w:r>
      </w:del>
      <w:ins w:id="11325" w:author="China Telecom" w:date="2020-11-09T16:06:00Z">
        <w:r>
          <w:t>enhancements on</w:t>
        </w:r>
      </w:ins>
      <w:r>
        <w:t xml:space="preserve"> PUSCH repetition</w:t>
      </w:r>
      <w:r w:rsidRPr="00B3314C">
        <w:t xml:space="preserve"> type A</w:t>
      </w:r>
      <w:r>
        <w:t xml:space="preserve">, </w:t>
      </w:r>
      <w:del w:id="11326" w:author="China Telecom" w:date="2020-11-09T16:07:00Z">
        <w:r w:rsidRPr="00B3314C" w:rsidDel="0078675B">
          <w:delText xml:space="preserve">Enhancement </w:delText>
        </w:r>
      </w:del>
      <w:ins w:id="11327" w:author="China Telecom" w:date="2020-11-09T16:07:00Z">
        <w:r>
          <w:t>e</w:t>
        </w:r>
        <w:r w:rsidRPr="00B3314C">
          <w:t xml:space="preserve">nhancement </w:t>
        </w:r>
      </w:ins>
      <w:r w:rsidRPr="00B3314C">
        <w:t>on PUSCH repetition Type B</w:t>
      </w:r>
      <w:r>
        <w:t xml:space="preserve">, </w:t>
      </w:r>
      <w:r w:rsidRPr="00B3314C">
        <w:t xml:space="preserve">TB processing </w:t>
      </w:r>
      <w:del w:id="11328" w:author="China Telecom" w:date="2020-11-09T16:22:00Z">
        <w:r w:rsidRPr="00B3314C" w:rsidDel="00104CED">
          <w:delText xml:space="preserve">at least </w:delText>
        </w:r>
      </w:del>
      <w:r w:rsidRPr="00B3314C">
        <w:t>over multi-slot PUSCH</w:t>
      </w:r>
      <w:r>
        <w:t xml:space="preserve">, </w:t>
      </w:r>
      <w:r w:rsidRPr="00B3314C">
        <w:t>OCC spreading based repetition</w:t>
      </w:r>
      <w:r>
        <w:t>, s</w:t>
      </w:r>
      <w:r w:rsidRPr="00B3314C">
        <w:t>ymbol-level repetition</w:t>
      </w:r>
      <w:r>
        <w:t xml:space="preserve">, </w:t>
      </w:r>
      <w:r w:rsidRPr="00B3314C">
        <w:t>TB interleaving</w:t>
      </w:r>
      <w:r>
        <w:t xml:space="preserve">, </w:t>
      </w:r>
      <w:r w:rsidRPr="00B3314C">
        <w:t>RV repetition</w:t>
      </w:r>
      <w:r>
        <w:t>, and e</w:t>
      </w:r>
      <w:r w:rsidRPr="00B3314C">
        <w:t>arly termination of PUSCH repetitions</w:t>
      </w:r>
      <w:r>
        <w:t xml:space="preserve">. </w:t>
      </w:r>
      <w:del w:id="11329" w:author="China Telecom" w:date="2020-11-09T16:06:00Z">
        <w:r w:rsidDel="00E33923">
          <w:delText>The study on the following solutions is prioritized:</w:delText>
        </w:r>
      </w:del>
    </w:p>
    <w:p w14:paraId="79226425" w14:textId="77777777" w:rsidR="003B6B86" w:rsidRPr="00B3314C" w:rsidDel="00E33923" w:rsidRDefault="003B6B86" w:rsidP="003B6B86">
      <w:pPr>
        <w:jc w:val="both"/>
        <w:rPr>
          <w:del w:id="11330" w:author="China Telecom" w:date="2020-11-09T16:06:00Z"/>
        </w:rPr>
      </w:pPr>
      <w:del w:id="11331" w:author="China Telecom" w:date="2020-11-09T16:06:00Z">
        <w:r w:rsidRPr="00B3314C" w:rsidDel="00E33923">
          <w:delText>Increase the number of repetitions for PUSCH repetition type A</w:delText>
        </w:r>
      </w:del>
    </w:p>
    <w:p w14:paraId="3768E0EB" w14:textId="77777777" w:rsidR="003B6B86" w:rsidRPr="00B3314C" w:rsidDel="00E33923" w:rsidRDefault="003B6B86" w:rsidP="003B6B86">
      <w:pPr>
        <w:jc w:val="both"/>
        <w:rPr>
          <w:del w:id="11332" w:author="China Telecom" w:date="2020-11-09T16:06:00Z"/>
          <w:u w:val="single"/>
        </w:rPr>
      </w:pPr>
      <w:del w:id="11333" w:author="China Telecom" w:date="2020-11-09T16:06:00Z">
        <w:r w:rsidRPr="00B3314C" w:rsidDel="00E33923">
          <w:delText>PUSCH repetition with non-consecutive slots/on the basis of available slots for TDD</w:delText>
        </w:r>
      </w:del>
    </w:p>
    <w:p w14:paraId="4D896C6A" w14:textId="77777777" w:rsidR="003B6B86" w:rsidRPr="00B3314C" w:rsidDel="00E33923" w:rsidRDefault="003B6B86" w:rsidP="003B6B86">
      <w:pPr>
        <w:jc w:val="both"/>
        <w:rPr>
          <w:del w:id="11334" w:author="China Telecom" w:date="2020-11-09T16:06:00Z"/>
        </w:rPr>
      </w:pPr>
      <w:del w:id="11335" w:author="China Telecom" w:date="2020-11-09T16:06:00Z">
        <w:r w:rsidRPr="00B3314C" w:rsidDel="00E33923">
          <w:delText>Enhancement on PUSCH repetition Type B</w:delText>
        </w:r>
      </w:del>
    </w:p>
    <w:p w14:paraId="2C10FE91" w14:textId="77777777" w:rsidR="003B6B86" w:rsidRPr="00B3314C" w:rsidDel="00E33923" w:rsidRDefault="003B6B86" w:rsidP="003B6B86">
      <w:pPr>
        <w:jc w:val="both"/>
        <w:rPr>
          <w:del w:id="11336" w:author="China Telecom" w:date="2020-11-09T16:06:00Z"/>
        </w:rPr>
      </w:pPr>
      <w:del w:id="11337" w:author="China Telecom" w:date="2020-11-09T16:06:00Z">
        <w:r w:rsidRPr="00B3314C" w:rsidDel="00E33923">
          <w:delText>E.g., actual repetition across the slot boundary, or the length of actual repetition larger than 14 symbols, etc.</w:delText>
        </w:r>
      </w:del>
    </w:p>
    <w:p w14:paraId="2302D546" w14:textId="77777777" w:rsidR="003B6B86" w:rsidRPr="00B3314C" w:rsidDel="00E33923" w:rsidRDefault="003B6B86" w:rsidP="003B6B86">
      <w:pPr>
        <w:jc w:val="both"/>
        <w:rPr>
          <w:del w:id="11338" w:author="China Telecom" w:date="2020-11-09T16:06:00Z"/>
          <w:strike/>
        </w:rPr>
      </w:pPr>
      <w:del w:id="11339" w:author="China Telecom" w:date="2020-11-09T16:06:00Z">
        <w:r w:rsidRPr="00B3314C" w:rsidDel="00E33923">
          <w:delText>TB processing at least over multi-slot PUSCH</w:delText>
        </w:r>
      </w:del>
    </w:p>
    <w:p w14:paraId="3EBC94AE" w14:textId="77777777" w:rsidR="003B6B86" w:rsidRPr="00B3314C" w:rsidRDefault="003B6B86" w:rsidP="003B6B86">
      <w:pPr>
        <w:jc w:val="both"/>
      </w:pPr>
      <w:del w:id="11340" w:author="China Telecom" w:date="2020-11-09T16:06:00Z">
        <w:r w:rsidDel="00E33923">
          <w:delText>E</w:delText>
        </w:r>
        <w:r w:rsidRPr="00B3314C" w:rsidDel="00E33923">
          <w:delText>.g., single TB, sized for a single slot, but transmitted in parts over multiple slots; or single TB, sized for multiple slots, transmitted over multiple slots, and in conjunction with repetition, etc.</w:delText>
        </w:r>
      </w:del>
    </w:p>
    <w:p w14:paraId="63A09E2B" w14:textId="77777777" w:rsidR="003B6B86" w:rsidRPr="000D705D" w:rsidRDefault="003B6B86" w:rsidP="003B6B86">
      <w:pPr>
        <w:jc w:val="both"/>
        <w:rPr>
          <w:ins w:id="11341" w:author="China Telecom" w:date="2020-11-09T16:05:00Z"/>
        </w:rPr>
      </w:pPr>
      <w:ins w:id="11342" w:author="China Telecom" w:date="2020-11-09T16:05:00Z">
        <w:r w:rsidRPr="000D705D">
          <w:t>Enhancements on PUSCH repetition type A were studied from several aspects, including increasing the maximum number of repetitions, the number of repetitions counted on the basis of available UL slots and flexible symbol resource allocation in different slots.</w:t>
        </w:r>
      </w:ins>
      <w:ins w:id="11343" w:author="China Telecom" w:date="2020-11-09T16:08:00Z">
        <w:r>
          <w:t xml:space="preserve"> </w:t>
        </w:r>
      </w:ins>
      <w:ins w:id="11344" w:author="China Telecom" w:date="2020-11-09T16:05:00Z">
        <w:r w:rsidRPr="000D705D">
          <w:t>Potential specification impacts of enhancements on increasing the maximum number of repetitions include:</w:t>
        </w:r>
      </w:ins>
      <w:ins w:id="11345" w:author="China Telecom" w:date="2020-11-09T16:08:00Z">
        <w:r>
          <w:t xml:space="preserve"> </w:t>
        </w:r>
      </w:ins>
      <w:ins w:id="11346" w:author="China Telecom" w:date="2020-11-09T16:05:00Z">
        <w:r w:rsidRPr="000D705D">
          <w:t>TDRA (Time-Domain Resource Allocation).</w:t>
        </w:r>
      </w:ins>
      <w:ins w:id="11347" w:author="China Telecom" w:date="2020-11-09T16:08:00Z">
        <w:r>
          <w:t xml:space="preserve"> </w:t>
        </w:r>
      </w:ins>
      <w:ins w:id="11348" w:author="China Telecom" w:date="2020-11-09T16:05:00Z">
        <w:r w:rsidRPr="000D705D">
          <w:t>Potential specification impacts of enhancements on the number of repetitions counted on the basis of available UL slots include:</w:t>
        </w:r>
      </w:ins>
      <w:ins w:id="11349" w:author="China Telecom" w:date="2020-11-09T16:08:00Z">
        <w:r>
          <w:t xml:space="preserve"> </w:t>
        </w:r>
      </w:ins>
      <w:ins w:id="11350" w:author="China Telecom" w:date="2020-11-09T16:05:00Z">
        <w:r w:rsidRPr="000D705D">
          <w:t>TDRA (T</w:t>
        </w:r>
        <w:r w:rsidRPr="00967F11">
          <w:t>ime-Domain Resource Allocation)</w:t>
        </w:r>
      </w:ins>
      <w:ins w:id="11351" w:author="China Telecom" w:date="2020-11-09T16:08:00Z">
        <w:r>
          <w:t>, m</w:t>
        </w:r>
      </w:ins>
      <w:ins w:id="11352" w:author="China Telecom" w:date="2020-11-09T16:05:00Z">
        <w:r w:rsidRPr="000D705D">
          <w:t>echanism to determine transmission occasion of actual repetition</w:t>
        </w:r>
      </w:ins>
      <w:ins w:id="11353" w:author="China Telecom" w:date="2020-11-09T16:08:00Z">
        <w:r>
          <w:t xml:space="preserve">, </w:t>
        </w:r>
      </w:ins>
      <w:ins w:id="11354" w:author="China Telecom" w:date="2020-11-09T16:09:00Z">
        <w:r>
          <w:t xml:space="preserve">and </w:t>
        </w:r>
      </w:ins>
      <w:ins w:id="11355" w:author="China Telecom" w:date="2020-11-09T16:08:00Z">
        <w:r>
          <w:t>m</w:t>
        </w:r>
      </w:ins>
      <w:ins w:id="11356" w:author="China Telecom" w:date="2020-11-09T16:05:00Z">
        <w:r w:rsidRPr="000D705D">
          <w:t>echanism to determine whether special slot can be determined as an available UL slot.</w:t>
        </w:r>
      </w:ins>
      <w:ins w:id="11357" w:author="China Telecom" w:date="2020-11-09T16:08:00Z">
        <w:r>
          <w:t xml:space="preserve"> </w:t>
        </w:r>
      </w:ins>
      <w:ins w:id="11358" w:author="China Telecom" w:date="2020-11-09T16:05:00Z">
        <w:r w:rsidRPr="000D705D">
          <w:t>Potential specification impacts of enhancements on flexible symbol resource allocation in different slots include:</w:t>
        </w:r>
      </w:ins>
      <w:ins w:id="11359" w:author="China Telecom" w:date="2020-11-09T16:08:00Z">
        <w:r>
          <w:t xml:space="preserve"> </w:t>
        </w:r>
      </w:ins>
      <w:ins w:id="11360" w:author="China Telecom" w:date="2020-11-09T16:05:00Z">
        <w:r w:rsidRPr="000D705D">
          <w:t>TDRA (T</w:t>
        </w:r>
        <w:r w:rsidRPr="00967F11">
          <w:t>ime-Domain Resource Allocation)</w:t>
        </w:r>
      </w:ins>
      <w:ins w:id="11361" w:author="China Telecom" w:date="2020-11-09T16:08:00Z">
        <w:r>
          <w:t xml:space="preserve"> and m</w:t>
        </w:r>
      </w:ins>
      <w:ins w:id="11362" w:author="China Telecom" w:date="2020-11-09T16:05:00Z">
        <w:r w:rsidRPr="000D705D">
          <w:t>echanism to determine UL symbols for each slot.</w:t>
        </w:r>
      </w:ins>
    </w:p>
    <w:p w14:paraId="23E0B1FD" w14:textId="77777777" w:rsidR="003B6B86" w:rsidRPr="005E428A" w:rsidRDefault="003B6B86" w:rsidP="003B6B86">
      <w:pPr>
        <w:jc w:val="both"/>
        <w:rPr>
          <w:ins w:id="11363" w:author="China Telecom" w:date="2020-11-09T16:10:00Z"/>
        </w:rPr>
      </w:pPr>
      <w:ins w:id="11364" w:author="China Telecom" w:date="2020-11-09T16:10:00Z">
        <w:r w:rsidRPr="007E5C5A">
          <w:t xml:space="preserve">Enhancements on PUSCH repetition type B were studied from several aspects, including actual PUSCH transmission across the slot boundary/invalid symbols, the length of actual repetition larger than 14 symbols, </w:t>
        </w:r>
        <w:r w:rsidRPr="005E428A">
          <w:t>and RV enhancement</w:t>
        </w:r>
        <w:r w:rsidRPr="005711CD">
          <w:t>.</w:t>
        </w:r>
        <w:r>
          <w:t xml:space="preserve"> </w:t>
        </w:r>
        <w:r w:rsidRPr="007E5C5A">
          <w:t>Potenti</w:t>
        </w:r>
        <w:r w:rsidRPr="005E428A">
          <w:t>al specification impacts of enhancements on PUSCH repetition type B include:</w:t>
        </w:r>
        <w:r>
          <w:t xml:space="preserve"> </w:t>
        </w:r>
        <w:r w:rsidRPr="007E5C5A">
          <w:t>TBS determination, DM-RS pattern,</w:t>
        </w:r>
        <w:r w:rsidRPr="000D705D">
          <w:t xml:space="preserve"> </w:t>
        </w:r>
        <w:r w:rsidRPr="007E5C5A">
          <w:t>TDRA (Time-Domain Resource Allocation), RV determination</w:t>
        </w:r>
      </w:ins>
      <w:ins w:id="11365" w:author="China Telecom" w:date="2020-11-09T16:11:00Z">
        <w:r>
          <w:t xml:space="preserve">. </w:t>
        </w:r>
      </w:ins>
      <w:ins w:id="11366" w:author="China Telecom" w:date="2020-11-09T16:10:00Z">
        <w:r w:rsidRPr="007E5C5A">
          <w:t xml:space="preserve">Note that power consistency and phase continuity may or may not be required depending </w:t>
        </w:r>
        <w:r w:rsidRPr="005E428A">
          <w:t>on factors such as cross-slot channel estimation, etc.</w:t>
        </w:r>
      </w:ins>
    </w:p>
    <w:p w14:paraId="7E18ECA1" w14:textId="77777777" w:rsidR="003B6B86" w:rsidRPr="000D705D" w:rsidRDefault="003B6B86" w:rsidP="003B6B86">
      <w:pPr>
        <w:jc w:val="both"/>
        <w:rPr>
          <w:ins w:id="11367" w:author="China Telecom" w:date="2020-11-09T16:12:00Z"/>
        </w:rPr>
      </w:pPr>
      <w:ins w:id="11368" w:author="China Telecom" w:date="2020-11-09T16:12:00Z">
        <w:r w:rsidRPr="000D705D">
          <w:t>TB processing over multi-slot PUSCH was studied from several aspects, including TBS determined based on single slot and transmitted in parts over multiple slots, TBS determined based on multiple slots and transmitted over multiple slots.</w:t>
        </w:r>
        <w:r>
          <w:t xml:space="preserve"> </w:t>
        </w:r>
        <w:r w:rsidRPr="000D705D">
          <w:t>Potential specification impacts of TB processing over multi-slot PUSCH include:</w:t>
        </w:r>
        <w:r>
          <w:t xml:space="preserve"> </w:t>
        </w:r>
        <w:r w:rsidRPr="000D705D">
          <w:t>TDRA (Time-Domain Resource Allocation), TBS determination, RV determination.</w:t>
        </w:r>
        <w:r>
          <w:t xml:space="preserve"> </w:t>
        </w:r>
        <w:r w:rsidRPr="000D705D">
          <w:t>Note that power consistency, phase continuity and enhancements for DM-RS configurations may or may not be required depending on factors such as cross-slot channel estimation, etc.</w:t>
        </w:r>
      </w:ins>
    </w:p>
    <w:p w14:paraId="1D3AE5C2" w14:textId="77777777" w:rsidR="003B6B86" w:rsidRPr="00B619CD" w:rsidRDefault="003B6B86" w:rsidP="003B6B86">
      <w:pPr>
        <w:jc w:val="both"/>
        <w:rPr>
          <w:ins w:id="11369" w:author="China Telecom" w:date="2020-11-18T15:04:00Z"/>
        </w:rPr>
      </w:pPr>
      <w:ins w:id="11370" w:author="China Telecom" w:date="2020-11-18T15:04:00Z">
        <w:r w:rsidRPr="00B619CD">
          <w:t>Seven sources (</w:t>
        </w:r>
        <w:r>
          <w:t>R1-2008874, R1-2007743, R1-2007954, R1-2008557, R1-2007930, R1-2008479, R1-2007583</w:t>
        </w:r>
        <w:r w:rsidRPr="00B619CD">
          <w:t>) evaluate the performance of enhancements on PUSCH repetition type A.</w:t>
        </w:r>
      </w:ins>
    </w:p>
    <w:p w14:paraId="778D1452" w14:textId="77777777" w:rsidR="003B6B86" w:rsidRPr="00A873BB" w:rsidRDefault="003B6B86" w:rsidP="003B6B86">
      <w:pPr>
        <w:widowControl w:val="0"/>
        <w:numPr>
          <w:ilvl w:val="0"/>
          <w:numId w:val="67"/>
        </w:numPr>
        <w:tabs>
          <w:tab w:val="left" w:pos="1701"/>
        </w:tabs>
        <w:spacing w:after="160" w:line="259" w:lineRule="auto"/>
        <w:jc w:val="both"/>
        <w:rPr>
          <w:ins w:id="11371" w:author="China Telecom" w:date="2020-11-18T15:04:00Z"/>
          <w:sz w:val="21"/>
          <w:szCs w:val="21"/>
        </w:rPr>
      </w:pPr>
      <w:ins w:id="11372" w:author="China Telecom" w:date="2020-11-18T15:04:00Z">
        <w:r w:rsidRPr="00A873BB">
          <w:rPr>
            <w:sz w:val="21"/>
            <w:szCs w:val="21"/>
          </w:rPr>
          <w:lastRenderedPageBreak/>
          <w:t>One source (</w:t>
        </w:r>
        <w:r>
          <w:rPr>
            <w:rFonts w:eastAsia="宋体"/>
            <w:sz w:val="21"/>
            <w:szCs w:val="21"/>
          </w:rPr>
          <w:t>R1-2008874</w:t>
        </w:r>
        <w:r w:rsidRPr="00A873BB">
          <w:rPr>
            <w:rFonts w:eastAsia="宋体"/>
            <w:sz w:val="21"/>
            <w:szCs w:val="21"/>
          </w:rPr>
          <w:t xml:space="preserve">) shows 3.2 dB (O2I) and 4 dB (O2O) </w:t>
        </w:r>
        <w:r w:rsidRPr="00A873BB">
          <w:rPr>
            <w:sz w:val="21"/>
            <w:szCs w:val="21"/>
          </w:rPr>
          <w:t>SNR gain when the actual number of repetition is increased from 3 to 8 (</w:t>
        </w:r>
        <w:r w:rsidRPr="00A873BB">
          <w:rPr>
            <w:color w:val="000000"/>
            <w:sz w:val="21"/>
            <w:szCs w:val="21"/>
          </w:rPr>
          <w:t>counted on the basis of available UL slots</w:t>
        </w:r>
        <w:r w:rsidRPr="00A873BB">
          <w:rPr>
            <w:sz w:val="21"/>
            <w:szCs w:val="21"/>
          </w:rPr>
          <w:t>) for VoIP at 2% rBLER for FR1 TDD, compared to Rel-16 PUSCH repetition type A with 8 nominal repetitions. HARQ is not used.</w:t>
        </w:r>
      </w:ins>
    </w:p>
    <w:p w14:paraId="7A518D9D" w14:textId="77777777" w:rsidR="003B6B86" w:rsidRPr="00917B30" w:rsidRDefault="003B6B86" w:rsidP="003B6B86">
      <w:pPr>
        <w:widowControl w:val="0"/>
        <w:numPr>
          <w:ilvl w:val="0"/>
          <w:numId w:val="67"/>
        </w:numPr>
        <w:tabs>
          <w:tab w:val="left" w:pos="1701"/>
        </w:tabs>
        <w:spacing w:after="160" w:line="259" w:lineRule="auto"/>
        <w:jc w:val="both"/>
        <w:rPr>
          <w:ins w:id="11373" w:author="China Telecom" w:date="2020-11-18T15:04:00Z"/>
          <w:sz w:val="21"/>
          <w:szCs w:val="21"/>
        </w:rPr>
      </w:pPr>
      <w:ins w:id="11374" w:author="China Telecom" w:date="2020-11-18T15:04:00Z">
        <w:r w:rsidRPr="00917B30">
          <w:rPr>
            <w:sz w:val="21"/>
            <w:szCs w:val="21"/>
          </w:rPr>
          <w:t>One source (</w:t>
        </w:r>
        <w:r w:rsidRPr="00917B30">
          <w:rPr>
            <w:rFonts w:eastAsia="宋体"/>
            <w:sz w:val="21"/>
            <w:szCs w:val="21"/>
          </w:rPr>
          <w:t>R1-2007743</w:t>
        </w:r>
        <w:r w:rsidRPr="00917B30">
          <w:rPr>
            <w:sz w:val="21"/>
            <w:szCs w:val="21"/>
          </w:rPr>
          <w:t>) shows 1.0~1.5 dB SNR gain for PUSCH transmission with 4 repetitions and maximum 1 re-transmissions (maximum 8 actual transmissions in total, redundancy version {0, 2, 3, 1}) for VoIP at 2% rBLER for FR1 TDD 4GHz with ‘DDDSUDDSUU’ configured by 16 repetitions, compared to PUSCH transmission with 2 repetitions and maximum 3 re-transmissions (maximum 8 actual transmissions in total, redundancy version {0, 2}).</w:t>
        </w:r>
      </w:ins>
    </w:p>
    <w:p w14:paraId="25B2BBBE" w14:textId="77777777" w:rsidR="003B6B86" w:rsidRPr="00A873BB" w:rsidRDefault="003B6B86" w:rsidP="003B6B86">
      <w:pPr>
        <w:widowControl w:val="0"/>
        <w:numPr>
          <w:ilvl w:val="0"/>
          <w:numId w:val="67"/>
        </w:numPr>
        <w:tabs>
          <w:tab w:val="left" w:pos="1701"/>
        </w:tabs>
        <w:spacing w:after="160" w:line="259" w:lineRule="auto"/>
        <w:jc w:val="both"/>
        <w:rPr>
          <w:ins w:id="11375" w:author="China Telecom" w:date="2020-11-18T15:04:00Z"/>
          <w:sz w:val="21"/>
          <w:szCs w:val="21"/>
        </w:rPr>
      </w:pPr>
      <w:ins w:id="11376" w:author="China Telecom" w:date="2020-11-18T15:04:00Z">
        <w:r w:rsidRPr="00A873BB">
          <w:rPr>
            <w:sz w:val="21"/>
            <w:szCs w:val="21"/>
          </w:rPr>
          <w:t>One source (</w:t>
        </w:r>
        <w:r w:rsidRPr="00A873BB">
          <w:rPr>
            <w:rFonts w:eastAsia="MS Mincho"/>
            <w:bCs/>
            <w:sz w:val="21"/>
            <w:szCs w:val="21"/>
            <w:lang w:eastAsia="ja-JP"/>
          </w:rPr>
          <w:t>R1-2008557</w:t>
        </w:r>
        <w:r w:rsidRPr="00A873BB">
          <w:rPr>
            <w:sz w:val="21"/>
            <w:szCs w:val="21"/>
          </w:rPr>
          <w:t>) shows 6.8 dB SNR gain, when the actual number of repetition is increased for VoIP at 2% rBLER for FR1 TDD, compared to Rel-16 PUSCH repetition type A. HARQ is not used.</w:t>
        </w:r>
      </w:ins>
    </w:p>
    <w:p w14:paraId="54D93DAA" w14:textId="77777777" w:rsidR="003B6B86" w:rsidRPr="00A873BB" w:rsidRDefault="003B6B86" w:rsidP="003B6B86">
      <w:pPr>
        <w:pStyle w:val="ad"/>
        <w:numPr>
          <w:ilvl w:val="0"/>
          <w:numId w:val="67"/>
        </w:numPr>
        <w:autoSpaceDE w:val="0"/>
        <w:autoSpaceDN w:val="0"/>
        <w:adjustRightInd w:val="0"/>
        <w:snapToGrid w:val="0"/>
        <w:spacing w:after="120" w:line="259" w:lineRule="auto"/>
        <w:ind w:firstLineChars="0"/>
        <w:jc w:val="both"/>
        <w:rPr>
          <w:ins w:id="11377" w:author="China Telecom" w:date="2020-11-18T15:04:00Z"/>
          <w:kern w:val="2"/>
          <w:sz w:val="21"/>
          <w:szCs w:val="21"/>
          <w:lang w:eastAsia="zh-CN"/>
        </w:rPr>
      </w:pPr>
      <w:ins w:id="11378" w:author="China Telecom" w:date="2020-11-18T15:04:00Z">
        <w:r w:rsidRPr="00A873BB">
          <w:rPr>
            <w:sz w:val="21"/>
            <w:szCs w:val="21"/>
          </w:rPr>
          <w:t>One source (</w:t>
        </w:r>
        <w:r>
          <w:rPr>
            <w:sz w:val="21"/>
            <w:szCs w:val="21"/>
          </w:rPr>
          <w:t>R1-2007954</w:t>
        </w:r>
        <w:r w:rsidRPr="00A873BB">
          <w:rPr>
            <w:sz w:val="21"/>
            <w:szCs w:val="21"/>
          </w:rPr>
          <w:t xml:space="preserve">) shows 2.0 dB SNR gain, when the actual number of repetition is </w:t>
        </w:r>
        <w:r w:rsidRPr="007A3953">
          <w:rPr>
            <w:sz w:val="21"/>
            <w:szCs w:val="21"/>
          </w:rPr>
          <w:t>doubled</w:t>
        </w:r>
        <w:r w:rsidRPr="00A873BB">
          <w:rPr>
            <w:sz w:val="21"/>
            <w:szCs w:val="21"/>
          </w:rPr>
          <w:t xml:space="preserve"> for eMBB with the TBS </w:t>
        </w:r>
        <w:r w:rsidRPr="00917B30">
          <w:rPr>
            <w:sz w:val="21"/>
            <w:szCs w:val="21"/>
          </w:rPr>
          <w:t xml:space="preserve">fixed </w:t>
        </w:r>
        <w:r w:rsidRPr="00A873BB">
          <w:rPr>
            <w:sz w:val="21"/>
            <w:szCs w:val="21"/>
          </w:rPr>
          <w:t>at 136 bits at 10% iBLER for FR1 FDD, compared to Rel-16 PUSCH repetition type A with 8 repetitions. HARQ is not used.</w:t>
        </w:r>
      </w:ins>
    </w:p>
    <w:p w14:paraId="2D1F9433" w14:textId="77777777" w:rsidR="003B6B86" w:rsidRPr="00A873BB" w:rsidRDefault="003B6B86" w:rsidP="003B6B86">
      <w:pPr>
        <w:widowControl w:val="0"/>
        <w:numPr>
          <w:ilvl w:val="0"/>
          <w:numId w:val="67"/>
        </w:numPr>
        <w:tabs>
          <w:tab w:val="left" w:pos="1701"/>
        </w:tabs>
        <w:spacing w:after="160" w:line="259" w:lineRule="auto"/>
        <w:jc w:val="both"/>
        <w:rPr>
          <w:ins w:id="11379" w:author="China Telecom" w:date="2020-11-18T15:04:00Z"/>
          <w:sz w:val="21"/>
          <w:szCs w:val="21"/>
        </w:rPr>
      </w:pPr>
      <w:ins w:id="11380" w:author="China Telecom" w:date="2020-11-18T15:04:00Z">
        <w:r w:rsidRPr="00A873BB">
          <w:rPr>
            <w:sz w:val="21"/>
            <w:szCs w:val="21"/>
          </w:rPr>
          <w:t>One source (</w:t>
        </w:r>
        <w:r>
          <w:rPr>
            <w:sz w:val="21"/>
            <w:szCs w:val="21"/>
          </w:rPr>
          <w:t>R1-2008479</w:t>
        </w:r>
        <w:r w:rsidRPr="00A873BB">
          <w:rPr>
            <w:sz w:val="21"/>
            <w:szCs w:val="21"/>
          </w:rPr>
          <w:t xml:space="preserve">) shows 0.8 dB SNR gain with the repetition and the frequency hopping is enabled </w:t>
        </w:r>
        <w:r w:rsidRPr="00917B30">
          <w:rPr>
            <w:sz w:val="21"/>
            <w:szCs w:val="21"/>
          </w:rPr>
          <w:t>for eMBB at 10% iBLER for FR1 FDD</w:t>
        </w:r>
        <w:r w:rsidRPr="00A873BB">
          <w:rPr>
            <w:sz w:val="21"/>
            <w:szCs w:val="21"/>
          </w:rPr>
          <w:t xml:space="preserve">. </w:t>
        </w:r>
        <w:r w:rsidRPr="00917B30">
          <w:rPr>
            <w:sz w:val="21"/>
            <w:szCs w:val="21"/>
          </w:rPr>
          <w:t>The TBS is changed to keep the target data rate 100kpbs for with or without repetition.</w:t>
        </w:r>
        <w:r w:rsidRPr="00A873BB">
          <w:rPr>
            <w:color w:val="FF0000"/>
            <w:sz w:val="21"/>
            <w:szCs w:val="21"/>
          </w:rPr>
          <w:t xml:space="preserve"> </w:t>
        </w:r>
      </w:ins>
    </w:p>
    <w:p w14:paraId="2F854284" w14:textId="77777777" w:rsidR="003B6B86" w:rsidRPr="00A873BB" w:rsidRDefault="003B6B86" w:rsidP="003B6B86">
      <w:pPr>
        <w:widowControl w:val="0"/>
        <w:numPr>
          <w:ilvl w:val="0"/>
          <w:numId w:val="67"/>
        </w:numPr>
        <w:tabs>
          <w:tab w:val="left" w:pos="1701"/>
        </w:tabs>
        <w:spacing w:after="160" w:line="259" w:lineRule="auto"/>
        <w:jc w:val="both"/>
        <w:rPr>
          <w:ins w:id="11381" w:author="China Telecom" w:date="2020-11-18T15:04:00Z"/>
          <w:sz w:val="21"/>
          <w:szCs w:val="21"/>
        </w:rPr>
      </w:pPr>
      <w:ins w:id="11382" w:author="China Telecom" w:date="2020-11-18T15:04:00Z">
        <w:r w:rsidRPr="00A873BB">
          <w:rPr>
            <w:sz w:val="21"/>
            <w:szCs w:val="21"/>
          </w:rPr>
          <w:t>One source (R1-200758</w:t>
        </w:r>
        <w:r>
          <w:rPr>
            <w:sz w:val="21"/>
            <w:szCs w:val="21"/>
          </w:rPr>
          <w:t>3</w:t>
        </w:r>
        <w:r w:rsidRPr="00A873BB">
          <w:rPr>
            <w:sz w:val="21"/>
            <w:szCs w:val="21"/>
          </w:rPr>
          <w:t>) shows about 2.0 dB SNR gain when the actual number of repetition is doubled, e.g. from 2 to 4, from 4 to 8, for eMBB at 10% iBLER for FR1 TDD. HARQ is not used. Note: the observed gain was for different data rates where the data rate was sometimes less than the required 100kbps for the eMBB use case.</w:t>
        </w:r>
      </w:ins>
    </w:p>
    <w:p w14:paraId="2655A190" w14:textId="77777777" w:rsidR="003B6B86" w:rsidRPr="00A873BB" w:rsidRDefault="003B6B86" w:rsidP="003B6B86">
      <w:pPr>
        <w:widowControl w:val="0"/>
        <w:numPr>
          <w:ilvl w:val="0"/>
          <w:numId w:val="67"/>
        </w:numPr>
        <w:tabs>
          <w:tab w:val="left" w:pos="1701"/>
        </w:tabs>
        <w:spacing w:after="160" w:line="259" w:lineRule="auto"/>
        <w:jc w:val="both"/>
        <w:rPr>
          <w:ins w:id="11383" w:author="China Telecom" w:date="2020-11-18T15:04:00Z"/>
          <w:sz w:val="21"/>
          <w:szCs w:val="21"/>
        </w:rPr>
      </w:pPr>
      <w:ins w:id="11384" w:author="China Telecom" w:date="2020-11-18T15:04:00Z">
        <w:r w:rsidRPr="00A873BB">
          <w:rPr>
            <w:sz w:val="21"/>
            <w:szCs w:val="21"/>
          </w:rPr>
          <w:t>One source (</w:t>
        </w:r>
        <w:r>
          <w:rPr>
            <w:sz w:val="21"/>
            <w:szCs w:val="21"/>
          </w:rPr>
          <w:t>R1-2007583</w:t>
        </w:r>
        <w:r w:rsidRPr="00A873BB">
          <w:rPr>
            <w:sz w:val="21"/>
            <w:szCs w:val="21"/>
          </w:rPr>
          <w:t xml:space="preserve">) shows about 8.1dB SNR gain for PUSCH transmission with </w:t>
        </w:r>
        <w:r w:rsidRPr="00A873BB">
          <w:rPr>
            <w:sz w:val="21"/>
            <w:szCs w:val="21"/>
            <w:lang w:eastAsia="ja-JP"/>
          </w:rPr>
          <w:t>3 retransmissions combined with 4 actual repetitions</w:t>
        </w:r>
        <w:r w:rsidRPr="00A873BB">
          <w:rPr>
            <w:sz w:val="21"/>
            <w:szCs w:val="21"/>
          </w:rPr>
          <w:t xml:space="preserve"> for VoIP at 2% rBLER for FR1 TDD, compared to PUSCH transmission with no repetition and no </w:t>
        </w:r>
        <w:r w:rsidRPr="00A873BB">
          <w:rPr>
            <w:sz w:val="21"/>
            <w:szCs w:val="21"/>
            <w:lang w:eastAsia="ja-JP"/>
          </w:rPr>
          <w:t>retransmission</w:t>
        </w:r>
        <w:r w:rsidRPr="00A873BB">
          <w:rPr>
            <w:sz w:val="21"/>
            <w:szCs w:val="21"/>
          </w:rPr>
          <w:t>.</w:t>
        </w:r>
      </w:ins>
    </w:p>
    <w:p w14:paraId="3E23E276" w14:textId="77777777" w:rsidR="003B6B86" w:rsidRPr="00917B30" w:rsidRDefault="003B6B86" w:rsidP="003B6B86">
      <w:pPr>
        <w:widowControl w:val="0"/>
        <w:numPr>
          <w:ilvl w:val="0"/>
          <w:numId w:val="67"/>
        </w:numPr>
        <w:tabs>
          <w:tab w:val="left" w:pos="1701"/>
        </w:tabs>
        <w:spacing w:after="160" w:line="259" w:lineRule="auto"/>
        <w:jc w:val="both"/>
        <w:rPr>
          <w:ins w:id="11385" w:author="China Telecom" w:date="2020-11-18T15:04:00Z"/>
          <w:sz w:val="21"/>
          <w:szCs w:val="21"/>
        </w:rPr>
      </w:pPr>
      <w:ins w:id="11386" w:author="China Telecom" w:date="2020-11-18T15:04:00Z">
        <w:r w:rsidRPr="00917B30">
          <w:rPr>
            <w:sz w:val="21"/>
            <w:szCs w:val="21"/>
          </w:rPr>
          <w:t>One source (</w:t>
        </w:r>
        <w:r w:rsidRPr="00917B30">
          <w:rPr>
            <w:rFonts w:eastAsia="MS Mincho"/>
            <w:sz w:val="21"/>
            <w:szCs w:val="21"/>
            <w:lang w:eastAsia="ja-JP"/>
          </w:rPr>
          <w:t>R1-2007930</w:t>
        </w:r>
        <w:r w:rsidRPr="00917B30">
          <w:rPr>
            <w:sz w:val="21"/>
            <w:szCs w:val="21"/>
          </w:rPr>
          <w:t xml:space="preserve">) shows when the TBS is adjusted to maintain the target data rate of 100kbps, +0.4, +0.2, -1.6 dB SNR gain was observed when </w:t>
        </w:r>
        <w:r w:rsidRPr="00917B30">
          <w:rPr>
            <w:bCs/>
            <w:sz w:val="21"/>
            <w:szCs w:val="21"/>
          </w:rPr>
          <w:t>the number of repetitions</w:t>
        </w:r>
        <w:r w:rsidRPr="00917B30">
          <w:rPr>
            <w:sz w:val="21"/>
            <w:szCs w:val="21"/>
          </w:rPr>
          <w:t xml:space="preserve"> was increased to 4, 8, 16 respectively for eMBB at 10% iBLER for FR1 FDD using Rel-16 PUSCH repetition type A.</w:t>
        </w:r>
      </w:ins>
    </w:p>
    <w:p w14:paraId="01B397D9" w14:textId="77777777" w:rsidR="003B6B86" w:rsidRPr="00C55C48" w:rsidRDefault="003B6B86" w:rsidP="00C55C48">
      <w:pPr>
        <w:pStyle w:val="TH"/>
        <w:rPr>
          <w:ins w:id="11387" w:author="China Telecom" w:date="2020-11-16T10:31:00Z"/>
        </w:rPr>
      </w:pPr>
      <w:ins w:id="11388" w:author="China Telecom" w:date="2020-11-16T10:31:00Z">
        <w:r w:rsidRPr="00C55C48">
          <w:rPr>
            <w:rFonts w:hint="eastAsia"/>
          </w:rPr>
          <w:t xml:space="preserve">Table </w:t>
        </w:r>
        <w:r w:rsidRPr="00C55C48">
          <w:t>6</w:t>
        </w:r>
        <w:r w:rsidRPr="00C55C48">
          <w:rPr>
            <w:rFonts w:hint="eastAsia"/>
          </w:rPr>
          <w:t>.</w:t>
        </w:r>
        <w:r w:rsidRPr="00C55C48">
          <w:t>1</w:t>
        </w:r>
      </w:ins>
      <w:ins w:id="11389" w:author="China Telecom" w:date="2020-11-16T10:32:00Z">
        <w:r w:rsidRPr="00C55C48">
          <w:t>.1</w:t>
        </w:r>
      </w:ins>
      <w:ins w:id="11390" w:author="China Telecom" w:date="2020-11-16T10:31:00Z">
        <w:r w:rsidRPr="00C55C48">
          <w:rPr>
            <w:rFonts w:hint="eastAsia"/>
          </w:rPr>
          <w:t>-1</w:t>
        </w:r>
        <w:r>
          <w:t xml:space="preserve"> </w:t>
        </w:r>
      </w:ins>
      <w:ins w:id="11391" w:author="China Telecom" w:date="2020-11-16T10:37:00Z">
        <w:r>
          <w:t>Performance evaluation for e</w:t>
        </w:r>
      </w:ins>
      <w:ins w:id="11392" w:author="China Telecom" w:date="2020-11-16T10:31:00Z">
        <w:r>
          <w:t>nhancements on PUSCH repetition type A</w:t>
        </w:r>
      </w:ins>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Change w:id="11393">
          <w:tblGrid>
            <w:gridCol w:w="1051"/>
            <w:gridCol w:w="141"/>
            <w:gridCol w:w="993"/>
            <w:gridCol w:w="141"/>
            <w:gridCol w:w="1276"/>
            <w:gridCol w:w="284"/>
            <w:gridCol w:w="1275"/>
            <w:gridCol w:w="4596"/>
          </w:tblGrid>
        </w:tblGridChange>
      </w:tblGrid>
      <w:tr w:rsidR="003B6B86" w14:paraId="24B199A6" w14:textId="77777777" w:rsidTr="00DB5682">
        <w:trPr>
          <w:trHeight w:val="420"/>
          <w:jc w:val="center"/>
          <w:ins w:id="11394" w:author="China Telecom" w:date="2020-11-16T10:31:00Z"/>
        </w:trPr>
        <w:tc>
          <w:tcPr>
            <w:tcW w:w="1192" w:type="dxa"/>
            <w:vMerge w:val="restart"/>
            <w:vAlign w:val="center"/>
          </w:tcPr>
          <w:p w14:paraId="61D4FE2D" w14:textId="77777777" w:rsidR="003B6B86" w:rsidRPr="00EE311E" w:rsidRDefault="003B6B86" w:rsidP="00DB5682">
            <w:pPr>
              <w:jc w:val="center"/>
              <w:rPr>
                <w:ins w:id="11395" w:author="China Telecom" w:date="2020-11-16T10:31:00Z"/>
                <w:rFonts w:eastAsia="宋体"/>
                <w:b/>
              </w:rPr>
            </w:pPr>
            <w:ins w:id="11396" w:author="China Telecom" w:date="2020-11-16T10:32:00Z">
              <w:r w:rsidRPr="00EE311E">
                <w:rPr>
                  <w:rFonts w:eastAsia="宋体"/>
                  <w:b/>
                </w:rPr>
                <w:t>Source</w:t>
              </w:r>
            </w:ins>
          </w:p>
        </w:tc>
        <w:tc>
          <w:tcPr>
            <w:tcW w:w="1134" w:type="dxa"/>
            <w:vMerge w:val="restart"/>
            <w:vAlign w:val="center"/>
          </w:tcPr>
          <w:p w14:paraId="4327F3D8" w14:textId="77777777" w:rsidR="003B6B86" w:rsidRPr="00EE311E" w:rsidRDefault="003B6B86" w:rsidP="00DB5682">
            <w:pPr>
              <w:jc w:val="center"/>
              <w:rPr>
                <w:ins w:id="11397" w:author="China Telecom" w:date="2020-11-16T10:31:00Z"/>
                <w:rFonts w:eastAsia="宋体"/>
                <w:b/>
              </w:rPr>
            </w:pPr>
            <w:ins w:id="11398" w:author="China Telecom" w:date="2020-11-16T10:31:00Z">
              <w:r w:rsidRPr="00EE311E">
                <w:rPr>
                  <w:rFonts w:eastAsia="宋体"/>
                  <w:b/>
                </w:rPr>
                <w:t>Frequency Range</w:t>
              </w:r>
            </w:ins>
          </w:p>
        </w:tc>
        <w:tc>
          <w:tcPr>
            <w:tcW w:w="2835" w:type="dxa"/>
            <w:gridSpan w:val="2"/>
            <w:vAlign w:val="center"/>
          </w:tcPr>
          <w:p w14:paraId="6EC27ABC" w14:textId="77777777" w:rsidR="003B6B86" w:rsidRPr="00EE311E" w:rsidRDefault="003B6B86" w:rsidP="00DB5682">
            <w:pPr>
              <w:jc w:val="center"/>
              <w:rPr>
                <w:ins w:id="11399" w:author="China Telecom" w:date="2020-11-16T10:31:00Z"/>
                <w:rFonts w:eastAsia="宋体"/>
                <w:b/>
              </w:rPr>
            </w:pPr>
            <w:ins w:id="11400" w:author="China Telecom" w:date="2020-11-16T10:31:00Z">
              <w:r w:rsidRPr="00EE311E">
                <w:rPr>
                  <w:rFonts w:eastAsia="宋体"/>
                  <w:b/>
                </w:rPr>
                <w:t>Performance gain</w:t>
              </w:r>
            </w:ins>
          </w:p>
        </w:tc>
        <w:tc>
          <w:tcPr>
            <w:tcW w:w="4596" w:type="dxa"/>
            <w:vMerge w:val="restart"/>
            <w:vAlign w:val="center"/>
          </w:tcPr>
          <w:p w14:paraId="35EB7343" w14:textId="77777777" w:rsidR="003B6B86" w:rsidRPr="00EE311E" w:rsidRDefault="003B6B86" w:rsidP="00DB5682">
            <w:pPr>
              <w:jc w:val="center"/>
              <w:rPr>
                <w:ins w:id="11401" w:author="China Telecom" w:date="2020-11-16T10:31:00Z"/>
                <w:rFonts w:eastAsia="宋体"/>
                <w:b/>
              </w:rPr>
            </w:pPr>
            <w:ins w:id="11402" w:author="China Telecom" w:date="2020-11-16T10:31:00Z">
              <w:r w:rsidRPr="00EE311E">
                <w:rPr>
                  <w:rFonts w:eastAsia="宋体"/>
                  <w:b/>
                </w:rPr>
                <w:t>Key Assumptions</w:t>
              </w:r>
            </w:ins>
          </w:p>
        </w:tc>
      </w:tr>
      <w:tr w:rsidR="003B6B86" w14:paraId="32307B99" w14:textId="77777777" w:rsidTr="00DB5682">
        <w:tblPrEx>
          <w:tblW w:w="9757" w:type="dxa"/>
          <w:jc w:val="center"/>
          <w:tblLayout w:type="fixed"/>
          <w:tblPrExChange w:id="11403" w:author="China Telecom" w:date="2020-11-16T10:36:00Z">
            <w:tblPrEx>
              <w:tblW w:w="9757" w:type="dxa"/>
              <w:jc w:val="center"/>
              <w:tblLayout w:type="fixed"/>
            </w:tblPrEx>
          </w:tblPrExChange>
        </w:tblPrEx>
        <w:trPr>
          <w:trHeight w:val="431"/>
          <w:jc w:val="center"/>
          <w:ins w:id="11404" w:author="China Telecom" w:date="2020-11-16T10:31:00Z"/>
          <w:trPrChange w:id="11405" w:author="China Telecom" w:date="2020-11-16T10:36:00Z">
            <w:trPr>
              <w:trHeight w:val="431"/>
              <w:jc w:val="center"/>
            </w:trPr>
          </w:trPrChange>
        </w:trPr>
        <w:tc>
          <w:tcPr>
            <w:tcW w:w="1192" w:type="dxa"/>
            <w:vMerge/>
            <w:vAlign w:val="center"/>
            <w:tcPrChange w:id="11406" w:author="China Telecom" w:date="2020-11-16T10:36:00Z">
              <w:tcPr>
                <w:tcW w:w="1051" w:type="dxa"/>
                <w:vMerge/>
                <w:vAlign w:val="center"/>
              </w:tcPr>
            </w:tcPrChange>
          </w:tcPr>
          <w:p w14:paraId="4C6033A5" w14:textId="77777777" w:rsidR="003B6B86" w:rsidRPr="00501646" w:rsidRDefault="003B6B86" w:rsidP="00DB5682">
            <w:pPr>
              <w:jc w:val="center"/>
              <w:rPr>
                <w:ins w:id="11407" w:author="China Telecom" w:date="2020-11-16T10:31:00Z"/>
                <w:rFonts w:eastAsia="宋体"/>
              </w:rPr>
            </w:pPr>
          </w:p>
        </w:tc>
        <w:tc>
          <w:tcPr>
            <w:tcW w:w="1134" w:type="dxa"/>
            <w:vMerge/>
            <w:vAlign w:val="center"/>
            <w:tcPrChange w:id="11408" w:author="China Telecom" w:date="2020-11-16T10:36:00Z">
              <w:tcPr>
                <w:tcW w:w="1134" w:type="dxa"/>
                <w:gridSpan w:val="2"/>
                <w:vMerge/>
                <w:vAlign w:val="center"/>
              </w:tcPr>
            </w:tcPrChange>
          </w:tcPr>
          <w:p w14:paraId="21AA1F94" w14:textId="77777777" w:rsidR="003B6B86" w:rsidRPr="00501646" w:rsidRDefault="003B6B86" w:rsidP="00DB5682">
            <w:pPr>
              <w:jc w:val="center"/>
              <w:rPr>
                <w:ins w:id="11409" w:author="China Telecom" w:date="2020-11-16T10:31:00Z"/>
                <w:rFonts w:eastAsia="宋体"/>
              </w:rPr>
            </w:pPr>
          </w:p>
        </w:tc>
        <w:tc>
          <w:tcPr>
            <w:tcW w:w="1418" w:type="dxa"/>
            <w:vAlign w:val="center"/>
            <w:tcPrChange w:id="11410" w:author="China Telecom" w:date="2020-11-16T10:36:00Z">
              <w:tcPr>
                <w:tcW w:w="1417" w:type="dxa"/>
                <w:gridSpan w:val="2"/>
                <w:vAlign w:val="center"/>
              </w:tcPr>
            </w:tcPrChange>
          </w:tcPr>
          <w:p w14:paraId="168A340E" w14:textId="77777777" w:rsidR="003B6B86" w:rsidRPr="00EE311E" w:rsidRDefault="003B6B86" w:rsidP="00DB5682">
            <w:pPr>
              <w:jc w:val="center"/>
              <w:rPr>
                <w:ins w:id="11411" w:author="China Telecom" w:date="2020-11-16T10:31:00Z"/>
                <w:rFonts w:eastAsia="宋体"/>
                <w:b/>
              </w:rPr>
            </w:pPr>
            <w:ins w:id="11412" w:author="China Telecom" w:date="2020-11-16T10:31:00Z">
              <w:r w:rsidRPr="00EE311E">
                <w:rPr>
                  <w:rFonts w:eastAsia="宋体"/>
                  <w:b/>
                </w:rPr>
                <w:t>eMBB</w:t>
              </w:r>
            </w:ins>
          </w:p>
        </w:tc>
        <w:tc>
          <w:tcPr>
            <w:tcW w:w="1417" w:type="dxa"/>
            <w:vAlign w:val="center"/>
            <w:tcPrChange w:id="11413" w:author="China Telecom" w:date="2020-11-16T10:36:00Z">
              <w:tcPr>
                <w:tcW w:w="1559" w:type="dxa"/>
                <w:gridSpan w:val="2"/>
                <w:vAlign w:val="center"/>
              </w:tcPr>
            </w:tcPrChange>
          </w:tcPr>
          <w:p w14:paraId="4EFBB4E8" w14:textId="77777777" w:rsidR="003B6B86" w:rsidRPr="00EE311E" w:rsidRDefault="003B6B86" w:rsidP="00DB5682">
            <w:pPr>
              <w:jc w:val="center"/>
              <w:rPr>
                <w:ins w:id="11414" w:author="China Telecom" w:date="2020-11-16T10:31:00Z"/>
                <w:rFonts w:eastAsia="宋体"/>
                <w:b/>
              </w:rPr>
            </w:pPr>
            <w:ins w:id="11415" w:author="China Telecom" w:date="2020-11-16T10:31:00Z">
              <w:r w:rsidRPr="00EE311E">
                <w:rPr>
                  <w:rFonts w:eastAsia="宋体"/>
                  <w:b/>
                </w:rPr>
                <w:t>voice</w:t>
              </w:r>
            </w:ins>
          </w:p>
        </w:tc>
        <w:tc>
          <w:tcPr>
            <w:tcW w:w="4596" w:type="dxa"/>
            <w:vMerge/>
            <w:vAlign w:val="center"/>
            <w:tcPrChange w:id="11416" w:author="China Telecom" w:date="2020-11-16T10:36:00Z">
              <w:tcPr>
                <w:tcW w:w="4596" w:type="dxa"/>
                <w:vMerge/>
                <w:vAlign w:val="center"/>
              </w:tcPr>
            </w:tcPrChange>
          </w:tcPr>
          <w:p w14:paraId="29580E7C" w14:textId="77777777" w:rsidR="003B6B86" w:rsidRPr="00501646" w:rsidRDefault="003B6B86" w:rsidP="00DB5682">
            <w:pPr>
              <w:jc w:val="center"/>
              <w:rPr>
                <w:ins w:id="11417" w:author="China Telecom" w:date="2020-11-16T10:31:00Z"/>
                <w:rFonts w:eastAsia="宋体"/>
              </w:rPr>
            </w:pPr>
          </w:p>
        </w:tc>
      </w:tr>
      <w:tr w:rsidR="003B6B86" w14:paraId="4E6A5F43" w14:textId="77777777" w:rsidTr="00DB5682">
        <w:tblPrEx>
          <w:tblW w:w="9757" w:type="dxa"/>
          <w:jc w:val="center"/>
          <w:tblLayout w:type="fixed"/>
          <w:tblPrExChange w:id="11418" w:author="China Telecom" w:date="2020-11-16T10:36:00Z">
            <w:tblPrEx>
              <w:tblW w:w="9757" w:type="dxa"/>
              <w:jc w:val="center"/>
              <w:tblLayout w:type="fixed"/>
            </w:tblPrEx>
          </w:tblPrExChange>
        </w:tblPrEx>
        <w:trPr>
          <w:trHeight w:val="413"/>
          <w:jc w:val="center"/>
          <w:ins w:id="11419" w:author="China Telecom" w:date="2020-11-16T10:31:00Z"/>
          <w:trPrChange w:id="11420" w:author="China Telecom" w:date="2020-11-16T10:36:00Z">
            <w:trPr>
              <w:trHeight w:val="413"/>
              <w:jc w:val="center"/>
            </w:trPr>
          </w:trPrChange>
        </w:trPr>
        <w:tc>
          <w:tcPr>
            <w:tcW w:w="1192" w:type="dxa"/>
            <w:vMerge w:val="restart"/>
            <w:vAlign w:val="center"/>
            <w:tcPrChange w:id="11421" w:author="China Telecom" w:date="2020-11-16T10:36:00Z">
              <w:tcPr>
                <w:tcW w:w="1051" w:type="dxa"/>
                <w:vMerge w:val="restart"/>
                <w:vAlign w:val="center"/>
              </w:tcPr>
            </w:tcPrChange>
          </w:tcPr>
          <w:p w14:paraId="09025A2D" w14:textId="77777777" w:rsidR="003B6B86" w:rsidRPr="00501646" w:rsidRDefault="003B6B86" w:rsidP="00DB5682">
            <w:pPr>
              <w:jc w:val="center"/>
              <w:rPr>
                <w:ins w:id="11422" w:author="China Telecom" w:date="2020-11-16T10:31:00Z"/>
                <w:rFonts w:eastAsia="宋体"/>
              </w:rPr>
            </w:pPr>
            <w:ins w:id="11423" w:author="China Telecom" w:date="2020-11-19T13:59:00Z">
              <w:r>
                <w:rPr>
                  <w:rFonts w:eastAsia="宋体"/>
                </w:rPr>
                <w:t>Source 1</w:t>
              </w:r>
            </w:ins>
            <w:ins w:id="11424" w:author="China Telecom" w:date="2020-11-16T13:12:00Z">
              <w:r>
                <w:rPr>
                  <w:rFonts w:eastAsia="宋体"/>
                </w:rPr>
                <w:t xml:space="preserve"> (</w:t>
              </w:r>
              <w:r w:rsidRPr="009B1998">
                <w:rPr>
                  <w:rFonts w:eastAsia="宋体"/>
                </w:rPr>
                <w:t>R1-2008874</w:t>
              </w:r>
              <w:r>
                <w:rPr>
                  <w:rFonts w:eastAsia="宋体"/>
                </w:rPr>
                <w:t>)</w:t>
              </w:r>
            </w:ins>
          </w:p>
        </w:tc>
        <w:tc>
          <w:tcPr>
            <w:tcW w:w="1134" w:type="dxa"/>
            <w:vMerge w:val="restart"/>
            <w:vAlign w:val="center"/>
            <w:tcPrChange w:id="11425" w:author="China Telecom" w:date="2020-11-16T10:36:00Z">
              <w:tcPr>
                <w:tcW w:w="1134" w:type="dxa"/>
                <w:gridSpan w:val="2"/>
                <w:vMerge w:val="restart"/>
                <w:vAlign w:val="center"/>
              </w:tcPr>
            </w:tcPrChange>
          </w:tcPr>
          <w:p w14:paraId="3A4A2FAA" w14:textId="77777777" w:rsidR="003B6B86" w:rsidRPr="00501646" w:rsidRDefault="003B6B86" w:rsidP="00DB5682">
            <w:pPr>
              <w:jc w:val="center"/>
              <w:rPr>
                <w:ins w:id="11426" w:author="China Telecom" w:date="2020-11-16T10:31:00Z"/>
                <w:rFonts w:eastAsia="宋体"/>
              </w:rPr>
            </w:pPr>
            <w:ins w:id="11427" w:author="China Telecom" w:date="2020-11-16T10:31:00Z">
              <w:r w:rsidRPr="00501646">
                <w:rPr>
                  <w:rFonts w:eastAsia="宋体"/>
                </w:rPr>
                <w:t>FR1</w:t>
              </w:r>
            </w:ins>
          </w:p>
        </w:tc>
        <w:tc>
          <w:tcPr>
            <w:tcW w:w="1418" w:type="dxa"/>
            <w:vAlign w:val="center"/>
            <w:tcPrChange w:id="11428" w:author="China Telecom" w:date="2020-11-16T10:36:00Z">
              <w:tcPr>
                <w:tcW w:w="1417" w:type="dxa"/>
                <w:gridSpan w:val="2"/>
                <w:vAlign w:val="center"/>
              </w:tcPr>
            </w:tcPrChange>
          </w:tcPr>
          <w:p w14:paraId="4B1352E4" w14:textId="77777777" w:rsidR="003B6B86" w:rsidRPr="00501646" w:rsidRDefault="003B6B86" w:rsidP="00DB5682">
            <w:pPr>
              <w:jc w:val="center"/>
              <w:rPr>
                <w:ins w:id="11429" w:author="China Telecom" w:date="2020-11-16T10:31:00Z"/>
                <w:rFonts w:eastAsia="宋体"/>
              </w:rPr>
            </w:pPr>
          </w:p>
        </w:tc>
        <w:tc>
          <w:tcPr>
            <w:tcW w:w="1417" w:type="dxa"/>
            <w:vAlign w:val="center"/>
            <w:tcPrChange w:id="11430" w:author="China Telecom" w:date="2020-11-16T10:36:00Z">
              <w:tcPr>
                <w:tcW w:w="1559" w:type="dxa"/>
                <w:gridSpan w:val="2"/>
                <w:vAlign w:val="center"/>
              </w:tcPr>
            </w:tcPrChange>
          </w:tcPr>
          <w:p w14:paraId="3F5FCF44" w14:textId="77777777" w:rsidR="003B6B86" w:rsidRPr="00501646" w:rsidRDefault="003B6B86" w:rsidP="00DB5682">
            <w:pPr>
              <w:jc w:val="center"/>
              <w:rPr>
                <w:ins w:id="11431" w:author="China Telecom" w:date="2020-11-16T10:31:00Z"/>
                <w:rFonts w:eastAsia="宋体"/>
              </w:rPr>
            </w:pPr>
            <w:ins w:id="11432" w:author="China Telecom" w:date="2020-11-16T10:31:00Z">
              <w:r w:rsidRPr="00501646">
                <w:rPr>
                  <w:rFonts w:eastAsia="宋体"/>
                </w:rPr>
                <w:t>3.2 dB</w:t>
              </w:r>
            </w:ins>
          </w:p>
        </w:tc>
        <w:tc>
          <w:tcPr>
            <w:tcW w:w="4596" w:type="dxa"/>
            <w:vAlign w:val="center"/>
            <w:tcPrChange w:id="11433" w:author="China Telecom" w:date="2020-11-16T10:36:00Z">
              <w:tcPr>
                <w:tcW w:w="4596" w:type="dxa"/>
                <w:vAlign w:val="center"/>
              </w:tcPr>
            </w:tcPrChange>
          </w:tcPr>
          <w:p w14:paraId="599F46C2" w14:textId="77777777" w:rsidR="003B6B86" w:rsidRPr="00501646" w:rsidRDefault="003B6B86" w:rsidP="00DB5682">
            <w:pPr>
              <w:jc w:val="center"/>
              <w:rPr>
                <w:ins w:id="11434" w:author="China Telecom" w:date="2020-11-16T10:31:00Z"/>
                <w:rFonts w:eastAsia="宋体"/>
              </w:rPr>
            </w:pPr>
            <w:ins w:id="11435" w:author="China Telecom" w:date="2020-11-16T10:31:00Z">
              <w:r w:rsidRPr="00501646">
                <w:rPr>
                  <w:rFonts w:eastAsia="宋体"/>
                </w:rPr>
                <w:t>DDDSUDDSUU, O2I, repetitions counted on the basis of available UL slots</w:t>
              </w:r>
            </w:ins>
          </w:p>
        </w:tc>
      </w:tr>
      <w:tr w:rsidR="003B6B86" w14:paraId="71063459" w14:textId="77777777" w:rsidTr="00DB5682">
        <w:tblPrEx>
          <w:tblW w:w="9757" w:type="dxa"/>
          <w:jc w:val="center"/>
          <w:tblLayout w:type="fixed"/>
          <w:tblPrExChange w:id="11436" w:author="China Telecom" w:date="2020-11-16T10:36:00Z">
            <w:tblPrEx>
              <w:tblW w:w="9757" w:type="dxa"/>
              <w:jc w:val="center"/>
              <w:tblLayout w:type="fixed"/>
            </w:tblPrEx>
          </w:tblPrExChange>
        </w:tblPrEx>
        <w:trPr>
          <w:trHeight w:val="431"/>
          <w:jc w:val="center"/>
          <w:ins w:id="11437" w:author="China Telecom" w:date="2020-11-16T10:31:00Z"/>
          <w:trPrChange w:id="11438" w:author="China Telecom" w:date="2020-11-16T10:36:00Z">
            <w:trPr>
              <w:trHeight w:val="431"/>
              <w:jc w:val="center"/>
            </w:trPr>
          </w:trPrChange>
        </w:trPr>
        <w:tc>
          <w:tcPr>
            <w:tcW w:w="1192" w:type="dxa"/>
            <w:vMerge/>
            <w:vAlign w:val="center"/>
            <w:tcPrChange w:id="11439" w:author="China Telecom" w:date="2020-11-16T10:36:00Z">
              <w:tcPr>
                <w:tcW w:w="1051" w:type="dxa"/>
                <w:vMerge/>
                <w:vAlign w:val="center"/>
              </w:tcPr>
            </w:tcPrChange>
          </w:tcPr>
          <w:p w14:paraId="61D55E8F" w14:textId="77777777" w:rsidR="003B6B86" w:rsidRPr="00501646" w:rsidRDefault="003B6B86" w:rsidP="00DB5682">
            <w:pPr>
              <w:jc w:val="center"/>
              <w:rPr>
                <w:ins w:id="11440" w:author="China Telecom" w:date="2020-11-16T10:31:00Z"/>
                <w:rFonts w:eastAsia="宋体"/>
              </w:rPr>
            </w:pPr>
          </w:p>
        </w:tc>
        <w:tc>
          <w:tcPr>
            <w:tcW w:w="1134" w:type="dxa"/>
            <w:vMerge/>
            <w:vAlign w:val="center"/>
            <w:tcPrChange w:id="11441" w:author="China Telecom" w:date="2020-11-16T10:36:00Z">
              <w:tcPr>
                <w:tcW w:w="1134" w:type="dxa"/>
                <w:gridSpan w:val="2"/>
                <w:vMerge/>
                <w:vAlign w:val="center"/>
              </w:tcPr>
            </w:tcPrChange>
          </w:tcPr>
          <w:p w14:paraId="51999041" w14:textId="77777777" w:rsidR="003B6B86" w:rsidRPr="00501646" w:rsidRDefault="003B6B86" w:rsidP="00DB5682">
            <w:pPr>
              <w:jc w:val="center"/>
              <w:rPr>
                <w:ins w:id="11442" w:author="China Telecom" w:date="2020-11-16T10:31:00Z"/>
                <w:rFonts w:eastAsia="宋体"/>
              </w:rPr>
            </w:pPr>
          </w:p>
        </w:tc>
        <w:tc>
          <w:tcPr>
            <w:tcW w:w="1418" w:type="dxa"/>
            <w:vAlign w:val="center"/>
            <w:tcPrChange w:id="11443" w:author="China Telecom" w:date="2020-11-16T10:36:00Z">
              <w:tcPr>
                <w:tcW w:w="1417" w:type="dxa"/>
                <w:gridSpan w:val="2"/>
                <w:vAlign w:val="center"/>
              </w:tcPr>
            </w:tcPrChange>
          </w:tcPr>
          <w:p w14:paraId="0B3FF491" w14:textId="77777777" w:rsidR="003B6B86" w:rsidRPr="00501646" w:rsidRDefault="003B6B86" w:rsidP="00DB5682">
            <w:pPr>
              <w:jc w:val="center"/>
              <w:rPr>
                <w:ins w:id="11444" w:author="China Telecom" w:date="2020-11-16T10:31:00Z"/>
                <w:rFonts w:eastAsia="宋体"/>
              </w:rPr>
            </w:pPr>
          </w:p>
        </w:tc>
        <w:tc>
          <w:tcPr>
            <w:tcW w:w="1417" w:type="dxa"/>
            <w:vAlign w:val="center"/>
            <w:tcPrChange w:id="11445" w:author="China Telecom" w:date="2020-11-16T10:36:00Z">
              <w:tcPr>
                <w:tcW w:w="1559" w:type="dxa"/>
                <w:gridSpan w:val="2"/>
                <w:vAlign w:val="center"/>
              </w:tcPr>
            </w:tcPrChange>
          </w:tcPr>
          <w:p w14:paraId="2F96282F" w14:textId="77777777" w:rsidR="003B6B86" w:rsidRPr="00501646" w:rsidRDefault="003B6B86" w:rsidP="00DB5682">
            <w:pPr>
              <w:jc w:val="center"/>
              <w:rPr>
                <w:ins w:id="11446" w:author="China Telecom" w:date="2020-11-16T10:31:00Z"/>
                <w:rFonts w:eastAsia="宋体"/>
              </w:rPr>
            </w:pPr>
            <w:ins w:id="11447" w:author="China Telecom" w:date="2020-11-16T10:31:00Z">
              <w:r w:rsidRPr="00501646">
                <w:rPr>
                  <w:rFonts w:eastAsia="宋体"/>
                </w:rPr>
                <w:t>4.0 dB</w:t>
              </w:r>
            </w:ins>
          </w:p>
        </w:tc>
        <w:tc>
          <w:tcPr>
            <w:tcW w:w="4596" w:type="dxa"/>
            <w:vAlign w:val="center"/>
            <w:tcPrChange w:id="11448" w:author="China Telecom" w:date="2020-11-16T10:36:00Z">
              <w:tcPr>
                <w:tcW w:w="4596" w:type="dxa"/>
                <w:vAlign w:val="center"/>
              </w:tcPr>
            </w:tcPrChange>
          </w:tcPr>
          <w:p w14:paraId="2E904DD2" w14:textId="77777777" w:rsidR="003B6B86" w:rsidRPr="00501646" w:rsidRDefault="003B6B86" w:rsidP="00DB5682">
            <w:pPr>
              <w:jc w:val="center"/>
              <w:rPr>
                <w:ins w:id="11449" w:author="China Telecom" w:date="2020-11-16T10:31:00Z"/>
                <w:rFonts w:eastAsia="宋体"/>
              </w:rPr>
            </w:pPr>
            <w:ins w:id="11450" w:author="China Telecom" w:date="2020-11-16T10:31:00Z">
              <w:r w:rsidRPr="00501646">
                <w:rPr>
                  <w:rFonts w:eastAsia="宋体"/>
                </w:rPr>
                <w:t>DDDSUDDSUU, VoIP, O2O, repetitions counted on the basis of available UL slots</w:t>
              </w:r>
            </w:ins>
          </w:p>
        </w:tc>
      </w:tr>
      <w:tr w:rsidR="003B6B86" w14:paraId="6183FC77" w14:textId="77777777" w:rsidTr="00DB5682">
        <w:tblPrEx>
          <w:tblW w:w="9757" w:type="dxa"/>
          <w:jc w:val="center"/>
          <w:tblLayout w:type="fixed"/>
          <w:tblPrExChange w:id="11451" w:author="China Telecom" w:date="2020-11-16T10:36:00Z">
            <w:tblPrEx>
              <w:tblW w:w="9757" w:type="dxa"/>
              <w:jc w:val="center"/>
              <w:tblLayout w:type="fixed"/>
            </w:tblPrEx>
          </w:tblPrExChange>
        </w:tblPrEx>
        <w:trPr>
          <w:trHeight w:val="1338"/>
          <w:jc w:val="center"/>
          <w:ins w:id="11452" w:author="China Telecom" w:date="2020-11-16T10:31:00Z"/>
          <w:trPrChange w:id="11453" w:author="China Telecom" w:date="2020-11-16T10:36:00Z">
            <w:trPr>
              <w:trHeight w:val="1338"/>
              <w:jc w:val="center"/>
            </w:trPr>
          </w:trPrChange>
        </w:trPr>
        <w:tc>
          <w:tcPr>
            <w:tcW w:w="1192" w:type="dxa"/>
            <w:vAlign w:val="center"/>
            <w:tcPrChange w:id="11454" w:author="China Telecom" w:date="2020-11-16T10:36:00Z">
              <w:tcPr>
                <w:tcW w:w="1051" w:type="dxa"/>
                <w:vAlign w:val="center"/>
              </w:tcPr>
            </w:tcPrChange>
          </w:tcPr>
          <w:p w14:paraId="161329FA" w14:textId="77777777" w:rsidR="003B6B86" w:rsidRPr="00501646" w:rsidRDefault="003B6B86" w:rsidP="00DB5682">
            <w:pPr>
              <w:jc w:val="center"/>
              <w:rPr>
                <w:ins w:id="11455" w:author="China Telecom" w:date="2020-11-16T10:31:00Z"/>
                <w:rFonts w:eastAsia="宋体"/>
              </w:rPr>
            </w:pPr>
            <w:ins w:id="11456" w:author="China Telecom" w:date="2020-11-19T13:59:00Z">
              <w:r>
                <w:rPr>
                  <w:rFonts w:eastAsia="宋体"/>
                </w:rPr>
                <w:t>Source 2</w:t>
              </w:r>
            </w:ins>
            <w:ins w:id="11457" w:author="China Telecom" w:date="2020-11-16T13:13:00Z">
              <w:r>
                <w:rPr>
                  <w:rFonts w:eastAsia="宋体"/>
                </w:rPr>
                <w:t xml:space="preserve"> (</w:t>
              </w:r>
              <w:r w:rsidRPr="002E3E9F">
                <w:rPr>
                  <w:rFonts w:eastAsia="宋体" w:hint="eastAsia"/>
                  <w:szCs w:val="21"/>
                </w:rPr>
                <w:t>R1-2007743</w:t>
              </w:r>
              <w:r>
                <w:rPr>
                  <w:rFonts w:eastAsia="宋体"/>
                </w:rPr>
                <w:t>)</w:t>
              </w:r>
            </w:ins>
          </w:p>
        </w:tc>
        <w:tc>
          <w:tcPr>
            <w:tcW w:w="1134" w:type="dxa"/>
            <w:vAlign w:val="center"/>
            <w:tcPrChange w:id="11458" w:author="China Telecom" w:date="2020-11-16T10:36:00Z">
              <w:tcPr>
                <w:tcW w:w="1134" w:type="dxa"/>
                <w:gridSpan w:val="2"/>
                <w:vAlign w:val="center"/>
              </w:tcPr>
            </w:tcPrChange>
          </w:tcPr>
          <w:p w14:paraId="783E282B" w14:textId="77777777" w:rsidR="003B6B86" w:rsidRPr="00501646" w:rsidRDefault="003B6B86" w:rsidP="00DB5682">
            <w:pPr>
              <w:jc w:val="center"/>
              <w:rPr>
                <w:ins w:id="11459" w:author="China Telecom" w:date="2020-11-16T10:31:00Z"/>
                <w:rFonts w:eastAsia="宋体"/>
              </w:rPr>
            </w:pPr>
            <w:ins w:id="11460" w:author="China Telecom" w:date="2020-11-16T10:31:00Z">
              <w:r w:rsidRPr="00501646">
                <w:rPr>
                  <w:rFonts w:eastAsia="宋体"/>
                </w:rPr>
                <w:t>FR1</w:t>
              </w:r>
            </w:ins>
          </w:p>
        </w:tc>
        <w:tc>
          <w:tcPr>
            <w:tcW w:w="1418" w:type="dxa"/>
            <w:vAlign w:val="center"/>
            <w:tcPrChange w:id="11461" w:author="China Telecom" w:date="2020-11-16T10:36:00Z">
              <w:tcPr>
                <w:tcW w:w="1417" w:type="dxa"/>
                <w:gridSpan w:val="2"/>
                <w:vAlign w:val="center"/>
              </w:tcPr>
            </w:tcPrChange>
          </w:tcPr>
          <w:p w14:paraId="0397FD59" w14:textId="77777777" w:rsidR="003B6B86" w:rsidRPr="00501646" w:rsidRDefault="003B6B86" w:rsidP="00DB5682">
            <w:pPr>
              <w:jc w:val="center"/>
              <w:rPr>
                <w:ins w:id="11462" w:author="China Telecom" w:date="2020-11-16T10:31:00Z"/>
                <w:rFonts w:eastAsia="宋体"/>
              </w:rPr>
            </w:pPr>
          </w:p>
        </w:tc>
        <w:tc>
          <w:tcPr>
            <w:tcW w:w="1417" w:type="dxa"/>
            <w:vAlign w:val="center"/>
            <w:tcPrChange w:id="11463" w:author="China Telecom" w:date="2020-11-16T10:36:00Z">
              <w:tcPr>
                <w:tcW w:w="1559" w:type="dxa"/>
                <w:gridSpan w:val="2"/>
                <w:vAlign w:val="center"/>
              </w:tcPr>
            </w:tcPrChange>
          </w:tcPr>
          <w:p w14:paraId="78DEFF65" w14:textId="77777777" w:rsidR="003B6B86" w:rsidRPr="00501646" w:rsidRDefault="003B6B86" w:rsidP="00DB5682">
            <w:pPr>
              <w:jc w:val="center"/>
              <w:rPr>
                <w:ins w:id="11464" w:author="China Telecom" w:date="2020-11-16T10:31:00Z"/>
                <w:rFonts w:eastAsia="宋体"/>
              </w:rPr>
            </w:pPr>
            <w:ins w:id="11465" w:author="China Telecom" w:date="2020-11-16T10:31:00Z">
              <w:r w:rsidRPr="00501646">
                <w:rPr>
                  <w:rFonts w:eastAsia="宋体"/>
                </w:rPr>
                <w:t>1~1.5 dB</w:t>
              </w:r>
            </w:ins>
          </w:p>
        </w:tc>
        <w:tc>
          <w:tcPr>
            <w:tcW w:w="4596" w:type="dxa"/>
            <w:vAlign w:val="center"/>
            <w:tcPrChange w:id="11466" w:author="China Telecom" w:date="2020-11-16T10:36:00Z">
              <w:tcPr>
                <w:tcW w:w="4596" w:type="dxa"/>
                <w:vAlign w:val="center"/>
              </w:tcPr>
            </w:tcPrChange>
          </w:tcPr>
          <w:p w14:paraId="1DF8AB26" w14:textId="77777777" w:rsidR="003B6B86" w:rsidRPr="00501646" w:rsidRDefault="003B6B86" w:rsidP="00DB5682">
            <w:pPr>
              <w:jc w:val="center"/>
              <w:rPr>
                <w:ins w:id="11467" w:author="China Telecom" w:date="2020-11-16T10:31:00Z"/>
              </w:rPr>
            </w:pPr>
            <w:ins w:id="11468" w:author="China Telecom" w:date="2020-11-16T10:31:00Z">
              <w:r w:rsidRPr="00501646">
                <w:t>Rural, O2O, 2 DMRS symbols.</w:t>
              </w:r>
            </w:ins>
          </w:p>
          <w:p w14:paraId="67CA822E" w14:textId="77777777" w:rsidR="003B6B86" w:rsidRPr="00501646" w:rsidRDefault="003B6B86" w:rsidP="00DB5682">
            <w:pPr>
              <w:jc w:val="center"/>
              <w:rPr>
                <w:ins w:id="11469" w:author="China Telecom" w:date="2020-11-16T10:31:00Z"/>
              </w:rPr>
            </w:pPr>
            <w:ins w:id="11470" w:author="China Telecom" w:date="2020-11-16T10:31:00Z">
              <w:r w:rsidRPr="00501646">
                <w:t>Baseline scheme: 2 repetitions with maximum 3 re-transmissions (Max 8 transmissions)</w:t>
              </w:r>
            </w:ins>
          </w:p>
          <w:p w14:paraId="5EF11373" w14:textId="77777777" w:rsidR="003B6B86" w:rsidRPr="00501646" w:rsidRDefault="003B6B86" w:rsidP="00DB5682">
            <w:pPr>
              <w:jc w:val="center"/>
              <w:rPr>
                <w:ins w:id="11471" w:author="China Telecom" w:date="2020-11-16T10:31:00Z"/>
                <w:rFonts w:eastAsia="宋体"/>
              </w:rPr>
            </w:pPr>
            <w:ins w:id="11472" w:author="China Telecom" w:date="2020-11-16T10:31:00Z">
              <w:r w:rsidRPr="00501646">
                <w:t>Enhanced scheme: 4 repetitions with maximum 1 re-transmission (Max 8 transmissions).</w:t>
              </w:r>
            </w:ins>
          </w:p>
        </w:tc>
      </w:tr>
      <w:tr w:rsidR="003B6B86" w14:paraId="09E29849" w14:textId="77777777" w:rsidTr="00DB5682">
        <w:tblPrEx>
          <w:tblW w:w="9757" w:type="dxa"/>
          <w:jc w:val="center"/>
          <w:tblLayout w:type="fixed"/>
          <w:tblPrExChange w:id="11473" w:author="China Telecom" w:date="2020-11-16T10:36:00Z">
            <w:tblPrEx>
              <w:tblW w:w="9757" w:type="dxa"/>
              <w:jc w:val="center"/>
              <w:tblLayout w:type="fixed"/>
            </w:tblPrEx>
          </w:tblPrExChange>
        </w:tblPrEx>
        <w:trPr>
          <w:trHeight w:val="412"/>
          <w:jc w:val="center"/>
          <w:ins w:id="11474" w:author="China Telecom" w:date="2020-11-16T10:31:00Z"/>
          <w:trPrChange w:id="11475" w:author="China Telecom" w:date="2020-11-16T10:36:00Z">
            <w:trPr>
              <w:trHeight w:val="412"/>
              <w:jc w:val="center"/>
            </w:trPr>
          </w:trPrChange>
        </w:trPr>
        <w:tc>
          <w:tcPr>
            <w:tcW w:w="1192" w:type="dxa"/>
            <w:vAlign w:val="center"/>
            <w:tcPrChange w:id="11476" w:author="China Telecom" w:date="2020-11-16T10:36:00Z">
              <w:tcPr>
                <w:tcW w:w="1051" w:type="dxa"/>
                <w:vAlign w:val="center"/>
              </w:tcPr>
            </w:tcPrChange>
          </w:tcPr>
          <w:p w14:paraId="1F794B55" w14:textId="77777777" w:rsidR="003B6B86" w:rsidRPr="00501646" w:rsidRDefault="003B6B86" w:rsidP="00DB5682">
            <w:pPr>
              <w:jc w:val="center"/>
              <w:rPr>
                <w:ins w:id="11477" w:author="China Telecom" w:date="2020-11-16T10:31:00Z"/>
                <w:rFonts w:eastAsia="宋体"/>
              </w:rPr>
            </w:pPr>
            <w:ins w:id="11478" w:author="China Telecom" w:date="2020-11-19T14:00:00Z">
              <w:r>
                <w:rPr>
                  <w:rFonts w:eastAsia="宋体"/>
                </w:rPr>
                <w:t>Source 3</w:t>
              </w:r>
            </w:ins>
            <w:ins w:id="11479" w:author="China Telecom" w:date="2020-11-16T13:13:00Z">
              <w:r>
                <w:rPr>
                  <w:rFonts w:eastAsia="宋体"/>
                </w:rPr>
                <w:t xml:space="preserve"> (</w:t>
              </w:r>
              <w:r>
                <w:rPr>
                  <w:rFonts w:hint="eastAsia"/>
                </w:rPr>
                <w:t>R1-2007954</w:t>
              </w:r>
              <w:r>
                <w:rPr>
                  <w:rFonts w:eastAsia="宋体"/>
                </w:rPr>
                <w:t>)</w:t>
              </w:r>
            </w:ins>
          </w:p>
        </w:tc>
        <w:tc>
          <w:tcPr>
            <w:tcW w:w="1134" w:type="dxa"/>
            <w:vAlign w:val="center"/>
            <w:tcPrChange w:id="11480" w:author="China Telecom" w:date="2020-11-16T10:36:00Z">
              <w:tcPr>
                <w:tcW w:w="1134" w:type="dxa"/>
                <w:gridSpan w:val="2"/>
                <w:vAlign w:val="center"/>
              </w:tcPr>
            </w:tcPrChange>
          </w:tcPr>
          <w:p w14:paraId="0B4BB727" w14:textId="77777777" w:rsidR="003B6B86" w:rsidRPr="00501646" w:rsidRDefault="003B6B86" w:rsidP="00DB5682">
            <w:pPr>
              <w:jc w:val="center"/>
              <w:rPr>
                <w:ins w:id="11481" w:author="China Telecom" w:date="2020-11-16T10:31:00Z"/>
                <w:rFonts w:eastAsia="宋体"/>
              </w:rPr>
            </w:pPr>
            <w:ins w:id="11482" w:author="China Telecom" w:date="2020-11-16T10:31:00Z">
              <w:r w:rsidRPr="00501646">
                <w:rPr>
                  <w:rFonts w:eastAsia="宋体"/>
                </w:rPr>
                <w:t>FR1</w:t>
              </w:r>
            </w:ins>
          </w:p>
        </w:tc>
        <w:tc>
          <w:tcPr>
            <w:tcW w:w="1418" w:type="dxa"/>
            <w:vAlign w:val="center"/>
            <w:tcPrChange w:id="11483" w:author="China Telecom" w:date="2020-11-16T10:36:00Z">
              <w:tcPr>
                <w:tcW w:w="1417" w:type="dxa"/>
                <w:gridSpan w:val="2"/>
                <w:vAlign w:val="center"/>
              </w:tcPr>
            </w:tcPrChange>
          </w:tcPr>
          <w:p w14:paraId="72BDFA47" w14:textId="77777777" w:rsidR="003B6B86" w:rsidRPr="00501646" w:rsidRDefault="003B6B86" w:rsidP="00DB5682">
            <w:pPr>
              <w:jc w:val="center"/>
              <w:rPr>
                <w:ins w:id="11484" w:author="China Telecom" w:date="2020-11-16T10:31:00Z"/>
                <w:rFonts w:eastAsia="宋体"/>
              </w:rPr>
            </w:pPr>
            <w:ins w:id="11485" w:author="China Telecom" w:date="2020-11-16T10:31:00Z">
              <w:r w:rsidRPr="00501646">
                <w:rPr>
                  <w:rFonts w:eastAsia="宋体"/>
                </w:rPr>
                <w:t>~2.0dB</w:t>
              </w:r>
            </w:ins>
          </w:p>
        </w:tc>
        <w:tc>
          <w:tcPr>
            <w:tcW w:w="1417" w:type="dxa"/>
            <w:vAlign w:val="center"/>
            <w:tcPrChange w:id="11486" w:author="China Telecom" w:date="2020-11-16T10:36:00Z">
              <w:tcPr>
                <w:tcW w:w="1559" w:type="dxa"/>
                <w:gridSpan w:val="2"/>
                <w:vAlign w:val="center"/>
              </w:tcPr>
            </w:tcPrChange>
          </w:tcPr>
          <w:p w14:paraId="7D376EF3" w14:textId="77777777" w:rsidR="003B6B86" w:rsidRPr="00501646" w:rsidRDefault="003B6B86" w:rsidP="00DB5682">
            <w:pPr>
              <w:jc w:val="center"/>
              <w:rPr>
                <w:ins w:id="11487" w:author="China Telecom" w:date="2020-11-16T10:31:00Z"/>
                <w:rFonts w:eastAsia="宋体"/>
              </w:rPr>
            </w:pPr>
          </w:p>
        </w:tc>
        <w:tc>
          <w:tcPr>
            <w:tcW w:w="4596" w:type="dxa"/>
            <w:vAlign w:val="center"/>
            <w:tcPrChange w:id="11488" w:author="China Telecom" w:date="2020-11-16T10:36:00Z">
              <w:tcPr>
                <w:tcW w:w="4596" w:type="dxa"/>
                <w:vAlign w:val="center"/>
              </w:tcPr>
            </w:tcPrChange>
          </w:tcPr>
          <w:p w14:paraId="52A8558A" w14:textId="77777777" w:rsidR="003B6B86" w:rsidRPr="00501646" w:rsidRDefault="003B6B86" w:rsidP="00DB5682">
            <w:pPr>
              <w:jc w:val="center"/>
              <w:rPr>
                <w:ins w:id="11489" w:author="China Telecom" w:date="2020-11-16T10:31:00Z"/>
                <w:rFonts w:eastAsia="宋体"/>
                <w:bCs/>
              </w:rPr>
            </w:pPr>
            <w:ins w:id="11490" w:author="China Telecom" w:date="2020-11-16T10:31:00Z">
              <w:r w:rsidRPr="00501646">
                <w:rPr>
                  <w:rFonts w:eastAsia="宋体"/>
                  <w:bCs/>
                </w:rPr>
                <w:t>~2dB performance gain can be observed when doubling the repetition level.</w:t>
              </w:r>
            </w:ins>
          </w:p>
          <w:p w14:paraId="1EE67350" w14:textId="77777777" w:rsidR="003B6B86" w:rsidRPr="00501646" w:rsidRDefault="003B6B86" w:rsidP="00DB5682">
            <w:pPr>
              <w:jc w:val="center"/>
              <w:rPr>
                <w:ins w:id="11491" w:author="China Telecom" w:date="2020-11-16T10:31:00Z"/>
                <w:rFonts w:eastAsia="宋体"/>
                <w:bCs/>
              </w:rPr>
            </w:pPr>
            <w:ins w:id="11492" w:author="China Telecom" w:date="2020-11-16T10:31:00Z">
              <w:r w:rsidRPr="00501646">
                <w:rPr>
                  <w:rFonts w:eastAsia="宋体"/>
                  <w:bCs/>
                </w:rPr>
                <w:t>Rural 3km/h, 700MHz, FDD, TBS = 136 bits, MCS 0, 2 DMRS symbols, 12 data symbols</w:t>
              </w:r>
            </w:ins>
          </w:p>
        </w:tc>
      </w:tr>
      <w:tr w:rsidR="003B6B86" w14:paraId="10761154" w14:textId="77777777" w:rsidTr="00DB5682">
        <w:tblPrEx>
          <w:tblW w:w="9757" w:type="dxa"/>
          <w:jc w:val="center"/>
          <w:tblLayout w:type="fixed"/>
          <w:tblPrExChange w:id="11493" w:author="China Telecom" w:date="2020-11-16T10:36:00Z">
            <w:tblPrEx>
              <w:tblW w:w="9757" w:type="dxa"/>
              <w:jc w:val="center"/>
              <w:tblLayout w:type="fixed"/>
            </w:tblPrEx>
          </w:tblPrExChange>
        </w:tblPrEx>
        <w:trPr>
          <w:trHeight w:val="412"/>
          <w:jc w:val="center"/>
          <w:ins w:id="11494" w:author="China Telecom" w:date="2020-11-16T10:31:00Z"/>
          <w:trPrChange w:id="11495" w:author="China Telecom" w:date="2020-11-16T10:36:00Z">
            <w:trPr>
              <w:trHeight w:val="412"/>
              <w:jc w:val="center"/>
            </w:trPr>
          </w:trPrChange>
        </w:trPr>
        <w:tc>
          <w:tcPr>
            <w:tcW w:w="1192" w:type="dxa"/>
            <w:vAlign w:val="center"/>
            <w:tcPrChange w:id="11496" w:author="China Telecom" w:date="2020-11-16T10:36:00Z">
              <w:tcPr>
                <w:tcW w:w="1051" w:type="dxa"/>
                <w:vAlign w:val="center"/>
              </w:tcPr>
            </w:tcPrChange>
          </w:tcPr>
          <w:p w14:paraId="54F8E24A" w14:textId="77777777" w:rsidR="003B6B86" w:rsidRPr="00501646" w:rsidRDefault="003B6B86" w:rsidP="00DB5682">
            <w:pPr>
              <w:spacing w:after="0"/>
              <w:jc w:val="center"/>
              <w:rPr>
                <w:ins w:id="11497" w:author="China Telecom" w:date="2020-11-16T10:31:00Z"/>
                <w:rFonts w:eastAsia="宋体"/>
              </w:rPr>
            </w:pPr>
            <w:ins w:id="11498" w:author="China Telecom" w:date="2020-11-19T14:00:00Z">
              <w:r>
                <w:rPr>
                  <w:lang w:eastAsia="ja-JP"/>
                </w:rPr>
                <w:t>Source 4</w:t>
              </w:r>
            </w:ins>
            <w:ins w:id="11499" w:author="China Telecom" w:date="2020-11-16T13:13:00Z">
              <w:r>
                <w:rPr>
                  <w:lang w:eastAsia="ja-JP"/>
                </w:rPr>
                <w:t xml:space="preserve"> </w:t>
              </w:r>
              <w:r>
                <w:rPr>
                  <w:lang w:eastAsia="ja-JP"/>
                </w:rPr>
                <w:lastRenderedPageBreak/>
                <w:t>(</w:t>
              </w:r>
              <w:r>
                <w:rPr>
                  <w:rFonts w:eastAsia="MS Mincho"/>
                  <w:bCs/>
                  <w:lang w:eastAsia="ja-JP"/>
                </w:rPr>
                <w:t>R1-2008557</w:t>
              </w:r>
              <w:r>
                <w:rPr>
                  <w:lang w:eastAsia="ja-JP"/>
                </w:rPr>
                <w:t>)</w:t>
              </w:r>
            </w:ins>
          </w:p>
        </w:tc>
        <w:tc>
          <w:tcPr>
            <w:tcW w:w="1134" w:type="dxa"/>
            <w:vAlign w:val="center"/>
            <w:tcPrChange w:id="11500" w:author="China Telecom" w:date="2020-11-16T10:36:00Z">
              <w:tcPr>
                <w:tcW w:w="1134" w:type="dxa"/>
                <w:gridSpan w:val="2"/>
                <w:vAlign w:val="center"/>
              </w:tcPr>
            </w:tcPrChange>
          </w:tcPr>
          <w:p w14:paraId="6B0E0C71" w14:textId="77777777" w:rsidR="003B6B86" w:rsidRPr="00501646" w:rsidRDefault="003B6B86" w:rsidP="00DB5682">
            <w:pPr>
              <w:spacing w:after="0"/>
              <w:jc w:val="center"/>
              <w:rPr>
                <w:ins w:id="11501" w:author="China Telecom" w:date="2020-11-16T10:31:00Z"/>
                <w:rFonts w:eastAsia="宋体"/>
              </w:rPr>
            </w:pPr>
            <w:ins w:id="11502" w:author="China Telecom" w:date="2020-11-16T10:31:00Z">
              <w:r w:rsidRPr="00501646">
                <w:rPr>
                  <w:rFonts w:eastAsia="宋体"/>
                </w:rPr>
                <w:lastRenderedPageBreak/>
                <w:t>FR1</w:t>
              </w:r>
            </w:ins>
          </w:p>
        </w:tc>
        <w:tc>
          <w:tcPr>
            <w:tcW w:w="1418" w:type="dxa"/>
            <w:vAlign w:val="center"/>
            <w:tcPrChange w:id="11503" w:author="China Telecom" w:date="2020-11-16T10:36:00Z">
              <w:tcPr>
                <w:tcW w:w="1417" w:type="dxa"/>
                <w:gridSpan w:val="2"/>
                <w:vAlign w:val="center"/>
              </w:tcPr>
            </w:tcPrChange>
          </w:tcPr>
          <w:p w14:paraId="150049E8" w14:textId="77777777" w:rsidR="003B6B86" w:rsidRPr="00501646" w:rsidRDefault="003B6B86" w:rsidP="00DB5682">
            <w:pPr>
              <w:spacing w:after="0"/>
              <w:jc w:val="center"/>
              <w:rPr>
                <w:ins w:id="11504" w:author="China Telecom" w:date="2020-11-16T10:31:00Z"/>
                <w:rFonts w:eastAsia="宋体"/>
              </w:rPr>
            </w:pPr>
            <w:ins w:id="11505" w:author="China Telecom" w:date="2020-11-16T10:31:00Z">
              <w:r w:rsidRPr="00501646">
                <w:rPr>
                  <w:lang w:eastAsia="ja-JP"/>
                </w:rPr>
                <w:t>6.4 dB</w:t>
              </w:r>
            </w:ins>
          </w:p>
        </w:tc>
        <w:tc>
          <w:tcPr>
            <w:tcW w:w="1417" w:type="dxa"/>
            <w:vAlign w:val="center"/>
            <w:tcPrChange w:id="11506" w:author="China Telecom" w:date="2020-11-16T10:36:00Z">
              <w:tcPr>
                <w:tcW w:w="1559" w:type="dxa"/>
                <w:gridSpan w:val="2"/>
                <w:vAlign w:val="center"/>
              </w:tcPr>
            </w:tcPrChange>
          </w:tcPr>
          <w:p w14:paraId="472010B0" w14:textId="77777777" w:rsidR="003B6B86" w:rsidRPr="00501646" w:rsidRDefault="003B6B86" w:rsidP="00DB5682">
            <w:pPr>
              <w:spacing w:after="0"/>
              <w:jc w:val="center"/>
              <w:rPr>
                <w:ins w:id="11507" w:author="China Telecom" w:date="2020-11-16T10:31:00Z"/>
                <w:rFonts w:eastAsia="宋体"/>
              </w:rPr>
            </w:pPr>
            <w:ins w:id="11508" w:author="China Telecom" w:date="2020-11-16T10:31:00Z">
              <w:r w:rsidRPr="00501646">
                <w:rPr>
                  <w:lang w:eastAsia="ja-JP"/>
                </w:rPr>
                <w:t>6.8 dB</w:t>
              </w:r>
            </w:ins>
          </w:p>
        </w:tc>
        <w:tc>
          <w:tcPr>
            <w:tcW w:w="4596" w:type="dxa"/>
            <w:vAlign w:val="center"/>
            <w:tcPrChange w:id="11509" w:author="China Telecom" w:date="2020-11-16T10:36:00Z">
              <w:tcPr>
                <w:tcW w:w="4596" w:type="dxa"/>
                <w:vAlign w:val="center"/>
              </w:tcPr>
            </w:tcPrChange>
          </w:tcPr>
          <w:p w14:paraId="342D0DC0" w14:textId="77777777" w:rsidR="003B6B86" w:rsidRPr="00501646" w:rsidRDefault="003B6B86" w:rsidP="00DB5682">
            <w:pPr>
              <w:spacing w:after="0"/>
              <w:jc w:val="center"/>
              <w:rPr>
                <w:ins w:id="11510" w:author="China Telecom" w:date="2020-11-16T10:31:00Z"/>
                <w:lang w:eastAsia="ja-JP"/>
              </w:rPr>
            </w:pPr>
            <w:ins w:id="11511" w:author="China Telecom" w:date="2020-11-16T10:31:00Z">
              <w:r w:rsidRPr="00501646">
                <w:rPr>
                  <w:lang w:eastAsia="ja-JP"/>
                </w:rPr>
                <w:t xml:space="preserve">Comparing w and w/o repetition (number of repetition </w:t>
              </w:r>
              <w:r w:rsidRPr="00501646">
                <w:rPr>
                  <w:lang w:eastAsia="ja-JP"/>
                </w:rPr>
                <w:lastRenderedPageBreak/>
                <w:t>is 4)</w:t>
              </w:r>
            </w:ins>
          </w:p>
          <w:p w14:paraId="3F75421C" w14:textId="77777777" w:rsidR="003B6B86" w:rsidRPr="00501646" w:rsidRDefault="003B6B86" w:rsidP="00DB5682">
            <w:pPr>
              <w:spacing w:after="0"/>
              <w:jc w:val="center"/>
              <w:rPr>
                <w:ins w:id="11512" w:author="China Telecom" w:date="2020-11-16T10:31:00Z"/>
                <w:rFonts w:eastAsia="宋体"/>
                <w:bCs/>
              </w:rPr>
            </w:pPr>
            <w:ins w:id="11513" w:author="China Telecom" w:date="2020-11-16T10:31:00Z">
              <w:r w:rsidRPr="00501646">
                <w:rPr>
                  <w:lang w:eastAsia="ja-JP"/>
                </w:rPr>
                <w:t>To support repetition for e.g. DDDSU, new mechanism is necessary</w:t>
              </w:r>
            </w:ins>
          </w:p>
        </w:tc>
      </w:tr>
      <w:tr w:rsidR="003B6B86" w14:paraId="30568B3E" w14:textId="77777777" w:rsidTr="00DB5682">
        <w:tblPrEx>
          <w:tblW w:w="9757" w:type="dxa"/>
          <w:jc w:val="center"/>
          <w:tblLayout w:type="fixed"/>
          <w:tblPrExChange w:id="11514" w:author="China Telecom" w:date="2020-11-16T10:36:00Z">
            <w:tblPrEx>
              <w:tblW w:w="9757" w:type="dxa"/>
              <w:jc w:val="center"/>
              <w:tblLayout w:type="fixed"/>
            </w:tblPrEx>
          </w:tblPrExChange>
        </w:tblPrEx>
        <w:trPr>
          <w:trHeight w:val="412"/>
          <w:jc w:val="center"/>
          <w:ins w:id="11515" w:author="China Telecom" w:date="2020-11-16T10:31:00Z"/>
          <w:trPrChange w:id="11516" w:author="China Telecom" w:date="2020-11-16T10:36:00Z">
            <w:trPr>
              <w:trHeight w:val="412"/>
              <w:jc w:val="center"/>
            </w:trPr>
          </w:trPrChange>
        </w:trPr>
        <w:tc>
          <w:tcPr>
            <w:tcW w:w="1192" w:type="dxa"/>
            <w:vMerge w:val="restart"/>
            <w:vAlign w:val="center"/>
            <w:tcPrChange w:id="11517" w:author="China Telecom" w:date="2020-11-16T10:36:00Z">
              <w:tcPr>
                <w:tcW w:w="1051" w:type="dxa"/>
                <w:vMerge w:val="restart"/>
                <w:vAlign w:val="center"/>
              </w:tcPr>
            </w:tcPrChange>
          </w:tcPr>
          <w:p w14:paraId="1C837F3C" w14:textId="77777777" w:rsidR="003B6B86" w:rsidRPr="00501646" w:rsidRDefault="003B6B86" w:rsidP="00DB5682">
            <w:pPr>
              <w:spacing w:after="0"/>
              <w:jc w:val="center"/>
              <w:rPr>
                <w:ins w:id="11518" w:author="China Telecom" w:date="2020-11-16T10:31:00Z"/>
                <w:lang w:eastAsia="ja-JP"/>
              </w:rPr>
            </w:pPr>
            <w:ins w:id="11519" w:author="China Telecom" w:date="2020-11-19T14:00:00Z">
              <w:r>
                <w:rPr>
                  <w:lang w:eastAsia="ja-JP"/>
                </w:rPr>
                <w:lastRenderedPageBreak/>
                <w:t>Source 5</w:t>
              </w:r>
            </w:ins>
            <w:ins w:id="11520" w:author="China Telecom" w:date="2020-11-16T13:14:00Z">
              <w:r>
                <w:rPr>
                  <w:lang w:eastAsia="ja-JP"/>
                </w:rPr>
                <w:t xml:space="preserve"> (</w:t>
              </w:r>
              <w:r w:rsidRPr="000330C7">
                <w:rPr>
                  <w:rFonts w:eastAsia="MS Mincho"/>
                  <w:szCs w:val="21"/>
                  <w:lang w:eastAsia="ja-JP"/>
                </w:rPr>
                <w:t>R1-2007930</w:t>
              </w:r>
              <w:r>
                <w:rPr>
                  <w:lang w:eastAsia="ja-JP"/>
                </w:rPr>
                <w:t>)</w:t>
              </w:r>
            </w:ins>
          </w:p>
        </w:tc>
        <w:tc>
          <w:tcPr>
            <w:tcW w:w="1134" w:type="dxa"/>
            <w:vMerge w:val="restart"/>
            <w:vAlign w:val="center"/>
            <w:tcPrChange w:id="11521" w:author="China Telecom" w:date="2020-11-16T10:36:00Z">
              <w:tcPr>
                <w:tcW w:w="1134" w:type="dxa"/>
                <w:gridSpan w:val="2"/>
                <w:vMerge w:val="restart"/>
                <w:vAlign w:val="center"/>
              </w:tcPr>
            </w:tcPrChange>
          </w:tcPr>
          <w:p w14:paraId="7BB4F1B7" w14:textId="77777777" w:rsidR="003B6B86" w:rsidRPr="00501646" w:rsidRDefault="003B6B86" w:rsidP="00DB5682">
            <w:pPr>
              <w:spacing w:after="0"/>
              <w:jc w:val="center"/>
              <w:rPr>
                <w:ins w:id="11522" w:author="China Telecom" w:date="2020-11-16T10:31:00Z"/>
                <w:lang w:eastAsia="ja-JP"/>
              </w:rPr>
            </w:pPr>
            <w:ins w:id="11523" w:author="China Telecom" w:date="2020-11-16T10:31:00Z">
              <w:r w:rsidRPr="00501646">
                <w:rPr>
                  <w:lang w:eastAsia="ja-JP"/>
                </w:rPr>
                <w:t>FR1</w:t>
              </w:r>
            </w:ins>
          </w:p>
        </w:tc>
        <w:tc>
          <w:tcPr>
            <w:tcW w:w="1418" w:type="dxa"/>
            <w:vAlign w:val="center"/>
            <w:tcPrChange w:id="11524" w:author="China Telecom" w:date="2020-11-16T10:36:00Z">
              <w:tcPr>
                <w:tcW w:w="1417" w:type="dxa"/>
                <w:gridSpan w:val="2"/>
                <w:vAlign w:val="center"/>
              </w:tcPr>
            </w:tcPrChange>
          </w:tcPr>
          <w:p w14:paraId="67AA0046" w14:textId="77777777" w:rsidR="003B6B86" w:rsidRPr="00501646" w:rsidRDefault="003B6B86" w:rsidP="00DB5682">
            <w:pPr>
              <w:spacing w:after="0"/>
              <w:jc w:val="center"/>
              <w:rPr>
                <w:ins w:id="11525" w:author="China Telecom" w:date="2020-11-16T10:31:00Z"/>
                <w:lang w:eastAsia="ja-JP"/>
              </w:rPr>
            </w:pPr>
            <w:ins w:id="11526" w:author="China Telecom" w:date="2020-11-16T10:31:00Z">
              <w:r w:rsidRPr="00501646">
                <w:rPr>
                  <w:lang w:eastAsia="ja-JP"/>
                </w:rPr>
                <w:t>0.4 dB</w:t>
              </w:r>
            </w:ins>
          </w:p>
        </w:tc>
        <w:tc>
          <w:tcPr>
            <w:tcW w:w="1417" w:type="dxa"/>
            <w:vAlign w:val="center"/>
            <w:tcPrChange w:id="11527" w:author="China Telecom" w:date="2020-11-16T10:36:00Z">
              <w:tcPr>
                <w:tcW w:w="1559" w:type="dxa"/>
                <w:gridSpan w:val="2"/>
                <w:vAlign w:val="center"/>
              </w:tcPr>
            </w:tcPrChange>
          </w:tcPr>
          <w:p w14:paraId="7FD974F0" w14:textId="77777777" w:rsidR="003B6B86" w:rsidRPr="00501646" w:rsidRDefault="003B6B86" w:rsidP="00DB5682">
            <w:pPr>
              <w:spacing w:after="0"/>
              <w:jc w:val="center"/>
              <w:rPr>
                <w:ins w:id="11528" w:author="China Telecom" w:date="2020-11-16T10:31:00Z"/>
                <w:lang w:eastAsia="ja-JP"/>
              </w:rPr>
            </w:pPr>
          </w:p>
        </w:tc>
        <w:tc>
          <w:tcPr>
            <w:tcW w:w="4596" w:type="dxa"/>
            <w:vAlign w:val="center"/>
            <w:tcPrChange w:id="11529" w:author="China Telecom" w:date="2020-11-16T10:36:00Z">
              <w:tcPr>
                <w:tcW w:w="4596" w:type="dxa"/>
                <w:vAlign w:val="center"/>
              </w:tcPr>
            </w:tcPrChange>
          </w:tcPr>
          <w:p w14:paraId="54681086" w14:textId="77777777" w:rsidR="003B6B86" w:rsidRPr="00501646" w:rsidRDefault="003B6B86" w:rsidP="00DB5682">
            <w:pPr>
              <w:spacing w:after="0"/>
              <w:jc w:val="center"/>
              <w:rPr>
                <w:ins w:id="11530" w:author="China Telecom" w:date="2020-11-16T10:31:00Z"/>
                <w:lang w:eastAsia="ja-JP"/>
              </w:rPr>
            </w:pPr>
            <w:ins w:id="11531" w:author="China Telecom" w:date="2020-11-16T10:31:00Z">
              <w:r w:rsidRPr="00501646">
                <w:rPr>
                  <w:lang w:eastAsia="ja-JP"/>
                </w:rPr>
                <w:t>Keeping the target data rate= 100kbps</w:t>
              </w:r>
            </w:ins>
          </w:p>
          <w:p w14:paraId="374ECFE7" w14:textId="77777777" w:rsidR="003B6B86" w:rsidRPr="00501646" w:rsidRDefault="003B6B86" w:rsidP="00DB5682">
            <w:pPr>
              <w:spacing w:after="0"/>
              <w:jc w:val="center"/>
              <w:rPr>
                <w:ins w:id="11532" w:author="China Telecom" w:date="2020-11-16T10:31:00Z"/>
                <w:lang w:eastAsia="ja-JP"/>
              </w:rPr>
            </w:pPr>
            <w:ins w:id="11533" w:author="China Telecom" w:date="2020-11-16T10:31:00Z">
              <w:r w:rsidRPr="00501646">
                <w:rPr>
                  <w:lang w:eastAsia="ja-JP"/>
                </w:rPr>
                <w:t>Simulation assumptions: Rural 3km/h, 700MHz, FDD</w:t>
              </w:r>
            </w:ins>
          </w:p>
          <w:p w14:paraId="658AA7FC" w14:textId="77777777" w:rsidR="003B6B86" w:rsidRPr="00501646" w:rsidRDefault="003B6B86" w:rsidP="00DB5682">
            <w:pPr>
              <w:spacing w:after="0"/>
              <w:jc w:val="center"/>
              <w:rPr>
                <w:ins w:id="11534" w:author="China Telecom" w:date="2020-11-16T10:31:00Z"/>
                <w:lang w:eastAsia="ja-JP"/>
              </w:rPr>
            </w:pPr>
            <w:ins w:id="11535" w:author="China Telecom" w:date="2020-11-16T10:31:00Z">
              <w:r w:rsidRPr="00501646">
                <w:rPr>
                  <w:lang w:eastAsia="ja-JP"/>
                </w:rPr>
                <w:t>Baseline: no repeats, TBS=112,100kbps</w:t>
              </w:r>
            </w:ins>
          </w:p>
          <w:p w14:paraId="135B4AF0" w14:textId="77777777" w:rsidR="003B6B86" w:rsidRPr="00501646" w:rsidRDefault="003B6B86" w:rsidP="00DB5682">
            <w:pPr>
              <w:spacing w:after="0"/>
              <w:jc w:val="center"/>
              <w:rPr>
                <w:ins w:id="11536" w:author="China Telecom" w:date="2020-11-16T10:31:00Z"/>
                <w:lang w:eastAsia="ja-JP"/>
              </w:rPr>
            </w:pPr>
            <w:ins w:id="11537" w:author="China Telecom" w:date="2020-11-16T10:31:00Z">
              <w:r w:rsidRPr="00501646">
                <w:rPr>
                  <w:lang w:eastAsia="ja-JP"/>
                </w:rPr>
                <w:t>Enhancement: Repetitions = 4, TBS = 456, 100kbps</w:t>
              </w:r>
            </w:ins>
          </w:p>
        </w:tc>
      </w:tr>
      <w:tr w:rsidR="003B6B86" w14:paraId="3A060301" w14:textId="77777777" w:rsidTr="00DB5682">
        <w:tblPrEx>
          <w:tblW w:w="9757" w:type="dxa"/>
          <w:jc w:val="center"/>
          <w:tblLayout w:type="fixed"/>
          <w:tblPrExChange w:id="11538" w:author="China Telecom" w:date="2020-11-16T10:36:00Z">
            <w:tblPrEx>
              <w:tblW w:w="9757" w:type="dxa"/>
              <w:jc w:val="center"/>
              <w:tblLayout w:type="fixed"/>
            </w:tblPrEx>
          </w:tblPrExChange>
        </w:tblPrEx>
        <w:trPr>
          <w:trHeight w:val="412"/>
          <w:jc w:val="center"/>
          <w:ins w:id="11539" w:author="China Telecom" w:date="2020-11-16T10:31:00Z"/>
          <w:trPrChange w:id="11540" w:author="China Telecom" w:date="2020-11-16T10:36:00Z">
            <w:trPr>
              <w:trHeight w:val="412"/>
              <w:jc w:val="center"/>
            </w:trPr>
          </w:trPrChange>
        </w:trPr>
        <w:tc>
          <w:tcPr>
            <w:tcW w:w="1192" w:type="dxa"/>
            <w:vMerge/>
            <w:vAlign w:val="center"/>
            <w:tcPrChange w:id="11541" w:author="China Telecom" w:date="2020-11-16T10:36:00Z">
              <w:tcPr>
                <w:tcW w:w="1051" w:type="dxa"/>
                <w:vMerge/>
                <w:vAlign w:val="center"/>
              </w:tcPr>
            </w:tcPrChange>
          </w:tcPr>
          <w:p w14:paraId="032889E4" w14:textId="77777777" w:rsidR="003B6B86" w:rsidRPr="00501646" w:rsidRDefault="003B6B86" w:rsidP="00DB5682">
            <w:pPr>
              <w:spacing w:after="0"/>
              <w:jc w:val="center"/>
              <w:rPr>
                <w:ins w:id="11542" w:author="China Telecom" w:date="2020-11-16T10:31:00Z"/>
                <w:lang w:eastAsia="ja-JP"/>
              </w:rPr>
            </w:pPr>
          </w:p>
        </w:tc>
        <w:tc>
          <w:tcPr>
            <w:tcW w:w="1134" w:type="dxa"/>
            <w:vMerge/>
            <w:vAlign w:val="center"/>
            <w:tcPrChange w:id="11543" w:author="China Telecom" w:date="2020-11-16T10:36:00Z">
              <w:tcPr>
                <w:tcW w:w="1134" w:type="dxa"/>
                <w:gridSpan w:val="2"/>
                <w:vMerge/>
                <w:vAlign w:val="center"/>
              </w:tcPr>
            </w:tcPrChange>
          </w:tcPr>
          <w:p w14:paraId="453EA46E" w14:textId="77777777" w:rsidR="003B6B86" w:rsidRPr="00501646" w:rsidRDefault="003B6B86" w:rsidP="00DB5682">
            <w:pPr>
              <w:spacing w:after="0"/>
              <w:jc w:val="center"/>
              <w:rPr>
                <w:ins w:id="11544" w:author="China Telecom" w:date="2020-11-16T10:31:00Z"/>
                <w:lang w:eastAsia="ja-JP"/>
              </w:rPr>
            </w:pPr>
          </w:p>
        </w:tc>
        <w:tc>
          <w:tcPr>
            <w:tcW w:w="1418" w:type="dxa"/>
            <w:vAlign w:val="center"/>
            <w:tcPrChange w:id="11545" w:author="China Telecom" w:date="2020-11-16T10:36:00Z">
              <w:tcPr>
                <w:tcW w:w="1417" w:type="dxa"/>
                <w:gridSpan w:val="2"/>
                <w:vAlign w:val="center"/>
              </w:tcPr>
            </w:tcPrChange>
          </w:tcPr>
          <w:p w14:paraId="0F36D713" w14:textId="77777777" w:rsidR="003B6B86" w:rsidRPr="00501646" w:rsidRDefault="003B6B86" w:rsidP="00DB5682">
            <w:pPr>
              <w:spacing w:after="0"/>
              <w:jc w:val="center"/>
              <w:rPr>
                <w:ins w:id="11546" w:author="China Telecom" w:date="2020-11-16T10:31:00Z"/>
                <w:lang w:eastAsia="ja-JP"/>
              </w:rPr>
            </w:pPr>
            <w:ins w:id="11547" w:author="China Telecom" w:date="2020-11-16T10:31:00Z">
              <w:r w:rsidRPr="00501646">
                <w:rPr>
                  <w:lang w:eastAsia="ja-JP"/>
                </w:rPr>
                <w:t>0.2 dB</w:t>
              </w:r>
            </w:ins>
          </w:p>
        </w:tc>
        <w:tc>
          <w:tcPr>
            <w:tcW w:w="1417" w:type="dxa"/>
            <w:vAlign w:val="center"/>
            <w:tcPrChange w:id="11548" w:author="China Telecom" w:date="2020-11-16T10:36:00Z">
              <w:tcPr>
                <w:tcW w:w="1559" w:type="dxa"/>
                <w:gridSpan w:val="2"/>
                <w:vAlign w:val="center"/>
              </w:tcPr>
            </w:tcPrChange>
          </w:tcPr>
          <w:p w14:paraId="45E5A67B" w14:textId="77777777" w:rsidR="003B6B86" w:rsidRPr="00501646" w:rsidRDefault="003B6B86" w:rsidP="00DB5682">
            <w:pPr>
              <w:spacing w:after="0"/>
              <w:jc w:val="center"/>
              <w:rPr>
                <w:ins w:id="11549" w:author="China Telecom" w:date="2020-11-16T10:31:00Z"/>
                <w:lang w:eastAsia="ja-JP"/>
              </w:rPr>
            </w:pPr>
          </w:p>
        </w:tc>
        <w:tc>
          <w:tcPr>
            <w:tcW w:w="4596" w:type="dxa"/>
            <w:vAlign w:val="center"/>
            <w:tcPrChange w:id="11550" w:author="China Telecom" w:date="2020-11-16T10:36:00Z">
              <w:tcPr>
                <w:tcW w:w="4596" w:type="dxa"/>
                <w:vAlign w:val="center"/>
              </w:tcPr>
            </w:tcPrChange>
          </w:tcPr>
          <w:p w14:paraId="16308777" w14:textId="77777777" w:rsidR="003B6B86" w:rsidRPr="00501646" w:rsidRDefault="003B6B86" w:rsidP="00DB5682">
            <w:pPr>
              <w:spacing w:after="0"/>
              <w:jc w:val="center"/>
              <w:rPr>
                <w:ins w:id="11551" w:author="China Telecom" w:date="2020-11-16T10:31:00Z"/>
                <w:lang w:eastAsia="ja-JP"/>
              </w:rPr>
            </w:pPr>
            <w:ins w:id="11552" w:author="China Telecom" w:date="2020-11-16T10:31:00Z">
              <w:r w:rsidRPr="00501646">
                <w:rPr>
                  <w:lang w:eastAsia="ja-JP"/>
                </w:rPr>
                <w:t>Keeping the target data rate= 100kbps</w:t>
              </w:r>
            </w:ins>
          </w:p>
          <w:p w14:paraId="5EC99E58" w14:textId="77777777" w:rsidR="003B6B86" w:rsidRPr="00501646" w:rsidRDefault="003B6B86" w:rsidP="00DB5682">
            <w:pPr>
              <w:spacing w:after="0"/>
              <w:jc w:val="center"/>
              <w:rPr>
                <w:ins w:id="11553" w:author="China Telecom" w:date="2020-11-16T10:31:00Z"/>
                <w:lang w:eastAsia="ja-JP"/>
              </w:rPr>
            </w:pPr>
            <w:ins w:id="11554" w:author="China Telecom" w:date="2020-11-16T10:31:00Z">
              <w:r w:rsidRPr="00501646">
                <w:rPr>
                  <w:lang w:eastAsia="ja-JP"/>
                </w:rPr>
                <w:t>Simulation assumptions: Rural 3km/h, 700MHz, FDD</w:t>
              </w:r>
            </w:ins>
          </w:p>
          <w:p w14:paraId="77CC860F" w14:textId="77777777" w:rsidR="003B6B86" w:rsidRPr="00501646" w:rsidRDefault="003B6B86" w:rsidP="00DB5682">
            <w:pPr>
              <w:spacing w:after="0"/>
              <w:jc w:val="center"/>
              <w:rPr>
                <w:ins w:id="11555" w:author="China Telecom" w:date="2020-11-16T10:31:00Z"/>
                <w:lang w:eastAsia="ja-JP"/>
              </w:rPr>
            </w:pPr>
            <w:ins w:id="11556" w:author="China Telecom" w:date="2020-11-16T10:31:00Z">
              <w:r w:rsidRPr="00501646">
                <w:rPr>
                  <w:lang w:eastAsia="ja-JP"/>
                </w:rPr>
                <w:t>Baseline: no repeats, TBS=112,100kbps</w:t>
              </w:r>
            </w:ins>
          </w:p>
          <w:p w14:paraId="7C3FE375" w14:textId="77777777" w:rsidR="003B6B86" w:rsidRPr="00501646" w:rsidRDefault="003B6B86" w:rsidP="00DB5682">
            <w:pPr>
              <w:spacing w:after="0"/>
              <w:jc w:val="center"/>
              <w:rPr>
                <w:ins w:id="11557" w:author="China Telecom" w:date="2020-11-16T10:31:00Z"/>
                <w:lang w:eastAsia="ja-JP"/>
              </w:rPr>
            </w:pPr>
            <w:ins w:id="11558" w:author="China Telecom" w:date="2020-11-16T10:31:00Z">
              <w:r w:rsidRPr="00501646">
                <w:rPr>
                  <w:lang w:eastAsia="ja-JP"/>
                </w:rPr>
                <w:t>Enhancement: Repetitions = 8, TBS = 888, 100kbps</w:t>
              </w:r>
            </w:ins>
          </w:p>
        </w:tc>
      </w:tr>
      <w:tr w:rsidR="003B6B86" w14:paraId="668AB2C5" w14:textId="77777777" w:rsidTr="00DB5682">
        <w:tblPrEx>
          <w:tblW w:w="9757" w:type="dxa"/>
          <w:jc w:val="center"/>
          <w:tblLayout w:type="fixed"/>
          <w:tblPrExChange w:id="11559" w:author="China Telecom" w:date="2020-11-16T10:36:00Z">
            <w:tblPrEx>
              <w:tblW w:w="9757" w:type="dxa"/>
              <w:jc w:val="center"/>
              <w:tblLayout w:type="fixed"/>
            </w:tblPrEx>
          </w:tblPrExChange>
        </w:tblPrEx>
        <w:trPr>
          <w:trHeight w:val="412"/>
          <w:jc w:val="center"/>
          <w:ins w:id="11560" w:author="China Telecom" w:date="2020-11-16T10:31:00Z"/>
          <w:trPrChange w:id="11561" w:author="China Telecom" w:date="2020-11-16T10:36:00Z">
            <w:trPr>
              <w:trHeight w:val="412"/>
              <w:jc w:val="center"/>
            </w:trPr>
          </w:trPrChange>
        </w:trPr>
        <w:tc>
          <w:tcPr>
            <w:tcW w:w="1192" w:type="dxa"/>
            <w:vMerge/>
            <w:vAlign w:val="center"/>
            <w:tcPrChange w:id="11562" w:author="China Telecom" w:date="2020-11-16T10:36:00Z">
              <w:tcPr>
                <w:tcW w:w="1051" w:type="dxa"/>
                <w:vMerge/>
                <w:vAlign w:val="center"/>
              </w:tcPr>
            </w:tcPrChange>
          </w:tcPr>
          <w:p w14:paraId="13AE0ED0" w14:textId="77777777" w:rsidR="003B6B86" w:rsidRPr="00501646" w:rsidRDefault="003B6B86" w:rsidP="00DB5682">
            <w:pPr>
              <w:spacing w:after="0"/>
              <w:jc w:val="center"/>
              <w:rPr>
                <w:ins w:id="11563" w:author="China Telecom" w:date="2020-11-16T10:31:00Z"/>
                <w:lang w:eastAsia="ja-JP"/>
              </w:rPr>
            </w:pPr>
          </w:p>
        </w:tc>
        <w:tc>
          <w:tcPr>
            <w:tcW w:w="1134" w:type="dxa"/>
            <w:vMerge/>
            <w:vAlign w:val="center"/>
            <w:tcPrChange w:id="11564" w:author="China Telecom" w:date="2020-11-16T10:36:00Z">
              <w:tcPr>
                <w:tcW w:w="1134" w:type="dxa"/>
                <w:gridSpan w:val="2"/>
                <w:vMerge/>
                <w:vAlign w:val="center"/>
              </w:tcPr>
            </w:tcPrChange>
          </w:tcPr>
          <w:p w14:paraId="177B060D" w14:textId="77777777" w:rsidR="003B6B86" w:rsidRPr="00501646" w:rsidRDefault="003B6B86" w:rsidP="00DB5682">
            <w:pPr>
              <w:spacing w:after="0"/>
              <w:jc w:val="center"/>
              <w:rPr>
                <w:ins w:id="11565" w:author="China Telecom" w:date="2020-11-16T10:31:00Z"/>
                <w:rFonts w:eastAsia="宋体"/>
              </w:rPr>
            </w:pPr>
          </w:p>
        </w:tc>
        <w:tc>
          <w:tcPr>
            <w:tcW w:w="1418" w:type="dxa"/>
            <w:vAlign w:val="center"/>
            <w:tcPrChange w:id="11566" w:author="China Telecom" w:date="2020-11-16T10:36:00Z">
              <w:tcPr>
                <w:tcW w:w="1417" w:type="dxa"/>
                <w:gridSpan w:val="2"/>
                <w:vAlign w:val="center"/>
              </w:tcPr>
            </w:tcPrChange>
          </w:tcPr>
          <w:p w14:paraId="65A3D4F2" w14:textId="77777777" w:rsidR="003B6B86" w:rsidRPr="00501646" w:rsidRDefault="003B6B86" w:rsidP="00DB5682">
            <w:pPr>
              <w:spacing w:after="0"/>
              <w:jc w:val="center"/>
              <w:rPr>
                <w:ins w:id="11567" w:author="China Telecom" w:date="2020-11-16T10:31:00Z"/>
                <w:lang w:eastAsia="ja-JP"/>
              </w:rPr>
            </w:pPr>
            <w:ins w:id="11568" w:author="China Telecom" w:date="2020-11-16T10:31:00Z">
              <w:r w:rsidRPr="00501646">
                <w:rPr>
                  <w:lang w:eastAsia="ja-JP"/>
                </w:rPr>
                <w:t>-1.6 dB</w:t>
              </w:r>
            </w:ins>
          </w:p>
        </w:tc>
        <w:tc>
          <w:tcPr>
            <w:tcW w:w="1417" w:type="dxa"/>
            <w:vAlign w:val="center"/>
            <w:tcPrChange w:id="11569" w:author="China Telecom" w:date="2020-11-16T10:36:00Z">
              <w:tcPr>
                <w:tcW w:w="1559" w:type="dxa"/>
                <w:gridSpan w:val="2"/>
                <w:vAlign w:val="center"/>
              </w:tcPr>
            </w:tcPrChange>
          </w:tcPr>
          <w:p w14:paraId="592D38E8" w14:textId="77777777" w:rsidR="003B6B86" w:rsidRPr="00501646" w:rsidRDefault="003B6B86" w:rsidP="00DB5682">
            <w:pPr>
              <w:spacing w:after="0"/>
              <w:jc w:val="center"/>
              <w:rPr>
                <w:ins w:id="11570" w:author="China Telecom" w:date="2020-11-16T10:31:00Z"/>
                <w:lang w:eastAsia="ja-JP"/>
              </w:rPr>
            </w:pPr>
          </w:p>
        </w:tc>
        <w:tc>
          <w:tcPr>
            <w:tcW w:w="4596" w:type="dxa"/>
            <w:vAlign w:val="center"/>
            <w:tcPrChange w:id="11571" w:author="China Telecom" w:date="2020-11-16T10:36:00Z">
              <w:tcPr>
                <w:tcW w:w="4596" w:type="dxa"/>
                <w:vAlign w:val="center"/>
              </w:tcPr>
            </w:tcPrChange>
          </w:tcPr>
          <w:p w14:paraId="36ECF2D3" w14:textId="77777777" w:rsidR="003B6B86" w:rsidRPr="00501646" w:rsidRDefault="003B6B86" w:rsidP="00DB5682">
            <w:pPr>
              <w:spacing w:after="0"/>
              <w:jc w:val="center"/>
              <w:rPr>
                <w:ins w:id="11572" w:author="China Telecom" w:date="2020-11-16T10:31:00Z"/>
                <w:lang w:eastAsia="ja-JP"/>
              </w:rPr>
            </w:pPr>
            <w:ins w:id="11573" w:author="China Telecom" w:date="2020-11-16T10:31:00Z">
              <w:r w:rsidRPr="00501646">
                <w:rPr>
                  <w:lang w:eastAsia="ja-JP"/>
                </w:rPr>
                <w:t>Keeping the target data rate = 100kbps</w:t>
              </w:r>
            </w:ins>
          </w:p>
          <w:p w14:paraId="3B2C5AA0" w14:textId="77777777" w:rsidR="003B6B86" w:rsidRPr="00501646" w:rsidRDefault="003B6B86" w:rsidP="00DB5682">
            <w:pPr>
              <w:spacing w:after="0"/>
              <w:jc w:val="center"/>
              <w:rPr>
                <w:ins w:id="11574" w:author="China Telecom" w:date="2020-11-16T10:31:00Z"/>
                <w:lang w:eastAsia="ja-JP"/>
              </w:rPr>
            </w:pPr>
            <w:ins w:id="11575" w:author="China Telecom" w:date="2020-11-16T10:31:00Z">
              <w:r w:rsidRPr="00501646">
                <w:rPr>
                  <w:lang w:eastAsia="ja-JP"/>
                </w:rPr>
                <w:t>Simulation assumptions: Rural 3km/h, 700MHz, FDD</w:t>
              </w:r>
            </w:ins>
          </w:p>
          <w:p w14:paraId="2F9D7B07" w14:textId="77777777" w:rsidR="003B6B86" w:rsidRPr="00501646" w:rsidRDefault="003B6B86" w:rsidP="00DB5682">
            <w:pPr>
              <w:spacing w:after="0"/>
              <w:jc w:val="center"/>
              <w:rPr>
                <w:ins w:id="11576" w:author="China Telecom" w:date="2020-11-16T10:31:00Z"/>
                <w:lang w:eastAsia="ja-JP"/>
              </w:rPr>
            </w:pPr>
            <w:ins w:id="11577" w:author="China Telecom" w:date="2020-11-16T10:31:00Z">
              <w:r w:rsidRPr="00501646">
                <w:rPr>
                  <w:lang w:eastAsia="ja-JP"/>
                </w:rPr>
                <w:t>Baseline: no repeats, TBS=112,100kbps</w:t>
              </w:r>
            </w:ins>
          </w:p>
          <w:p w14:paraId="47857949" w14:textId="77777777" w:rsidR="003B6B86" w:rsidRPr="00501646" w:rsidRDefault="003B6B86" w:rsidP="00DB5682">
            <w:pPr>
              <w:spacing w:after="0"/>
              <w:jc w:val="center"/>
              <w:rPr>
                <w:ins w:id="11578" w:author="China Telecom" w:date="2020-11-16T10:31:00Z"/>
                <w:lang w:eastAsia="ja-JP"/>
              </w:rPr>
            </w:pPr>
            <w:ins w:id="11579" w:author="China Telecom" w:date="2020-11-16T10:31:00Z">
              <w:r w:rsidRPr="00501646">
                <w:rPr>
                  <w:lang w:eastAsia="ja-JP"/>
                </w:rPr>
                <w:t xml:space="preserve">Enhancement: Repetitions = 16, TBS = 1800, 100kbps </w:t>
              </w:r>
            </w:ins>
          </w:p>
        </w:tc>
      </w:tr>
      <w:tr w:rsidR="003B6B86" w14:paraId="519B1860" w14:textId="77777777" w:rsidTr="00DB5682">
        <w:tblPrEx>
          <w:tblW w:w="9757" w:type="dxa"/>
          <w:jc w:val="center"/>
          <w:tblLayout w:type="fixed"/>
          <w:tblPrExChange w:id="11580" w:author="China Telecom" w:date="2020-11-16T10:36:00Z">
            <w:tblPrEx>
              <w:tblW w:w="9757" w:type="dxa"/>
              <w:jc w:val="center"/>
              <w:tblLayout w:type="fixed"/>
            </w:tblPrEx>
          </w:tblPrExChange>
        </w:tblPrEx>
        <w:trPr>
          <w:trHeight w:val="412"/>
          <w:jc w:val="center"/>
          <w:ins w:id="11581" w:author="China Telecom" w:date="2020-11-16T10:31:00Z"/>
          <w:trPrChange w:id="11582" w:author="China Telecom" w:date="2020-11-16T10:36:00Z">
            <w:trPr>
              <w:trHeight w:val="412"/>
              <w:jc w:val="center"/>
            </w:trPr>
          </w:trPrChange>
        </w:trPr>
        <w:tc>
          <w:tcPr>
            <w:tcW w:w="1192" w:type="dxa"/>
            <w:vMerge w:val="restart"/>
            <w:vAlign w:val="center"/>
            <w:tcPrChange w:id="11583" w:author="China Telecom" w:date="2020-11-16T10:36:00Z">
              <w:tcPr>
                <w:tcW w:w="1051" w:type="dxa"/>
                <w:vMerge w:val="restart"/>
                <w:vAlign w:val="center"/>
              </w:tcPr>
            </w:tcPrChange>
          </w:tcPr>
          <w:p w14:paraId="71F913D1" w14:textId="77777777" w:rsidR="003B6B86" w:rsidRPr="00501646" w:rsidRDefault="003B6B86" w:rsidP="00DB5682">
            <w:pPr>
              <w:spacing w:after="0"/>
              <w:jc w:val="center"/>
              <w:rPr>
                <w:ins w:id="11584" w:author="China Telecom" w:date="2020-11-16T10:31:00Z"/>
                <w:lang w:eastAsia="ja-JP"/>
              </w:rPr>
            </w:pPr>
            <w:ins w:id="11585" w:author="China Telecom" w:date="2020-11-19T14:00:00Z">
              <w:r>
                <w:rPr>
                  <w:lang w:eastAsia="ja-JP"/>
                </w:rPr>
                <w:t>Source 6</w:t>
              </w:r>
            </w:ins>
            <w:ins w:id="11586" w:author="China Telecom" w:date="2020-11-16T13:14:00Z">
              <w:r>
                <w:rPr>
                  <w:lang w:eastAsia="ja-JP"/>
                </w:rPr>
                <w:t xml:space="preserve"> (</w:t>
              </w:r>
              <w:r>
                <w:t>R1-2008479</w:t>
              </w:r>
              <w:r>
                <w:rPr>
                  <w:lang w:eastAsia="ja-JP"/>
                </w:rPr>
                <w:t>)</w:t>
              </w:r>
            </w:ins>
          </w:p>
        </w:tc>
        <w:tc>
          <w:tcPr>
            <w:tcW w:w="1134" w:type="dxa"/>
            <w:vMerge w:val="restart"/>
            <w:vAlign w:val="center"/>
            <w:tcPrChange w:id="11587" w:author="China Telecom" w:date="2020-11-16T10:36:00Z">
              <w:tcPr>
                <w:tcW w:w="1134" w:type="dxa"/>
                <w:gridSpan w:val="2"/>
                <w:vMerge w:val="restart"/>
                <w:vAlign w:val="center"/>
              </w:tcPr>
            </w:tcPrChange>
          </w:tcPr>
          <w:p w14:paraId="7B7A3A79" w14:textId="77777777" w:rsidR="003B6B86" w:rsidRPr="00501646" w:rsidRDefault="003B6B86" w:rsidP="00DB5682">
            <w:pPr>
              <w:spacing w:after="0"/>
              <w:jc w:val="center"/>
              <w:rPr>
                <w:ins w:id="11588" w:author="China Telecom" w:date="2020-11-16T10:31:00Z"/>
                <w:rFonts w:eastAsia="宋体"/>
              </w:rPr>
            </w:pPr>
            <w:ins w:id="11589" w:author="China Telecom" w:date="2020-11-16T10:31:00Z">
              <w:r w:rsidRPr="00501646">
                <w:rPr>
                  <w:rFonts w:eastAsia="宋体"/>
                </w:rPr>
                <w:t>FR1</w:t>
              </w:r>
            </w:ins>
          </w:p>
        </w:tc>
        <w:tc>
          <w:tcPr>
            <w:tcW w:w="1418" w:type="dxa"/>
            <w:vAlign w:val="center"/>
            <w:tcPrChange w:id="11590" w:author="China Telecom" w:date="2020-11-16T10:36:00Z">
              <w:tcPr>
                <w:tcW w:w="1417" w:type="dxa"/>
                <w:gridSpan w:val="2"/>
                <w:vAlign w:val="center"/>
              </w:tcPr>
            </w:tcPrChange>
          </w:tcPr>
          <w:p w14:paraId="1B223669" w14:textId="77777777" w:rsidR="003B6B86" w:rsidRPr="00501646" w:rsidRDefault="003B6B86" w:rsidP="00DB5682">
            <w:pPr>
              <w:spacing w:after="0"/>
              <w:jc w:val="center"/>
              <w:rPr>
                <w:ins w:id="11591" w:author="China Telecom" w:date="2020-11-16T10:31:00Z"/>
                <w:lang w:eastAsia="ja-JP"/>
              </w:rPr>
            </w:pPr>
            <w:ins w:id="11592" w:author="China Telecom" w:date="2020-11-16T10:31:00Z">
              <w:r w:rsidRPr="00501646">
                <w:rPr>
                  <w:lang w:eastAsia="ja-JP"/>
                </w:rPr>
                <w:t>~2.2dB</w:t>
              </w:r>
            </w:ins>
          </w:p>
        </w:tc>
        <w:tc>
          <w:tcPr>
            <w:tcW w:w="1417" w:type="dxa"/>
            <w:vAlign w:val="center"/>
            <w:tcPrChange w:id="11593" w:author="China Telecom" w:date="2020-11-16T10:36:00Z">
              <w:tcPr>
                <w:tcW w:w="1559" w:type="dxa"/>
                <w:gridSpan w:val="2"/>
                <w:vAlign w:val="center"/>
              </w:tcPr>
            </w:tcPrChange>
          </w:tcPr>
          <w:p w14:paraId="0A8E16C4" w14:textId="77777777" w:rsidR="003B6B86" w:rsidRPr="00501646" w:rsidRDefault="003B6B86" w:rsidP="00DB5682">
            <w:pPr>
              <w:spacing w:after="0"/>
              <w:jc w:val="center"/>
              <w:rPr>
                <w:ins w:id="11594" w:author="China Telecom" w:date="2020-11-16T10:31:00Z"/>
                <w:lang w:eastAsia="ja-JP"/>
              </w:rPr>
            </w:pPr>
          </w:p>
        </w:tc>
        <w:tc>
          <w:tcPr>
            <w:tcW w:w="4596" w:type="dxa"/>
            <w:vAlign w:val="center"/>
            <w:tcPrChange w:id="11595" w:author="China Telecom" w:date="2020-11-16T10:36:00Z">
              <w:tcPr>
                <w:tcW w:w="4596" w:type="dxa"/>
                <w:vAlign w:val="center"/>
              </w:tcPr>
            </w:tcPrChange>
          </w:tcPr>
          <w:p w14:paraId="080C0EA9" w14:textId="77777777" w:rsidR="003B6B86" w:rsidRPr="00501646" w:rsidRDefault="003B6B86" w:rsidP="00DB5682">
            <w:pPr>
              <w:spacing w:after="0"/>
              <w:jc w:val="center"/>
              <w:rPr>
                <w:ins w:id="11596" w:author="China Telecom" w:date="2020-11-16T10:31:00Z"/>
                <w:lang w:eastAsia="ja-JP"/>
              </w:rPr>
            </w:pPr>
            <w:ins w:id="11597" w:author="China Telecom" w:date="2020-11-16T10:31:00Z">
              <w:r w:rsidRPr="00501646">
                <w:rPr>
                  <w:lang w:eastAsia="ja-JP"/>
                </w:rPr>
                <w:t>About 2.2dB gain is observation if the repetition number is doubled. FDD 700MHz MCS=120/1024 4PRB, No frequency hopping, 1DMRS symbol, 3km/h</w:t>
              </w:r>
            </w:ins>
          </w:p>
        </w:tc>
      </w:tr>
      <w:tr w:rsidR="003B6B86" w14:paraId="066C00C2" w14:textId="77777777" w:rsidTr="00DB5682">
        <w:tblPrEx>
          <w:tblW w:w="9757" w:type="dxa"/>
          <w:jc w:val="center"/>
          <w:tblLayout w:type="fixed"/>
          <w:tblPrExChange w:id="11598" w:author="China Telecom" w:date="2020-11-16T10:36:00Z">
            <w:tblPrEx>
              <w:tblW w:w="9757" w:type="dxa"/>
              <w:jc w:val="center"/>
              <w:tblLayout w:type="fixed"/>
            </w:tblPrEx>
          </w:tblPrExChange>
        </w:tblPrEx>
        <w:trPr>
          <w:trHeight w:val="412"/>
          <w:jc w:val="center"/>
          <w:ins w:id="11599" w:author="China Telecom" w:date="2020-11-16T10:31:00Z"/>
          <w:trPrChange w:id="11600" w:author="China Telecom" w:date="2020-11-16T10:36:00Z">
            <w:trPr>
              <w:trHeight w:val="412"/>
              <w:jc w:val="center"/>
            </w:trPr>
          </w:trPrChange>
        </w:trPr>
        <w:tc>
          <w:tcPr>
            <w:tcW w:w="1192" w:type="dxa"/>
            <w:vMerge/>
            <w:vAlign w:val="center"/>
            <w:tcPrChange w:id="11601" w:author="China Telecom" w:date="2020-11-16T10:36:00Z">
              <w:tcPr>
                <w:tcW w:w="1051" w:type="dxa"/>
                <w:vMerge/>
                <w:vAlign w:val="center"/>
              </w:tcPr>
            </w:tcPrChange>
          </w:tcPr>
          <w:p w14:paraId="4602F071" w14:textId="77777777" w:rsidR="003B6B86" w:rsidRPr="00501646" w:rsidRDefault="003B6B86" w:rsidP="00DB5682">
            <w:pPr>
              <w:spacing w:after="0"/>
              <w:jc w:val="center"/>
              <w:rPr>
                <w:ins w:id="11602" w:author="China Telecom" w:date="2020-11-16T10:31:00Z"/>
                <w:lang w:eastAsia="ja-JP"/>
              </w:rPr>
            </w:pPr>
          </w:p>
        </w:tc>
        <w:tc>
          <w:tcPr>
            <w:tcW w:w="1134" w:type="dxa"/>
            <w:vMerge/>
            <w:vAlign w:val="center"/>
            <w:tcPrChange w:id="11603" w:author="China Telecom" w:date="2020-11-16T10:36:00Z">
              <w:tcPr>
                <w:tcW w:w="1134" w:type="dxa"/>
                <w:gridSpan w:val="2"/>
                <w:vMerge/>
                <w:vAlign w:val="center"/>
              </w:tcPr>
            </w:tcPrChange>
          </w:tcPr>
          <w:p w14:paraId="79CF0985" w14:textId="77777777" w:rsidR="003B6B86" w:rsidRPr="00501646" w:rsidRDefault="003B6B86" w:rsidP="00DB5682">
            <w:pPr>
              <w:spacing w:after="0"/>
              <w:jc w:val="center"/>
              <w:rPr>
                <w:ins w:id="11604" w:author="China Telecom" w:date="2020-11-16T10:31:00Z"/>
                <w:rFonts w:eastAsia="宋体"/>
              </w:rPr>
            </w:pPr>
          </w:p>
        </w:tc>
        <w:tc>
          <w:tcPr>
            <w:tcW w:w="1418" w:type="dxa"/>
            <w:vAlign w:val="center"/>
            <w:tcPrChange w:id="11605" w:author="China Telecom" w:date="2020-11-16T10:36:00Z">
              <w:tcPr>
                <w:tcW w:w="1417" w:type="dxa"/>
                <w:gridSpan w:val="2"/>
                <w:vAlign w:val="center"/>
              </w:tcPr>
            </w:tcPrChange>
          </w:tcPr>
          <w:p w14:paraId="16AD37CB" w14:textId="77777777" w:rsidR="003B6B86" w:rsidRPr="00501646" w:rsidRDefault="003B6B86" w:rsidP="00DB5682">
            <w:pPr>
              <w:spacing w:after="0"/>
              <w:jc w:val="center"/>
              <w:rPr>
                <w:ins w:id="11606" w:author="China Telecom" w:date="2020-11-16T10:31:00Z"/>
                <w:lang w:eastAsia="ja-JP"/>
              </w:rPr>
            </w:pPr>
            <w:ins w:id="11607" w:author="China Telecom" w:date="2020-11-16T10:31:00Z">
              <w:r w:rsidRPr="00501646">
                <w:rPr>
                  <w:lang w:eastAsia="ja-JP"/>
                </w:rPr>
                <w:t>0.8dB</w:t>
              </w:r>
            </w:ins>
          </w:p>
        </w:tc>
        <w:tc>
          <w:tcPr>
            <w:tcW w:w="1417" w:type="dxa"/>
            <w:vAlign w:val="center"/>
            <w:tcPrChange w:id="11608" w:author="China Telecom" w:date="2020-11-16T10:36:00Z">
              <w:tcPr>
                <w:tcW w:w="1559" w:type="dxa"/>
                <w:gridSpan w:val="2"/>
                <w:vAlign w:val="center"/>
              </w:tcPr>
            </w:tcPrChange>
          </w:tcPr>
          <w:p w14:paraId="0E421F9F" w14:textId="77777777" w:rsidR="003B6B86" w:rsidRPr="00501646" w:rsidRDefault="003B6B86" w:rsidP="00DB5682">
            <w:pPr>
              <w:spacing w:after="0"/>
              <w:jc w:val="center"/>
              <w:rPr>
                <w:ins w:id="11609" w:author="China Telecom" w:date="2020-11-16T10:31:00Z"/>
                <w:lang w:eastAsia="ja-JP"/>
              </w:rPr>
            </w:pPr>
          </w:p>
        </w:tc>
        <w:tc>
          <w:tcPr>
            <w:tcW w:w="4596" w:type="dxa"/>
            <w:vAlign w:val="center"/>
            <w:tcPrChange w:id="11610" w:author="China Telecom" w:date="2020-11-16T10:36:00Z">
              <w:tcPr>
                <w:tcW w:w="4596" w:type="dxa"/>
                <w:vAlign w:val="center"/>
              </w:tcPr>
            </w:tcPrChange>
          </w:tcPr>
          <w:p w14:paraId="19C3C512" w14:textId="77777777" w:rsidR="003B6B86" w:rsidRPr="00501646" w:rsidRDefault="003B6B86" w:rsidP="00DB5682">
            <w:pPr>
              <w:spacing w:after="0"/>
              <w:jc w:val="center"/>
              <w:rPr>
                <w:ins w:id="11611" w:author="China Telecom" w:date="2020-11-16T10:31:00Z"/>
                <w:lang w:eastAsia="ja-JP"/>
              </w:rPr>
            </w:pPr>
            <w:ins w:id="11612" w:author="China Telecom" w:date="2020-11-16T10:31:00Z">
              <w:r w:rsidRPr="00501646">
                <w:rPr>
                  <w:lang w:eastAsia="ja-JP"/>
                </w:rPr>
                <w:t>Keeping the target data rate, with frequency hopping. MCS=120/0124 without repetition; MCS=251/1024with one more repetition. Details are in R1-2008479</w:t>
              </w:r>
            </w:ins>
          </w:p>
        </w:tc>
      </w:tr>
      <w:tr w:rsidR="003B6B86" w14:paraId="7C41B5F5" w14:textId="77777777" w:rsidTr="00DB5682">
        <w:tblPrEx>
          <w:tblW w:w="9757" w:type="dxa"/>
          <w:jc w:val="center"/>
          <w:tblLayout w:type="fixed"/>
          <w:tblPrExChange w:id="11613" w:author="China Telecom" w:date="2020-11-16T10:36:00Z">
            <w:tblPrEx>
              <w:tblW w:w="9757" w:type="dxa"/>
              <w:jc w:val="center"/>
              <w:tblLayout w:type="fixed"/>
            </w:tblPrEx>
          </w:tblPrExChange>
        </w:tblPrEx>
        <w:trPr>
          <w:trHeight w:val="412"/>
          <w:jc w:val="center"/>
          <w:ins w:id="11614" w:author="China Telecom" w:date="2020-11-16T10:31:00Z"/>
          <w:trPrChange w:id="11615" w:author="China Telecom" w:date="2020-11-16T10:36:00Z">
            <w:trPr>
              <w:trHeight w:val="412"/>
              <w:jc w:val="center"/>
            </w:trPr>
          </w:trPrChange>
        </w:trPr>
        <w:tc>
          <w:tcPr>
            <w:tcW w:w="1192" w:type="dxa"/>
            <w:vMerge w:val="restart"/>
            <w:vAlign w:val="center"/>
            <w:tcPrChange w:id="11616" w:author="China Telecom" w:date="2020-11-16T10:36:00Z">
              <w:tcPr>
                <w:tcW w:w="1051" w:type="dxa"/>
                <w:vMerge w:val="restart"/>
                <w:vAlign w:val="center"/>
              </w:tcPr>
            </w:tcPrChange>
          </w:tcPr>
          <w:p w14:paraId="7865D54F" w14:textId="77777777" w:rsidR="003B6B86" w:rsidRPr="00501646" w:rsidRDefault="003B6B86" w:rsidP="00DB5682">
            <w:pPr>
              <w:spacing w:after="0"/>
              <w:jc w:val="center"/>
              <w:rPr>
                <w:ins w:id="11617" w:author="China Telecom" w:date="2020-11-16T10:31:00Z"/>
                <w:lang w:eastAsia="ja-JP"/>
              </w:rPr>
            </w:pPr>
            <w:ins w:id="11618" w:author="China Telecom" w:date="2020-11-19T14:00:00Z">
              <w:r>
                <w:rPr>
                  <w:rFonts w:eastAsia="宋体"/>
                </w:rPr>
                <w:t>Source 7</w:t>
              </w:r>
            </w:ins>
            <w:ins w:id="11619" w:author="China Telecom" w:date="2020-11-16T13:14:00Z">
              <w:r>
                <w:rPr>
                  <w:rFonts w:eastAsia="宋体"/>
                </w:rPr>
                <w:t xml:space="preserve"> (</w:t>
              </w:r>
              <w:r>
                <w:rPr>
                  <w:szCs w:val="21"/>
                </w:rPr>
                <w:t>R1-2007583</w:t>
              </w:r>
              <w:r>
                <w:rPr>
                  <w:rFonts w:eastAsia="宋体"/>
                </w:rPr>
                <w:t>)</w:t>
              </w:r>
            </w:ins>
          </w:p>
        </w:tc>
        <w:tc>
          <w:tcPr>
            <w:tcW w:w="1134" w:type="dxa"/>
            <w:vMerge w:val="restart"/>
            <w:vAlign w:val="center"/>
            <w:tcPrChange w:id="11620" w:author="China Telecom" w:date="2020-11-16T10:36:00Z">
              <w:tcPr>
                <w:tcW w:w="1134" w:type="dxa"/>
                <w:gridSpan w:val="2"/>
                <w:vMerge w:val="restart"/>
                <w:vAlign w:val="center"/>
              </w:tcPr>
            </w:tcPrChange>
          </w:tcPr>
          <w:p w14:paraId="75B538CC" w14:textId="77777777" w:rsidR="003B6B86" w:rsidRPr="00501646" w:rsidRDefault="003B6B86" w:rsidP="00DB5682">
            <w:pPr>
              <w:spacing w:after="0"/>
              <w:jc w:val="center"/>
              <w:rPr>
                <w:ins w:id="11621" w:author="China Telecom" w:date="2020-11-16T10:31:00Z"/>
                <w:rFonts w:eastAsia="宋体"/>
              </w:rPr>
            </w:pPr>
            <w:ins w:id="11622" w:author="China Telecom" w:date="2020-11-16T10:31:00Z">
              <w:r w:rsidRPr="00501646">
                <w:rPr>
                  <w:rFonts w:eastAsia="宋体"/>
                </w:rPr>
                <w:t>FR1</w:t>
              </w:r>
            </w:ins>
          </w:p>
        </w:tc>
        <w:tc>
          <w:tcPr>
            <w:tcW w:w="1418" w:type="dxa"/>
            <w:vAlign w:val="center"/>
            <w:tcPrChange w:id="11623" w:author="China Telecom" w:date="2020-11-16T10:36:00Z">
              <w:tcPr>
                <w:tcW w:w="1417" w:type="dxa"/>
                <w:gridSpan w:val="2"/>
                <w:vAlign w:val="center"/>
              </w:tcPr>
            </w:tcPrChange>
          </w:tcPr>
          <w:p w14:paraId="4450E91D" w14:textId="77777777" w:rsidR="003B6B86" w:rsidRPr="00501646" w:rsidRDefault="003B6B86" w:rsidP="00DB5682">
            <w:pPr>
              <w:spacing w:after="0"/>
              <w:jc w:val="center"/>
              <w:rPr>
                <w:ins w:id="11624" w:author="China Telecom" w:date="2020-11-16T10:31:00Z"/>
                <w:lang w:eastAsia="ja-JP"/>
              </w:rPr>
            </w:pPr>
          </w:p>
        </w:tc>
        <w:tc>
          <w:tcPr>
            <w:tcW w:w="1417" w:type="dxa"/>
            <w:vAlign w:val="center"/>
            <w:tcPrChange w:id="11625" w:author="China Telecom" w:date="2020-11-16T10:36:00Z">
              <w:tcPr>
                <w:tcW w:w="1559" w:type="dxa"/>
                <w:gridSpan w:val="2"/>
                <w:vAlign w:val="center"/>
              </w:tcPr>
            </w:tcPrChange>
          </w:tcPr>
          <w:p w14:paraId="6F0BD2E0" w14:textId="77777777" w:rsidR="003B6B86" w:rsidRPr="00501646" w:rsidRDefault="003B6B86" w:rsidP="00DB5682">
            <w:pPr>
              <w:spacing w:after="0"/>
              <w:jc w:val="center"/>
              <w:rPr>
                <w:ins w:id="11626" w:author="China Telecom" w:date="2020-11-16T10:31:00Z"/>
                <w:lang w:eastAsia="ja-JP"/>
              </w:rPr>
            </w:pPr>
            <w:ins w:id="11627" w:author="China Telecom" w:date="2020-11-16T10:31:00Z">
              <w:r w:rsidRPr="00501646">
                <w:rPr>
                  <w:lang w:eastAsia="ja-JP"/>
                </w:rPr>
                <w:t>8.1dB</w:t>
              </w:r>
            </w:ins>
          </w:p>
        </w:tc>
        <w:tc>
          <w:tcPr>
            <w:tcW w:w="4596" w:type="dxa"/>
            <w:vAlign w:val="center"/>
            <w:tcPrChange w:id="11628" w:author="China Telecom" w:date="2020-11-16T10:36:00Z">
              <w:tcPr>
                <w:tcW w:w="4596" w:type="dxa"/>
                <w:vAlign w:val="center"/>
              </w:tcPr>
            </w:tcPrChange>
          </w:tcPr>
          <w:p w14:paraId="33A5D74F" w14:textId="77777777" w:rsidR="003B6B86" w:rsidRPr="00501646" w:rsidRDefault="003B6B86" w:rsidP="00DB5682">
            <w:pPr>
              <w:spacing w:after="0"/>
              <w:jc w:val="center"/>
              <w:rPr>
                <w:ins w:id="11629" w:author="China Telecom" w:date="2020-11-16T10:31:00Z"/>
                <w:lang w:eastAsia="ja-JP"/>
              </w:rPr>
            </w:pPr>
            <w:ins w:id="11630" w:author="China Telecom" w:date="2020-11-16T10:31:00Z">
              <w:r w:rsidRPr="00501646">
                <w:rPr>
                  <w:lang w:eastAsia="ja-JP"/>
                </w:rPr>
                <w:t xml:space="preserve">Compared with no repetition, no retransmission, 8.1dB gain is obtained in TDD (DDDSUDDSUU) with 3 retransmissions combined with 4 actual repetitions. </w:t>
              </w:r>
            </w:ins>
          </w:p>
        </w:tc>
      </w:tr>
      <w:tr w:rsidR="003B6B86" w14:paraId="01CE4513" w14:textId="77777777" w:rsidTr="00DB5682">
        <w:tblPrEx>
          <w:tblW w:w="9757" w:type="dxa"/>
          <w:jc w:val="center"/>
          <w:tblLayout w:type="fixed"/>
          <w:tblPrExChange w:id="11631" w:author="China Telecom" w:date="2020-11-16T10:36:00Z">
            <w:tblPrEx>
              <w:tblW w:w="9757" w:type="dxa"/>
              <w:jc w:val="center"/>
              <w:tblLayout w:type="fixed"/>
            </w:tblPrEx>
          </w:tblPrExChange>
        </w:tblPrEx>
        <w:trPr>
          <w:trHeight w:val="44"/>
          <w:jc w:val="center"/>
          <w:ins w:id="11632" w:author="China Telecom" w:date="2020-11-16T10:31:00Z"/>
          <w:trPrChange w:id="11633" w:author="China Telecom" w:date="2020-11-16T10:36:00Z">
            <w:trPr>
              <w:trHeight w:val="44"/>
              <w:jc w:val="center"/>
            </w:trPr>
          </w:trPrChange>
        </w:trPr>
        <w:tc>
          <w:tcPr>
            <w:tcW w:w="1192" w:type="dxa"/>
            <w:vMerge/>
            <w:vAlign w:val="center"/>
            <w:tcPrChange w:id="11634" w:author="China Telecom" w:date="2020-11-16T10:36:00Z">
              <w:tcPr>
                <w:tcW w:w="1051" w:type="dxa"/>
                <w:vMerge/>
                <w:vAlign w:val="center"/>
              </w:tcPr>
            </w:tcPrChange>
          </w:tcPr>
          <w:p w14:paraId="7FEE640C" w14:textId="77777777" w:rsidR="003B6B86" w:rsidRPr="00501646" w:rsidRDefault="003B6B86" w:rsidP="00DB5682">
            <w:pPr>
              <w:spacing w:after="0"/>
              <w:jc w:val="center"/>
              <w:rPr>
                <w:ins w:id="11635" w:author="China Telecom" w:date="2020-11-16T10:31:00Z"/>
                <w:rFonts w:eastAsia="宋体"/>
              </w:rPr>
            </w:pPr>
          </w:p>
        </w:tc>
        <w:tc>
          <w:tcPr>
            <w:tcW w:w="1134" w:type="dxa"/>
            <w:vMerge/>
            <w:vAlign w:val="center"/>
            <w:tcPrChange w:id="11636" w:author="China Telecom" w:date="2020-11-16T10:36:00Z">
              <w:tcPr>
                <w:tcW w:w="1134" w:type="dxa"/>
                <w:gridSpan w:val="2"/>
                <w:vMerge/>
                <w:vAlign w:val="center"/>
              </w:tcPr>
            </w:tcPrChange>
          </w:tcPr>
          <w:p w14:paraId="77811DDC" w14:textId="77777777" w:rsidR="003B6B86" w:rsidRPr="00501646" w:rsidRDefault="003B6B86" w:rsidP="00DB5682">
            <w:pPr>
              <w:spacing w:after="0"/>
              <w:jc w:val="center"/>
              <w:rPr>
                <w:ins w:id="11637" w:author="China Telecom" w:date="2020-11-16T10:31:00Z"/>
                <w:rFonts w:eastAsia="宋体"/>
              </w:rPr>
            </w:pPr>
          </w:p>
        </w:tc>
        <w:tc>
          <w:tcPr>
            <w:tcW w:w="1418" w:type="dxa"/>
            <w:vAlign w:val="center"/>
            <w:tcPrChange w:id="11638" w:author="China Telecom" w:date="2020-11-16T10:36:00Z">
              <w:tcPr>
                <w:tcW w:w="1701" w:type="dxa"/>
                <w:gridSpan w:val="3"/>
                <w:vAlign w:val="center"/>
              </w:tcPr>
            </w:tcPrChange>
          </w:tcPr>
          <w:p w14:paraId="2F638AB7" w14:textId="77777777" w:rsidR="003B6B86" w:rsidRPr="00501646" w:rsidRDefault="003B6B86" w:rsidP="00DB5682">
            <w:pPr>
              <w:spacing w:after="0"/>
              <w:jc w:val="center"/>
              <w:rPr>
                <w:ins w:id="11639" w:author="China Telecom" w:date="2020-11-16T10:31:00Z"/>
                <w:lang w:eastAsia="ja-JP"/>
              </w:rPr>
            </w:pPr>
            <w:ins w:id="11640" w:author="China Telecom" w:date="2020-11-16T10:31:00Z">
              <w:r w:rsidRPr="00501646">
                <w:rPr>
                  <w:lang w:eastAsia="ja-JP"/>
                </w:rPr>
                <w:t>~2dB</w:t>
              </w:r>
            </w:ins>
          </w:p>
        </w:tc>
        <w:tc>
          <w:tcPr>
            <w:tcW w:w="1417" w:type="dxa"/>
            <w:vAlign w:val="center"/>
            <w:tcPrChange w:id="11641" w:author="China Telecom" w:date="2020-11-16T10:36:00Z">
              <w:tcPr>
                <w:tcW w:w="1275" w:type="dxa"/>
                <w:vAlign w:val="center"/>
              </w:tcPr>
            </w:tcPrChange>
          </w:tcPr>
          <w:p w14:paraId="18CD69D2" w14:textId="77777777" w:rsidR="003B6B86" w:rsidRPr="00501646" w:rsidRDefault="003B6B86" w:rsidP="00DB5682">
            <w:pPr>
              <w:spacing w:after="0"/>
              <w:jc w:val="center"/>
              <w:rPr>
                <w:ins w:id="11642" w:author="China Telecom" w:date="2020-11-16T10:31:00Z"/>
                <w:lang w:eastAsia="ja-JP"/>
              </w:rPr>
            </w:pPr>
          </w:p>
        </w:tc>
        <w:tc>
          <w:tcPr>
            <w:tcW w:w="4596" w:type="dxa"/>
            <w:vAlign w:val="center"/>
            <w:tcPrChange w:id="11643" w:author="China Telecom" w:date="2020-11-16T10:36:00Z">
              <w:tcPr>
                <w:tcW w:w="4596" w:type="dxa"/>
                <w:vAlign w:val="center"/>
              </w:tcPr>
            </w:tcPrChange>
          </w:tcPr>
          <w:p w14:paraId="1B6160E0" w14:textId="77777777" w:rsidR="003B6B86" w:rsidRPr="00501646" w:rsidRDefault="003B6B86" w:rsidP="00DB5682">
            <w:pPr>
              <w:spacing w:after="0"/>
              <w:jc w:val="center"/>
              <w:rPr>
                <w:ins w:id="11644" w:author="China Telecom" w:date="2020-11-16T10:31:00Z"/>
                <w:lang w:eastAsia="ja-JP"/>
              </w:rPr>
            </w:pPr>
            <w:ins w:id="11645" w:author="China Telecom" w:date="2020-11-16T10:31:00Z">
              <w:r w:rsidRPr="00501646">
                <w:rPr>
                  <w:lang w:eastAsia="ja-JP"/>
                </w:rPr>
                <w:t>By double the actual repetition for eMBB, ~2dB gain can be obtained.</w:t>
              </w:r>
            </w:ins>
          </w:p>
        </w:tc>
      </w:tr>
    </w:tbl>
    <w:p w14:paraId="613C9941" w14:textId="77777777" w:rsidR="003B6B86" w:rsidRDefault="003B6B86" w:rsidP="003B6B86">
      <w:pPr>
        <w:rPr>
          <w:ins w:id="11646" w:author="China Telecom" w:date="2020-11-16T10:11:00Z"/>
        </w:rPr>
      </w:pPr>
    </w:p>
    <w:p w14:paraId="6CD04B06" w14:textId="77777777" w:rsidR="003B6B86" w:rsidRPr="009B1998" w:rsidRDefault="003B6B86" w:rsidP="003B6B86">
      <w:pPr>
        <w:widowControl w:val="0"/>
        <w:tabs>
          <w:tab w:val="left" w:pos="1701"/>
        </w:tabs>
        <w:spacing w:after="160" w:line="256" w:lineRule="auto"/>
        <w:jc w:val="both"/>
        <w:rPr>
          <w:ins w:id="11647" w:author="China Telecom" w:date="2020-11-16T10:11:00Z"/>
        </w:rPr>
      </w:pPr>
      <w:ins w:id="11648" w:author="China Telecom" w:date="2020-11-16T10:11:00Z">
        <w:r w:rsidRPr="009B1998">
          <w:t>Five sources (</w:t>
        </w:r>
        <w:r>
          <w:rPr>
            <w:rFonts w:eastAsia="宋体"/>
          </w:rPr>
          <w:t>R1-2008874</w:t>
        </w:r>
        <w:r w:rsidRPr="009B1998">
          <w:rPr>
            <w:rFonts w:eastAsia="宋体"/>
          </w:rPr>
          <w:t xml:space="preserve">, </w:t>
        </w:r>
        <w:r>
          <w:rPr>
            <w:rFonts w:eastAsia="宋体"/>
          </w:rPr>
          <w:t>R1-2007743</w:t>
        </w:r>
        <w:r w:rsidRPr="009B1998">
          <w:rPr>
            <w:rFonts w:eastAsia="宋体"/>
          </w:rPr>
          <w:t xml:space="preserve">, </w:t>
        </w:r>
        <w:r>
          <w:rPr>
            <w:rFonts w:eastAsia="宋体"/>
          </w:rPr>
          <w:t>R1-2007680</w:t>
        </w:r>
        <w:r w:rsidRPr="009B1998">
          <w:rPr>
            <w:rFonts w:eastAsia="宋体"/>
          </w:rPr>
          <w:t xml:space="preserve">, </w:t>
        </w:r>
      </w:ins>
      <w:ins w:id="11649" w:author="China Telecom" w:date="2020-11-18T15:12:00Z">
        <w:r>
          <w:rPr>
            <w:rFonts w:eastAsia="宋体"/>
          </w:rPr>
          <w:t>R1-2009583</w:t>
        </w:r>
      </w:ins>
      <w:ins w:id="11650" w:author="China Telecom" w:date="2020-11-16T10:11:00Z">
        <w:r w:rsidRPr="009B1998">
          <w:rPr>
            <w:rFonts w:eastAsia="宋体"/>
          </w:rPr>
          <w:t xml:space="preserve">, </w:t>
        </w:r>
        <w:r w:rsidRPr="009B1998">
          <w:rPr>
            <w:rFonts w:eastAsia="Malgun Gothic"/>
            <w:lang w:eastAsia="ko-KR"/>
          </w:rPr>
          <w:t>R1-2009647</w:t>
        </w:r>
        <w:r w:rsidRPr="009B1998">
          <w:t>) evaluate the performance of enhancements on PUSCH repetition type B.</w:t>
        </w:r>
      </w:ins>
    </w:p>
    <w:p w14:paraId="0DDB120E" w14:textId="77777777" w:rsidR="003B6B86" w:rsidRPr="009B1998" w:rsidRDefault="003B6B86" w:rsidP="003B6B86">
      <w:pPr>
        <w:widowControl w:val="0"/>
        <w:numPr>
          <w:ilvl w:val="0"/>
          <w:numId w:val="67"/>
        </w:numPr>
        <w:tabs>
          <w:tab w:val="left" w:pos="1701"/>
        </w:tabs>
        <w:spacing w:after="160" w:line="256" w:lineRule="auto"/>
        <w:jc w:val="both"/>
        <w:rPr>
          <w:ins w:id="11651" w:author="China Telecom" w:date="2020-11-16T10:11:00Z"/>
        </w:rPr>
      </w:pPr>
      <w:ins w:id="11652" w:author="China Telecom" w:date="2020-11-16T10:11:00Z">
        <w:r w:rsidRPr="009B1998">
          <w:t>Three sources (</w:t>
        </w:r>
        <w:r>
          <w:rPr>
            <w:rFonts w:eastAsia="宋体"/>
          </w:rPr>
          <w:t>R1-2008874</w:t>
        </w:r>
        <w:r w:rsidRPr="009B1998">
          <w:rPr>
            <w:rFonts w:eastAsia="宋体"/>
          </w:rPr>
          <w:t xml:space="preserve">, </w:t>
        </w:r>
      </w:ins>
      <w:ins w:id="11653" w:author="China Telecom" w:date="2020-11-18T15:12:00Z">
        <w:r>
          <w:rPr>
            <w:rFonts w:eastAsia="宋体"/>
          </w:rPr>
          <w:t>R1-2009583</w:t>
        </w:r>
      </w:ins>
      <w:ins w:id="11654" w:author="China Telecom" w:date="2020-11-16T10:11:00Z">
        <w:r w:rsidRPr="009B1998">
          <w:rPr>
            <w:rFonts w:eastAsia="宋体"/>
          </w:rPr>
          <w:t xml:space="preserve">, </w:t>
        </w:r>
        <w:r w:rsidRPr="009B1998">
          <w:rPr>
            <w:rFonts w:eastAsia="Malgun Gothic"/>
            <w:lang w:eastAsia="ko-KR"/>
          </w:rPr>
          <w:t>R1-2009647</w:t>
        </w:r>
        <w:r w:rsidRPr="009B1998">
          <w:t xml:space="preserve">) show 0.2~2.0 dB SNR gain when the </w:t>
        </w:r>
        <w:r w:rsidRPr="009B1998">
          <w:rPr>
            <w:bCs/>
          </w:rPr>
          <w:t>actual PUSCH transmission can cross the slot boundary, cross-slot channel estimation is used, and the length of actual repetition can be larger than 14 symbols</w:t>
        </w:r>
        <w:r w:rsidRPr="009B1998">
          <w:t xml:space="preserve"> for VoIP at 2% rBLER for FR1 TDD, compared to Rel-16 PUSCH repetition type B without joint channel estimation. HARQ is not used.</w:t>
        </w:r>
      </w:ins>
    </w:p>
    <w:p w14:paraId="285053B7" w14:textId="77777777" w:rsidR="003B6B86" w:rsidRPr="009B1998" w:rsidRDefault="003B6B86" w:rsidP="003B6B86">
      <w:pPr>
        <w:widowControl w:val="0"/>
        <w:numPr>
          <w:ilvl w:val="0"/>
          <w:numId w:val="67"/>
        </w:numPr>
        <w:tabs>
          <w:tab w:val="left" w:pos="1701"/>
        </w:tabs>
        <w:spacing w:after="160" w:line="256" w:lineRule="auto"/>
        <w:jc w:val="both"/>
        <w:rPr>
          <w:ins w:id="11655" w:author="China Telecom" w:date="2020-11-16T10:11:00Z"/>
        </w:rPr>
      </w:pPr>
      <w:ins w:id="11656" w:author="China Telecom" w:date="2020-11-16T10:11:00Z">
        <w:r w:rsidRPr="009B1998">
          <w:t>One source (</w:t>
        </w:r>
        <w:r w:rsidRPr="009B1998">
          <w:rPr>
            <w:rFonts w:eastAsia="宋体"/>
          </w:rPr>
          <w:t>R1-2007743</w:t>
        </w:r>
        <w:r w:rsidRPr="009B1998">
          <w:t xml:space="preserve">) show 0.8 dB required SNR gain when the </w:t>
        </w:r>
        <w:r w:rsidRPr="009B1998">
          <w:rPr>
            <w:bCs/>
          </w:rPr>
          <w:t>actual PUSCH transmission can across the slot boundary or the length of actual repetition can be larger than 14 symbols and cross-slot channel estimation is used</w:t>
        </w:r>
        <w:r w:rsidRPr="009B1998">
          <w:t xml:space="preserve"> for VoIP at 2% rBLER for FR1 TDD, compared to Rel-16 PUSCH repetition type B without joint channel estimation.</w:t>
        </w:r>
        <w:r w:rsidRPr="009B1998">
          <w:rPr>
            <w:b/>
            <w:bCs/>
          </w:rPr>
          <w:t xml:space="preserve"> </w:t>
        </w:r>
        <w:r w:rsidRPr="009B1998">
          <w:t>HARQ is not used. Same TB size is used for both baseline and enhancement.</w:t>
        </w:r>
      </w:ins>
    </w:p>
    <w:p w14:paraId="2CA868E6" w14:textId="77777777" w:rsidR="003B6B86" w:rsidRPr="009B1998" w:rsidRDefault="003B6B86" w:rsidP="003B6B86">
      <w:pPr>
        <w:pStyle w:val="ad"/>
        <w:numPr>
          <w:ilvl w:val="0"/>
          <w:numId w:val="67"/>
        </w:numPr>
        <w:autoSpaceDE w:val="0"/>
        <w:autoSpaceDN w:val="0"/>
        <w:adjustRightInd w:val="0"/>
        <w:snapToGrid w:val="0"/>
        <w:spacing w:after="120" w:line="256" w:lineRule="auto"/>
        <w:ind w:firstLineChars="0"/>
        <w:jc w:val="both"/>
        <w:rPr>
          <w:ins w:id="11657" w:author="China Telecom" w:date="2020-11-16T10:11:00Z"/>
          <w:bCs/>
        </w:rPr>
      </w:pPr>
      <w:ins w:id="11658" w:author="China Telecom" w:date="2020-11-16T10:11:00Z">
        <w:r w:rsidRPr="009B1998">
          <w:t>One source (</w:t>
        </w:r>
        <w:r w:rsidRPr="009B1998">
          <w:rPr>
            <w:rFonts w:eastAsia="Malgun Gothic"/>
            <w:lang w:eastAsia="ko-KR"/>
          </w:rPr>
          <w:t>R1-2009647</w:t>
        </w:r>
        <w:r w:rsidRPr="009B1998">
          <w:t xml:space="preserve">) shows around 1.4 dB SNR gain when the </w:t>
        </w:r>
        <w:r w:rsidRPr="009B1998">
          <w:rPr>
            <w:bCs/>
          </w:rPr>
          <w:t>actual PUSCH transmission can cross the slot boundary, cross-slot channel estimation is used, and the length of actual repetition can be larger than 14 symbols</w:t>
        </w:r>
        <w:r w:rsidRPr="009B1998">
          <w:t xml:space="preserve"> for VoIP at 2% rBLER for FR2 TDD, compared to Rel-16 PUSCH repetition type B without joint channel estimation.</w:t>
        </w:r>
      </w:ins>
    </w:p>
    <w:p w14:paraId="53CD1C17" w14:textId="77777777" w:rsidR="003B6B86" w:rsidRPr="009B1998" w:rsidRDefault="003B6B86" w:rsidP="003B6B86">
      <w:pPr>
        <w:widowControl w:val="0"/>
        <w:numPr>
          <w:ilvl w:val="0"/>
          <w:numId w:val="67"/>
        </w:numPr>
        <w:tabs>
          <w:tab w:val="left" w:pos="1701"/>
        </w:tabs>
        <w:spacing w:after="160" w:line="256" w:lineRule="auto"/>
        <w:jc w:val="both"/>
        <w:rPr>
          <w:ins w:id="11659" w:author="China Telecom" w:date="2020-11-16T10:11:00Z"/>
        </w:rPr>
      </w:pPr>
      <w:ins w:id="11660" w:author="China Telecom" w:date="2020-11-16T10:11:00Z">
        <w:r w:rsidRPr="009B1998">
          <w:t>One source (</w:t>
        </w:r>
      </w:ins>
      <w:ins w:id="11661" w:author="China Telecom" w:date="2020-11-18T15:12:00Z">
        <w:r>
          <w:rPr>
            <w:rFonts w:eastAsia="宋体"/>
          </w:rPr>
          <w:t>R1-2009583</w:t>
        </w:r>
      </w:ins>
      <w:ins w:id="11662" w:author="China Telecom" w:date="2020-11-16T10:11:00Z">
        <w:r w:rsidRPr="009B1998">
          <w:t xml:space="preserve">) shows 0.33~1.3 dB SNR gain when the </w:t>
        </w:r>
        <w:r w:rsidRPr="009B1998">
          <w:rPr>
            <w:bCs/>
          </w:rPr>
          <w:t>actual PUSCH transmission can cross the slot boundary, cross-slot channel estimation is used, and the length of actual repetition can be larger than 14 symbols</w:t>
        </w:r>
        <w:r w:rsidRPr="009B1998">
          <w:t xml:space="preserve"> for eMBB at 10% iBLER for FR1 TDD, compared to Rel-16 PUSCH repetition type B with 14-symbol actual repetition. HARQ is not used.</w:t>
        </w:r>
      </w:ins>
    </w:p>
    <w:p w14:paraId="7EBB84B4" w14:textId="77777777" w:rsidR="003B6B86" w:rsidRPr="009B1998" w:rsidRDefault="003B6B86" w:rsidP="003B6B86">
      <w:pPr>
        <w:widowControl w:val="0"/>
        <w:numPr>
          <w:ilvl w:val="0"/>
          <w:numId w:val="67"/>
        </w:numPr>
        <w:tabs>
          <w:tab w:val="left" w:pos="1701"/>
        </w:tabs>
        <w:spacing w:after="160" w:line="256" w:lineRule="auto"/>
        <w:jc w:val="both"/>
        <w:rPr>
          <w:ins w:id="11663" w:author="China Telecom" w:date="2020-11-16T10:11:00Z"/>
        </w:rPr>
      </w:pPr>
      <w:ins w:id="11664" w:author="China Telecom" w:date="2020-11-16T10:11:00Z">
        <w:r w:rsidRPr="009B1998">
          <w:t>One source (</w:t>
        </w:r>
      </w:ins>
      <w:ins w:id="11665" w:author="China Telecom" w:date="2020-11-18T15:12:00Z">
        <w:r>
          <w:rPr>
            <w:rFonts w:eastAsia="宋体"/>
          </w:rPr>
          <w:t>R1-2009583</w:t>
        </w:r>
      </w:ins>
      <w:ins w:id="11666" w:author="China Telecom" w:date="2020-11-16T10:11:00Z">
        <w:r w:rsidRPr="009B1998">
          <w:t xml:space="preserve">) shows the number of RBs can be reduced from 38 to 33, when the </w:t>
        </w:r>
        <w:r w:rsidRPr="009B1998">
          <w:rPr>
            <w:bCs/>
          </w:rPr>
          <w:t>actual PUSCH transmission can cross the slot boundary, cross-slot channel estimation is used, and the length of actual repetition can be larger than 14 symbols</w:t>
        </w:r>
        <w:r w:rsidRPr="009B1998">
          <w:t xml:space="preserve"> for VoIP at 2% rBLER for FR1 TDD, compared to Rel-16 PUSCH repetition type B with 14-symbol actual repetition. HARQ is not used.</w:t>
        </w:r>
      </w:ins>
    </w:p>
    <w:p w14:paraId="7ADEF23C" w14:textId="77777777" w:rsidR="003B6B86" w:rsidRPr="009B1998" w:rsidRDefault="003B6B86" w:rsidP="003B6B86">
      <w:pPr>
        <w:widowControl w:val="0"/>
        <w:numPr>
          <w:ilvl w:val="0"/>
          <w:numId w:val="67"/>
        </w:numPr>
        <w:tabs>
          <w:tab w:val="left" w:pos="1701"/>
        </w:tabs>
        <w:spacing w:after="160" w:line="256" w:lineRule="auto"/>
        <w:jc w:val="both"/>
        <w:rPr>
          <w:ins w:id="11667" w:author="China Telecom" w:date="2020-11-16T10:11:00Z"/>
        </w:rPr>
      </w:pPr>
      <w:ins w:id="11668" w:author="China Telecom" w:date="2020-11-16T10:11:00Z">
        <w:r w:rsidRPr="009B1998">
          <w:t>One source (</w:t>
        </w:r>
      </w:ins>
      <w:ins w:id="11669" w:author="China Telecom" w:date="2020-11-18T15:12:00Z">
        <w:r>
          <w:rPr>
            <w:rFonts w:eastAsia="宋体"/>
          </w:rPr>
          <w:t>R1-2009583</w:t>
        </w:r>
      </w:ins>
      <w:ins w:id="11670" w:author="China Telecom" w:date="2020-11-16T10:11:00Z">
        <w:r w:rsidRPr="009B1998">
          <w:t xml:space="preserve">) shows the number of RBs can be reduced from 30 to 26, when the </w:t>
        </w:r>
        <w:r w:rsidRPr="009B1998">
          <w:rPr>
            <w:bCs/>
          </w:rPr>
          <w:t xml:space="preserve">actual PUSCH </w:t>
        </w:r>
        <w:r w:rsidRPr="009B1998">
          <w:rPr>
            <w:bCs/>
          </w:rPr>
          <w:lastRenderedPageBreak/>
          <w:t>transmission can cross the slot boundary, cross-slot channel estimation is used, and the length of actual repetition can be larger than 14 symbols</w:t>
        </w:r>
        <w:r w:rsidRPr="009B1998">
          <w:t xml:space="preserve"> for eMBB at 10% iBLER for FR2 TDD, compared to Rel-16 PUSCH repetition type B with 14-symbol actual repetition. HARQ is not used.</w:t>
        </w:r>
      </w:ins>
    </w:p>
    <w:p w14:paraId="55FFE9F2" w14:textId="77777777" w:rsidR="003B6B86" w:rsidRDefault="003B6B86" w:rsidP="003B6B86">
      <w:pPr>
        <w:widowControl w:val="0"/>
        <w:numPr>
          <w:ilvl w:val="0"/>
          <w:numId w:val="67"/>
        </w:numPr>
        <w:tabs>
          <w:tab w:val="left" w:pos="1701"/>
        </w:tabs>
        <w:spacing w:after="160" w:line="256" w:lineRule="auto"/>
        <w:jc w:val="both"/>
        <w:rPr>
          <w:ins w:id="11671" w:author="China Telecom" w:date="2020-11-13T08:08:00Z"/>
        </w:rPr>
      </w:pPr>
      <w:ins w:id="11672" w:author="China Telecom" w:date="2020-11-16T10:11:00Z">
        <w:r w:rsidRPr="009B1998">
          <w:t>One source (</w:t>
        </w:r>
        <w:r>
          <w:t>R1-2007680</w:t>
        </w:r>
        <w:r w:rsidRPr="009B1998">
          <w:t>) shows around 2.0 dB SNR gain for RV enhancement for eMBB at 10% iBLER for FR 1 TDD, compared to Rel-16 PUSCH repetition type B without joint channel estimation.</w:t>
        </w:r>
      </w:ins>
    </w:p>
    <w:p w14:paraId="55BED662" w14:textId="77777777" w:rsidR="003B6B86" w:rsidRPr="00C55C48" w:rsidRDefault="003B6B86" w:rsidP="00C55C48">
      <w:pPr>
        <w:pStyle w:val="TH"/>
        <w:rPr>
          <w:ins w:id="11673" w:author="China Telecom" w:date="2020-11-16T10:37:00Z"/>
        </w:rPr>
      </w:pPr>
      <w:ins w:id="11674" w:author="China Telecom" w:date="2020-11-16T10:37:00Z">
        <w:r w:rsidRPr="00C55C48">
          <w:rPr>
            <w:rFonts w:hint="eastAsia"/>
          </w:rPr>
          <w:t xml:space="preserve">Table </w:t>
        </w:r>
        <w:r w:rsidRPr="00C55C48">
          <w:t>6.1.1</w:t>
        </w:r>
        <w:r w:rsidRPr="00C55C48">
          <w:rPr>
            <w:rFonts w:hint="eastAsia"/>
          </w:rPr>
          <w:t xml:space="preserve">-2 </w:t>
        </w:r>
      </w:ins>
      <w:ins w:id="11675" w:author="China Telecom" w:date="2020-11-16T10:38:00Z">
        <w:r>
          <w:t>Performance evaluation for e</w:t>
        </w:r>
      </w:ins>
      <w:ins w:id="11676" w:author="China Telecom" w:date="2020-11-16T10:37:00Z">
        <w:r>
          <w:t>nhancement on PUSCH repetition Type B</w:t>
        </w:r>
      </w:ins>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4ED836FC" w14:textId="77777777" w:rsidTr="00DB5682">
        <w:trPr>
          <w:trHeight w:val="420"/>
          <w:jc w:val="center"/>
          <w:ins w:id="11677" w:author="China Telecom" w:date="2020-11-16T10:37:00Z"/>
        </w:trPr>
        <w:tc>
          <w:tcPr>
            <w:tcW w:w="1192" w:type="dxa"/>
            <w:vMerge w:val="restart"/>
            <w:vAlign w:val="center"/>
          </w:tcPr>
          <w:p w14:paraId="153355E8" w14:textId="77777777" w:rsidR="003B6B86" w:rsidRPr="00D6092C" w:rsidRDefault="003B6B86" w:rsidP="00DB5682">
            <w:pPr>
              <w:jc w:val="center"/>
              <w:rPr>
                <w:ins w:id="11678" w:author="China Telecom" w:date="2020-11-16T10:37:00Z"/>
                <w:rFonts w:eastAsia="宋体"/>
                <w:b/>
              </w:rPr>
            </w:pPr>
            <w:ins w:id="11679" w:author="China Telecom" w:date="2020-11-16T10:47:00Z">
              <w:r w:rsidRPr="00D6092C">
                <w:rPr>
                  <w:rFonts w:eastAsia="宋体" w:hint="eastAsia"/>
                  <w:b/>
                  <w:lang w:eastAsia="zh-CN"/>
                </w:rPr>
                <w:t>S</w:t>
              </w:r>
              <w:r w:rsidRPr="00D6092C">
                <w:rPr>
                  <w:rFonts w:eastAsia="宋体"/>
                  <w:b/>
                  <w:lang w:eastAsia="zh-CN"/>
                </w:rPr>
                <w:t>ource</w:t>
              </w:r>
            </w:ins>
          </w:p>
        </w:tc>
        <w:tc>
          <w:tcPr>
            <w:tcW w:w="1134" w:type="dxa"/>
            <w:vMerge w:val="restart"/>
            <w:vAlign w:val="center"/>
          </w:tcPr>
          <w:p w14:paraId="6D7352C3" w14:textId="77777777" w:rsidR="003B6B86" w:rsidRPr="00D6092C" w:rsidRDefault="003B6B86" w:rsidP="00DB5682">
            <w:pPr>
              <w:jc w:val="center"/>
              <w:rPr>
                <w:ins w:id="11680" w:author="China Telecom" w:date="2020-11-16T10:37:00Z"/>
                <w:rFonts w:eastAsia="宋体"/>
                <w:b/>
              </w:rPr>
            </w:pPr>
            <w:ins w:id="11681" w:author="China Telecom" w:date="2020-11-16T10:37:00Z">
              <w:r w:rsidRPr="00D6092C">
                <w:rPr>
                  <w:rFonts w:eastAsia="宋体"/>
                  <w:b/>
                </w:rPr>
                <w:t>Frequency Range</w:t>
              </w:r>
            </w:ins>
          </w:p>
        </w:tc>
        <w:tc>
          <w:tcPr>
            <w:tcW w:w="2835" w:type="dxa"/>
            <w:gridSpan w:val="2"/>
            <w:vAlign w:val="center"/>
          </w:tcPr>
          <w:p w14:paraId="7C3AE67E" w14:textId="77777777" w:rsidR="003B6B86" w:rsidRPr="00D6092C" w:rsidRDefault="003B6B86" w:rsidP="00DB5682">
            <w:pPr>
              <w:jc w:val="center"/>
              <w:rPr>
                <w:ins w:id="11682" w:author="China Telecom" w:date="2020-11-16T10:37:00Z"/>
                <w:rFonts w:eastAsia="宋体"/>
                <w:b/>
              </w:rPr>
            </w:pPr>
            <w:ins w:id="11683" w:author="China Telecom" w:date="2020-11-16T10:37:00Z">
              <w:r w:rsidRPr="00D6092C">
                <w:rPr>
                  <w:rFonts w:eastAsia="宋体"/>
                  <w:b/>
                </w:rPr>
                <w:t>Performance gain</w:t>
              </w:r>
            </w:ins>
          </w:p>
        </w:tc>
        <w:tc>
          <w:tcPr>
            <w:tcW w:w="4596" w:type="dxa"/>
            <w:vMerge w:val="restart"/>
            <w:vAlign w:val="center"/>
          </w:tcPr>
          <w:p w14:paraId="7AA96016" w14:textId="77777777" w:rsidR="003B6B86" w:rsidRPr="00D6092C" w:rsidRDefault="003B6B86" w:rsidP="00DB5682">
            <w:pPr>
              <w:jc w:val="center"/>
              <w:rPr>
                <w:ins w:id="11684" w:author="China Telecom" w:date="2020-11-16T10:37:00Z"/>
                <w:rFonts w:eastAsia="宋体"/>
                <w:b/>
              </w:rPr>
            </w:pPr>
            <w:ins w:id="11685" w:author="China Telecom" w:date="2020-11-16T10:37:00Z">
              <w:r w:rsidRPr="00D6092C">
                <w:rPr>
                  <w:rFonts w:eastAsia="宋体"/>
                  <w:b/>
                </w:rPr>
                <w:t>Key Assumptions</w:t>
              </w:r>
            </w:ins>
          </w:p>
        </w:tc>
      </w:tr>
      <w:tr w:rsidR="003B6B86" w14:paraId="54E45247" w14:textId="77777777" w:rsidTr="00DB5682">
        <w:trPr>
          <w:trHeight w:val="431"/>
          <w:jc w:val="center"/>
          <w:ins w:id="11686" w:author="China Telecom" w:date="2020-11-16T10:37:00Z"/>
        </w:trPr>
        <w:tc>
          <w:tcPr>
            <w:tcW w:w="1192" w:type="dxa"/>
            <w:vMerge/>
            <w:vAlign w:val="center"/>
          </w:tcPr>
          <w:p w14:paraId="57C23949" w14:textId="77777777" w:rsidR="003B6B86" w:rsidRPr="00FA6532" w:rsidRDefault="003B6B86" w:rsidP="00DB5682">
            <w:pPr>
              <w:jc w:val="center"/>
              <w:rPr>
                <w:ins w:id="11687" w:author="China Telecom" w:date="2020-11-16T10:37:00Z"/>
                <w:rFonts w:eastAsia="宋体"/>
              </w:rPr>
            </w:pPr>
          </w:p>
        </w:tc>
        <w:tc>
          <w:tcPr>
            <w:tcW w:w="1134" w:type="dxa"/>
            <w:vMerge/>
            <w:vAlign w:val="center"/>
          </w:tcPr>
          <w:p w14:paraId="511C9A42" w14:textId="77777777" w:rsidR="003B6B86" w:rsidRPr="00FA6532" w:rsidRDefault="003B6B86" w:rsidP="00DB5682">
            <w:pPr>
              <w:jc w:val="center"/>
              <w:rPr>
                <w:ins w:id="11688" w:author="China Telecom" w:date="2020-11-16T10:37:00Z"/>
                <w:rFonts w:eastAsia="宋体"/>
              </w:rPr>
            </w:pPr>
          </w:p>
        </w:tc>
        <w:tc>
          <w:tcPr>
            <w:tcW w:w="1418" w:type="dxa"/>
            <w:vAlign w:val="center"/>
          </w:tcPr>
          <w:p w14:paraId="5156AFAA" w14:textId="77777777" w:rsidR="003B6B86" w:rsidRPr="00D6092C" w:rsidRDefault="003B6B86" w:rsidP="00DB5682">
            <w:pPr>
              <w:jc w:val="center"/>
              <w:rPr>
                <w:ins w:id="11689" w:author="China Telecom" w:date="2020-11-16T10:37:00Z"/>
                <w:rFonts w:eastAsia="宋体"/>
                <w:b/>
              </w:rPr>
            </w:pPr>
            <w:ins w:id="11690" w:author="China Telecom" w:date="2020-11-16T10:37:00Z">
              <w:r w:rsidRPr="00D6092C">
                <w:rPr>
                  <w:rFonts w:eastAsia="宋体"/>
                  <w:b/>
                </w:rPr>
                <w:t>eMBB</w:t>
              </w:r>
            </w:ins>
          </w:p>
        </w:tc>
        <w:tc>
          <w:tcPr>
            <w:tcW w:w="1417" w:type="dxa"/>
            <w:vAlign w:val="center"/>
          </w:tcPr>
          <w:p w14:paraId="059DF6DC" w14:textId="77777777" w:rsidR="003B6B86" w:rsidRPr="00D6092C" w:rsidRDefault="003B6B86" w:rsidP="00DB5682">
            <w:pPr>
              <w:jc w:val="center"/>
              <w:rPr>
                <w:ins w:id="11691" w:author="China Telecom" w:date="2020-11-16T10:37:00Z"/>
                <w:rFonts w:eastAsia="宋体"/>
                <w:b/>
              </w:rPr>
            </w:pPr>
            <w:ins w:id="11692" w:author="China Telecom" w:date="2020-11-16T10:37:00Z">
              <w:r w:rsidRPr="00D6092C">
                <w:rPr>
                  <w:rFonts w:eastAsia="宋体"/>
                  <w:b/>
                </w:rPr>
                <w:t>voice</w:t>
              </w:r>
            </w:ins>
          </w:p>
        </w:tc>
        <w:tc>
          <w:tcPr>
            <w:tcW w:w="4596" w:type="dxa"/>
            <w:vMerge/>
            <w:vAlign w:val="center"/>
          </w:tcPr>
          <w:p w14:paraId="18141131" w14:textId="77777777" w:rsidR="003B6B86" w:rsidRPr="00FA6532" w:rsidRDefault="003B6B86" w:rsidP="00DB5682">
            <w:pPr>
              <w:jc w:val="center"/>
              <w:rPr>
                <w:ins w:id="11693" w:author="China Telecom" w:date="2020-11-16T10:37:00Z"/>
                <w:rFonts w:eastAsia="宋体"/>
              </w:rPr>
            </w:pPr>
          </w:p>
        </w:tc>
      </w:tr>
      <w:tr w:rsidR="003B6B86" w14:paraId="09DF6C85" w14:textId="77777777" w:rsidTr="00DB5682">
        <w:trPr>
          <w:trHeight w:val="420"/>
          <w:jc w:val="center"/>
          <w:ins w:id="11694" w:author="China Telecom" w:date="2020-11-16T10:37:00Z"/>
        </w:trPr>
        <w:tc>
          <w:tcPr>
            <w:tcW w:w="1192" w:type="dxa"/>
            <w:vAlign w:val="center"/>
          </w:tcPr>
          <w:p w14:paraId="56354096" w14:textId="77777777" w:rsidR="003B6B86" w:rsidRPr="00D6092C" w:rsidRDefault="003B6B86" w:rsidP="00DB5682">
            <w:pPr>
              <w:jc w:val="center"/>
              <w:rPr>
                <w:ins w:id="11695" w:author="China Telecom" w:date="2020-11-16T10:37:00Z"/>
                <w:rFonts w:eastAsia="宋体"/>
              </w:rPr>
            </w:pPr>
            <w:ins w:id="11696" w:author="China Telecom" w:date="2020-11-19T14:04:00Z">
              <w:r>
                <w:rPr>
                  <w:rFonts w:eastAsia="宋体"/>
                </w:rPr>
                <w:t>Source 1</w:t>
              </w:r>
            </w:ins>
            <w:ins w:id="11697" w:author="China Telecom" w:date="2020-11-16T13:12:00Z">
              <w:r>
                <w:rPr>
                  <w:rFonts w:eastAsia="宋体"/>
                </w:rPr>
                <w:t xml:space="preserve"> (</w:t>
              </w:r>
              <w:r w:rsidRPr="009B1998">
                <w:rPr>
                  <w:rFonts w:eastAsia="宋体"/>
                </w:rPr>
                <w:t>R1-2008874</w:t>
              </w:r>
              <w:r>
                <w:rPr>
                  <w:rFonts w:eastAsia="宋体"/>
                </w:rPr>
                <w:t>)</w:t>
              </w:r>
            </w:ins>
          </w:p>
        </w:tc>
        <w:tc>
          <w:tcPr>
            <w:tcW w:w="1134" w:type="dxa"/>
            <w:vAlign w:val="center"/>
          </w:tcPr>
          <w:p w14:paraId="53FBAFAE" w14:textId="77777777" w:rsidR="003B6B86" w:rsidRPr="00D6092C" w:rsidRDefault="003B6B86" w:rsidP="00DB5682">
            <w:pPr>
              <w:jc w:val="center"/>
              <w:rPr>
                <w:ins w:id="11698" w:author="China Telecom" w:date="2020-11-16T10:37:00Z"/>
                <w:rFonts w:eastAsia="宋体"/>
              </w:rPr>
            </w:pPr>
            <w:ins w:id="11699" w:author="China Telecom" w:date="2020-11-16T10:37:00Z">
              <w:r w:rsidRPr="00D6092C">
                <w:rPr>
                  <w:rFonts w:eastAsia="宋体"/>
                </w:rPr>
                <w:t>FR1</w:t>
              </w:r>
            </w:ins>
          </w:p>
        </w:tc>
        <w:tc>
          <w:tcPr>
            <w:tcW w:w="1418" w:type="dxa"/>
            <w:vAlign w:val="center"/>
          </w:tcPr>
          <w:p w14:paraId="798F8358" w14:textId="77777777" w:rsidR="003B6B86" w:rsidRPr="00D6092C" w:rsidRDefault="003B6B86" w:rsidP="00DB5682">
            <w:pPr>
              <w:jc w:val="center"/>
              <w:rPr>
                <w:ins w:id="11700" w:author="China Telecom" w:date="2020-11-16T10:37:00Z"/>
                <w:rFonts w:eastAsia="宋体"/>
              </w:rPr>
            </w:pPr>
          </w:p>
        </w:tc>
        <w:tc>
          <w:tcPr>
            <w:tcW w:w="1417" w:type="dxa"/>
            <w:vAlign w:val="center"/>
          </w:tcPr>
          <w:p w14:paraId="11AEBEB5" w14:textId="77777777" w:rsidR="003B6B86" w:rsidRPr="0016475D" w:rsidRDefault="003B6B86" w:rsidP="00DB5682">
            <w:pPr>
              <w:jc w:val="center"/>
              <w:rPr>
                <w:ins w:id="11701" w:author="China Telecom" w:date="2020-11-16T10:37:00Z"/>
                <w:rFonts w:eastAsia="宋体"/>
              </w:rPr>
            </w:pPr>
            <w:ins w:id="11702" w:author="China Telecom" w:date="2020-11-16T10:37:00Z">
              <w:r w:rsidRPr="0016475D">
                <w:rPr>
                  <w:rFonts w:eastAsia="宋体"/>
                </w:rPr>
                <w:t>0.8 dB</w:t>
              </w:r>
            </w:ins>
          </w:p>
        </w:tc>
        <w:tc>
          <w:tcPr>
            <w:tcW w:w="4596" w:type="dxa"/>
            <w:vAlign w:val="center"/>
          </w:tcPr>
          <w:p w14:paraId="77D6E36B" w14:textId="77777777" w:rsidR="003B6B86" w:rsidRPr="009815DD" w:rsidRDefault="003B6B86" w:rsidP="00DB5682">
            <w:pPr>
              <w:jc w:val="center"/>
              <w:rPr>
                <w:ins w:id="11703" w:author="China Telecom" w:date="2020-11-16T10:37:00Z"/>
                <w:rFonts w:eastAsia="宋体"/>
              </w:rPr>
            </w:pPr>
            <w:ins w:id="11704" w:author="China Telecom" w:date="2020-11-16T10:37:00Z">
              <w:r w:rsidRPr="0016475D">
                <w:rPr>
                  <w:rFonts w:eastAsia="宋体"/>
                </w:rPr>
                <w:t xml:space="preserve">DDDSUDDSUU, O2I/O2O, across slot </w:t>
              </w:r>
              <w:r w:rsidRPr="00661812">
                <w:rPr>
                  <w:rFonts w:eastAsia="宋体"/>
                </w:rPr>
                <w:t>boundary, length &gt; 14 OS</w:t>
              </w:r>
            </w:ins>
          </w:p>
        </w:tc>
      </w:tr>
      <w:tr w:rsidR="003B6B86" w14:paraId="4AAE6910" w14:textId="77777777" w:rsidTr="00DB5682">
        <w:trPr>
          <w:trHeight w:val="412"/>
          <w:jc w:val="center"/>
          <w:ins w:id="11705" w:author="China Telecom" w:date="2020-11-16T10:37:00Z"/>
        </w:trPr>
        <w:tc>
          <w:tcPr>
            <w:tcW w:w="1192" w:type="dxa"/>
            <w:vMerge w:val="restart"/>
            <w:vAlign w:val="center"/>
          </w:tcPr>
          <w:p w14:paraId="5B52EC7A" w14:textId="77777777" w:rsidR="003B6B86" w:rsidRPr="00D6092C" w:rsidRDefault="003B6B86" w:rsidP="00DB5682">
            <w:pPr>
              <w:jc w:val="center"/>
              <w:rPr>
                <w:ins w:id="11706" w:author="China Telecom" w:date="2020-11-16T10:37:00Z"/>
                <w:rFonts w:eastAsia="宋体"/>
              </w:rPr>
            </w:pPr>
            <w:ins w:id="11707" w:author="China Telecom" w:date="2020-11-19T14:04:00Z">
              <w:r>
                <w:rPr>
                  <w:rFonts w:eastAsia="宋体"/>
                </w:rPr>
                <w:t>Source 2</w:t>
              </w:r>
            </w:ins>
            <w:ins w:id="11708" w:author="China Telecom" w:date="2020-11-16T13:12:00Z">
              <w:r>
                <w:rPr>
                  <w:rFonts w:eastAsia="宋体"/>
                </w:rPr>
                <w:t xml:space="preserve"> (</w:t>
              </w:r>
              <w:r w:rsidRPr="009B1998">
                <w:rPr>
                  <w:rFonts w:eastAsia="宋体"/>
                </w:rPr>
                <w:t>R1-2007743</w:t>
              </w:r>
              <w:r>
                <w:rPr>
                  <w:rFonts w:eastAsia="宋体"/>
                </w:rPr>
                <w:t>)</w:t>
              </w:r>
            </w:ins>
          </w:p>
        </w:tc>
        <w:tc>
          <w:tcPr>
            <w:tcW w:w="1134" w:type="dxa"/>
            <w:vAlign w:val="center"/>
          </w:tcPr>
          <w:p w14:paraId="1746ED13" w14:textId="77777777" w:rsidR="003B6B86" w:rsidRPr="00D6092C" w:rsidRDefault="003B6B86" w:rsidP="00DB5682">
            <w:pPr>
              <w:jc w:val="center"/>
              <w:rPr>
                <w:ins w:id="11709" w:author="China Telecom" w:date="2020-11-16T10:37:00Z"/>
                <w:rFonts w:eastAsia="宋体"/>
              </w:rPr>
            </w:pPr>
            <w:ins w:id="11710" w:author="China Telecom" w:date="2020-11-16T10:37:00Z">
              <w:r w:rsidRPr="00D6092C">
                <w:rPr>
                  <w:rFonts w:eastAsia="宋体"/>
                </w:rPr>
                <w:t>FR1</w:t>
              </w:r>
            </w:ins>
          </w:p>
        </w:tc>
        <w:tc>
          <w:tcPr>
            <w:tcW w:w="1418" w:type="dxa"/>
            <w:vAlign w:val="center"/>
          </w:tcPr>
          <w:p w14:paraId="1701A2D5" w14:textId="77777777" w:rsidR="003B6B86" w:rsidRPr="00D6092C" w:rsidRDefault="003B6B86" w:rsidP="00DB5682">
            <w:pPr>
              <w:jc w:val="center"/>
              <w:rPr>
                <w:ins w:id="11711" w:author="China Telecom" w:date="2020-11-16T10:37:00Z"/>
                <w:rFonts w:eastAsia="宋体"/>
              </w:rPr>
            </w:pPr>
          </w:p>
        </w:tc>
        <w:tc>
          <w:tcPr>
            <w:tcW w:w="1417" w:type="dxa"/>
            <w:vAlign w:val="center"/>
          </w:tcPr>
          <w:p w14:paraId="34D0904F" w14:textId="77777777" w:rsidR="003B6B86" w:rsidRPr="0016475D" w:rsidRDefault="003B6B86" w:rsidP="00DB5682">
            <w:pPr>
              <w:jc w:val="center"/>
              <w:rPr>
                <w:ins w:id="11712" w:author="China Telecom" w:date="2020-11-16T10:37:00Z"/>
                <w:rFonts w:eastAsia="宋体"/>
              </w:rPr>
            </w:pPr>
            <w:ins w:id="11713" w:author="China Telecom" w:date="2020-11-16T10:37:00Z">
              <w:r w:rsidRPr="0016475D">
                <w:rPr>
                  <w:rFonts w:eastAsia="宋体"/>
                </w:rPr>
                <w:t>0.8 dB</w:t>
              </w:r>
            </w:ins>
          </w:p>
        </w:tc>
        <w:tc>
          <w:tcPr>
            <w:tcW w:w="4596" w:type="dxa"/>
            <w:vAlign w:val="center"/>
          </w:tcPr>
          <w:p w14:paraId="403CF2C0" w14:textId="77777777" w:rsidR="003B6B86" w:rsidRPr="00661812" w:rsidRDefault="003B6B86" w:rsidP="00DB5682">
            <w:pPr>
              <w:jc w:val="center"/>
              <w:rPr>
                <w:ins w:id="11714" w:author="China Telecom" w:date="2020-11-16T10:37:00Z"/>
              </w:rPr>
            </w:pPr>
            <w:ins w:id="11715" w:author="China Telecom" w:date="2020-11-16T10:37:00Z">
              <w:r w:rsidRPr="0016475D">
                <w:t>4GHz, ‘DDDSU’ (S: 10D:2G:2U)</w:t>
              </w:r>
            </w:ins>
          </w:p>
          <w:p w14:paraId="7D399799" w14:textId="77777777" w:rsidR="003B6B86" w:rsidRPr="00FA6532" w:rsidRDefault="003B6B86" w:rsidP="00DB5682">
            <w:pPr>
              <w:jc w:val="center"/>
              <w:rPr>
                <w:ins w:id="11716" w:author="China Telecom" w:date="2020-11-16T10:37:00Z"/>
              </w:rPr>
            </w:pPr>
            <w:ins w:id="11717" w:author="China Telecom" w:date="2020-11-16T10:37:00Z">
              <w:r w:rsidRPr="00202557">
                <w:t>Baseline scheme: 14-symbol PUSCH, MCS#5</w:t>
              </w:r>
            </w:ins>
          </w:p>
          <w:p w14:paraId="2579BF58" w14:textId="77777777" w:rsidR="003B6B86" w:rsidRPr="00FA6532" w:rsidRDefault="003B6B86" w:rsidP="00DB5682">
            <w:pPr>
              <w:jc w:val="center"/>
              <w:rPr>
                <w:ins w:id="11718" w:author="China Telecom" w:date="2020-11-16T10:37:00Z"/>
              </w:rPr>
            </w:pPr>
            <w:ins w:id="11719" w:author="China Telecom" w:date="2020-11-16T10:37:00Z">
              <w:r w:rsidRPr="00FA6532">
                <w:t>Enhanced scheme: 16-symbol PUSCH, MSC#4</w:t>
              </w:r>
            </w:ins>
          </w:p>
        </w:tc>
      </w:tr>
      <w:tr w:rsidR="003B6B86" w14:paraId="41A28766" w14:textId="77777777" w:rsidTr="00DB5682">
        <w:trPr>
          <w:trHeight w:val="412"/>
          <w:jc w:val="center"/>
          <w:ins w:id="11720" w:author="China Telecom" w:date="2020-11-16T10:37:00Z"/>
        </w:trPr>
        <w:tc>
          <w:tcPr>
            <w:tcW w:w="1192" w:type="dxa"/>
            <w:vMerge/>
            <w:vAlign w:val="center"/>
          </w:tcPr>
          <w:p w14:paraId="20015957" w14:textId="77777777" w:rsidR="003B6B86" w:rsidRPr="00FA6532" w:rsidRDefault="003B6B86" w:rsidP="00DB5682">
            <w:pPr>
              <w:jc w:val="center"/>
              <w:rPr>
                <w:ins w:id="11721" w:author="China Telecom" w:date="2020-11-16T10:37:00Z"/>
                <w:rFonts w:eastAsia="宋体"/>
              </w:rPr>
            </w:pPr>
          </w:p>
        </w:tc>
        <w:tc>
          <w:tcPr>
            <w:tcW w:w="1134" w:type="dxa"/>
            <w:vAlign w:val="center"/>
          </w:tcPr>
          <w:p w14:paraId="6ECD1FDE" w14:textId="77777777" w:rsidR="003B6B86" w:rsidRPr="00FA6532" w:rsidRDefault="003B6B86" w:rsidP="00DB5682">
            <w:pPr>
              <w:jc w:val="center"/>
              <w:rPr>
                <w:ins w:id="11722" w:author="China Telecom" w:date="2020-11-16T10:37:00Z"/>
                <w:rFonts w:eastAsia="宋体"/>
              </w:rPr>
            </w:pPr>
            <w:ins w:id="11723" w:author="China Telecom" w:date="2020-11-16T10:37:00Z">
              <w:r w:rsidRPr="00FA6532">
                <w:rPr>
                  <w:rFonts w:eastAsia="宋体"/>
                </w:rPr>
                <w:t>FR1</w:t>
              </w:r>
            </w:ins>
          </w:p>
        </w:tc>
        <w:tc>
          <w:tcPr>
            <w:tcW w:w="1418" w:type="dxa"/>
            <w:vAlign w:val="center"/>
          </w:tcPr>
          <w:p w14:paraId="4E4C6981" w14:textId="77777777" w:rsidR="003B6B86" w:rsidRPr="00FA6532" w:rsidRDefault="003B6B86" w:rsidP="00DB5682">
            <w:pPr>
              <w:jc w:val="center"/>
              <w:rPr>
                <w:ins w:id="11724" w:author="China Telecom" w:date="2020-11-16T10:37:00Z"/>
                <w:rFonts w:eastAsia="宋体"/>
              </w:rPr>
            </w:pPr>
          </w:p>
        </w:tc>
        <w:tc>
          <w:tcPr>
            <w:tcW w:w="1417" w:type="dxa"/>
            <w:vAlign w:val="center"/>
          </w:tcPr>
          <w:p w14:paraId="64785C64" w14:textId="77777777" w:rsidR="003B6B86" w:rsidRPr="00FA6532" w:rsidRDefault="003B6B86" w:rsidP="00DB5682">
            <w:pPr>
              <w:jc w:val="center"/>
              <w:rPr>
                <w:ins w:id="11725" w:author="China Telecom" w:date="2020-11-16T10:37:00Z"/>
                <w:rFonts w:eastAsia="宋体"/>
              </w:rPr>
            </w:pPr>
            <w:ins w:id="11726" w:author="China Telecom" w:date="2020-11-16T10:37:00Z">
              <w:r w:rsidRPr="00FA6532">
                <w:rPr>
                  <w:rFonts w:eastAsia="宋体"/>
                </w:rPr>
                <w:t>0.8 dB</w:t>
              </w:r>
            </w:ins>
          </w:p>
        </w:tc>
        <w:tc>
          <w:tcPr>
            <w:tcW w:w="4596" w:type="dxa"/>
            <w:vAlign w:val="center"/>
          </w:tcPr>
          <w:p w14:paraId="787D630F" w14:textId="77777777" w:rsidR="003B6B86" w:rsidRPr="00FA6532" w:rsidRDefault="003B6B86" w:rsidP="00DB5682">
            <w:pPr>
              <w:jc w:val="center"/>
              <w:rPr>
                <w:ins w:id="11727" w:author="China Telecom" w:date="2020-11-16T10:37:00Z"/>
              </w:rPr>
            </w:pPr>
            <w:ins w:id="11728" w:author="China Telecom" w:date="2020-11-16T10:37:00Z">
              <w:r w:rsidRPr="00FA6532">
                <w:t>4GHz, ‘DDDSU’ (S: 10D:2G:2U)</w:t>
              </w:r>
            </w:ins>
          </w:p>
          <w:p w14:paraId="7D4E2484" w14:textId="77777777" w:rsidR="003B6B86" w:rsidRPr="00FA6532" w:rsidRDefault="003B6B86" w:rsidP="00DB5682">
            <w:pPr>
              <w:jc w:val="center"/>
              <w:rPr>
                <w:ins w:id="11729" w:author="China Telecom" w:date="2020-11-16T10:37:00Z"/>
              </w:rPr>
            </w:pPr>
            <w:ins w:id="11730" w:author="China Telecom" w:date="2020-11-16T10:37:00Z">
              <w:r w:rsidRPr="00FA6532">
                <w:t>Baseline scheme: PUSCH of 2 repetitions, and the length of each nominal repetition is L=8.</w:t>
              </w:r>
            </w:ins>
          </w:p>
          <w:p w14:paraId="39DBD5B6" w14:textId="77777777" w:rsidR="003B6B86" w:rsidRPr="00FA6532" w:rsidRDefault="003B6B86" w:rsidP="00DB5682">
            <w:pPr>
              <w:jc w:val="center"/>
              <w:rPr>
                <w:ins w:id="11731" w:author="China Telecom" w:date="2020-11-16T10:37:00Z"/>
              </w:rPr>
            </w:pPr>
            <w:ins w:id="11732" w:author="China Telecom" w:date="2020-11-16T10:37:00Z">
              <w:r w:rsidRPr="00FA6532">
                <w:t>Enhanced scheme:  Actual repetition can cross slot boundary. The duration of each actual repetition is L=8.</w:t>
              </w:r>
            </w:ins>
          </w:p>
        </w:tc>
      </w:tr>
      <w:tr w:rsidR="003B6B86" w14:paraId="31BD1D54" w14:textId="77777777" w:rsidTr="00DB5682">
        <w:trPr>
          <w:trHeight w:val="412"/>
          <w:jc w:val="center"/>
          <w:ins w:id="11733" w:author="China Telecom" w:date="2020-11-16T10:37:00Z"/>
        </w:trPr>
        <w:tc>
          <w:tcPr>
            <w:tcW w:w="1192" w:type="dxa"/>
            <w:vAlign w:val="center"/>
          </w:tcPr>
          <w:p w14:paraId="13313D8F" w14:textId="77777777" w:rsidR="003B6B86" w:rsidRPr="00D6092C" w:rsidRDefault="003B6B86" w:rsidP="00DB5682">
            <w:pPr>
              <w:jc w:val="center"/>
              <w:rPr>
                <w:ins w:id="11734" w:author="China Telecom" w:date="2020-11-16T10:37:00Z"/>
                <w:rFonts w:eastAsia="宋体"/>
              </w:rPr>
            </w:pPr>
            <w:ins w:id="11735" w:author="China Telecom" w:date="2020-11-19T14:04:00Z">
              <w:r>
                <w:rPr>
                  <w:rFonts w:eastAsia="宋体"/>
                </w:rPr>
                <w:t>Sourc</w:t>
              </w:r>
            </w:ins>
            <w:ins w:id="11736" w:author="China Telecom" w:date="2020-11-19T14:05:00Z">
              <w:r>
                <w:rPr>
                  <w:rFonts w:eastAsia="宋体"/>
                </w:rPr>
                <w:t>e 3</w:t>
              </w:r>
            </w:ins>
            <w:ins w:id="11737" w:author="China Telecom" w:date="2020-11-16T13:11:00Z">
              <w:r>
                <w:rPr>
                  <w:rFonts w:eastAsia="宋体"/>
                </w:rPr>
                <w:t xml:space="preserve"> (</w:t>
              </w:r>
              <w:r w:rsidRPr="009B1998">
                <w:t>R1-2007680</w:t>
              </w:r>
              <w:r>
                <w:rPr>
                  <w:rFonts w:eastAsia="宋体"/>
                </w:rPr>
                <w:t>)</w:t>
              </w:r>
            </w:ins>
          </w:p>
        </w:tc>
        <w:tc>
          <w:tcPr>
            <w:tcW w:w="1134" w:type="dxa"/>
            <w:vAlign w:val="center"/>
          </w:tcPr>
          <w:p w14:paraId="631340D5" w14:textId="77777777" w:rsidR="003B6B86" w:rsidRPr="00D6092C" w:rsidRDefault="003B6B86" w:rsidP="00DB5682">
            <w:pPr>
              <w:jc w:val="center"/>
              <w:rPr>
                <w:ins w:id="11738" w:author="China Telecom" w:date="2020-11-16T10:37:00Z"/>
                <w:rFonts w:eastAsia="宋体"/>
              </w:rPr>
            </w:pPr>
            <w:ins w:id="11739" w:author="China Telecom" w:date="2020-11-16T10:37:00Z">
              <w:r w:rsidRPr="00D6092C">
                <w:rPr>
                  <w:rFonts w:eastAsia="宋体"/>
                </w:rPr>
                <w:t>FR1</w:t>
              </w:r>
            </w:ins>
          </w:p>
        </w:tc>
        <w:tc>
          <w:tcPr>
            <w:tcW w:w="1418" w:type="dxa"/>
            <w:vAlign w:val="center"/>
          </w:tcPr>
          <w:p w14:paraId="74AB19D2" w14:textId="77777777" w:rsidR="003B6B86" w:rsidRPr="00D6092C" w:rsidRDefault="003B6B86" w:rsidP="00DB5682">
            <w:pPr>
              <w:jc w:val="center"/>
              <w:rPr>
                <w:ins w:id="11740" w:author="China Telecom" w:date="2020-11-16T10:37:00Z"/>
                <w:rFonts w:eastAsia="宋体"/>
              </w:rPr>
            </w:pPr>
            <w:ins w:id="11741" w:author="China Telecom" w:date="2020-11-16T10:37:00Z">
              <w:r w:rsidRPr="00D6092C">
                <w:rPr>
                  <w:rFonts w:eastAsia="宋体"/>
                </w:rPr>
                <w:t>2dB</w:t>
              </w:r>
            </w:ins>
          </w:p>
        </w:tc>
        <w:tc>
          <w:tcPr>
            <w:tcW w:w="1417" w:type="dxa"/>
            <w:vAlign w:val="center"/>
          </w:tcPr>
          <w:p w14:paraId="630A8373" w14:textId="77777777" w:rsidR="003B6B86" w:rsidRPr="0016475D" w:rsidRDefault="003B6B86" w:rsidP="00DB5682">
            <w:pPr>
              <w:jc w:val="center"/>
              <w:rPr>
                <w:ins w:id="11742" w:author="China Telecom" w:date="2020-11-16T10:37:00Z"/>
                <w:rFonts w:eastAsia="宋体"/>
              </w:rPr>
            </w:pPr>
          </w:p>
        </w:tc>
        <w:tc>
          <w:tcPr>
            <w:tcW w:w="4596" w:type="dxa"/>
            <w:vAlign w:val="center"/>
          </w:tcPr>
          <w:p w14:paraId="2561BDDA" w14:textId="77777777" w:rsidR="003B6B86" w:rsidRPr="009815DD" w:rsidRDefault="003B6B86" w:rsidP="00DB5682">
            <w:pPr>
              <w:jc w:val="center"/>
              <w:rPr>
                <w:ins w:id="11743" w:author="China Telecom" w:date="2020-11-16T10:37:00Z"/>
              </w:rPr>
            </w:pPr>
            <w:ins w:id="11744" w:author="China Telecom" w:date="2020-11-16T10:37:00Z">
              <w:r w:rsidRPr="0016475D">
                <w:rPr>
                  <w:rFonts w:eastAsia="宋体"/>
                </w:rPr>
                <w:t xml:space="preserve">For some RV and TDD configuration, especially for RV0 or RV3 </w:t>
              </w:r>
            </w:ins>
            <w:ins w:id="11745" w:author="China Telecom" w:date="2020-11-20T09:18:00Z">
              <w:r w:rsidRPr="00C55C48">
                <w:rPr>
                  <w:rFonts w:eastAsia="宋体"/>
                </w:rPr>
                <w:t>with higher transmission code rate</w:t>
              </w:r>
            </w:ins>
            <w:ins w:id="11746" w:author="China Telecom" w:date="2020-11-16T10:37:00Z">
              <w:r w:rsidRPr="0016475D">
                <w:rPr>
                  <w:rFonts w:eastAsia="宋体"/>
                </w:rPr>
                <w:t xml:space="preserve"> due to limited symbols for</w:t>
              </w:r>
              <w:r w:rsidRPr="00661812">
                <w:rPr>
                  <w:rFonts w:eastAsia="宋体"/>
                </w:rPr>
                <w:t xml:space="preserve"> actual repetition.</w:t>
              </w:r>
            </w:ins>
          </w:p>
        </w:tc>
      </w:tr>
      <w:tr w:rsidR="003B6B86" w14:paraId="3411232B" w14:textId="77777777" w:rsidTr="00DB5682">
        <w:trPr>
          <w:trHeight w:val="412"/>
          <w:jc w:val="center"/>
          <w:ins w:id="11747" w:author="China Telecom" w:date="2020-11-16T10:37:00Z"/>
        </w:trPr>
        <w:tc>
          <w:tcPr>
            <w:tcW w:w="1192" w:type="dxa"/>
            <w:vMerge w:val="restart"/>
            <w:vAlign w:val="center"/>
          </w:tcPr>
          <w:p w14:paraId="3F1ADDC8" w14:textId="77777777" w:rsidR="003B6B86" w:rsidRPr="00D6092C" w:rsidRDefault="003B6B86" w:rsidP="00DB5682">
            <w:pPr>
              <w:spacing w:after="0"/>
              <w:jc w:val="center"/>
              <w:rPr>
                <w:ins w:id="11748" w:author="China Telecom" w:date="2020-11-16T10:37:00Z"/>
                <w:rFonts w:eastAsia="宋体"/>
              </w:rPr>
            </w:pPr>
            <w:ins w:id="11749" w:author="China Telecom" w:date="2020-11-19T14:05:00Z">
              <w:r>
                <w:rPr>
                  <w:rFonts w:eastAsia="宋体"/>
                </w:rPr>
                <w:t>Source 4</w:t>
              </w:r>
            </w:ins>
            <w:ins w:id="11750" w:author="China Telecom" w:date="2020-11-16T13:12:00Z">
              <w:r>
                <w:rPr>
                  <w:rFonts w:eastAsia="宋体"/>
                </w:rPr>
                <w:t xml:space="preserve"> (</w:t>
              </w:r>
            </w:ins>
            <w:ins w:id="11751" w:author="China Telecom" w:date="2020-11-18T15:12:00Z">
              <w:r>
                <w:rPr>
                  <w:rFonts w:eastAsia="宋体"/>
                </w:rPr>
                <w:t>R1-2009583</w:t>
              </w:r>
            </w:ins>
            <w:ins w:id="11752" w:author="China Telecom" w:date="2020-11-16T13:12:00Z">
              <w:r>
                <w:rPr>
                  <w:rFonts w:eastAsia="宋体"/>
                </w:rPr>
                <w:t>)</w:t>
              </w:r>
            </w:ins>
          </w:p>
        </w:tc>
        <w:tc>
          <w:tcPr>
            <w:tcW w:w="1134" w:type="dxa"/>
            <w:vMerge w:val="restart"/>
            <w:vAlign w:val="center"/>
          </w:tcPr>
          <w:p w14:paraId="04BB1954" w14:textId="77777777" w:rsidR="003B6B86" w:rsidRPr="00D6092C" w:rsidRDefault="003B6B86" w:rsidP="00DB5682">
            <w:pPr>
              <w:spacing w:after="0"/>
              <w:jc w:val="center"/>
              <w:rPr>
                <w:ins w:id="11753" w:author="China Telecom" w:date="2020-11-16T10:37:00Z"/>
                <w:rFonts w:eastAsia="宋体"/>
              </w:rPr>
            </w:pPr>
            <w:ins w:id="11754" w:author="China Telecom" w:date="2020-11-16T10:37:00Z">
              <w:r w:rsidRPr="00D6092C">
                <w:rPr>
                  <w:rFonts w:eastAsia="宋体"/>
                </w:rPr>
                <w:t>FR1</w:t>
              </w:r>
            </w:ins>
          </w:p>
        </w:tc>
        <w:tc>
          <w:tcPr>
            <w:tcW w:w="1418" w:type="dxa"/>
            <w:vAlign w:val="center"/>
          </w:tcPr>
          <w:p w14:paraId="18C74C90" w14:textId="77777777" w:rsidR="003B6B86" w:rsidRPr="00D6092C" w:rsidRDefault="003B6B86" w:rsidP="00DB5682">
            <w:pPr>
              <w:spacing w:after="0"/>
              <w:jc w:val="center"/>
              <w:rPr>
                <w:ins w:id="11755" w:author="China Telecom" w:date="2020-11-16T10:37:00Z"/>
                <w:rFonts w:eastAsia="宋体"/>
              </w:rPr>
            </w:pPr>
          </w:p>
        </w:tc>
        <w:tc>
          <w:tcPr>
            <w:tcW w:w="1417" w:type="dxa"/>
            <w:vAlign w:val="center"/>
          </w:tcPr>
          <w:p w14:paraId="30D0E7C3" w14:textId="77777777" w:rsidR="003B6B86" w:rsidRPr="0016475D" w:rsidRDefault="003B6B86" w:rsidP="00DB5682">
            <w:pPr>
              <w:spacing w:after="0"/>
              <w:jc w:val="center"/>
              <w:rPr>
                <w:ins w:id="11756" w:author="China Telecom" w:date="2020-11-16T10:37:00Z"/>
                <w:rFonts w:eastAsia="宋体"/>
              </w:rPr>
            </w:pPr>
            <w:ins w:id="11757" w:author="China Telecom" w:date="2020-11-16T10:37:00Z">
              <w:r w:rsidRPr="0016475D">
                <w:rPr>
                  <w:rFonts w:eastAsia="宋体"/>
                </w:rPr>
                <w:t>2dB</w:t>
              </w:r>
            </w:ins>
          </w:p>
        </w:tc>
        <w:tc>
          <w:tcPr>
            <w:tcW w:w="4596" w:type="dxa"/>
            <w:vAlign w:val="center"/>
          </w:tcPr>
          <w:p w14:paraId="5957E733" w14:textId="77777777" w:rsidR="003B6B86" w:rsidRPr="00661812" w:rsidRDefault="003B6B86" w:rsidP="00DB5682">
            <w:pPr>
              <w:spacing w:after="0" w:line="240" w:lineRule="auto"/>
              <w:jc w:val="center"/>
              <w:rPr>
                <w:ins w:id="11758" w:author="China Telecom" w:date="2020-11-16T10:37:00Z"/>
                <w:rFonts w:eastAsia="宋体"/>
              </w:rPr>
            </w:pPr>
            <w:ins w:id="11759" w:author="China Telecom" w:date="2020-11-16T10:37:00Z">
              <w:r w:rsidRPr="0016475D">
                <w:rPr>
                  <w:rFonts w:eastAsia="宋体"/>
                </w:rPr>
                <w:t>4GHz, DDDSU, rural, 3km/hr, 3PRBs, 2 DMRS,</w:t>
              </w:r>
            </w:ins>
          </w:p>
          <w:p w14:paraId="1C4D74AF" w14:textId="77777777" w:rsidR="003B6B86" w:rsidRPr="00FA6532" w:rsidRDefault="003B6B86" w:rsidP="00DB5682">
            <w:pPr>
              <w:spacing w:after="0" w:line="240" w:lineRule="auto"/>
              <w:jc w:val="center"/>
              <w:rPr>
                <w:ins w:id="11760" w:author="China Telecom" w:date="2020-11-16T10:37:00Z"/>
                <w:rFonts w:eastAsia="宋体"/>
              </w:rPr>
            </w:pPr>
            <w:ins w:id="11761" w:author="China Telecom" w:date="2020-11-16T10:37:00Z">
              <w:r w:rsidRPr="00202557">
                <w:rPr>
                  <w:rFonts w:eastAsia="宋体"/>
                  <w:u w:val="single"/>
                </w:rPr>
                <w:t>Baseline scheme</w:t>
              </w:r>
              <w:r w:rsidRPr="00FA6532">
                <w:rPr>
                  <w:rFonts w:eastAsia="宋体"/>
                </w:rPr>
                <w:t>: 14-symbol PUSCH, MCS#7</w:t>
              </w:r>
            </w:ins>
          </w:p>
          <w:p w14:paraId="6282194A" w14:textId="77777777" w:rsidR="003B6B86" w:rsidRPr="00FA6532" w:rsidRDefault="003B6B86" w:rsidP="00DB5682">
            <w:pPr>
              <w:spacing w:after="0" w:line="240" w:lineRule="auto"/>
              <w:jc w:val="center"/>
              <w:rPr>
                <w:ins w:id="11762" w:author="China Telecom" w:date="2020-11-16T10:37:00Z"/>
                <w:rFonts w:eastAsia="宋体"/>
              </w:rPr>
            </w:pPr>
            <w:ins w:id="11763" w:author="China Telecom" w:date="2020-11-16T10:37:00Z">
              <w:r w:rsidRPr="00FA6532">
                <w:rPr>
                  <w:rFonts w:eastAsia="宋体"/>
                  <w:u w:val="single"/>
                </w:rPr>
                <w:t>Enhancement</w:t>
              </w:r>
              <w:r w:rsidRPr="00FA6532">
                <w:rPr>
                  <w:rFonts w:eastAsia="宋体"/>
                </w:rPr>
                <w:t>: 16-symbol extended PUSCH, MCS#5</w:t>
              </w:r>
            </w:ins>
          </w:p>
        </w:tc>
      </w:tr>
      <w:tr w:rsidR="003B6B86" w14:paraId="5B2213B0" w14:textId="77777777" w:rsidTr="00DB5682">
        <w:trPr>
          <w:trHeight w:val="412"/>
          <w:jc w:val="center"/>
          <w:ins w:id="11764" w:author="China Telecom" w:date="2020-11-16T10:37:00Z"/>
        </w:trPr>
        <w:tc>
          <w:tcPr>
            <w:tcW w:w="1192" w:type="dxa"/>
            <w:vMerge/>
            <w:vAlign w:val="center"/>
          </w:tcPr>
          <w:p w14:paraId="107F090F" w14:textId="77777777" w:rsidR="003B6B86" w:rsidRPr="00FA6532" w:rsidRDefault="003B6B86" w:rsidP="00DB5682">
            <w:pPr>
              <w:spacing w:after="0"/>
              <w:jc w:val="center"/>
              <w:rPr>
                <w:ins w:id="11765" w:author="China Telecom" w:date="2020-11-16T10:37:00Z"/>
                <w:rFonts w:eastAsia="宋体"/>
              </w:rPr>
            </w:pPr>
          </w:p>
        </w:tc>
        <w:tc>
          <w:tcPr>
            <w:tcW w:w="1134" w:type="dxa"/>
            <w:vMerge/>
            <w:vAlign w:val="center"/>
          </w:tcPr>
          <w:p w14:paraId="748B2F28" w14:textId="77777777" w:rsidR="003B6B86" w:rsidRPr="00FA6532" w:rsidRDefault="003B6B86" w:rsidP="00DB5682">
            <w:pPr>
              <w:spacing w:after="0"/>
              <w:jc w:val="center"/>
              <w:rPr>
                <w:ins w:id="11766" w:author="China Telecom" w:date="2020-11-16T10:37:00Z"/>
                <w:rFonts w:eastAsia="宋体"/>
              </w:rPr>
            </w:pPr>
          </w:p>
        </w:tc>
        <w:tc>
          <w:tcPr>
            <w:tcW w:w="1418" w:type="dxa"/>
            <w:vAlign w:val="center"/>
          </w:tcPr>
          <w:p w14:paraId="1A9CFFE7" w14:textId="77777777" w:rsidR="003B6B86" w:rsidRPr="00FA6532" w:rsidRDefault="003B6B86" w:rsidP="00DB5682">
            <w:pPr>
              <w:spacing w:after="0"/>
              <w:jc w:val="center"/>
              <w:rPr>
                <w:ins w:id="11767" w:author="China Telecom" w:date="2020-11-16T10:37:00Z"/>
                <w:rFonts w:eastAsia="宋体"/>
              </w:rPr>
            </w:pPr>
            <w:ins w:id="11768" w:author="China Telecom" w:date="2020-11-16T10:37:00Z">
              <w:r w:rsidRPr="00FA6532">
                <w:rPr>
                  <w:rFonts w:eastAsia="宋体"/>
                </w:rPr>
                <w:t>0.38dB</w:t>
              </w:r>
            </w:ins>
          </w:p>
        </w:tc>
        <w:tc>
          <w:tcPr>
            <w:tcW w:w="1417" w:type="dxa"/>
            <w:vAlign w:val="center"/>
          </w:tcPr>
          <w:p w14:paraId="141209D4" w14:textId="77777777" w:rsidR="003B6B86" w:rsidRPr="00FA6532" w:rsidRDefault="003B6B86" w:rsidP="00DB5682">
            <w:pPr>
              <w:spacing w:after="0"/>
              <w:jc w:val="center"/>
              <w:rPr>
                <w:ins w:id="11769" w:author="China Telecom" w:date="2020-11-16T10:37:00Z"/>
                <w:rFonts w:eastAsia="宋体"/>
              </w:rPr>
            </w:pPr>
          </w:p>
        </w:tc>
        <w:tc>
          <w:tcPr>
            <w:tcW w:w="4596" w:type="dxa"/>
            <w:vAlign w:val="center"/>
          </w:tcPr>
          <w:p w14:paraId="130FB361" w14:textId="77777777" w:rsidR="003B6B86" w:rsidRPr="00FA6532" w:rsidRDefault="003B6B86" w:rsidP="00DB5682">
            <w:pPr>
              <w:spacing w:after="0" w:line="240" w:lineRule="auto"/>
              <w:jc w:val="center"/>
              <w:rPr>
                <w:ins w:id="11770" w:author="China Telecom" w:date="2020-11-16T10:37:00Z"/>
                <w:rFonts w:eastAsia="宋体"/>
              </w:rPr>
            </w:pPr>
            <w:ins w:id="11771" w:author="China Telecom" w:date="2020-11-16T10:37:00Z">
              <w:r w:rsidRPr="00FA6532">
                <w:rPr>
                  <w:rFonts w:eastAsia="宋体"/>
                </w:rPr>
                <w:t>4GHz, DDDSU, rural, 120km/hr, 3PRBs, MCS#5</w:t>
              </w:r>
            </w:ins>
          </w:p>
          <w:p w14:paraId="5C614DE7" w14:textId="77777777" w:rsidR="003B6B86" w:rsidRPr="00FA6532" w:rsidRDefault="003B6B86" w:rsidP="00DB5682">
            <w:pPr>
              <w:spacing w:after="0" w:line="240" w:lineRule="auto"/>
              <w:jc w:val="center"/>
              <w:rPr>
                <w:ins w:id="11772" w:author="China Telecom" w:date="2020-11-16T10:37:00Z"/>
                <w:rFonts w:eastAsia="宋体"/>
              </w:rPr>
            </w:pPr>
            <w:ins w:id="11773" w:author="China Telecom" w:date="2020-11-16T10:37:00Z">
              <w:r w:rsidRPr="00FA6532">
                <w:rPr>
                  <w:rFonts w:eastAsia="宋体"/>
                  <w:u w:val="single"/>
                </w:rPr>
                <w:t>Baseline scheme</w:t>
              </w:r>
              <w:r w:rsidRPr="00FA6532">
                <w:rPr>
                  <w:rFonts w:eastAsia="宋体"/>
                </w:rPr>
                <w:t>: 14-symbol PUSCH, 4 DMRS</w:t>
              </w:r>
            </w:ins>
          </w:p>
          <w:p w14:paraId="1BF68391" w14:textId="77777777" w:rsidR="003B6B86" w:rsidRPr="00FA6532" w:rsidRDefault="003B6B86" w:rsidP="00DB5682">
            <w:pPr>
              <w:spacing w:after="0" w:line="240" w:lineRule="auto"/>
              <w:jc w:val="center"/>
              <w:rPr>
                <w:ins w:id="11774" w:author="China Telecom" w:date="2020-11-16T10:37:00Z"/>
                <w:rFonts w:eastAsia="宋体"/>
              </w:rPr>
            </w:pPr>
            <w:ins w:id="11775" w:author="China Telecom" w:date="2020-11-16T10:37:00Z">
              <w:r w:rsidRPr="00FA6532">
                <w:rPr>
                  <w:rFonts w:eastAsia="宋体"/>
                  <w:u w:val="single"/>
                </w:rPr>
                <w:t>Enhancement</w:t>
              </w:r>
              <w:r w:rsidRPr="00FA6532">
                <w:rPr>
                  <w:rFonts w:eastAsia="宋体"/>
                </w:rPr>
                <w:t>: 16-symbol extended PUSCH, 5 DMRS</w:t>
              </w:r>
            </w:ins>
          </w:p>
        </w:tc>
      </w:tr>
      <w:tr w:rsidR="003B6B86" w14:paraId="6CC0EE99" w14:textId="77777777" w:rsidTr="00DB5682">
        <w:trPr>
          <w:trHeight w:val="412"/>
          <w:jc w:val="center"/>
          <w:ins w:id="11776" w:author="China Telecom" w:date="2020-11-16T10:37:00Z"/>
        </w:trPr>
        <w:tc>
          <w:tcPr>
            <w:tcW w:w="1192" w:type="dxa"/>
            <w:vMerge/>
            <w:vAlign w:val="center"/>
          </w:tcPr>
          <w:p w14:paraId="455A21C0" w14:textId="77777777" w:rsidR="003B6B86" w:rsidRPr="00FA6532" w:rsidRDefault="003B6B86" w:rsidP="00DB5682">
            <w:pPr>
              <w:spacing w:after="0"/>
              <w:jc w:val="center"/>
              <w:rPr>
                <w:ins w:id="11777" w:author="China Telecom" w:date="2020-11-16T10:37:00Z"/>
                <w:rFonts w:eastAsia="宋体"/>
              </w:rPr>
            </w:pPr>
          </w:p>
        </w:tc>
        <w:tc>
          <w:tcPr>
            <w:tcW w:w="1134" w:type="dxa"/>
            <w:vMerge/>
            <w:vAlign w:val="center"/>
          </w:tcPr>
          <w:p w14:paraId="2DCDA249" w14:textId="77777777" w:rsidR="003B6B86" w:rsidRPr="00FA6532" w:rsidRDefault="003B6B86" w:rsidP="00DB5682">
            <w:pPr>
              <w:spacing w:after="0"/>
              <w:jc w:val="center"/>
              <w:rPr>
                <w:ins w:id="11778" w:author="China Telecom" w:date="2020-11-16T10:37:00Z"/>
                <w:rFonts w:eastAsia="宋体"/>
              </w:rPr>
            </w:pPr>
          </w:p>
        </w:tc>
        <w:tc>
          <w:tcPr>
            <w:tcW w:w="1418" w:type="dxa"/>
            <w:vAlign w:val="center"/>
          </w:tcPr>
          <w:p w14:paraId="44D794B3" w14:textId="77777777" w:rsidR="003B6B86" w:rsidRPr="00FA6532" w:rsidRDefault="003B6B86" w:rsidP="00DB5682">
            <w:pPr>
              <w:spacing w:after="0"/>
              <w:jc w:val="center"/>
              <w:rPr>
                <w:ins w:id="11779" w:author="China Telecom" w:date="2020-11-16T10:37:00Z"/>
                <w:rFonts w:eastAsia="宋体"/>
              </w:rPr>
            </w:pPr>
          </w:p>
        </w:tc>
        <w:tc>
          <w:tcPr>
            <w:tcW w:w="1417" w:type="dxa"/>
            <w:vAlign w:val="center"/>
          </w:tcPr>
          <w:p w14:paraId="1D706A20" w14:textId="77777777" w:rsidR="003B6B86" w:rsidRPr="00FA6532" w:rsidRDefault="003B6B86" w:rsidP="00DB5682">
            <w:pPr>
              <w:spacing w:after="0"/>
              <w:jc w:val="center"/>
              <w:rPr>
                <w:ins w:id="11780" w:author="China Telecom" w:date="2020-11-16T10:37:00Z"/>
                <w:rFonts w:eastAsia="宋体"/>
              </w:rPr>
            </w:pPr>
            <w:ins w:id="11781" w:author="China Telecom" w:date="2020-11-16T10:37:00Z">
              <w:r w:rsidRPr="00FA6532">
                <w:rPr>
                  <w:rFonts w:eastAsia="宋体"/>
                </w:rPr>
                <w:t>0.36dB</w:t>
              </w:r>
            </w:ins>
          </w:p>
        </w:tc>
        <w:tc>
          <w:tcPr>
            <w:tcW w:w="4596" w:type="dxa"/>
            <w:vAlign w:val="center"/>
          </w:tcPr>
          <w:p w14:paraId="7CA411F5" w14:textId="77777777" w:rsidR="003B6B86" w:rsidRPr="00FA6532" w:rsidRDefault="003B6B86" w:rsidP="00DB5682">
            <w:pPr>
              <w:spacing w:after="0" w:line="240" w:lineRule="auto"/>
              <w:jc w:val="center"/>
              <w:rPr>
                <w:ins w:id="11782" w:author="China Telecom" w:date="2020-11-16T10:37:00Z"/>
                <w:rFonts w:eastAsia="宋体"/>
              </w:rPr>
            </w:pPr>
            <w:ins w:id="11783" w:author="China Telecom" w:date="2020-11-16T10:37:00Z">
              <w:r w:rsidRPr="00FA6532">
                <w:rPr>
                  <w:rFonts w:eastAsia="宋体"/>
                </w:rPr>
                <w:t>4GHz, DDDSU, rural 120km/hr, 2PRBs MCS#9</w:t>
              </w:r>
            </w:ins>
          </w:p>
          <w:p w14:paraId="3D51D705" w14:textId="77777777" w:rsidR="003B6B86" w:rsidRPr="00FA6532" w:rsidRDefault="003B6B86" w:rsidP="00DB5682">
            <w:pPr>
              <w:spacing w:after="0" w:line="240" w:lineRule="auto"/>
              <w:jc w:val="center"/>
              <w:rPr>
                <w:ins w:id="11784" w:author="China Telecom" w:date="2020-11-16T10:37:00Z"/>
                <w:rFonts w:eastAsia="宋体"/>
              </w:rPr>
            </w:pPr>
            <w:ins w:id="11785" w:author="China Telecom" w:date="2020-11-16T10:37:00Z">
              <w:r w:rsidRPr="00FA6532">
                <w:rPr>
                  <w:rFonts w:eastAsia="宋体"/>
                  <w:u w:val="single"/>
                </w:rPr>
                <w:t>Baseline scheme</w:t>
              </w:r>
              <w:r w:rsidRPr="00FA6532">
                <w:rPr>
                  <w:rFonts w:eastAsia="宋体"/>
                </w:rPr>
                <w:t>: 14-symbol PUSCH, 4 DMRS</w:t>
              </w:r>
            </w:ins>
          </w:p>
          <w:p w14:paraId="07B2ADC4" w14:textId="77777777" w:rsidR="003B6B86" w:rsidRPr="00FA6532" w:rsidRDefault="003B6B86" w:rsidP="00DB5682">
            <w:pPr>
              <w:spacing w:after="0" w:line="240" w:lineRule="auto"/>
              <w:jc w:val="center"/>
              <w:rPr>
                <w:ins w:id="11786" w:author="China Telecom" w:date="2020-11-16T10:37:00Z"/>
                <w:rFonts w:eastAsia="宋体"/>
              </w:rPr>
            </w:pPr>
            <w:ins w:id="11787" w:author="China Telecom" w:date="2020-11-16T10:37:00Z">
              <w:r w:rsidRPr="00FA6532">
                <w:rPr>
                  <w:rFonts w:eastAsia="宋体"/>
                  <w:u w:val="single"/>
                </w:rPr>
                <w:t>Enhancement</w:t>
              </w:r>
              <w:r w:rsidRPr="00FA6532">
                <w:rPr>
                  <w:rFonts w:eastAsia="宋体"/>
                </w:rPr>
                <w:t>: 16-symbol extended PUSCH, 5 DMRS</w:t>
              </w:r>
            </w:ins>
          </w:p>
        </w:tc>
      </w:tr>
      <w:tr w:rsidR="003B6B86" w14:paraId="4CF38F20" w14:textId="77777777" w:rsidTr="00DB5682">
        <w:trPr>
          <w:trHeight w:val="412"/>
          <w:jc w:val="center"/>
          <w:ins w:id="11788" w:author="China Telecom" w:date="2020-11-16T10:37:00Z"/>
        </w:trPr>
        <w:tc>
          <w:tcPr>
            <w:tcW w:w="1192" w:type="dxa"/>
            <w:vMerge/>
            <w:vAlign w:val="center"/>
          </w:tcPr>
          <w:p w14:paraId="408E5ED7" w14:textId="77777777" w:rsidR="003B6B86" w:rsidRPr="00FA6532" w:rsidRDefault="003B6B86" w:rsidP="00DB5682">
            <w:pPr>
              <w:spacing w:after="0"/>
              <w:jc w:val="center"/>
              <w:rPr>
                <w:ins w:id="11789" w:author="China Telecom" w:date="2020-11-16T10:37:00Z"/>
                <w:rFonts w:eastAsia="宋体"/>
              </w:rPr>
            </w:pPr>
          </w:p>
        </w:tc>
        <w:tc>
          <w:tcPr>
            <w:tcW w:w="1134" w:type="dxa"/>
            <w:vMerge/>
            <w:vAlign w:val="center"/>
          </w:tcPr>
          <w:p w14:paraId="30D9304E" w14:textId="77777777" w:rsidR="003B6B86" w:rsidRPr="00FA6532" w:rsidRDefault="003B6B86" w:rsidP="00DB5682">
            <w:pPr>
              <w:spacing w:after="0"/>
              <w:jc w:val="center"/>
              <w:rPr>
                <w:ins w:id="11790" w:author="China Telecom" w:date="2020-11-16T10:37:00Z"/>
                <w:rFonts w:eastAsia="宋体"/>
              </w:rPr>
            </w:pPr>
          </w:p>
        </w:tc>
        <w:tc>
          <w:tcPr>
            <w:tcW w:w="1418" w:type="dxa"/>
            <w:vAlign w:val="center"/>
          </w:tcPr>
          <w:p w14:paraId="171EDDC8" w14:textId="77777777" w:rsidR="003B6B86" w:rsidRPr="00FA6532" w:rsidRDefault="003B6B86" w:rsidP="00DB5682">
            <w:pPr>
              <w:spacing w:after="0"/>
              <w:jc w:val="center"/>
              <w:rPr>
                <w:ins w:id="11791" w:author="China Telecom" w:date="2020-11-16T10:37:00Z"/>
                <w:rFonts w:eastAsia="宋体"/>
              </w:rPr>
            </w:pPr>
          </w:p>
        </w:tc>
        <w:tc>
          <w:tcPr>
            <w:tcW w:w="1417" w:type="dxa"/>
            <w:vAlign w:val="center"/>
          </w:tcPr>
          <w:p w14:paraId="162EF309" w14:textId="77777777" w:rsidR="003B6B86" w:rsidRPr="00FA6532" w:rsidRDefault="003B6B86" w:rsidP="00DB5682">
            <w:pPr>
              <w:spacing w:after="0"/>
              <w:jc w:val="center"/>
              <w:rPr>
                <w:ins w:id="11792" w:author="China Telecom" w:date="2020-11-16T10:37:00Z"/>
                <w:rFonts w:eastAsia="宋体"/>
              </w:rPr>
            </w:pPr>
            <w:ins w:id="11793" w:author="China Telecom" w:date="2020-11-16T10:37:00Z">
              <w:r w:rsidRPr="00FA6532">
                <w:rPr>
                  <w:rFonts w:eastAsia="宋体"/>
                </w:rPr>
                <w:t>0.2dB</w:t>
              </w:r>
            </w:ins>
          </w:p>
        </w:tc>
        <w:tc>
          <w:tcPr>
            <w:tcW w:w="4596" w:type="dxa"/>
            <w:vAlign w:val="center"/>
          </w:tcPr>
          <w:p w14:paraId="222E6EA6" w14:textId="77777777" w:rsidR="003B6B86" w:rsidRPr="00FA6532" w:rsidRDefault="003B6B86" w:rsidP="00DB5682">
            <w:pPr>
              <w:spacing w:after="0" w:line="240" w:lineRule="auto"/>
              <w:jc w:val="center"/>
              <w:rPr>
                <w:ins w:id="11794" w:author="China Telecom" w:date="2020-11-16T10:37:00Z"/>
                <w:rFonts w:eastAsia="宋体"/>
              </w:rPr>
            </w:pPr>
            <w:ins w:id="11795" w:author="China Telecom" w:date="2020-11-16T10:37:00Z">
              <w:r w:rsidRPr="00FA6532">
                <w:rPr>
                  <w:rFonts w:eastAsia="宋体"/>
                </w:rPr>
                <w:t>4GHz, DDDSU, rural 120km/hr, 2PRBs, MCS#8</w:t>
              </w:r>
            </w:ins>
          </w:p>
          <w:p w14:paraId="6A5789A1" w14:textId="77777777" w:rsidR="003B6B86" w:rsidRPr="00FA6532" w:rsidRDefault="003B6B86" w:rsidP="00DB5682">
            <w:pPr>
              <w:spacing w:after="0" w:line="240" w:lineRule="auto"/>
              <w:jc w:val="center"/>
              <w:rPr>
                <w:ins w:id="11796" w:author="China Telecom" w:date="2020-11-16T10:37:00Z"/>
                <w:rFonts w:eastAsia="宋体"/>
              </w:rPr>
            </w:pPr>
            <w:ins w:id="11797" w:author="China Telecom" w:date="2020-11-16T10:37:00Z">
              <w:r w:rsidRPr="00FA6532">
                <w:rPr>
                  <w:rFonts w:eastAsia="宋体"/>
                  <w:u w:val="single"/>
                </w:rPr>
                <w:t>Baseline scheme</w:t>
              </w:r>
              <w:r w:rsidRPr="00FA6532">
                <w:rPr>
                  <w:rFonts w:eastAsia="宋体"/>
                </w:rPr>
                <w:t>: 14-symbol PUSCH, 2 DMRS</w:t>
              </w:r>
            </w:ins>
          </w:p>
          <w:p w14:paraId="3B47CF96" w14:textId="77777777" w:rsidR="003B6B86" w:rsidRPr="00FA6532" w:rsidRDefault="003B6B86" w:rsidP="00DB5682">
            <w:pPr>
              <w:spacing w:after="0" w:line="240" w:lineRule="auto"/>
              <w:jc w:val="center"/>
              <w:rPr>
                <w:ins w:id="11798" w:author="China Telecom" w:date="2020-11-16T10:37:00Z"/>
                <w:rFonts w:eastAsia="宋体"/>
              </w:rPr>
            </w:pPr>
            <w:ins w:id="11799" w:author="China Telecom" w:date="2020-11-16T10:37:00Z">
              <w:r w:rsidRPr="00FA6532">
                <w:rPr>
                  <w:rFonts w:eastAsia="宋体"/>
                  <w:u w:val="single"/>
                </w:rPr>
                <w:t>Enhancement</w:t>
              </w:r>
              <w:r w:rsidRPr="00FA6532">
                <w:rPr>
                  <w:rFonts w:eastAsia="宋体"/>
                </w:rPr>
                <w:t>: 16-symbol extended PUSCH, 3 DMRS</w:t>
              </w:r>
            </w:ins>
          </w:p>
        </w:tc>
      </w:tr>
      <w:tr w:rsidR="003B6B86" w14:paraId="0DFF03CE" w14:textId="77777777" w:rsidTr="00DB5682">
        <w:trPr>
          <w:trHeight w:val="412"/>
          <w:jc w:val="center"/>
          <w:ins w:id="11800" w:author="China Telecom" w:date="2020-11-16T10:37:00Z"/>
        </w:trPr>
        <w:tc>
          <w:tcPr>
            <w:tcW w:w="1192" w:type="dxa"/>
            <w:vMerge/>
            <w:vAlign w:val="center"/>
          </w:tcPr>
          <w:p w14:paraId="36C68C1A" w14:textId="77777777" w:rsidR="003B6B86" w:rsidRPr="00FA6532" w:rsidRDefault="003B6B86" w:rsidP="00DB5682">
            <w:pPr>
              <w:spacing w:after="0"/>
              <w:jc w:val="center"/>
              <w:rPr>
                <w:ins w:id="11801" w:author="China Telecom" w:date="2020-11-16T10:37:00Z"/>
                <w:rFonts w:eastAsia="宋体"/>
              </w:rPr>
            </w:pPr>
          </w:p>
        </w:tc>
        <w:tc>
          <w:tcPr>
            <w:tcW w:w="1134" w:type="dxa"/>
            <w:vMerge/>
            <w:vAlign w:val="center"/>
          </w:tcPr>
          <w:p w14:paraId="79F9943D" w14:textId="77777777" w:rsidR="003B6B86" w:rsidRPr="00FA6532" w:rsidRDefault="003B6B86" w:rsidP="00DB5682">
            <w:pPr>
              <w:spacing w:after="0"/>
              <w:jc w:val="center"/>
              <w:rPr>
                <w:ins w:id="11802" w:author="China Telecom" w:date="2020-11-16T10:37:00Z"/>
                <w:rFonts w:eastAsia="宋体"/>
              </w:rPr>
            </w:pPr>
          </w:p>
        </w:tc>
        <w:tc>
          <w:tcPr>
            <w:tcW w:w="1418" w:type="dxa"/>
            <w:vAlign w:val="center"/>
          </w:tcPr>
          <w:p w14:paraId="76B8DD58" w14:textId="77777777" w:rsidR="003B6B86" w:rsidRPr="00FA6532" w:rsidRDefault="003B6B86" w:rsidP="00DB5682">
            <w:pPr>
              <w:spacing w:after="0"/>
              <w:jc w:val="center"/>
              <w:rPr>
                <w:ins w:id="11803" w:author="China Telecom" w:date="2020-11-16T10:37:00Z"/>
                <w:rFonts w:eastAsia="宋体"/>
              </w:rPr>
            </w:pPr>
            <w:ins w:id="11804" w:author="China Telecom" w:date="2020-11-16T10:37:00Z">
              <w:r w:rsidRPr="00FA6532">
                <w:rPr>
                  <w:rFonts w:eastAsia="宋体"/>
                </w:rPr>
                <w:t>0.33dB</w:t>
              </w:r>
            </w:ins>
          </w:p>
        </w:tc>
        <w:tc>
          <w:tcPr>
            <w:tcW w:w="1417" w:type="dxa"/>
            <w:vAlign w:val="center"/>
          </w:tcPr>
          <w:p w14:paraId="2D107C78" w14:textId="77777777" w:rsidR="003B6B86" w:rsidRPr="00FA6532" w:rsidRDefault="003B6B86" w:rsidP="00DB5682">
            <w:pPr>
              <w:spacing w:after="0"/>
              <w:jc w:val="center"/>
              <w:rPr>
                <w:ins w:id="11805" w:author="China Telecom" w:date="2020-11-16T10:37:00Z"/>
                <w:rFonts w:eastAsia="宋体"/>
              </w:rPr>
            </w:pPr>
          </w:p>
        </w:tc>
        <w:tc>
          <w:tcPr>
            <w:tcW w:w="4596" w:type="dxa"/>
            <w:vAlign w:val="center"/>
          </w:tcPr>
          <w:p w14:paraId="6C83D90A" w14:textId="77777777" w:rsidR="003B6B86" w:rsidRPr="00FA6532" w:rsidRDefault="003B6B86" w:rsidP="00DB5682">
            <w:pPr>
              <w:spacing w:after="0" w:line="240" w:lineRule="auto"/>
              <w:jc w:val="center"/>
              <w:rPr>
                <w:ins w:id="11806" w:author="China Telecom" w:date="2020-11-16T10:37:00Z"/>
                <w:rFonts w:eastAsia="宋体"/>
              </w:rPr>
            </w:pPr>
            <w:ins w:id="11807" w:author="China Telecom" w:date="2020-11-16T10:37:00Z">
              <w:r w:rsidRPr="00FA6532">
                <w:rPr>
                  <w:rFonts w:eastAsia="宋体"/>
                </w:rPr>
                <w:t>4GHz, DDDSU, rural 120km/hr, 5 PRBs, MCS#2</w:t>
              </w:r>
            </w:ins>
          </w:p>
          <w:p w14:paraId="192A3F7C" w14:textId="77777777" w:rsidR="003B6B86" w:rsidRPr="00FA6532" w:rsidRDefault="003B6B86" w:rsidP="00DB5682">
            <w:pPr>
              <w:spacing w:after="0" w:line="240" w:lineRule="auto"/>
              <w:jc w:val="center"/>
              <w:rPr>
                <w:ins w:id="11808" w:author="China Telecom" w:date="2020-11-16T10:37:00Z"/>
                <w:rFonts w:eastAsia="宋体"/>
              </w:rPr>
            </w:pPr>
            <w:ins w:id="11809" w:author="China Telecom" w:date="2020-11-16T10:37:00Z">
              <w:r w:rsidRPr="00FA6532">
                <w:rPr>
                  <w:rFonts w:eastAsia="宋体"/>
                  <w:u w:val="single"/>
                </w:rPr>
                <w:t>Baseline scheme</w:t>
              </w:r>
              <w:r w:rsidRPr="00FA6532">
                <w:rPr>
                  <w:rFonts w:eastAsia="宋体"/>
                </w:rPr>
                <w:t>: 14-symbol PUSCH, 3 DMRS</w:t>
              </w:r>
            </w:ins>
          </w:p>
          <w:p w14:paraId="04D22C6D" w14:textId="77777777" w:rsidR="003B6B86" w:rsidRPr="00FA6532" w:rsidRDefault="003B6B86" w:rsidP="00DB5682">
            <w:pPr>
              <w:spacing w:after="0" w:line="240" w:lineRule="auto"/>
              <w:jc w:val="center"/>
              <w:rPr>
                <w:ins w:id="11810" w:author="China Telecom" w:date="2020-11-16T10:37:00Z"/>
                <w:rFonts w:eastAsia="宋体"/>
              </w:rPr>
            </w:pPr>
            <w:ins w:id="11811" w:author="China Telecom" w:date="2020-11-16T10:37:00Z">
              <w:r w:rsidRPr="00FA6532">
                <w:rPr>
                  <w:rFonts w:eastAsia="宋体"/>
                  <w:u w:val="single"/>
                </w:rPr>
                <w:t>Enhancement</w:t>
              </w:r>
              <w:r w:rsidRPr="00FA6532">
                <w:rPr>
                  <w:rFonts w:eastAsia="宋体"/>
                </w:rPr>
                <w:t>: 16-symbol extended PUSCH, 4 DMRS</w:t>
              </w:r>
            </w:ins>
          </w:p>
        </w:tc>
      </w:tr>
      <w:tr w:rsidR="003B6B86" w14:paraId="4E2E4979" w14:textId="77777777" w:rsidTr="00DB5682">
        <w:trPr>
          <w:trHeight w:val="412"/>
          <w:jc w:val="center"/>
          <w:ins w:id="11812" w:author="China Telecom" w:date="2020-11-16T10:37:00Z"/>
        </w:trPr>
        <w:tc>
          <w:tcPr>
            <w:tcW w:w="1192" w:type="dxa"/>
            <w:vMerge/>
            <w:vAlign w:val="center"/>
          </w:tcPr>
          <w:p w14:paraId="0B419DC7" w14:textId="77777777" w:rsidR="003B6B86" w:rsidRPr="00FA6532" w:rsidRDefault="003B6B86" w:rsidP="00DB5682">
            <w:pPr>
              <w:spacing w:after="0"/>
              <w:jc w:val="center"/>
              <w:rPr>
                <w:ins w:id="11813" w:author="China Telecom" w:date="2020-11-16T10:37:00Z"/>
                <w:rFonts w:eastAsia="宋体"/>
              </w:rPr>
            </w:pPr>
          </w:p>
        </w:tc>
        <w:tc>
          <w:tcPr>
            <w:tcW w:w="1134" w:type="dxa"/>
            <w:vAlign w:val="center"/>
          </w:tcPr>
          <w:p w14:paraId="6F4E87A6" w14:textId="77777777" w:rsidR="003B6B86" w:rsidRPr="00FA6532" w:rsidRDefault="003B6B86" w:rsidP="00DB5682">
            <w:pPr>
              <w:spacing w:after="0"/>
              <w:jc w:val="center"/>
              <w:rPr>
                <w:ins w:id="11814" w:author="China Telecom" w:date="2020-11-16T10:37:00Z"/>
                <w:rFonts w:eastAsia="宋体"/>
              </w:rPr>
            </w:pPr>
            <w:ins w:id="11815" w:author="China Telecom" w:date="2020-11-16T10:37:00Z">
              <w:r w:rsidRPr="00FA6532">
                <w:rPr>
                  <w:rFonts w:eastAsia="宋体"/>
                </w:rPr>
                <w:t>FR2</w:t>
              </w:r>
            </w:ins>
          </w:p>
        </w:tc>
        <w:tc>
          <w:tcPr>
            <w:tcW w:w="1418" w:type="dxa"/>
            <w:vAlign w:val="center"/>
          </w:tcPr>
          <w:p w14:paraId="32B6D986" w14:textId="77777777" w:rsidR="003B6B86" w:rsidRPr="00D6092C" w:rsidRDefault="003B6B86" w:rsidP="00DB5682">
            <w:pPr>
              <w:spacing w:after="0"/>
              <w:jc w:val="center"/>
              <w:rPr>
                <w:ins w:id="11816" w:author="China Telecom" w:date="2020-11-16T10:37:00Z"/>
                <w:rFonts w:eastAsia="宋体"/>
              </w:rPr>
            </w:pPr>
            <w:ins w:id="11817" w:author="China Telecom" w:date="2020-11-16T10:37:00Z">
              <w:r w:rsidRPr="00FA6532">
                <w:rPr>
                  <w:rFonts w:eastAsia="宋体"/>
                </w:rPr>
                <w:t>30PRB</w:t>
              </w:r>
              <m:oMath>
                <m:r>
                  <w:rPr>
                    <w:rFonts w:ascii="Cambria Math" w:eastAsia="宋体" w:hAnsi="Cambria Math"/>
                  </w:rPr>
                  <m:t>→</m:t>
                </m:r>
              </m:oMath>
              <w:r w:rsidRPr="00D6092C">
                <w:rPr>
                  <w:rFonts w:eastAsia="宋体"/>
                </w:rPr>
                <w:t>26PRB</w:t>
              </w:r>
            </w:ins>
          </w:p>
        </w:tc>
        <w:tc>
          <w:tcPr>
            <w:tcW w:w="1417" w:type="dxa"/>
            <w:vAlign w:val="center"/>
          </w:tcPr>
          <w:p w14:paraId="2BC3CB03" w14:textId="77777777" w:rsidR="003B6B86" w:rsidRPr="00D6092C" w:rsidRDefault="003B6B86" w:rsidP="00DB5682">
            <w:pPr>
              <w:spacing w:after="0"/>
              <w:jc w:val="center"/>
              <w:rPr>
                <w:ins w:id="11818" w:author="China Telecom" w:date="2020-11-16T10:37:00Z"/>
                <w:rFonts w:eastAsia="宋体"/>
              </w:rPr>
            </w:pPr>
          </w:p>
        </w:tc>
        <w:tc>
          <w:tcPr>
            <w:tcW w:w="4596" w:type="dxa"/>
            <w:vAlign w:val="center"/>
          </w:tcPr>
          <w:p w14:paraId="11500A0F" w14:textId="77777777" w:rsidR="003B6B86" w:rsidRPr="0016475D" w:rsidRDefault="003B6B86" w:rsidP="00DB5682">
            <w:pPr>
              <w:spacing w:after="0" w:line="240" w:lineRule="auto"/>
              <w:jc w:val="center"/>
              <w:rPr>
                <w:ins w:id="11819" w:author="China Telecom" w:date="2020-11-16T10:37:00Z"/>
                <w:rFonts w:eastAsia="宋体"/>
              </w:rPr>
            </w:pPr>
            <w:ins w:id="11820" w:author="China Telecom" w:date="2020-11-16T10:37:00Z">
              <w:r w:rsidRPr="00D6092C">
                <w:rPr>
                  <w:rFonts w:eastAsia="宋体"/>
                </w:rPr>
                <w:t>PUSCH, 28GHz, DDDSU, eMBB, 2DMRS, indoor, (Gain in terms of the number of RBs reduced), MCS#</w:t>
              </w:r>
              <w:r w:rsidRPr="0016475D">
                <w:rPr>
                  <w:rFonts w:eastAsia="宋体"/>
                </w:rPr>
                <w:t>5</w:t>
              </w:r>
            </w:ins>
          </w:p>
          <w:p w14:paraId="469E9E5E" w14:textId="77777777" w:rsidR="003B6B86" w:rsidRPr="00FA6532" w:rsidRDefault="003B6B86" w:rsidP="00DB5682">
            <w:pPr>
              <w:spacing w:after="0" w:line="240" w:lineRule="auto"/>
              <w:jc w:val="center"/>
              <w:rPr>
                <w:ins w:id="11821" w:author="China Telecom" w:date="2020-11-16T10:37:00Z"/>
                <w:rFonts w:eastAsia="宋体"/>
              </w:rPr>
            </w:pPr>
            <w:ins w:id="11822" w:author="China Telecom" w:date="2020-11-16T10:37:00Z">
              <w:r w:rsidRPr="0016475D">
                <w:rPr>
                  <w:rFonts w:eastAsia="宋体"/>
                  <w:u w:val="single"/>
                </w:rPr>
                <w:t>Baseline scheme</w:t>
              </w:r>
              <w:r w:rsidRPr="00661812">
                <w:rPr>
                  <w:rFonts w:eastAsia="宋体"/>
                </w:rPr>
                <w:t xml:space="preserve">: 14-symbol PUSCH </w:t>
              </w:r>
              <w:r w:rsidRPr="009815DD">
                <w:rPr>
                  <w:rFonts w:eastAsia="宋体"/>
                  <w:u w:val="single"/>
                </w:rPr>
                <w:t>Enhancement</w:t>
              </w:r>
              <w:r w:rsidRPr="00202557">
                <w:rPr>
                  <w:rFonts w:eastAsia="宋体"/>
                </w:rPr>
                <w:t>: 16-symbol extended PUSCH</w:t>
              </w:r>
            </w:ins>
          </w:p>
        </w:tc>
      </w:tr>
      <w:tr w:rsidR="003B6B86" w14:paraId="1C8C8001" w14:textId="77777777" w:rsidTr="00DB5682">
        <w:trPr>
          <w:trHeight w:val="412"/>
          <w:jc w:val="center"/>
          <w:ins w:id="11823" w:author="China Telecom" w:date="2020-11-16T10:37:00Z"/>
        </w:trPr>
        <w:tc>
          <w:tcPr>
            <w:tcW w:w="1192" w:type="dxa"/>
            <w:vMerge/>
            <w:vAlign w:val="center"/>
          </w:tcPr>
          <w:p w14:paraId="60C5922E" w14:textId="77777777" w:rsidR="003B6B86" w:rsidRPr="00FA6532" w:rsidRDefault="003B6B86" w:rsidP="00DB5682">
            <w:pPr>
              <w:spacing w:after="0"/>
              <w:jc w:val="center"/>
              <w:rPr>
                <w:ins w:id="11824" w:author="China Telecom" w:date="2020-11-16T10:37:00Z"/>
                <w:rFonts w:eastAsia="宋体"/>
              </w:rPr>
            </w:pPr>
          </w:p>
        </w:tc>
        <w:tc>
          <w:tcPr>
            <w:tcW w:w="1134" w:type="dxa"/>
            <w:vAlign w:val="center"/>
          </w:tcPr>
          <w:p w14:paraId="1685C5C8" w14:textId="77777777" w:rsidR="003B6B86" w:rsidRPr="00FA6532" w:rsidRDefault="003B6B86" w:rsidP="00DB5682">
            <w:pPr>
              <w:spacing w:after="0"/>
              <w:jc w:val="center"/>
              <w:rPr>
                <w:ins w:id="11825" w:author="China Telecom" w:date="2020-11-16T10:37:00Z"/>
                <w:rFonts w:eastAsia="宋体"/>
              </w:rPr>
            </w:pPr>
            <w:ins w:id="11826" w:author="China Telecom" w:date="2020-11-16T10:37:00Z">
              <w:r w:rsidRPr="00FA6532">
                <w:rPr>
                  <w:rFonts w:eastAsia="宋体"/>
                </w:rPr>
                <w:t>FR1</w:t>
              </w:r>
            </w:ins>
          </w:p>
        </w:tc>
        <w:tc>
          <w:tcPr>
            <w:tcW w:w="1418" w:type="dxa"/>
            <w:vAlign w:val="center"/>
          </w:tcPr>
          <w:p w14:paraId="25013FAE" w14:textId="77777777" w:rsidR="003B6B86" w:rsidRPr="00FA6532" w:rsidRDefault="003B6B86" w:rsidP="00DB5682">
            <w:pPr>
              <w:spacing w:after="0"/>
              <w:jc w:val="center"/>
              <w:rPr>
                <w:ins w:id="11827" w:author="China Telecom" w:date="2020-11-16T10:37:00Z"/>
                <w:rFonts w:eastAsia="宋体"/>
              </w:rPr>
            </w:pPr>
          </w:p>
        </w:tc>
        <w:tc>
          <w:tcPr>
            <w:tcW w:w="1417" w:type="dxa"/>
            <w:vAlign w:val="center"/>
          </w:tcPr>
          <w:p w14:paraId="3BF4CEA0" w14:textId="77777777" w:rsidR="003B6B86" w:rsidRPr="00D6092C" w:rsidRDefault="003B6B86" w:rsidP="00DB5682">
            <w:pPr>
              <w:spacing w:after="0"/>
              <w:jc w:val="center"/>
              <w:rPr>
                <w:ins w:id="11828" w:author="China Telecom" w:date="2020-11-16T10:37:00Z"/>
                <w:rFonts w:eastAsia="宋体"/>
              </w:rPr>
            </w:pPr>
            <w:ins w:id="11829" w:author="China Telecom" w:date="2020-11-16T10:37:00Z">
              <w:r w:rsidRPr="00FA6532">
                <w:rPr>
                  <w:rFonts w:eastAsia="宋体"/>
                </w:rPr>
                <w:t>38PRB</w:t>
              </w:r>
              <m:oMath>
                <m:r>
                  <w:rPr>
                    <w:rFonts w:ascii="Cambria Math" w:eastAsia="宋体" w:hAnsi="Cambria Math"/>
                  </w:rPr>
                  <m:t>→</m:t>
                </m:r>
              </m:oMath>
              <w:r w:rsidRPr="00D6092C">
                <w:rPr>
                  <w:rFonts w:eastAsia="宋体"/>
                </w:rPr>
                <w:t>33PRB</w:t>
              </w:r>
            </w:ins>
          </w:p>
        </w:tc>
        <w:tc>
          <w:tcPr>
            <w:tcW w:w="4596" w:type="dxa"/>
            <w:vAlign w:val="center"/>
          </w:tcPr>
          <w:p w14:paraId="39A7B6DA" w14:textId="77777777" w:rsidR="003B6B86" w:rsidRPr="00D6092C" w:rsidRDefault="003B6B86" w:rsidP="00DB5682">
            <w:pPr>
              <w:spacing w:after="0" w:line="240" w:lineRule="auto"/>
              <w:jc w:val="center"/>
              <w:rPr>
                <w:ins w:id="11830" w:author="China Telecom" w:date="2020-11-16T10:37:00Z"/>
                <w:rFonts w:eastAsia="宋体"/>
              </w:rPr>
            </w:pPr>
            <w:ins w:id="11831" w:author="China Telecom" w:date="2020-11-16T10:37:00Z">
              <w:r w:rsidRPr="00D6092C">
                <w:rPr>
                  <w:rFonts w:eastAsia="宋体"/>
                </w:rPr>
                <w:t>PUSCH, 4GHz, DDDSU, VoIP, rural, 2DMRS,pi/2 BPSK (Gain in terms of the number of RBs reduced) , MCS#0</w:t>
              </w:r>
            </w:ins>
          </w:p>
          <w:p w14:paraId="721EA428" w14:textId="77777777" w:rsidR="003B6B86" w:rsidRPr="0016475D" w:rsidRDefault="003B6B86" w:rsidP="00DB5682">
            <w:pPr>
              <w:spacing w:after="0" w:line="240" w:lineRule="auto"/>
              <w:jc w:val="center"/>
              <w:rPr>
                <w:ins w:id="11832" w:author="China Telecom" w:date="2020-11-16T10:37:00Z"/>
                <w:rFonts w:eastAsia="宋体"/>
              </w:rPr>
            </w:pPr>
            <w:ins w:id="11833" w:author="China Telecom" w:date="2020-11-16T10:37:00Z">
              <w:r w:rsidRPr="00D6092C">
                <w:rPr>
                  <w:rFonts w:eastAsia="宋体"/>
                  <w:u w:val="single"/>
                </w:rPr>
                <w:t>Baseline scheme</w:t>
              </w:r>
              <w:r w:rsidRPr="00D6092C">
                <w:rPr>
                  <w:rFonts w:eastAsia="宋体"/>
                </w:rPr>
                <w:t xml:space="preserve">: 14-symbol PUSCH </w:t>
              </w:r>
              <w:r w:rsidRPr="00D6092C">
                <w:rPr>
                  <w:rFonts w:eastAsia="宋体"/>
                  <w:u w:val="single"/>
                </w:rPr>
                <w:t>Enhancement</w:t>
              </w:r>
              <w:r w:rsidRPr="00D6092C">
                <w:rPr>
                  <w:rFonts w:eastAsia="宋体"/>
                </w:rPr>
                <w:t>: 16-symbol extended PUSCH</w:t>
              </w:r>
            </w:ins>
          </w:p>
        </w:tc>
      </w:tr>
      <w:tr w:rsidR="003B6B86" w14:paraId="4C95C77E" w14:textId="77777777" w:rsidTr="00DB5682">
        <w:trPr>
          <w:trHeight w:val="412"/>
          <w:jc w:val="center"/>
          <w:ins w:id="11834" w:author="China Telecom" w:date="2020-11-16T10:37:00Z"/>
        </w:trPr>
        <w:tc>
          <w:tcPr>
            <w:tcW w:w="1192" w:type="dxa"/>
            <w:vMerge/>
            <w:vAlign w:val="center"/>
          </w:tcPr>
          <w:p w14:paraId="55176860" w14:textId="77777777" w:rsidR="003B6B86" w:rsidRPr="00FA6532" w:rsidRDefault="003B6B86" w:rsidP="00DB5682">
            <w:pPr>
              <w:spacing w:after="0"/>
              <w:jc w:val="center"/>
              <w:rPr>
                <w:ins w:id="11835" w:author="China Telecom" w:date="2020-11-16T10:37:00Z"/>
                <w:rFonts w:eastAsia="宋体"/>
              </w:rPr>
            </w:pPr>
          </w:p>
        </w:tc>
        <w:tc>
          <w:tcPr>
            <w:tcW w:w="1134" w:type="dxa"/>
            <w:vAlign w:val="center"/>
          </w:tcPr>
          <w:p w14:paraId="7E0C05AF" w14:textId="77777777" w:rsidR="003B6B86" w:rsidRPr="00FA6532" w:rsidRDefault="003B6B86" w:rsidP="00DB5682">
            <w:pPr>
              <w:spacing w:after="0"/>
              <w:jc w:val="center"/>
              <w:rPr>
                <w:ins w:id="11836" w:author="China Telecom" w:date="2020-11-16T10:37:00Z"/>
                <w:rFonts w:eastAsia="宋体"/>
              </w:rPr>
            </w:pPr>
            <w:ins w:id="11837" w:author="China Telecom" w:date="2020-11-16T10:37:00Z">
              <w:r w:rsidRPr="00FA6532">
                <w:rPr>
                  <w:rFonts w:eastAsia="宋体"/>
                </w:rPr>
                <w:t>FR1</w:t>
              </w:r>
            </w:ins>
          </w:p>
        </w:tc>
        <w:tc>
          <w:tcPr>
            <w:tcW w:w="1418" w:type="dxa"/>
            <w:vAlign w:val="center"/>
          </w:tcPr>
          <w:p w14:paraId="2E431079" w14:textId="77777777" w:rsidR="003B6B86" w:rsidRPr="00FA6532" w:rsidRDefault="003B6B86" w:rsidP="00DB5682">
            <w:pPr>
              <w:spacing w:after="0"/>
              <w:jc w:val="center"/>
              <w:rPr>
                <w:ins w:id="11838" w:author="China Telecom" w:date="2020-11-16T10:37:00Z"/>
                <w:rFonts w:eastAsia="宋体"/>
              </w:rPr>
            </w:pPr>
            <w:ins w:id="11839" w:author="China Telecom" w:date="2020-11-16T10:37:00Z">
              <w:r w:rsidRPr="00FA6532">
                <w:rPr>
                  <w:rFonts w:eastAsia="宋体"/>
                </w:rPr>
                <w:t>1.3dB</w:t>
              </w:r>
            </w:ins>
          </w:p>
        </w:tc>
        <w:tc>
          <w:tcPr>
            <w:tcW w:w="1417" w:type="dxa"/>
            <w:vAlign w:val="center"/>
          </w:tcPr>
          <w:p w14:paraId="5DDBBC36" w14:textId="77777777" w:rsidR="003B6B86" w:rsidRPr="00FA6532" w:rsidRDefault="003B6B86" w:rsidP="00DB5682">
            <w:pPr>
              <w:spacing w:after="0"/>
              <w:jc w:val="center"/>
              <w:rPr>
                <w:ins w:id="11840" w:author="China Telecom" w:date="2020-11-16T10:37:00Z"/>
                <w:rFonts w:eastAsia="宋体"/>
              </w:rPr>
            </w:pPr>
          </w:p>
        </w:tc>
        <w:tc>
          <w:tcPr>
            <w:tcW w:w="4596" w:type="dxa"/>
            <w:vAlign w:val="center"/>
          </w:tcPr>
          <w:p w14:paraId="51D03DAE" w14:textId="77777777" w:rsidR="003B6B86" w:rsidRPr="00FA6532" w:rsidRDefault="003B6B86" w:rsidP="00DB5682">
            <w:pPr>
              <w:spacing w:after="0" w:line="240" w:lineRule="auto"/>
              <w:rPr>
                <w:ins w:id="11841" w:author="China Telecom" w:date="2020-11-16T10:37:00Z"/>
                <w:rFonts w:eastAsia="宋体"/>
              </w:rPr>
            </w:pPr>
            <w:ins w:id="11842" w:author="China Telecom" w:date="2020-11-16T10:37:00Z">
              <w:r w:rsidRPr="00FA6532">
                <w:rPr>
                  <w:rFonts w:eastAsia="宋体"/>
                </w:rPr>
                <w:t xml:space="preserve">PUSCH, 4GHz, DDDSU, eMBB, rural, QPSK, 4 </w:t>
              </w:r>
              <w:r w:rsidRPr="00FA6532">
                <w:rPr>
                  <w:rFonts w:eastAsia="宋体"/>
                </w:rPr>
                <w:lastRenderedPageBreak/>
                <w:t>PRB, 120km/hr</w:t>
              </w:r>
            </w:ins>
          </w:p>
          <w:p w14:paraId="3CDB22CA" w14:textId="77777777" w:rsidR="003B6B86" w:rsidRPr="00FA6532" w:rsidRDefault="003B6B86" w:rsidP="00DB5682">
            <w:pPr>
              <w:spacing w:after="0" w:line="240" w:lineRule="auto"/>
              <w:rPr>
                <w:ins w:id="11843" w:author="China Telecom" w:date="2020-11-16T10:37:00Z"/>
                <w:rFonts w:eastAsia="宋体"/>
              </w:rPr>
            </w:pPr>
            <w:ins w:id="11844" w:author="China Telecom" w:date="2020-11-16T10:37:00Z">
              <w:r w:rsidRPr="00FA6532">
                <w:rPr>
                  <w:rFonts w:eastAsia="宋体"/>
                  <w:u w:val="single"/>
                </w:rPr>
                <w:t>Baseline scheme</w:t>
              </w:r>
              <w:r w:rsidRPr="00FA6532">
                <w:rPr>
                  <w:rFonts w:eastAsia="宋体"/>
                </w:rPr>
                <w:t>: 14-symbol PUSCH, 2DMRS, MCS#3</w:t>
              </w:r>
            </w:ins>
          </w:p>
          <w:p w14:paraId="3DD26C69" w14:textId="77777777" w:rsidR="003B6B86" w:rsidRPr="00FA6532" w:rsidRDefault="003B6B86" w:rsidP="00DB5682">
            <w:pPr>
              <w:spacing w:after="0" w:line="240" w:lineRule="auto"/>
              <w:rPr>
                <w:ins w:id="11845" w:author="China Telecom" w:date="2020-11-16T10:37:00Z"/>
                <w:rFonts w:eastAsia="宋体"/>
              </w:rPr>
            </w:pPr>
            <w:ins w:id="11846" w:author="China Telecom" w:date="2020-11-16T10:37:00Z">
              <w:r w:rsidRPr="00FA6532">
                <w:rPr>
                  <w:rFonts w:eastAsia="宋体"/>
                  <w:u w:val="single"/>
                </w:rPr>
                <w:t>Enhancement</w:t>
              </w:r>
              <w:r w:rsidRPr="00FA6532">
                <w:rPr>
                  <w:rFonts w:eastAsia="宋体"/>
                </w:rPr>
                <w:t>: 16-symbol extended PUSCH, 3DMRS, MCS#2</w:t>
              </w:r>
            </w:ins>
          </w:p>
        </w:tc>
      </w:tr>
      <w:tr w:rsidR="003B6B86" w14:paraId="368B187E" w14:textId="77777777" w:rsidTr="00DB5682">
        <w:trPr>
          <w:trHeight w:val="412"/>
          <w:jc w:val="center"/>
          <w:ins w:id="11847" w:author="China Telecom" w:date="2020-11-16T10:37:00Z"/>
        </w:trPr>
        <w:tc>
          <w:tcPr>
            <w:tcW w:w="1192" w:type="dxa"/>
            <w:vMerge w:val="restart"/>
            <w:vAlign w:val="center"/>
          </w:tcPr>
          <w:p w14:paraId="29131453" w14:textId="77777777" w:rsidR="003B6B86" w:rsidRPr="00D6092C" w:rsidRDefault="003B6B86" w:rsidP="00DB5682">
            <w:pPr>
              <w:spacing w:after="0"/>
              <w:jc w:val="center"/>
              <w:rPr>
                <w:ins w:id="11848" w:author="China Telecom" w:date="2020-11-16T10:37:00Z"/>
                <w:rFonts w:eastAsia="Malgun Gothic"/>
                <w:lang w:eastAsia="ko-KR"/>
              </w:rPr>
            </w:pPr>
            <w:ins w:id="11849" w:author="China Telecom" w:date="2020-11-19T14:05:00Z">
              <w:r>
                <w:rPr>
                  <w:rFonts w:eastAsia="Malgun Gothic"/>
                  <w:lang w:eastAsia="ko-KR"/>
                </w:rPr>
                <w:lastRenderedPageBreak/>
                <w:t>Source 5</w:t>
              </w:r>
            </w:ins>
            <w:ins w:id="11850" w:author="China Telecom" w:date="2020-11-16T13:12:00Z">
              <w:r>
                <w:rPr>
                  <w:rFonts w:eastAsia="Malgun Gothic"/>
                  <w:lang w:eastAsia="ko-KR"/>
                </w:rPr>
                <w:t xml:space="preserve"> (</w:t>
              </w:r>
              <w:r w:rsidRPr="009B1998">
                <w:rPr>
                  <w:rFonts w:eastAsia="Malgun Gothic"/>
                  <w:lang w:eastAsia="ko-KR"/>
                </w:rPr>
                <w:t>R1-2009647</w:t>
              </w:r>
              <w:r>
                <w:rPr>
                  <w:rFonts w:eastAsia="Malgun Gothic"/>
                  <w:lang w:eastAsia="ko-KR"/>
                </w:rPr>
                <w:t>)</w:t>
              </w:r>
            </w:ins>
          </w:p>
        </w:tc>
        <w:tc>
          <w:tcPr>
            <w:tcW w:w="1134" w:type="dxa"/>
            <w:vAlign w:val="center"/>
          </w:tcPr>
          <w:p w14:paraId="5BFF8F0A" w14:textId="77777777" w:rsidR="003B6B86" w:rsidRPr="00D6092C" w:rsidRDefault="003B6B86" w:rsidP="00DB5682">
            <w:pPr>
              <w:spacing w:after="0"/>
              <w:jc w:val="center"/>
              <w:rPr>
                <w:ins w:id="11851" w:author="China Telecom" w:date="2020-11-16T10:37:00Z"/>
                <w:rFonts w:eastAsia="Malgun Gothic"/>
                <w:lang w:eastAsia="ko-KR"/>
              </w:rPr>
            </w:pPr>
            <w:ins w:id="11852" w:author="China Telecom" w:date="2020-11-16T10:37:00Z">
              <w:r w:rsidRPr="00D6092C">
                <w:rPr>
                  <w:rFonts w:eastAsia="Malgun Gothic"/>
                  <w:lang w:eastAsia="ko-KR"/>
                </w:rPr>
                <w:t>FR1</w:t>
              </w:r>
            </w:ins>
          </w:p>
        </w:tc>
        <w:tc>
          <w:tcPr>
            <w:tcW w:w="1418" w:type="dxa"/>
            <w:vAlign w:val="center"/>
          </w:tcPr>
          <w:p w14:paraId="761F5922" w14:textId="77777777" w:rsidR="003B6B86" w:rsidRPr="00D6092C" w:rsidRDefault="003B6B86" w:rsidP="00DB5682">
            <w:pPr>
              <w:spacing w:after="0"/>
              <w:jc w:val="center"/>
              <w:rPr>
                <w:ins w:id="11853" w:author="China Telecom" w:date="2020-11-16T10:37:00Z"/>
                <w:rFonts w:eastAsia="宋体"/>
              </w:rPr>
            </w:pPr>
          </w:p>
        </w:tc>
        <w:tc>
          <w:tcPr>
            <w:tcW w:w="1417" w:type="dxa"/>
            <w:vAlign w:val="center"/>
          </w:tcPr>
          <w:p w14:paraId="2BAB59C6" w14:textId="77777777" w:rsidR="003B6B86" w:rsidRPr="0016475D" w:rsidRDefault="003B6B86" w:rsidP="00DB5682">
            <w:pPr>
              <w:spacing w:after="0"/>
              <w:jc w:val="center"/>
              <w:rPr>
                <w:ins w:id="11854" w:author="China Telecom" w:date="2020-11-16T10:37:00Z"/>
                <w:rFonts w:eastAsia="宋体"/>
              </w:rPr>
            </w:pPr>
            <w:ins w:id="11855" w:author="China Telecom" w:date="2020-11-16T10:37:00Z">
              <w:r w:rsidRPr="0016475D">
                <w:rPr>
                  <w:rFonts w:eastAsia="Malgun Gothic"/>
                  <w:lang w:eastAsia="ko-KR"/>
                </w:rPr>
                <w:t>1.75 dB</w:t>
              </w:r>
            </w:ins>
          </w:p>
        </w:tc>
        <w:tc>
          <w:tcPr>
            <w:tcW w:w="4596" w:type="dxa"/>
            <w:vAlign w:val="center"/>
          </w:tcPr>
          <w:p w14:paraId="679FD479" w14:textId="77777777" w:rsidR="003B6B86" w:rsidRPr="00661812" w:rsidRDefault="003B6B86" w:rsidP="00DB5682">
            <w:pPr>
              <w:spacing w:after="0" w:line="240" w:lineRule="auto"/>
              <w:jc w:val="center"/>
              <w:rPr>
                <w:ins w:id="11856" w:author="China Telecom" w:date="2020-11-16T10:37:00Z"/>
                <w:rFonts w:eastAsia="Malgun Gothic"/>
                <w:lang w:eastAsia="ko-KR"/>
              </w:rPr>
            </w:pPr>
            <w:ins w:id="11857" w:author="China Telecom" w:date="2020-11-16T10:37:00Z">
              <w:r w:rsidRPr="0016475D">
                <w:rPr>
                  <w:rFonts w:eastAsia="Malgun Gothic"/>
                  <w:lang w:eastAsia="ko-KR"/>
                </w:rPr>
                <w:t>4GHz O2I, DDDSUDDDSU, max # of HARQ tx: 4, Latency: 50 ms, TBS: 368, For VoIP, 2% rBLER</w:t>
              </w:r>
            </w:ins>
          </w:p>
          <w:p w14:paraId="79A71419" w14:textId="77777777" w:rsidR="003B6B86" w:rsidRPr="00FA6532" w:rsidRDefault="003B6B86" w:rsidP="00DB5682">
            <w:pPr>
              <w:spacing w:after="0" w:line="240" w:lineRule="auto"/>
              <w:jc w:val="center"/>
              <w:rPr>
                <w:ins w:id="11858" w:author="China Telecom" w:date="2020-11-16T10:37:00Z"/>
                <w:rFonts w:eastAsia="Malgun Gothic"/>
                <w:lang w:eastAsia="ko-KR"/>
              </w:rPr>
            </w:pPr>
            <w:ins w:id="11859" w:author="China Telecom" w:date="2020-11-16T10:37:00Z">
              <w:r w:rsidRPr="00202557">
                <w:rPr>
                  <w:rFonts w:eastAsia="Malgun Gothic"/>
                  <w:lang w:eastAsia="ko-KR"/>
                </w:rPr>
                <w:t>Baseline scheme: PUSCH symbol length: {2, 14, 2, 14}</w:t>
              </w:r>
            </w:ins>
          </w:p>
          <w:p w14:paraId="19BB03BD" w14:textId="77777777" w:rsidR="003B6B86" w:rsidRPr="00FA6532" w:rsidRDefault="003B6B86" w:rsidP="00DB5682">
            <w:pPr>
              <w:spacing w:after="0" w:line="240" w:lineRule="auto"/>
              <w:jc w:val="center"/>
              <w:rPr>
                <w:ins w:id="11860" w:author="China Telecom" w:date="2020-11-16T10:37:00Z"/>
                <w:rFonts w:eastAsia="宋体"/>
              </w:rPr>
            </w:pPr>
            <w:ins w:id="11861" w:author="China Telecom" w:date="2020-11-16T10:37:00Z">
              <w:r w:rsidRPr="00FA6532">
                <w:rPr>
                  <w:rFonts w:eastAsia="Malgun Gothic"/>
                  <w:lang w:eastAsia="ko-KR"/>
                </w:rPr>
                <w:t>Enhancement: PUSCH symbol length: 16</w:t>
              </w:r>
            </w:ins>
          </w:p>
        </w:tc>
      </w:tr>
      <w:tr w:rsidR="003B6B86" w14:paraId="1715482D" w14:textId="77777777" w:rsidTr="00DB5682">
        <w:trPr>
          <w:trHeight w:val="659"/>
          <w:jc w:val="center"/>
          <w:ins w:id="11862" w:author="China Telecom" w:date="2020-11-16T10:37:00Z"/>
        </w:trPr>
        <w:tc>
          <w:tcPr>
            <w:tcW w:w="1192" w:type="dxa"/>
            <w:vMerge/>
            <w:vAlign w:val="center"/>
          </w:tcPr>
          <w:p w14:paraId="11376168" w14:textId="77777777" w:rsidR="003B6B86" w:rsidRPr="00FA6532" w:rsidRDefault="003B6B86" w:rsidP="00DB5682">
            <w:pPr>
              <w:spacing w:after="0"/>
              <w:jc w:val="center"/>
              <w:rPr>
                <w:ins w:id="11863" w:author="China Telecom" w:date="2020-11-16T10:37:00Z"/>
                <w:rFonts w:eastAsia="宋体"/>
              </w:rPr>
            </w:pPr>
          </w:p>
        </w:tc>
        <w:tc>
          <w:tcPr>
            <w:tcW w:w="1134" w:type="dxa"/>
            <w:vAlign w:val="center"/>
          </w:tcPr>
          <w:p w14:paraId="14A09F23" w14:textId="77777777" w:rsidR="003B6B86" w:rsidRPr="00FA6532" w:rsidRDefault="003B6B86" w:rsidP="00DB5682">
            <w:pPr>
              <w:spacing w:after="0"/>
              <w:jc w:val="center"/>
              <w:rPr>
                <w:ins w:id="11864" w:author="China Telecom" w:date="2020-11-16T10:37:00Z"/>
                <w:rFonts w:eastAsia="Malgun Gothic"/>
                <w:lang w:eastAsia="ko-KR"/>
              </w:rPr>
            </w:pPr>
            <w:ins w:id="11865" w:author="China Telecom" w:date="2020-11-16T10:37:00Z">
              <w:r w:rsidRPr="00FA6532">
                <w:rPr>
                  <w:rFonts w:eastAsia="Malgun Gothic"/>
                  <w:lang w:eastAsia="ko-KR"/>
                </w:rPr>
                <w:t>FR2</w:t>
              </w:r>
            </w:ins>
          </w:p>
        </w:tc>
        <w:tc>
          <w:tcPr>
            <w:tcW w:w="1418" w:type="dxa"/>
            <w:vAlign w:val="center"/>
          </w:tcPr>
          <w:p w14:paraId="7105B8B6" w14:textId="77777777" w:rsidR="003B6B86" w:rsidRPr="00FA6532" w:rsidRDefault="003B6B86" w:rsidP="00DB5682">
            <w:pPr>
              <w:spacing w:after="0"/>
              <w:jc w:val="center"/>
              <w:rPr>
                <w:ins w:id="11866" w:author="China Telecom" w:date="2020-11-16T10:37:00Z"/>
                <w:rFonts w:eastAsia="宋体"/>
              </w:rPr>
            </w:pPr>
          </w:p>
        </w:tc>
        <w:tc>
          <w:tcPr>
            <w:tcW w:w="1417" w:type="dxa"/>
            <w:vAlign w:val="center"/>
          </w:tcPr>
          <w:p w14:paraId="038C0466" w14:textId="77777777" w:rsidR="003B6B86" w:rsidRPr="00FA6532" w:rsidRDefault="003B6B86" w:rsidP="00DB5682">
            <w:pPr>
              <w:spacing w:after="0"/>
              <w:jc w:val="center"/>
              <w:rPr>
                <w:ins w:id="11867" w:author="China Telecom" w:date="2020-11-16T10:37:00Z"/>
                <w:rFonts w:eastAsia="宋体"/>
              </w:rPr>
            </w:pPr>
            <w:ins w:id="11868" w:author="China Telecom" w:date="2020-11-16T10:37:00Z">
              <w:r w:rsidRPr="00FA6532">
                <w:rPr>
                  <w:rFonts w:eastAsia="Malgun Gothic"/>
                  <w:lang w:eastAsia="ko-KR"/>
                </w:rPr>
                <w:t>1.4 dB</w:t>
              </w:r>
            </w:ins>
          </w:p>
        </w:tc>
        <w:tc>
          <w:tcPr>
            <w:tcW w:w="4596" w:type="dxa"/>
            <w:vAlign w:val="center"/>
          </w:tcPr>
          <w:p w14:paraId="2D916E49" w14:textId="77777777" w:rsidR="003B6B86" w:rsidRPr="00FA6532" w:rsidRDefault="003B6B86" w:rsidP="00DB5682">
            <w:pPr>
              <w:spacing w:after="0" w:line="240" w:lineRule="auto"/>
              <w:jc w:val="center"/>
              <w:rPr>
                <w:ins w:id="11869" w:author="China Telecom" w:date="2020-11-16T10:37:00Z"/>
                <w:rFonts w:eastAsia="Malgun Gothic"/>
                <w:lang w:eastAsia="ko-KR"/>
              </w:rPr>
            </w:pPr>
            <w:ins w:id="11870" w:author="China Telecom" w:date="2020-11-16T10:37:00Z">
              <w:r w:rsidRPr="00FA6532">
                <w:rPr>
                  <w:rFonts w:eastAsia="Malgun Gothic"/>
                  <w:lang w:eastAsia="ko-KR"/>
                </w:rPr>
                <w:t>28GHz O2I, DDDSUDDDSU, max # of HARQ tx: 16, Latency: 50 ms, TBS: 368, For VoIP, 2% rBLER</w:t>
              </w:r>
            </w:ins>
          </w:p>
          <w:p w14:paraId="3F40A6F5" w14:textId="77777777" w:rsidR="003B6B86" w:rsidRPr="00FA6532" w:rsidRDefault="003B6B86" w:rsidP="00DB5682">
            <w:pPr>
              <w:spacing w:after="0" w:line="240" w:lineRule="auto"/>
              <w:jc w:val="center"/>
              <w:rPr>
                <w:ins w:id="11871" w:author="China Telecom" w:date="2020-11-16T10:37:00Z"/>
                <w:rFonts w:eastAsia="Malgun Gothic"/>
                <w:lang w:eastAsia="ko-KR"/>
              </w:rPr>
            </w:pPr>
            <w:ins w:id="11872" w:author="China Telecom" w:date="2020-11-16T10:37:00Z">
              <w:r w:rsidRPr="00FA6532">
                <w:rPr>
                  <w:rFonts w:eastAsia="Malgun Gothic"/>
                  <w:lang w:eastAsia="ko-KR"/>
                </w:rPr>
                <w:t>Baseline scheme: PUSCH symbol length: {2, 14, 2, 14}</w:t>
              </w:r>
            </w:ins>
          </w:p>
          <w:p w14:paraId="2E51E6F0" w14:textId="77777777" w:rsidR="003B6B86" w:rsidRPr="00FA6532" w:rsidRDefault="003B6B86" w:rsidP="00DB5682">
            <w:pPr>
              <w:spacing w:after="0" w:line="240" w:lineRule="auto"/>
              <w:jc w:val="center"/>
              <w:rPr>
                <w:ins w:id="11873" w:author="China Telecom" w:date="2020-11-16T10:37:00Z"/>
                <w:rFonts w:eastAsia="宋体"/>
              </w:rPr>
            </w:pPr>
            <w:ins w:id="11874" w:author="China Telecom" w:date="2020-11-16T10:37:00Z">
              <w:r w:rsidRPr="00FA6532">
                <w:rPr>
                  <w:rFonts w:eastAsia="Malgun Gothic"/>
                  <w:lang w:eastAsia="ko-KR"/>
                </w:rPr>
                <w:t>Enhancement: PUSCH symbol length: 16</w:t>
              </w:r>
            </w:ins>
          </w:p>
        </w:tc>
      </w:tr>
    </w:tbl>
    <w:p w14:paraId="267EA8A9" w14:textId="77777777" w:rsidR="003B6B86" w:rsidRDefault="003B6B86" w:rsidP="003B6B86">
      <w:pPr>
        <w:jc w:val="center"/>
        <w:rPr>
          <w:ins w:id="11875" w:author="China Telecom" w:date="2020-11-16T10:37:00Z"/>
          <w:rFonts w:eastAsia="宋体"/>
        </w:rPr>
      </w:pPr>
    </w:p>
    <w:p w14:paraId="64192BB7" w14:textId="77777777" w:rsidR="003B6B86" w:rsidRPr="00B87989" w:rsidRDefault="003B6B86" w:rsidP="003B6B86">
      <w:pPr>
        <w:widowControl w:val="0"/>
        <w:tabs>
          <w:tab w:val="left" w:pos="1701"/>
        </w:tabs>
        <w:spacing w:after="160" w:line="256" w:lineRule="auto"/>
        <w:jc w:val="both"/>
        <w:rPr>
          <w:ins w:id="11876" w:author="China Telecom" w:date="2020-11-16T10:15:00Z"/>
        </w:rPr>
      </w:pPr>
      <w:ins w:id="11877" w:author="China Telecom" w:date="2020-11-16T10:15:00Z">
        <w:r w:rsidRPr="00B87989">
          <w:t xml:space="preserve">Seven sources (R1-2008874, R1-2007905, R1-2007954, R1-2008626, </w:t>
        </w:r>
      </w:ins>
      <w:ins w:id="11878" w:author="China Telecom" w:date="2020-11-18T15:12:00Z">
        <w:r>
          <w:t>R1-2009583</w:t>
        </w:r>
      </w:ins>
      <w:ins w:id="11879" w:author="China Telecom" w:date="2020-11-16T10:15:00Z">
        <w:r w:rsidRPr="00B87989">
          <w:t xml:space="preserve">, </w:t>
        </w:r>
        <w:r>
          <w:t>R1-2009792</w:t>
        </w:r>
        <w:r w:rsidRPr="00B87989">
          <w:t>, R1-2007930) evaluate the performance of TB processing over multi-slot PUSCH.</w:t>
        </w:r>
      </w:ins>
    </w:p>
    <w:p w14:paraId="34AF00E5" w14:textId="77777777" w:rsidR="003B6B86" w:rsidRPr="00B87989" w:rsidRDefault="003B6B86" w:rsidP="003B6B86">
      <w:pPr>
        <w:widowControl w:val="0"/>
        <w:numPr>
          <w:ilvl w:val="0"/>
          <w:numId w:val="67"/>
        </w:numPr>
        <w:tabs>
          <w:tab w:val="left" w:pos="1701"/>
        </w:tabs>
        <w:spacing w:after="160" w:line="256" w:lineRule="auto"/>
        <w:jc w:val="both"/>
        <w:rPr>
          <w:ins w:id="11880" w:author="China Telecom" w:date="2020-11-16T10:15:00Z"/>
        </w:rPr>
      </w:pPr>
      <w:ins w:id="11881" w:author="China Telecom" w:date="2020-11-16T10:15:00Z">
        <w:r w:rsidRPr="00B87989">
          <w:t>Two sources (R1-2008874, R1-2008626) show 0.6~2 dB  SNR gain when TBS determined based on multiple slots and transmitted over multiple slots for VoIP at 2% rBLER for FR1, compared to TB is determined based on single slot with repetition in Rel-16. HARQ is not used. If HARQ is enabled, legacy transmissions incur increased frequency domain resource use and a fair comparison cannot be made. Different redundancy version {0, 2, 3, 1} is used for repetitions in R1-2008874. The same redundancy version is used for repetitions in R1-2008626. Gains due to reduction in upper-layer (MAC/RLC/PDCP) headers is not reflected in  R1-2008626.</w:t>
        </w:r>
      </w:ins>
    </w:p>
    <w:p w14:paraId="38C21CDF" w14:textId="77777777" w:rsidR="003B6B86" w:rsidRPr="00B87989" w:rsidRDefault="003B6B86" w:rsidP="003B6B86">
      <w:pPr>
        <w:widowControl w:val="0"/>
        <w:numPr>
          <w:ilvl w:val="0"/>
          <w:numId w:val="67"/>
        </w:numPr>
        <w:tabs>
          <w:tab w:val="left" w:pos="1701"/>
        </w:tabs>
        <w:spacing w:after="160" w:line="256" w:lineRule="auto"/>
        <w:jc w:val="both"/>
        <w:rPr>
          <w:ins w:id="11882" w:author="China Telecom" w:date="2020-11-16T10:15:00Z"/>
        </w:rPr>
      </w:pPr>
      <w:ins w:id="11883" w:author="China Telecom" w:date="2020-11-16T10:15:00Z">
        <w:r w:rsidRPr="00B87989">
          <w:t>Two sources (</w:t>
        </w:r>
        <w:r>
          <w:t>R1-2008874</w:t>
        </w:r>
        <w:r w:rsidRPr="00B87989">
          <w:t xml:space="preserve">, </w:t>
        </w:r>
        <w:r>
          <w:t>R1-2008626</w:t>
        </w:r>
        <w:r w:rsidRPr="00B87989">
          <w:t xml:space="preserve">) show 1.0~2.7 dB SNR gain when TBS determined based on multiple slots and transmitted over multiple slots for eMBB at 10% iBLER for FR1, compared to TB is determined based on single slot with repetition in Rel-16. HARQ is not used. If HARQ is enabled, legacy transmissions incur increased frequency domain resource use and a fair comparison cannot be made. Different redundancy version {0, 2, 3, 1} is used for repetitions in </w:t>
        </w:r>
        <w:r>
          <w:t>R1-2008874</w:t>
        </w:r>
        <w:r w:rsidRPr="00B87989">
          <w:t>. The same redundancy ver</w:t>
        </w:r>
        <w:r>
          <w:t>sion is used for repetitions in R1-2008626</w:t>
        </w:r>
        <w:r w:rsidRPr="00B87989">
          <w:t>. Gains due to reduction in upper-layer (MAC/RLC/PDCP) headers is not ref</w:t>
        </w:r>
        <w:r>
          <w:t>lected in R1-2008626</w:t>
        </w:r>
        <w:r w:rsidRPr="00B87989">
          <w:t>.</w:t>
        </w:r>
      </w:ins>
    </w:p>
    <w:p w14:paraId="09DA5C06" w14:textId="77777777" w:rsidR="003B6B86" w:rsidRPr="00B87989" w:rsidRDefault="003B6B86" w:rsidP="003B6B86">
      <w:pPr>
        <w:widowControl w:val="0"/>
        <w:numPr>
          <w:ilvl w:val="0"/>
          <w:numId w:val="67"/>
        </w:numPr>
        <w:tabs>
          <w:tab w:val="left" w:pos="1701"/>
        </w:tabs>
        <w:spacing w:after="160" w:line="256" w:lineRule="auto"/>
        <w:jc w:val="both"/>
        <w:rPr>
          <w:ins w:id="11884" w:author="China Telecom" w:date="2020-11-16T10:15:00Z"/>
        </w:rPr>
      </w:pPr>
      <w:ins w:id="11885" w:author="China Telecom" w:date="2020-11-16T10:15:00Z">
        <w:r w:rsidRPr="00B87989">
          <w:t>One source (</w:t>
        </w:r>
        <w:r>
          <w:t>R1-2007905</w:t>
        </w:r>
        <w:r w:rsidRPr="00B87989">
          <w:t xml:space="preserve">) shows 0.8 dB SNR gain when TBS determined based on multiple slots and transmitted over multiple slots for eMBB at 10% iBLER for FR1, compared to TB is determined based on single slot with repetition in Rel-16. HARQ is not used. The same redundancy version is used for repetitions. </w:t>
        </w:r>
      </w:ins>
    </w:p>
    <w:p w14:paraId="190910D3" w14:textId="77777777" w:rsidR="003B6B86" w:rsidRPr="00B87989" w:rsidRDefault="003B6B86" w:rsidP="003B6B86">
      <w:pPr>
        <w:widowControl w:val="0"/>
        <w:numPr>
          <w:ilvl w:val="0"/>
          <w:numId w:val="67"/>
        </w:numPr>
        <w:tabs>
          <w:tab w:val="left" w:pos="1701"/>
        </w:tabs>
        <w:spacing w:after="160" w:line="256" w:lineRule="auto"/>
        <w:jc w:val="both"/>
        <w:rPr>
          <w:ins w:id="11886" w:author="China Telecom" w:date="2020-11-16T10:15:00Z"/>
        </w:rPr>
      </w:pPr>
      <w:ins w:id="11887" w:author="China Telecom" w:date="2020-11-16T10:15:00Z">
        <w:r w:rsidRPr="00B87989">
          <w:t>One source (</w:t>
        </w:r>
        <w:r>
          <w:t>R1-2009792</w:t>
        </w:r>
        <w:r w:rsidRPr="00B87989">
          <w:t xml:space="preserve">) show 1.0 dB SNR gain when TBS determined based on multiple slots and transmitted over multiple slots for eMBB at 10% iBLER for FR1 and cross-slot channel estimation is used, compared to TB is determined based on single slot with repetition in Rel-16 without cross-slot channel estimation. HARQ is not used. The same redundancy version is used for repetitions. </w:t>
        </w:r>
      </w:ins>
    </w:p>
    <w:p w14:paraId="0BD71C70" w14:textId="77777777" w:rsidR="003B6B86" w:rsidRPr="00B87989" w:rsidRDefault="003B6B86" w:rsidP="003B6B86">
      <w:pPr>
        <w:widowControl w:val="0"/>
        <w:numPr>
          <w:ilvl w:val="0"/>
          <w:numId w:val="67"/>
        </w:numPr>
        <w:tabs>
          <w:tab w:val="left" w:pos="1701"/>
        </w:tabs>
        <w:spacing w:after="160" w:line="256" w:lineRule="auto"/>
        <w:jc w:val="both"/>
        <w:rPr>
          <w:ins w:id="11888" w:author="China Telecom" w:date="2020-11-16T10:15:00Z"/>
        </w:rPr>
      </w:pPr>
      <w:ins w:id="11889" w:author="China Telecom" w:date="2020-11-16T10:15:00Z">
        <w:r w:rsidRPr="00B87989">
          <w:t>One source (</w:t>
        </w:r>
      </w:ins>
      <w:ins w:id="11890" w:author="China Telecom" w:date="2020-11-18T15:12:00Z">
        <w:r>
          <w:t>R1-2009583</w:t>
        </w:r>
      </w:ins>
      <w:ins w:id="11891" w:author="China Telecom" w:date="2020-11-16T10:15:00Z">
        <w:r w:rsidRPr="00B87989">
          <w:t>) shows 0.4 and 2.0 dB SNR gain and with different number of aggregated slots and modulation schemes when TBS determined based on multiple slots and transmitted over multiple slots for VoIP at 2% rBLER for FR1 FDD and cross-slot channel estimation is used, compared to TB is determined based on single slot without repetition in Rel-16. HARQ is not used. Up to 10dB power boosting gain can be obtained depending on different number of aggregated slots when TBS determined based on multiple slots and transmitted over multiple slots for FR1 FDD VoIP.</w:t>
        </w:r>
      </w:ins>
    </w:p>
    <w:p w14:paraId="566AA77D" w14:textId="77777777" w:rsidR="003B6B86" w:rsidRPr="00B87989" w:rsidRDefault="003B6B86" w:rsidP="003B6B86">
      <w:pPr>
        <w:widowControl w:val="0"/>
        <w:numPr>
          <w:ilvl w:val="0"/>
          <w:numId w:val="67"/>
        </w:numPr>
        <w:tabs>
          <w:tab w:val="left" w:pos="1701"/>
        </w:tabs>
        <w:spacing w:after="160" w:line="256" w:lineRule="auto"/>
        <w:jc w:val="both"/>
        <w:rPr>
          <w:ins w:id="11892" w:author="China Telecom" w:date="2020-11-16T10:15:00Z"/>
        </w:rPr>
      </w:pPr>
      <w:ins w:id="11893" w:author="China Telecom" w:date="2020-11-16T10:15:00Z">
        <w:r w:rsidRPr="00B87989">
          <w:t>One source (</w:t>
        </w:r>
      </w:ins>
      <w:ins w:id="11894" w:author="China Telecom" w:date="2020-11-18T15:12:00Z">
        <w:r>
          <w:t>R1-2009583</w:t>
        </w:r>
      </w:ins>
      <w:ins w:id="11895" w:author="China Telecom" w:date="2020-11-16T10:15:00Z">
        <w:r w:rsidRPr="00B87989">
          <w:t>) shows 0~1.75 dB SNR gain when TBS determined based on multiple slots and transmitted over multiple slots for eMBB at 10% iBLER for FR1 and cross-slot channel estimation is used, compared to TB is determined based on single slot without repetition in Rel-16. HARQ is not used. Up to 6.98 dB power boosting gain can be obtained depending on the number of aggregated slots when TBS determined based on multiple slots and transmitted over multiple slots for FR1 eMBB.</w:t>
        </w:r>
      </w:ins>
    </w:p>
    <w:p w14:paraId="54A84618" w14:textId="77777777" w:rsidR="003B6B86" w:rsidRPr="00B87989" w:rsidRDefault="003B6B86" w:rsidP="003B6B86">
      <w:pPr>
        <w:widowControl w:val="0"/>
        <w:numPr>
          <w:ilvl w:val="0"/>
          <w:numId w:val="67"/>
        </w:numPr>
        <w:tabs>
          <w:tab w:val="left" w:pos="1701"/>
        </w:tabs>
        <w:spacing w:after="160" w:line="256" w:lineRule="auto"/>
        <w:jc w:val="both"/>
        <w:rPr>
          <w:ins w:id="11896" w:author="China Telecom" w:date="2020-11-16T10:15:00Z"/>
        </w:rPr>
      </w:pPr>
      <w:ins w:id="11897" w:author="China Telecom" w:date="2020-11-16T10:15:00Z">
        <w:r w:rsidRPr="00B87989">
          <w:t>One source (</w:t>
        </w:r>
        <w:r>
          <w:t>R1-2007954</w:t>
        </w:r>
        <w:r w:rsidRPr="00B87989">
          <w:t>) shows 0.2 dB SNR gain and 6.2 dB link budget gain when TBS determined based on multiple slots and transmitted over multiple slots for VoIP at 2% rBLER for FR1 TDD, compared to TB is determined based on single slot without repetition in Rel-16. HARQ is not used.</w:t>
        </w:r>
      </w:ins>
    </w:p>
    <w:p w14:paraId="5695DED5" w14:textId="77777777" w:rsidR="003B6B86" w:rsidRPr="00B87989" w:rsidRDefault="003B6B86" w:rsidP="003B6B86">
      <w:pPr>
        <w:widowControl w:val="0"/>
        <w:numPr>
          <w:ilvl w:val="0"/>
          <w:numId w:val="67"/>
        </w:numPr>
        <w:tabs>
          <w:tab w:val="left" w:pos="1701"/>
        </w:tabs>
        <w:spacing w:after="160" w:line="256" w:lineRule="auto"/>
        <w:jc w:val="both"/>
        <w:rPr>
          <w:ins w:id="11898" w:author="China Telecom" w:date="2020-11-16T10:15:00Z"/>
        </w:rPr>
      </w:pPr>
      <w:ins w:id="11899" w:author="China Telecom" w:date="2020-11-16T10:15:00Z">
        <w:r w:rsidRPr="00B87989">
          <w:t>One source (</w:t>
        </w:r>
        <w:r>
          <w:t>R1-2007930</w:t>
        </w:r>
        <w:r w:rsidRPr="00B87989">
          <w:t xml:space="preserve">) shows 2 (w/ frequency hopping) and 2.5 dB (w/o frequency hopping) SNR gain when TBS determined based on multiple slots and transmitted over multiple slots with gaps for eMBB at 10% iBLER, </w:t>
        </w:r>
        <w:r w:rsidRPr="00B87989">
          <w:lastRenderedPageBreak/>
          <w:t>compared to Rel-16 where repeats are scheduled over contiguous slots. HARQ is not used. Perfect channel estimation is assumed.</w:t>
        </w:r>
      </w:ins>
    </w:p>
    <w:p w14:paraId="4E928298" w14:textId="77777777" w:rsidR="003B6B86" w:rsidRPr="00C55C48" w:rsidRDefault="003B6B86" w:rsidP="00C55C48">
      <w:pPr>
        <w:pStyle w:val="TH"/>
        <w:rPr>
          <w:ins w:id="11900" w:author="China Telecom" w:date="2020-11-16T10:41:00Z"/>
        </w:rPr>
      </w:pPr>
      <w:ins w:id="11901" w:author="China Telecom" w:date="2020-11-16T10:42:00Z">
        <w:r w:rsidRPr="00C55C48">
          <w:rPr>
            <w:rFonts w:hint="eastAsia"/>
          </w:rPr>
          <w:t xml:space="preserve">Table </w:t>
        </w:r>
        <w:r w:rsidRPr="00C55C48">
          <w:t>6.1.1</w:t>
        </w:r>
        <w:r w:rsidRPr="00C55C48">
          <w:rPr>
            <w:rFonts w:hint="eastAsia"/>
          </w:rPr>
          <w:t>-</w:t>
        </w:r>
        <w:r w:rsidRPr="00C55C48">
          <w:t>3</w:t>
        </w:r>
      </w:ins>
      <w:ins w:id="11902" w:author="China Telecom" w:date="2020-11-16T10:41:00Z">
        <w:r w:rsidRPr="00C55C48">
          <w:rPr>
            <w:rFonts w:hint="eastAsia"/>
          </w:rPr>
          <w:t xml:space="preserve"> </w:t>
        </w:r>
      </w:ins>
      <w:ins w:id="11903" w:author="China Telecom" w:date="2020-11-16T10:42:00Z">
        <w:r>
          <w:t xml:space="preserve">Performance evaluation for </w:t>
        </w:r>
      </w:ins>
      <w:ins w:id="11904" w:author="China Telecom" w:date="2020-11-16T10:41:00Z">
        <w:r>
          <w:t>TB processing over multi-slot PUSCH</w:t>
        </w:r>
      </w:ins>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Change w:id="11905">
          <w:tblGrid>
            <w:gridCol w:w="1192"/>
            <w:gridCol w:w="1134"/>
            <w:gridCol w:w="1418"/>
            <w:gridCol w:w="1417"/>
            <w:gridCol w:w="4596"/>
          </w:tblGrid>
        </w:tblGridChange>
      </w:tblGrid>
      <w:tr w:rsidR="003B6B86" w14:paraId="7657E2A8" w14:textId="77777777" w:rsidTr="00DB5682">
        <w:trPr>
          <w:trHeight w:val="420"/>
          <w:jc w:val="center"/>
          <w:ins w:id="11906" w:author="China Telecom" w:date="2020-11-16T10:41:00Z"/>
        </w:trPr>
        <w:tc>
          <w:tcPr>
            <w:tcW w:w="1192" w:type="dxa"/>
            <w:vMerge w:val="restart"/>
            <w:vAlign w:val="center"/>
          </w:tcPr>
          <w:p w14:paraId="65A8ECAA" w14:textId="77777777" w:rsidR="003B6B86" w:rsidRPr="00D6092C" w:rsidRDefault="003B6B86" w:rsidP="00DB5682">
            <w:pPr>
              <w:jc w:val="center"/>
              <w:rPr>
                <w:ins w:id="11907" w:author="China Telecom" w:date="2020-11-16T10:41:00Z"/>
                <w:rFonts w:eastAsia="宋体"/>
                <w:b/>
              </w:rPr>
            </w:pPr>
            <w:ins w:id="11908" w:author="China Telecom" w:date="2020-11-16T10:47:00Z">
              <w:r w:rsidRPr="00D6092C">
                <w:rPr>
                  <w:rFonts w:eastAsia="宋体" w:hint="eastAsia"/>
                  <w:b/>
                  <w:lang w:eastAsia="zh-CN"/>
                </w:rPr>
                <w:t>S</w:t>
              </w:r>
              <w:r w:rsidRPr="00D6092C">
                <w:rPr>
                  <w:rFonts w:eastAsia="宋体"/>
                  <w:b/>
                  <w:lang w:eastAsia="zh-CN"/>
                </w:rPr>
                <w:t>ource</w:t>
              </w:r>
            </w:ins>
          </w:p>
        </w:tc>
        <w:tc>
          <w:tcPr>
            <w:tcW w:w="1134" w:type="dxa"/>
            <w:vMerge w:val="restart"/>
            <w:vAlign w:val="center"/>
          </w:tcPr>
          <w:p w14:paraId="1C8C21BB" w14:textId="77777777" w:rsidR="003B6B86" w:rsidRPr="00D6092C" w:rsidRDefault="003B6B86" w:rsidP="00DB5682">
            <w:pPr>
              <w:jc w:val="center"/>
              <w:rPr>
                <w:ins w:id="11909" w:author="China Telecom" w:date="2020-11-16T10:41:00Z"/>
                <w:rFonts w:eastAsia="宋体"/>
                <w:b/>
              </w:rPr>
            </w:pPr>
            <w:ins w:id="11910" w:author="China Telecom" w:date="2020-11-16T10:41:00Z">
              <w:r w:rsidRPr="00D6092C">
                <w:rPr>
                  <w:rFonts w:eastAsia="宋体"/>
                  <w:b/>
                </w:rPr>
                <w:t>Frequency Range</w:t>
              </w:r>
            </w:ins>
          </w:p>
        </w:tc>
        <w:tc>
          <w:tcPr>
            <w:tcW w:w="2835" w:type="dxa"/>
            <w:gridSpan w:val="2"/>
            <w:vAlign w:val="center"/>
          </w:tcPr>
          <w:p w14:paraId="46F6D2F5" w14:textId="77777777" w:rsidR="003B6B86" w:rsidRPr="00D6092C" w:rsidRDefault="003B6B86" w:rsidP="00DB5682">
            <w:pPr>
              <w:jc w:val="center"/>
              <w:rPr>
                <w:ins w:id="11911" w:author="China Telecom" w:date="2020-11-16T10:41:00Z"/>
                <w:rFonts w:eastAsia="宋体"/>
                <w:b/>
              </w:rPr>
            </w:pPr>
            <w:ins w:id="11912" w:author="China Telecom" w:date="2020-11-16T10:41:00Z">
              <w:r w:rsidRPr="00D6092C">
                <w:rPr>
                  <w:rFonts w:eastAsia="宋体"/>
                  <w:b/>
                </w:rPr>
                <w:t>Performance gain</w:t>
              </w:r>
            </w:ins>
          </w:p>
        </w:tc>
        <w:tc>
          <w:tcPr>
            <w:tcW w:w="4596" w:type="dxa"/>
            <w:vMerge w:val="restart"/>
            <w:vAlign w:val="center"/>
          </w:tcPr>
          <w:p w14:paraId="0607DA8C" w14:textId="77777777" w:rsidR="003B6B86" w:rsidRPr="00D6092C" w:rsidRDefault="003B6B86" w:rsidP="00DB5682">
            <w:pPr>
              <w:jc w:val="center"/>
              <w:rPr>
                <w:ins w:id="11913" w:author="China Telecom" w:date="2020-11-16T10:41:00Z"/>
                <w:rFonts w:eastAsia="宋体"/>
                <w:b/>
              </w:rPr>
            </w:pPr>
            <w:ins w:id="11914" w:author="China Telecom" w:date="2020-11-16T10:41:00Z">
              <w:r w:rsidRPr="00D6092C">
                <w:rPr>
                  <w:rFonts w:eastAsia="宋体"/>
                  <w:b/>
                </w:rPr>
                <w:t>Key Assumptions</w:t>
              </w:r>
            </w:ins>
          </w:p>
        </w:tc>
      </w:tr>
      <w:tr w:rsidR="003B6B86" w14:paraId="237FECCE" w14:textId="77777777" w:rsidTr="00DB5682">
        <w:trPr>
          <w:trHeight w:val="431"/>
          <w:jc w:val="center"/>
          <w:ins w:id="11915" w:author="China Telecom" w:date="2020-11-16T10:41:00Z"/>
        </w:trPr>
        <w:tc>
          <w:tcPr>
            <w:tcW w:w="1192" w:type="dxa"/>
            <w:vMerge/>
            <w:vAlign w:val="center"/>
          </w:tcPr>
          <w:p w14:paraId="249F30E8" w14:textId="77777777" w:rsidR="003B6B86" w:rsidRPr="00DD720E" w:rsidRDefault="003B6B86" w:rsidP="00DB5682">
            <w:pPr>
              <w:jc w:val="center"/>
              <w:rPr>
                <w:ins w:id="11916" w:author="China Telecom" w:date="2020-11-16T10:41:00Z"/>
                <w:rFonts w:eastAsia="宋体"/>
              </w:rPr>
            </w:pPr>
          </w:p>
        </w:tc>
        <w:tc>
          <w:tcPr>
            <w:tcW w:w="1134" w:type="dxa"/>
            <w:vMerge/>
            <w:vAlign w:val="center"/>
          </w:tcPr>
          <w:p w14:paraId="0A240116" w14:textId="77777777" w:rsidR="003B6B86" w:rsidRPr="00DD720E" w:rsidRDefault="003B6B86" w:rsidP="00DB5682">
            <w:pPr>
              <w:jc w:val="center"/>
              <w:rPr>
                <w:ins w:id="11917" w:author="China Telecom" w:date="2020-11-16T10:41:00Z"/>
                <w:rFonts w:eastAsia="宋体"/>
              </w:rPr>
            </w:pPr>
          </w:p>
        </w:tc>
        <w:tc>
          <w:tcPr>
            <w:tcW w:w="1418" w:type="dxa"/>
            <w:vAlign w:val="center"/>
          </w:tcPr>
          <w:p w14:paraId="224A6370" w14:textId="77777777" w:rsidR="003B6B86" w:rsidRPr="00D6092C" w:rsidRDefault="003B6B86" w:rsidP="00DB5682">
            <w:pPr>
              <w:jc w:val="center"/>
              <w:rPr>
                <w:ins w:id="11918" w:author="China Telecom" w:date="2020-11-16T10:41:00Z"/>
                <w:rFonts w:eastAsia="宋体"/>
                <w:b/>
              </w:rPr>
            </w:pPr>
            <w:ins w:id="11919" w:author="China Telecom" w:date="2020-11-16T10:41:00Z">
              <w:r w:rsidRPr="00D6092C">
                <w:rPr>
                  <w:rFonts w:eastAsia="宋体"/>
                  <w:b/>
                </w:rPr>
                <w:t>eMBB</w:t>
              </w:r>
            </w:ins>
          </w:p>
        </w:tc>
        <w:tc>
          <w:tcPr>
            <w:tcW w:w="1417" w:type="dxa"/>
            <w:vAlign w:val="center"/>
          </w:tcPr>
          <w:p w14:paraId="1AD58D3E" w14:textId="77777777" w:rsidR="003B6B86" w:rsidRPr="00D6092C" w:rsidRDefault="003B6B86" w:rsidP="00DB5682">
            <w:pPr>
              <w:jc w:val="center"/>
              <w:rPr>
                <w:ins w:id="11920" w:author="China Telecom" w:date="2020-11-16T10:41:00Z"/>
                <w:rFonts w:eastAsia="宋体"/>
                <w:b/>
              </w:rPr>
            </w:pPr>
            <w:ins w:id="11921" w:author="China Telecom" w:date="2020-11-16T10:41:00Z">
              <w:r w:rsidRPr="00D6092C">
                <w:rPr>
                  <w:rFonts w:eastAsia="宋体"/>
                  <w:b/>
                </w:rPr>
                <w:t>voice</w:t>
              </w:r>
            </w:ins>
          </w:p>
        </w:tc>
        <w:tc>
          <w:tcPr>
            <w:tcW w:w="4596" w:type="dxa"/>
            <w:vMerge/>
            <w:vAlign w:val="center"/>
          </w:tcPr>
          <w:p w14:paraId="0D9836ED" w14:textId="77777777" w:rsidR="003B6B86" w:rsidRPr="00DD720E" w:rsidRDefault="003B6B86" w:rsidP="00DB5682">
            <w:pPr>
              <w:jc w:val="center"/>
              <w:rPr>
                <w:ins w:id="11922" w:author="China Telecom" w:date="2020-11-16T10:41:00Z"/>
                <w:rFonts w:eastAsia="宋体"/>
              </w:rPr>
            </w:pPr>
          </w:p>
        </w:tc>
      </w:tr>
      <w:tr w:rsidR="003B6B86" w14:paraId="28A253B0" w14:textId="77777777" w:rsidTr="00DB5682">
        <w:trPr>
          <w:trHeight w:val="420"/>
          <w:jc w:val="center"/>
          <w:ins w:id="11923" w:author="China Telecom" w:date="2020-11-16T10:41:00Z"/>
        </w:trPr>
        <w:tc>
          <w:tcPr>
            <w:tcW w:w="1192" w:type="dxa"/>
            <w:vMerge w:val="restart"/>
            <w:vAlign w:val="center"/>
          </w:tcPr>
          <w:p w14:paraId="7DAC51FB" w14:textId="77777777" w:rsidR="003B6B86" w:rsidRPr="00D6092C" w:rsidRDefault="003B6B86" w:rsidP="00DB5682">
            <w:pPr>
              <w:jc w:val="center"/>
              <w:rPr>
                <w:ins w:id="11924" w:author="China Telecom" w:date="2020-11-16T10:41:00Z"/>
                <w:rFonts w:eastAsia="宋体"/>
              </w:rPr>
            </w:pPr>
            <w:ins w:id="11925" w:author="China Telecom" w:date="2020-11-19T14:07:00Z">
              <w:r>
                <w:rPr>
                  <w:rFonts w:eastAsia="宋体"/>
                </w:rPr>
                <w:t>Source 1</w:t>
              </w:r>
            </w:ins>
            <w:ins w:id="11926" w:author="China Telecom" w:date="2020-11-16T13:11:00Z">
              <w:r>
                <w:rPr>
                  <w:rFonts w:eastAsia="宋体"/>
                </w:rPr>
                <w:t xml:space="preserve"> (</w:t>
              </w:r>
              <w:r w:rsidRPr="00B87989">
                <w:t>R1-2008874</w:t>
              </w:r>
              <w:r>
                <w:rPr>
                  <w:rFonts w:eastAsia="宋体"/>
                </w:rPr>
                <w:t>)</w:t>
              </w:r>
            </w:ins>
          </w:p>
        </w:tc>
        <w:tc>
          <w:tcPr>
            <w:tcW w:w="1134" w:type="dxa"/>
            <w:vMerge w:val="restart"/>
            <w:vAlign w:val="center"/>
          </w:tcPr>
          <w:p w14:paraId="56D1FE65" w14:textId="77777777" w:rsidR="003B6B86" w:rsidRPr="0016475D" w:rsidRDefault="003B6B86" w:rsidP="00DB5682">
            <w:pPr>
              <w:jc w:val="center"/>
              <w:rPr>
                <w:ins w:id="11927" w:author="China Telecom" w:date="2020-11-16T10:41:00Z"/>
                <w:rFonts w:eastAsia="宋体"/>
              </w:rPr>
            </w:pPr>
            <w:ins w:id="11928" w:author="China Telecom" w:date="2020-11-16T10:41:00Z">
              <w:r w:rsidRPr="0016475D">
                <w:rPr>
                  <w:rFonts w:eastAsia="宋体"/>
                </w:rPr>
                <w:t>FR1</w:t>
              </w:r>
            </w:ins>
          </w:p>
        </w:tc>
        <w:tc>
          <w:tcPr>
            <w:tcW w:w="1418" w:type="dxa"/>
            <w:vAlign w:val="center"/>
          </w:tcPr>
          <w:p w14:paraId="51195E67" w14:textId="77777777" w:rsidR="003B6B86" w:rsidRPr="0016475D" w:rsidRDefault="003B6B86" w:rsidP="00DB5682">
            <w:pPr>
              <w:jc w:val="center"/>
              <w:rPr>
                <w:ins w:id="11929" w:author="China Telecom" w:date="2020-11-16T10:41:00Z"/>
                <w:rFonts w:eastAsia="宋体"/>
              </w:rPr>
            </w:pPr>
          </w:p>
        </w:tc>
        <w:tc>
          <w:tcPr>
            <w:tcW w:w="1417" w:type="dxa"/>
            <w:vAlign w:val="center"/>
          </w:tcPr>
          <w:p w14:paraId="55477CF8" w14:textId="77777777" w:rsidR="003B6B86" w:rsidRPr="009815DD" w:rsidRDefault="003B6B86" w:rsidP="00DB5682">
            <w:pPr>
              <w:jc w:val="center"/>
              <w:rPr>
                <w:ins w:id="11930" w:author="China Telecom" w:date="2020-11-16T10:41:00Z"/>
                <w:rFonts w:eastAsia="宋体"/>
              </w:rPr>
            </w:pPr>
            <w:ins w:id="11931" w:author="China Telecom" w:date="2020-11-16T10:41:00Z">
              <w:r w:rsidRPr="00661812">
                <w:rPr>
                  <w:rFonts w:eastAsia="宋体"/>
                </w:rPr>
                <w:t>1.0 dB</w:t>
              </w:r>
            </w:ins>
          </w:p>
        </w:tc>
        <w:tc>
          <w:tcPr>
            <w:tcW w:w="4596" w:type="dxa"/>
            <w:vAlign w:val="center"/>
          </w:tcPr>
          <w:p w14:paraId="329210FC" w14:textId="77777777" w:rsidR="003B6B86" w:rsidRPr="00DD720E" w:rsidRDefault="003B6B86" w:rsidP="00DB5682">
            <w:pPr>
              <w:jc w:val="center"/>
              <w:rPr>
                <w:ins w:id="11932" w:author="China Telecom" w:date="2020-11-16T10:41:00Z"/>
                <w:rFonts w:eastAsia="宋体"/>
              </w:rPr>
            </w:pPr>
            <w:ins w:id="11933" w:author="China Telecom" w:date="2020-11-16T10:41:00Z">
              <w:r w:rsidRPr="00202557">
                <w:rPr>
                  <w:rFonts w:eastAsia="宋体"/>
                </w:rPr>
                <w:t>DDDSUDDSUU, O2I, TBS based on 4 slots</w:t>
              </w:r>
            </w:ins>
          </w:p>
        </w:tc>
      </w:tr>
      <w:tr w:rsidR="003B6B86" w14:paraId="6110BC61" w14:textId="77777777" w:rsidTr="00DB5682">
        <w:trPr>
          <w:trHeight w:val="431"/>
          <w:jc w:val="center"/>
          <w:ins w:id="11934" w:author="China Telecom" w:date="2020-11-16T10:41:00Z"/>
        </w:trPr>
        <w:tc>
          <w:tcPr>
            <w:tcW w:w="1192" w:type="dxa"/>
            <w:vMerge/>
            <w:vAlign w:val="center"/>
          </w:tcPr>
          <w:p w14:paraId="76714CFE" w14:textId="77777777" w:rsidR="003B6B86" w:rsidRPr="00DD720E" w:rsidRDefault="003B6B86" w:rsidP="00DB5682">
            <w:pPr>
              <w:jc w:val="center"/>
              <w:rPr>
                <w:ins w:id="11935" w:author="China Telecom" w:date="2020-11-16T10:41:00Z"/>
                <w:rFonts w:eastAsia="宋体"/>
              </w:rPr>
            </w:pPr>
          </w:p>
        </w:tc>
        <w:tc>
          <w:tcPr>
            <w:tcW w:w="1134" w:type="dxa"/>
            <w:vMerge/>
            <w:vAlign w:val="center"/>
          </w:tcPr>
          <w:p w14:paraId="73A3A61B" w14:textId="77777777" w:rsidR="003B6B86" w:rsidRPr="00DD720E" w:rsidRDefault="003B6B86" w:rsidP="00DB5682">
            <w:pPr>
              <w:jc w:val="center"/>
              <w:rPr>
                <w:ins w:id="11936" w:author="China Telecom" w:date="2020-11-16T10:41:00Z"/>
                <w:rFonts w:eastAsia="宋体"/>
              </w:rPr>
            </w:pPr>
          </w:p>
        </w:tc>
        <w:tc>
          <w:tcPr>
            <w:tcW w:w="1418" w:type="dxa"/>
            <w:vAlign w:val="center"/>
          </w:tcPr>
          <w:p w14:paraId="68284122" w14:textId="77777777" w:rsidR="003B6B86" w:rsidRPr="00DD720E" w:rsidRDefault="003B6B86" w:rsidP="00DB5682">
            <w:pPr>
              <w:jc w:val="center"/>
              <w:rPr>
                <w:ins w:id="11937" w:author="China Telecom" w:date="2020-11-16T10:41:00Z"/>
                <w:rFonts w:eastAsia="宋体"/>
              </w:rPr>
            </w:pPr>
          </w:p>
        </w:tc>
        <w:tc>
          <w:tcPr>
            <w:tcW w:w="1417" w:type="dxa"/>
            <w:vAlign w:val="center"/>
          </w:tcPr>
          <w:p w14:paraId="6B57A1C5" w14:textId="77777777" w:rsidR="003B6B86" w:rsidRPr="00DD720E" w:rsidRDefault="003B6B86" w:rsidP="00DB5682">
            <w:pPr>
              <w:jc w:val="center"/>
              <w:rPr>
                <w:ins w:id="11938" w:author="China Telecom" w:date="2020-11-16T10:41:00Z"/>
                <w:rFonts w:eastAsia="宋体"/>
              </w:rPr>
            </w:pPr>
            <w:ins w:id="11939" w:author="China Telecom" w:date="2020-11-16T10:41:00Z">
              <w:r w:rsidRPr="00DD720E">
                <w:rPr>
                  <w:rFonts w:eastAsia="宋体"/>
                </w:rPr>
                <w:t>0.6 dB</w:t>
              </w:r>
            </w:ins>
          </w:p>
        </w:tc>
        <w:tc>
          <w:tcPr>
            <w:tcW w:w="4596" w:type="dxa"/>
            <w:vAlign w:val="center"/>
          </w:tcPr>
          <w:p w14:paraId="1BE5FC67" w14:textId="77777777" w:rsidR="003B6B86" w:rsidRPr="00DD720E" w:rsidRDefault="003B6B86" w:rsidP="00DB5682">
            <w:pPr>
              <w:jc w:val="center"/>
              <w:rPr>
                <w:ins w:id="11940" w:author="China Telecom" w:date="2020-11-16T10:41:00Z"/>
                <w:rFonts w:eastAsia="宋体"/>
              </w:rPr>
            </w:pPr>
            <w:ins w:id="11941" w:author="China Telecom" w:date="2020-11-16T10:41:00Z">
              <w:r w:rsidRPr="00DD720E">
                <w:rPr>
                  <w:rFonts w:eastAsia="宋体"/>
                </w:rPr>
                <w:t>DDDSUDDSUU, O2O, TBS based on 4 slots</w:t>
              </w:r>
            </w:ins>
          </w:p>
        </w:tc>
      </w:tr>
      <w:tr w:rsidR="003B6B86" w14:paraId="18212849" w14:textId="77777777" w:rsidTr="00DB5682">
        <w:tblPrEx>
          <w:tblW w:w="9757" w:type="dxa"/>
          <w:jc w:val="center"/>
          <w:tblLayout w:type="fixed"/>
          <w:tblPrExChange w:id="11942" w:author="China Telecom" w:date="2020-11-16T10:44:00Z">
            <w:tblPrEx>
              <w:tblW w:w="9757" w:type="dxa"/>
              <w:jc w:val="center"/>
              <w:tblLayout w:type="fixed"/>
            </w:tblPrEx>
          </w:tblPrExChange>
        </w:tblPrEx>
        <w:trPr>
          <w:trHeight w:val="376"/>
          <w:jc w:val="center"/>
          <w:ins w:id="11943" w:author="China Telecom" w:date="2020-11-16T10:41:00Z"/>
          <w:trPrChange w:id="11944" w:author="China Telecom" w:date="2020-11-16T10:44:00Z">
            <w:trPr>
              <w:trHeight w:val="865"/>
              <w:jc w:val="center"/>
            </w:trPr>
          </w:trPrChange>
        </w:trPr>
        <w:tc>
          <w:tcPr>
            <w:tcW w:w="1192" w:type="dxa"/>
            <w:vMerge/>
            <w:vAlign w:val="center"/>
            <w:tcPrChange w:id="11945" w:author="China Telecom" w:date="2020-11-16T10:44:00Z">
              <w:tcPr>
                <w:tcW w:w="1192" w:type="dxa"/>
                <w:vMerge/>
                <w:vAlign w:val="center"/>
              </w:tcPr>
            </w:tcPrChange>
          </w:tcPr>
          <w:p w14:paraId="5A17C195" w14:textId="77777777" w:rsidR="003B6B86" w:rsidRPr="00DD720E" w:rsidRDefault="003B6B86" w:rsidP="00DB5682">
            <w:pPr>
              <w:jc w:val="center"/>
              <w:rPr>
                <w:ins w:id="11946" w:author="China Telecom" w:date="2020-11-16T10:41:00Z"/>
                <w:rFonts w:eastAsia="宋体"/>
              </w:rPr>
            </w:pPr>
          </w:p>
        </w:tc>
        <w:tc>
          <w:tcPr>
            <w:tcW w:w="1134" w:type="dxa"/>
            <w:vMerge/>
            <w:vAlign w:val="center"/>
            <w:tcPrChange w:id="11947" w:author="China Telecom" w:date="2020-11-16T10:44:00Z">
              <w:tcPr>
                <w:tcW w:w="1134" w:type="dxa"/>
                <w:vMerge/>
                <w:vAlign w:val="center"/>
              </w:tcPr>
            </w:tcPrChange>
          </w:tcPr>
          <w:p w14:paraId="5C6A63FE" w14:textId="77777777" w:rsidR="003B6B86" w:rsidRPr="00DD720E" w:rsidRDefault="003B6B86" w:rsidP="00DB5682">
            <w:pPr>
              <w:jc w:val="center"/>
              <w:rPr>
                <w:ins w:id="11948" w:author="China Telecom" w:date="2020-11-16T10:41:00Z"/>
                <w:rFonts w:eastAsia="宋体"/>
              </w:rPr>
            </w:pPr>
          </w:p>
        </w:tc>
        <w:tc>
          <w:tcPr>
            <w:tcW w:w="1418" w:type="dxa"/>
            <w:vAlign w:val="center"/>
            <w:tcPrChange w:id="11949" w:author="China Telecom" w:date="2020-11-16T10:44:00Z">
              <w:tcPr>
                <w:tcW w:w="1418" w:type="dxa"/>
                <w:vAlign w:val="center"/>
              </w:tcPr>
            </w:tcPrChange>
          </w:tcPr>
          <w:p w14:paraId="788AF291" w14:textId="77777777" w:rsidR="003B6B86" w:rsidRPr="00DD720E" w:rsidRDefault="003B6B86" w:rsidP="00DB5682">
            <w:pPr>
              <w:jc w:val="center"/>
              <w:rPr>
                <w:ins w:id="11950" w:author="China Telecom" w:date="2020-11-16T10:41:00Z"/>
                <w:rFonts w:eastAsia="宋体"/>
              </w:rPr>
            </w:pPr>
            <w:ins w:id="11951" w:author="China Telecom" w:date="2020-11-16T10:41:00Z">
              <w:r w:rsidRPr="00DD720E">
                <w:rPr>
                  <w:rFonts w:eastAsia="宋体"/>
                </w:rPr>
                <w:t>2.7 dB</w:t>
              </w:r>
            </w:ins>
          </w:p>
        </w:tc>
        <w:tc>
          <w:tcPr>
            <w:tcW w:w="1417" w:type="dxa"/>
            <w:vAlign w:val="center"/>
            <w:tcPrChange w:id="11952" w:author="China Telecom" w:date="2020-11-16T10:44:00Z">
              <w:tcPr>
                <w:tcW w:w="1417" w:type="dxa"/>
                <w:vAlign w:val="center"/>
              </w:tcPr>
            </w:tcPrChange>
          </w:tcPr>
          <w:p w14:paraId="0588A914" w14:textId="77777777" w:rsidR="003B6B86" w:rsidRPr="00DD720E" w:rsidRDefault="003B6B86" w:rsidP="00DB5682">
            <w:pPr>
              <w:jc w:val="center"/>
              <w:rPr>
                <w:ins w:id="11953" w:author="China Telecom" w:date="2020-11-16T10:41:00Z"/>
                <w:rFonts w:eastAsia="宋体"/>
              </w:rPr>
            </w:pPr>
          </w:p>
        </w:tc>
        <w:tc>
          <w:tcPr>
            <w:tcW w:w="4596" w:type="dxa"/>
            <w:vAlign w:val="center"/>
            <w:tcPrChange w:id="11954" w:author="China Telecom" w:date="2020-11-16T10:44:00Z">
              <w:tcPr>
                <w:tcW w:w="4596" w:type="dxa"/>
                <w:vAlign w:val="center"/>
              </w:tcPr>
            </w:tcPrChange>
          </w:tcPr>
          <w:p w14:paraId="66CB163E" w14:textId="77777777" w:rsidR="003B6B86" w:rsidRPr="00DD720E" w:rsidRDefault="003B6B86" w:rsidP="00DB5682">
            <w:pPr>
              <w:jc w:val="center"/>
              <w:rPr>
                <w:ins w:id="11955" w:author="China Telecom" w:date="2020-11-16T10:41:00Z"/>
                <w:rFonts w:eastAsia="宋体"/>
              </w:rPr>
            </w:pPr>
            <w:ins w:id="11956" w:author="China Telecom" w:date="2020-11-16T10:41:00Z">
              <w:r w:rsidRPr="00DD720E">
                <w:rPr>
                  <w:rFonts w:eastAsia="宋体"/>
                </w:rPr>
                <w:t>DDDSUDDSUU, rural, O2O, TBS based on 4 slots</w:t>
              </w:r>
            </w:ins>
          </w:p>
        </w:tc>
      </w:tr>
      <w:tr w:rsidR="003B6B86" w14:paraId="64B33F87" w14:textId="77777777" w:rsidTr="00DB5682">
        <w:tblPrEx>
          <w:tblW w:w="9757" w:type="dxa"/>
          <w:jc w:val="center"/>
          <w:tblLayout w:type="fixed"/>
          <w:tblPrExChange w:id="11957" w:author="China Telecom" w:date="2020-11-16T11:00:00Z">
            <w:tblPrEx>
              <w:tblW w:w="9757" w:type="dxa"/>
              <w:jc w:val="center"/>
              <w:tblLayout w:type="fixed"/>
            </w:tblPrEx>
          </w:tblPrExChange>
        </w:tblPrEx>
        <w:trPr>
          <w:trHeight w:val="579"/>
          <w:jc w:val="center"/>
          <w:ins w:id="11958" w:author="China Telecom" w:date="2020-11-16T10:41:00Z"/>
          <w:trPrChange w:id="11959" w:author="China Telecom" w:date="2020-11-16T11:00:00Z">
            <w:trPr>
              <w:trHeight w:val="412"/>
              <w:jc w:val="center"/>
            </w:trPr>
          </w:trPrChange>
        </w:trPr>
        <w:tc>
          <w:tcPr>
            <w:tcW w:w="1192" w:type="dxa"/>
            <w:vAlign w:val="center"/>
            <w:tcPrChange w:id="11960" w:author="China Telecom" w:date="2020-11-16T11:00:00Z">
              <w:tcPr>
                <w:tcW w:w="1192" w:type="dxa"/>
                <w:vAlign w:val="center"/>
              </w:tcPr>
            </w:tcPrChange>
          </w:tcPr>
          <w:p w14:paraId="4B13313D" w14:textId="77777777" w:rsidR="003B6B86" w:rsidRPr="0016475D" w:rsidRDefault="003B6B86" w:rsidP="00DB5682">
            <w:pPr>
              <w:jc w:val="center"/>
              <w:rPr>
                <w:ins w:id="11961" w:author="China Telecom" w:date="2020-11-16T10:41:00Z"/>
                <w:rFonts w:eastAsia="宋体"/>
              </w:rPr>
            </w:pPr>
            <w:ins w:id="11962" w:author="China Telecom" w:date="2020-11-19T14:07:00Z">
              <w:r>
                <w:rPr>
                  <w:rFonts w:eastAsia="宋体"/>
                </w:rPr>
                <w:t>Source 2</w:t>
              </w:r>
            </w:ins>
            <w:ins w:id="11963" w:author="China Telecom" w:date="2020-11-16T13:10:00Z">
              <w:r>
                <w:rPr>
                  <w:rFonts w:eastAsia="宋体"/>
                </w:rPr>
                <w:t xml:space="preserve"> (</w:t>
              </w:r>
              <w:r w:rsidRPr="00B87989">
                <w:t>R1-2007905</w:t>
              </w:r>
              <w:r>
                <w:rPr>
                  <w:rFonts w:eastAsia="宋体"/>
                </w:rPr>
                <w:t>)</w:t>
              </w:r>
            </w:ins>
          </w:p>
        </w:tc>
        <w:tc>
          <w:tcPr>
            <w:tcW w:w="1134" w:type="dxa"/>
            <w:vAlign w:val="center"/>
            <w:tcPrChange w:id="11964" w:author="China Telecom" w:date="2020-11-16T11:00:00Z">
              <w:tcPr>
                <w:tcW w:w="1134" w:type="dxa"/>
                <w:vAlign w:val="center"/>
              </w:tcPr>
            </w:tcPrChange>
          </w:tcPr>
          <w:p w14:paraId="3A54DE42" w14:textId="77777777" w:rsidR="003B6B86" w:rsidRPr="009815DD" w:rsidRDefault="003B6B86" w:rsidP="00DB5682">
            <w:pPr>
              <w:jc w:val="center"/>
              <w:rPr>
                <w:ins w:id="11965" w:author="China Telecom" w:date="2020-11-16T10:41:00Z"/>
                <w:rFonts w:eastAsia="宋体"/>
              </w:rPr>
            </w:pPr>
            <w:ins w:id="11966" w:author="China Telecom" w:date="2020-11-16T10:41:00Z">
              <w:r w:rsidRPr="0016475D">
                <w:rPr>
                  <w:rFonts w:eastAsia="宋体"/>
                </w:rPr>
                <w:t>F</w:t>
              </w:r>
              <w:r w:rsidRPr="00661812">
                <w:rPr>
                  <w:rFonts w:eastAsia="宋体"/>
                </w:rPr>
                <w:t>R1</w:t>
              </w:r>
            </w:ins>
          </w:p>
        </w:tc>
        <w:tc>
          <w:tcPr>
            <w:tcW w:w="1418" w:type="dxa"/>
            <w:vAlign w:val="center"/>
            <w:tcPrChange w:id="11967" w:author="China Telecom" w:date="2020-11-16T11:00:00Z">
              <w:tcPr>
                <w:tcW w:w="1418" w:type="dxa"/>
                <w:vAlign w:val="center"/>
              </w:tcPr>
            </w:tcPrChange>
          </w:tcPr>
          <w:p w14:paraId="64DF4F6F" w14:textId="77777777" w:rsidR="003B6B86" w:rsidRPr="00DD720E" w:rsidRDefault="003B6B86" w:rsidP="00DB5682">
            <w:pPr>
              <w:jc w:val="center"/>
              <w:rPr>
                <w:ins w:id="11968" w:author="China Telecom" w:date="2020-11-16T10:41:00Z"/>
                <w:rFonts w:eastAsia="宋体"/>
              </w:rPr>
            </w:pPr>
            <w:ins w:id="11969" w:author="China Telecom" w:date="2020-11-16T10:41:00Z">
              <w:r w:rsidRPr="00202557">
                <w:rPr>
                  <w:rFonts w:eastAsia="宋体"/>
                </w:rPr>
                <w:t>0.8 dB</w:t>
              </w:r>
            </w:ins>
          </w:p>
        </w:tc>
        <w:tc>
          <w:tcPr>
            <w:tcW w:w="1417" w:type="dxa"/>
            <w:vAlign w:val="center"/>
            <w:tcPrChange w:id="11970" w:author="China Telecom" w:date="2020-11-16T11:00:00Z">
              <w:tcPr>
                <w:tcW w:w="1417" w:type="dxa"/>
                <w:vAlign w:val="center"/>
              </w:tcPr>
            </w:tcPrChange>
          </w:tcPr>
          <w:p w14:paraId="65F73DC6" w14:textId="77777777" w:rsidR="003B6B86" w:rsidRPr="00DD720E" w:rsidRDefault="003B6B86" w:rsidP="00DB5682">
            <w:pPr>
              <w:jc w:val="center"/>
              <w:rPr>
                <w:ins w:id="11971" w:author="China Telecom" w:date="2020-11-16T10:41:00Z"/>
                <w:rFonts w:eastAsia="宋体"/>
              </w:rPr>
            </w:pPr>
          </w:p>
        </w:tc>
        <w:tc>
          <w:tcPr>
            <w:tcW w:w="4596" w:type="dxa"/>
            <w:vAlign w:val="center"/>
            <w:tcPrChange w:id="11972" w:author="China Telecom" w:date="2020-11-16T11:00:00Z">
              <w:tcPr>
                <w:tcW w:w="4596" w:type="dxa"/>
                <w:vAlign w:val="center"/>
              </w:tcPr>
            </w:tcPrChange>
          </w:tcPr>
          <w:p w14:paraId="5909B6B6" w14:textId="77777777" w:rsidR="003B6B86" w:rsidRPr="00DD720E" w:rsidRDefault="003B6B86" w:rsidP="00DB5682">
            <w:pPr>
              <w:jc w:val="center"/>
              <w:rPr>
                <w:ins w:id="11973" w:author="China Telecom" w:date="2020-11-16T10:41:00Z"/>
                <w:rFonts w:eastAsia="宋体"/>
              </w:rPr>
            </w:pPr>
            <w:ins w:id="11974" w:author="China Telecom" w:date="2020-11-16T10:41:00Z">
              <w:r w:rsidRPr="00DD720E">
                <w:rPr>
                  <w:rFonts w:eastAsia="宋体"/>
                </w:rPr>
                <w:t>2 slots aggregation, TBS based on 2 slots, DDDSU, rural TDL-D, 30ns</w:t>
              </w:r>
            </w:ins>
          </w:p>
        </w:tc>
      </w:tr>
      <w:tr w:rsidR="003B6B86" w14:paraId="4248A712" w14:textId="77777777" w:rsidTr="00DB5682">
        <w:trPr>
          <w:trHeight w:val="412"/>
          <w:jc w:val="center"/>
          <w:ins w:id="11975" w:author="China Telecom" w:date="2020-11-16T10:41:00Z"/>
        </w:trPr>
        <w:tc>
          <w:tcPr>
            <w:tcW w:w="1192" w:type="dxa"/>
            <w:vAlign w:val="center"/>
          </w:tcPr>
          <w:p w14:paraId="4B990EF6" w14:textId="77777777" w:rsidR="003B6B86" w:rsidRPr="00D6092C" w:rsidRDefault="003B6B86" w:rsidP="00DB5682">
            <w:pPr>
              <w:jc w:val="center"/>
              <w:rPr>
                <w:ins w:id="11976" w:author="China Telecom" w:date="2020-11-16T10:41:00Z"/>
                <w:rFonts w:eastAsia="宋体"/>
              </w:rPr>
            </w:pPr>
            <w:ins w:id="11977" w:author="China Telecom" w:date="2020-11-19T14:07:00Z">
              <w:r>
                <w:rPr>
                  <w:rFonts w:eastAsia="宋体"/>
                </w:rPr>
                <w:t>Source 3</w:t>
              </w:r>
            </w:ins>
            <w:ins w:id="11978" w:author="China Telecom" w:date="2020-11-16T13:11:00Z">
              <w:r>
                <w:rPr>
                  <w:rFonts w:eastAsia="宋体"/>
                </w:rPr>
                <w:t xml:space="preserve"> (</w:t>
              </w:r>
              <w:r w:rsidRPr="00B87989">
                <w:t>R1-2007954</w:t>
              </w:r>
              <w:r>
                <w:rPr>
                  <w:rFonts w:eastAsia="宋体"/>
                </w:rPr>
                <w:t>)</w:t>
              </w:r>
            </w:ins>
          </w:p>
        </w:tc>
        <w:tc>
          <w:tcPr>
            <w:tcW w:w="1134" w:type="dxa"/>
            <w:vAlign w:val="center"/>
          </w:tcPr>
          <w:p w14:paraId="49DFC2F1" w14:textId="77777777" w:rsidR="003B6B86" w:rsidRPr="0016475D" w:rsidRDefault="003B6B86" w:rsidP="00DB5682">
            <w:pPr>
              <w:jc w:val="center"/>
              <w:rPr>
                <w:ins w:id="11979" w:author="China Telecom" w:date="2020-11-16T10:41:00Z"/>
                <w:rFonts w:eastAsia="宋体"/>
              </w:rPr>
            </w:pPr>
            <w:ins w:id="11980" w:author="China Telecom" w:date="2020-11-16T10:41:00Z">
              <w:r w:rsidRPr="0016475D">
                <w:rPr>
                  <w:rFonts w:eastAsia="宋体"/>
                </w:rPr>
                <w:t>FR1</w:t>
              </w:r>
            </w:ins>
          </w:p>
        </w:tc>
        <w:tc>
          <w:tcPr>
            <w:tcW w:w="1418" w:type="dxa"/>
            <w:vAlign w:val="center"/>
          </w:tcPr>
          <w:p w14:paraId="28466DA5" w14:textId="77777777" w:rsidR="003B6B86" w:rsidRPr="0016475D" w:rsidRDefault="003B6B86" w:rsidP="00DB5682">
            <w:pPr>
              <w:jc w:val="center"/>
              <w:rPr>
                <w:ins w:id="11981" w:author="China Telecom" w:date="2020-11-16T10:41:00Z"/>
                <w:rFonts w:eastAsia="宋体"/>
              </w:rPr>
            </w:pPr>
          </w:p>
        </w:tc>
        <w:tc>
          <w:tcPr>
            <w:tcW w:w="1417" w:type="dxa"/>
            <w:vAlign w:val="center"/>
          </w:tcPr>
          <w:p w14:paraId="30E92178" w14:textId="77777777" w:rsidR="003B6B86" w:rsidRPr="009815DD" w:rsidRDefault="003B6B86" w:rsidP="00DB5682">
            <w:pPr>
              <w:jc w:val="center"/>
              <w:rPr>
                <w:ins w:id="11982" w:author="China Telecom" w:date="2020-11-16T10:41:00Z"/>
                <w:rFonts w:eastAsia="宋体"/>
              </w:rPr>
            </w:pPr>
            <w:ins w:id="11983" w:author="China Telecom" w:date="2020-11-16T10:41:00Z">
              <w:r w:rsidRPr="00661812">
                <w:rPr>
                  <w:rFonts w:eastAsia="宋体"/>
                </w:rPr>
                <w:t>~0.2dB</w:t>
              </w:r>
            </w:ins>
          </w:p>
        </w:tc>
        <w:tc>
          <w:tcPr>
            <w:tcW w:w="4596" w:type="dxa"/>
            <w:vAlign w:val="center"/>
          </w:tcPr>
          <w:p w14:paraId="7AB5B9DA" w14:textId="77777777" w:rsidR="003B6B86" w:rsidRPr="00DD720E" w:rsidRDefault="003B6B86" w:rsidP="00DB5682">
            <w:pPr>
              <w:spacing w:after="0" w:line="240" w:lineRule="auto"/>
              <w:jc w:val="center"/>
              <w:rPr>
                <w:ins w:id="11984" w:author="China Telecom" w:date="2020-11-16T10:41:00Z"/>
                <w:rFonts w:eastAsia="宋体"/>
              </w:rPr>
            </w:pPr>
            <w:ins w:id="11985" w:author="China Telecom" w:date="2020-11-16T10:41:00Z">
              <w:r w:rsidRPr="00202557">
                <w:rPr>
                  <w:rFonts w:eastAsia="宋体"/>
                </w:rPr>
                <w:t>Baseline scheme 1: 4 PRBs in a slot, 14 symbols.</w:t>
              </w:r>
            </w:ins>
          </w:p>
          <w:p w14:paraId="28A7E86B" w14:textId="77777777" w:rsidR="003B6B86" w:rsidRPr="00DD720E" w:rsidRDefault="003B6B86" w:rsidP="00DB5682">
            <w:pPr>
              <w:spacing w:after="0" w:line="240" w:lineRule="auto"/>
              <w:jc w:val="center"/>
              <w:rPr>
                <w:ins w:id="11986" w:author="China Telecom" w:date="2020-11-16T10:41:00Z"/>
                <w:rFonts w:eastAsia="宋体"/>
              </w:rPr>
            </w:pPr>
            <w:ins w:id="11987" w:author="China Telecom" w:date="2020-11-16T10:41:00Z">
              <w:r w:rsidRPr="00DD720E">
                <w:rPr>
                  <w:rFonts w:eastAsia="宋体"/>
                </w:rPr>
                <w:t>TB spanning multiple slots: 1 PRB spanning 4 slots</w:t>
              </w:r>
            </w:ins>
          </w:p>
          <w:p w14:paraId="4C8C0D0A" w14:textId="77777777" w:rsidR="003B6B86" w:rsidRPr="00DD720E" w:rsidRDefault="003B6B86" w:rsidP="00DB5682">
            <w:pPr>
              <w:spacing w:after="0" w:line="240" w:lineRule="auto"/>
              <w:jc w:val="center"/>
              <w:rPr>
                <w:ins w:id="11988" w:author="China Telecom" w:date="2020-11-16T10:41:00Z"/>
                <w:rFonts w:eastAsia="宋体"/>
              </w:rPr>
            </w:pPr>
            <w:ins w:id="11989" w:author="China Telecom" w:date="2020-11-16T10:41:00Z">
              <w:r w:rsidRPr="00DD720E">
                <w:rPr>
                  <w:rFonts w:eastAsia="宋体"/>
                </w:rPr>
                <w:t>Link level simulation results for these two schemes are similar, but link budget gain of ~6dB for TB spanning 4 slots over baseline scheme can be observed.</w:t>
              </w:r>
            </w:ins>
          </w:p>
          <w:p w14:paraId="33DD0D01" w14:textId="77777777" w:rsidR="003B6B86" w:rsidRPr="00DD720E" w:rsidRDefault="003B6B86" w:rsidP="00DB5682">
            <w:pPr>
              <w:spacing w:after="0" w:line="240" w:lineRule="auto"/>
              <w:jc w:val="center"/>
              <w:rPr>
                <w:ins w:id="11990" w:author="China Telecom" w:date="2020-11-16T10:41:00Z"/>
                <w:rFonts w:eastAsia="宋体"/>
              </w:rPr>
            </w:pPr>
            <w:ins w:id="11991" w:author="China Telecom" w:date="2020-11-16T10:41:00Z">
              <w:r w:rsidRPr="00DD720E">
                <w:rPr>
                  <w:rFonts w:eastAsia="宋体"/>
                </w:rPr>
                <w:t>Simulation assumption: 3km/h, 4 GHz, TDD with DDDSU</w:t>
              </w:r>
            </w:ins>
          </w:p>
        </w:tc>
      </w:tr>
      <w:tr w:rsidR="003B6B86" w14:paraId="3F21182C" w14:textId="77777777" w:rsidTr="00DB5682">
        <w:trPr>
          <w:trHeight w:val="412"/>
          <w:jc w:val="center"/>
          <w:ins w:id="11992" w:author="China Telecom" w:date="2020-11-16T10:41:00Z"/>
        </w:trPr>
        <w:tc>
          <w:tcPr>
            <w:tcW w:w="1192" w:type="dxa"/>
            <w:vAlign w:val="center"/>
          </w:tcPr>
          <w:p w14:paraId="783E30DB" w14:textId="77777777" w:rsidR="003B6B86" w:rsidRPr="00D6092C" w:rsidRDefault="003B6B86" w:rsidP="00DB5682">
            <w:pPr>
              <w:jc w:val="center"/>
              <w:rPr>
                <w:ins w:id="11993" w:author="China Telecom" w:date="2020-11-16T10:41:00Z"/>
                <w:rFonts w:eastAsia="宋体"/>
              </w:rPr>
            </w:pPr>
            <w:ins w:id="11994" w:author="China Telecom" w:date="2020-11-19T14:08:00Z">
              <w:r>
                <w:rPr>
                  <w:rFonts w:eastAsia="宋体"/>
                </w:rPr>
                <w:t xml:space="preserve">Source 4 </w:t>
              </w:r>
            </w:ins>
            <w:ins w:id="11995" w:author="China Telecom" w:date="2020-11-16T13:11:00Z">
              <w:r>
                <w:rPr>
                  <w:rFonts w:eastAsia="宋体"/>
                </w:rPr>
                <w:t>(</w:t>
              </w:r>
              <w:r w:rsidRPr="00B87989">
                <w:t>R1-2008626</w:t>
              </w:r>
              <w:r>
                <w:rPr>
                  <w:rFonts w:eastAsia="宋体"/>
                </w:rPr>
                <w:t>)</w:t>
              </w:r>
            </w:ins>
          </w:p>
        </w:tc>
        <w:tc>
          <w:tcPr>
            <w:tcW w:w="1134" w:type="dxa"/>
            <w:vAlign w:val="center"/>
          </w:tcPr>
          <w:p w14:paraId="04E5412A" w14:textId="77777777" w:rsidR="003B6B86" w:rsidRPr="0016475D" w:rsidRDefault="003B6B86" w:rsidP="00DB5682">
            <w:pPr>
              <w:jc w:val="center"/>
              <w:rPr>
                <w:ins w:id="11996" w:author="China Telecom" w:date="2020-11-16T10:41:00Z"/>
                <w:rFonts w:eastAsia="宋体"/>
              </w:rPr>
            </w:pPr>
            <w:ins w:id="11997" w:author="China Telecom" w:date="2020-11-16T10:41:00Z">
              <w:r w:rsidRPr="0016475D">
                <w:rPr>
                  <w:rFonts w:eastAsia="宋体"/>
                </w:rPr>
                <w:t>FR1</w:t>
              </w:r>
            </w:ins>
          </w:p>
        </w:tc>
        <w:tc>
          <w:tcPr>
            <w:tcW w:w="1418" w:type="dxa"/>
            <w:vAlign w:val="center"/>
          </w:tcPr>
          <w:p w14:paraId="6A01A89E" w14:textId="77777777" w:rsidR="003B6B86" w:rsidRPr="00661812" w:rsidRDefault="003B6B86" w:rsidP="00DB5682">
            <w:pPr>
              <w:jc w:val="center"/>
              <w:rPr>
                <w:ins w:id="11998" w:author="China Telecom" w:date="2020-11-16T10:41:00Z"/>
                <w:rFonts w:eastAsia="宋体"/>
              </w:rPr>
            </w:pPr>
            <w:ins w:id="11999" w:author="China Telecom" w:date="2020-11-16T10:41:00Z">
              <w:r w:rsidRPr="0016475D">
                <w:rPr>
                  <w:rFonts w:eastAsia="宋体"/>
                </w:rPr>
                <w:t>1-2 dB</w:t>
              </w:r>
            </w:ins>
          </w:p>
        </w:tc>
        <w:tc>
          <w:tcPr>
            <w:tcW w:w="1417" w:type="dxa"/>
            <w:vAlign w:val="center"/>
          </w:tcPr>
          <w:p w14:paraId="5CAEB6B9" w14:textId="77777777" w:rsidR="003B6B86" w:rsidRPr="00DD720E" w:rsidRDefault="003B6B86" w:rsidP="00DB5682">
            <w:pPr>
              <w:jc w:val="center"/>
              <w:rPr>
                <w:ins w:id="12000" w:author="China Telecom" w:date="2020-11-16T10:41:00Z"/>
                <w:rFonts w:eastAsia="宋体"/>
              </w:rPr>
            </w:pPr>
            <w:ins w:id="12001" w:author="China Telecom" w:date="2020-11-16T10:41:00Z">
              <w:r w:rsidRPr="00202557">
                <w:rPr>
                  <w:rFonts w:eastAsia="宋体"/>
                </w:rPr>
                <w:t>1-2 dB</w:t>
              </w:r>
            </w:ins>
          </w:p>
        </w:tc>
        <w:tc>
          <w:tcPr>
            <w:tcW w:w="4596" w:type="dxa"/>
            <w:vAlign w:val="center"/>
          </w:tcPr>
          <w:p w14:paraId="35A4C4AE" w14:textId="77777777" w:rsidR="003B6B86" w:rsidRPr="00DD720E" w:rsidRDefault="003B6B86" w:rsidP="00DB5682">
            <w:pPr>
              <w:spacing w:after="0" w:line="240" w:lineRule="auto"/>
              <w:jc w:val="center"/>
              <w:rPr>
                <w:ins w:id="12002" w:author="China Telecom" w:date="2020-11-16T10:41:00Z"/>
                <w:rFonts w:eastAsia="宋体"/>
              </w:rPr>
            </w:pPr>
            <w:ins w:id="12003" w:author="China Telecom" w:date="2020-11-16T10:41:00Z">
              <w:r w:rsidRPr="00DD720E">
                <w:rPr>
                  <w:rFonts w:eastAsia="宋体"/>
                </w:rPr>
                <w:t>Baseline: 1 PRB/slot. TB sized per slot.</w:t>
              </w:r>
            </w:ins>
          </w:p>
          <w:p w14:paraId="0D1A0927" w14:textId="77777777" w:rsidR="003B6B86" w:rsidRPr="00DD720E" w:rsidRDefault="003B6B86" w:rsidP="00DB5682">
            <w:pPr>
              <w:spacing w:after="0" w:line="240" w:lineRule="auto"/>
              <w:jc w:val="center"/>
              <w:rPr>
                <w:ins w:id="12004" w:author="China Telecom" w:date="2020-11-16T10:41:00Z"/>
                <w:rFonts w:eastAsia="宋体"/>
              </w:rPr>
            </w:pPr>
            <w:ins w:id="12005" w:author="China Telecom" w:date="2020-11-16T10:41:00Z">
              <w:r w:rsidRPr="00DD720E">
                <w:rPr>
                  <w:rFonts w:eastAsia="宋体"/>
                </w:rPr>
                <w:t>Proposal: Aggregate PRBs across multiple slots. Size TB for total aggregated resources.</w:t>
              </w:r>
            </w:ins>
          </w:p>
          <w:p w14:paraId="3ADDCAA6" w14:textId="77777777" w:rsidR="003B6B86" w:rsidRPr="00DD720E" w:rsidRDefault="003B6B86" w:rsidP="00DB5682">
            <w:pPr>
              <w:spacing w:after="0" w:line="240" w:lineRule="auto"/>
              <w:jc w:val="center"/>
              <w:rPr>
                <w:ins w:id="12006" w:author="China Telecom" w:date="2020-11-16T10:41:00Z"/>
                <w:rFonts w:eastAsia="宋体"/>
              </w:rPr>
            </w:pPr>
            <w:ins w:id="12007" w:author="China Telecom" w:date="2020-11-16T10:41:00Z">
              <w:r w:rsidRPr="00DD720E">
                <w:rPr>
                  <w:rFonts w:eastAsia="宋体"/>
                </w:rPr>
                <w:t>Observation: 2 slot aggregation results in ~1 dB gain, while 4 slot aggregation results in 2 dB gain.</w:t>
              </w:r>
            </w:ins>
          </w:p>
          <w:p w14:paraId="69B425F5" w14:textId="77777777" w:rsidR="003B6B86" w:rsidRPr="00DD720E" w:rsidRDefault="003B6B86" w:rsidP="00DB5682">
            <w:pPr>
              <w:spacing w:after="0" w:line="240" w:lineRule="auto"/>
              <w:jc w:val="center"/>
              <w:rPr>
                <w:ins w:id="12008" w:author="China Telecom" w:date="2020-11-16T10:41:00Z"/>
                <w:rFonts w:eastAsia="宋体"/>
              </w:rPr>
            </w:pPr>
            <w:ins w:id="12009" w:author="China Telecom" w:date="2020-11-16T10:41:00Z">
              <w:r w:rsidRPr="00DD720E">
                <w:rPr>
                  <w:rFonts w:eastAsia="宋体"/>
                </w:rPr>
                <w:t>Additional gain due to overhead reduction is not included here.</w:t>
              </w:r>
            </w:ins>
          </w:p>
        </w:tc>
      </w:tr>
      <w:tr w:rsidR="003B6B86" w14:paraId="6BFCEFED" w14:textId="77777777" w:rsidTr="00DB5682">
        <w:trPr>
          <w:trHeight w:val="412"/>
          <w:jc w:val="center"/>
          <w:ins w:id="12010" w:author="China Telecom" w:date="2020-11-16T10:41:00Z"/>
        </w:trPr>
        <w:tc>
          <w:tcPr>
            <w:tcW w:w="1192" w:type="dxa"/>
            <w:vMerge w:val="restart"/>
            <w:vAlign w:val="center"/>
          </w:tcPr>
          <w:p w14:paraId="73A92699" w14:textId="77777777" w:rsidR="003B6B86" w:rsidRPr="00D6092C" w:rsidRDefault="003B6B86" w:rsidP="00DB5682">
            <w:pPr>
              <w:jc w:val="center"/>
              <w:rPr>
                <w:ins w:id="12011" w:author="China Telecom" w:date="2020-11-16T10:41:00Z"/>
                <w:rFonts w:eastAsia="宋体"/>
              </w:rPr>
            </w:pPr>
            <w:ins w:id="12012" w:author="China Telecom" w:date="2020-11-19T14:08:00Z">
              <w:r>
                <w:rPr>
                  <w:rFonts w:eastAsia="宋体"/>
                </w:rPr>
                <w:t>Source 5</w:t>
              </w:r>
            </w:ins>
            <w:ins w:id="12013" w:author="China Telecom" w:date="2020-11-16T13:10:00Z">
              <w:r>
                <w:rPr>
                  <w:rFonts w:eastAsia="宋体"/>
                </w:rPr>
                <w:t xml:space="preserve"> (</w:t>
              </w:r>
            </w:ins>
            <w:ins w:id="12014" w:author="China Telecom" w:date="2020-11-18T15:12:00Z">
              <w:r>
                <w:t>R1-2009583</w:t>
              </w:r>
            </w:ins>
            <w:ins w:id="12015" w:author="China Telecom" w:date="2020-11-16T13:10:00Z">
              <w:r>
                <w:rPr>
                  <w:rFonts w:eastAsia="宋体"/>
                </w:rPr>
                <w:t>)</w:t>
              </w:r>
            </w:ins>
          </w:p>
        </w:tc>
        <w:tc>
          <w:tcPr>
            <w:tcW w:w="1134" w:type="dxa"/>
            <w:vMerge w:val="restart"/>
            <w:vAlign w:val="center"/>
          </w:tcPr>
          <w:p w14:paraId="3B3ABAE3" w14:textId="77777777" w:rsidR="003B6B86" w:rsidRPr="0016475D" w:rsidRDefault="003B6B86" w:rsidP="00DB5682">
            <w:pPr>
              <w:jc w:val="center"/>
              <w:rPr>
                <w:ins w:id="12016" w:author="China Telecom" w:date="2020-11-16T10:41:00Z"/>
                <w:rFonts w:eastAsia="宋体"/>
              </w:rPr>
            </w:pPr>
            <w:ins w:id="12017" w:author="China Telecom" w:date="2020-11-16T10:41:00Z">
              <w:r w:rsidRPr="0016475D">
                <w:rPr>
                  <w:rFonts w:eastAsia="宋体"/>
                </w:rPr>
                <w:t>FR1</w:t>
              </w:r>
            </w:ins>
          </w:p>
        </w:tc>
        <w:tc>
          <w:tcPr>
            <w:tcW w:w="1418" w:type="dxa"/>
            <w:vAlign w:val="center"/>
          </w:tcPr>
          <w:p w14:paraId="57206151" w14:textId="77777777" w:rsidR="003B6B86" w:rsidRPr="00661812" w:rsidRDefault="003B6B86" w:rsidP="00DB5682">
            <w:pPr>
              <w:jc w:val="center"/>
              <w:rPr>
                <w:ins w:id="12018" w:author="China Telecom" w:date="2020-11-16T10:41:00Z"/>
                <w:rFonts w:eastAsia="宋体"/>
              </w:rPr>
            </w:pPr>
            <w:ins w:id="12019" w:author="China Telecom" w:date="2020-11-16T10:41:00Z">
              <w:r w:rsidRPr="0016475D">
                <w:rPr>
                  <w:rFonts w:eastAsia="宋体"/>
                </w:rPr>
                <w:t>0~1.0dB</w:t>
              </w:r>
            </w:ins>
          </w:p>
        </w:tc>
        <w:tc>
          <w:tcPr>
            <w:tcW w:w="1417" w:type="dxa"/>
            <w:vAlign w:val="center"/>
          </w:tcPr>
          <w:p w14:paraId="10424BE0" w14:textId="77777777" w:rsidR="003B6B86" w:rsidRPr="00202557" w:rsidRDefault="003B6B86" w:rsidP="00DB5682">
            <w:pPr>
              <w:jc w:val="center"/>
              <w:rPr>
                <w:ins w:id="12020" w:author="China Telecom" w:date="2020-11-16T10:41:00Z"/>
                <w:rFonts w:eastAsia="宋体"/>
              </w:rPr>
            </w:pPr>
          </w:p>
        </w:tc>
        <w:tc>
          <w:tcPr>
            <w:tcW w:w="4596" w:type="dxa"/>
            <w:vAlign w:val="center"/>
          </w:tcPr>
          <w:p w14:paraId="5A6595FB" w14:textId="77777777" w:rsidR="003B6B86" w:rsidRPr="00DD720E" w:rsidRDefault="003B6B86" w:rsidP="00DB5682">
            <w:pPr>
              <w:spacing w:after="0" w:line="240" w:lineRule="auto"/>
              <w:jc w:val="center"/>
              <w:rPr>
                <w:ins w:id="12021" w:author="China Telecom" w:date="2020-11-16T10:41:00Z"/>
                <w:rFonts w:eastAsia="宋体"/>
              </w:rPr>
            </w:pPr>
            <w:ins w:id="12022" w:author="China Telecom" w:date="2020-11-16T10:41:00Z">
              <w:r w:rsidRPr="00DD720E">
                <w:rPr>
                  <w:rFonts w:eastAsia="宋体"/>
                </w:rPr>
                <w:t>TBS determined based on multiple slots and transmitted over multiple slots,</w:t>
              </w:r>
            </w:ins>
          </w:p>
          <w:p w14:paraId="0637B493" w14:textId="77777777" w:rsidR="003B6B86" w:rsidRPr="00DD720E" w:rsidRDefault="003B6B86" w:rsidP="00DB5682">
            <w:pPr>
              <w:spacing w:after="0" w:line="240" w:lineRule="auto"/>
              <w:jc w:val="center"/>
              <w:rPr>
                <w:ins w:id="12023" w:author="China Telecom" w:date="2020-11-16T10:41:00Z"/>
                <w:rFonts w:eastAsia="宋体"/>
              </w:rPr>
            </w:pPr>
            <w:ins w:id="12024" w:author="China Telecom" w:date="2020-11-16T10:41:00Z">
              <w:r w:rsidRPr="00DD720E">
                <w:rPr>
                  <w:rFonts w:eastAsia="宋体"/>
                </w:rPr>
                <w:t>700MHz FDD, TB over 2 or 3 slots, QPSK, 3km/hr,</w:t>
              </w:r>
            </w:ins>
          </w:p>
          <w:p w14:paraId="22171E95" w14:textId="77777777" w:rsidR="003B6B86" w:rsidRPr="00DD720E" w:rsidRDefault="003B6B86" w:rsidP="00DB5682">
            <w:pPr>
              <w:spacing w:after="0" w:line="240" w:lineRule="auto"/>
              <w:jc w:val="center"/>
              <w:rPr>
                <w:ins w:id="12025" w:author="China Telecom" w:date="2020-11-16T10:41:00Z"/>
                <w:rFonts w:eastAsia="宋体"/>
              </w:rPr>
            </w:pPr>
            <w:ins w:id="12026" w:author="China Telecom" w:date="2020-11-16T10:41:00Z">
              <w:r w:rsidRPr="00DD720E">
                <w:rPr>
                  <w:rFonts w:eastAsia="宋体"/>
                </w:rPr>
                <w:t>Compared to the baseline, up to 3dB and 4.7dB power boosting gain is possible for 2 and 3 slot transmission scheme, respectively</w:t>
              </w:r>
            </w:ins>
            <w:ins w:id="12027" w:author="China Telecom" w:date="2020-11-18T15:09:00Z">
              <w:r>
                <w:rPr>
                  <w:rFonts w:eastAsia="宋体"/>
                </w:rPr>
                <w:t>.</w:t>
              </w:r>
            </w:ins>
          </w:p>
        </w:tc>
      </w:tr>
      <w:tr w:rsidR="003B6B86" w14:paraId="098ECB4F" w14:textId="77777777" w:rsidTr="00DB5682">
        <w:trPr>
          <w:trHeight w:val="412"/>
          <w:jc w:val="center"/>
          <w:ins w:id="12028" w:author="China Telecom" w:date="2020-11-16T10:41:00Z"/>
        </w:trPr>
        <w:tc>
          <w:tcPr>
            <w:tcW w:w="1192" w:type="dxa"/>
            <w:vMerge/>
            <w:vAlign w:val="center"/>
          </w:tcPr>
          <w:p w14:paraId="618D40F8" w14:textId="77777777" w:rsidR="003B6B86" w:rsidRPr="00DD720E" w:rsidRDefault="003B6B86" w:rsidP="00DB5682">
            <w:pPr>
              <w:jc w:val="center"/>
              <w:rPr>
                <w:ins w:id="12029" w:author="China Telecom" w:date="2020-11-16T10:41:00Z"/>
                <w:rFonts w:eastAsia="宋体"/>
              </w:rPr>
            </w:pPr>
          </w:p>
        </w:tc>
        <w:tc>
          <w:tcPr>
            <w:tcW w:w="1134" w:type="dxa"/>
            <w:vMerge/>
            <w:vAlign w:val="center"/>
          </w:tcPr>
          <w:p w14:paraId="03025D43" w14:textId="77777777" w:rsidR="003B6B86" w:rsidRPr="00DD720E" w:rsidRDefault="003B6B86" w:rsidP="00DB5682">
            <w:pPr>
              <w:jc w:val="center"/>
              <w:rPr>
                <w:ins w:id="12030" w:author="China Telecom" w:date="2020-11-16T10:41:00Z"/>
                <w:rFonts w:eastAsia="宋体"/>
              </w:rPr>
            </w:pPr>
          </w:p>
        </w:tc>
        <w:tc>
          <w:tcPr>
            <w:tcW w:w="1418" w:type="dxa"/>
            <w:vAlign w:val="center"/>
          </w:tcPr>
          <w:p w14:paraId="0CC08DCA" w14:textId="77777777" w:rsidR="003B6B86" w:rsidRPr="00DD720E" w:rsidRDefault="003B6B86" w:rsidP="00DB5682">
            <w:pPr>
              <w:jc w:val="center"/>
              <w:rPr>
                <w:ins w:id="12031" w:author="China Telecom" w:date="2020-11-16T10:41:00Z"/>
                <w:rFonts w:eastAsia="宋体"/>
              </w:rPr>
            </w:pPr>
            <w:ins w:id="12032" w:author="China Telecom" w:date="2020-11-16T10:41:00Z">
              <w:r w:rsidRPr="00DD720E">
                <w:rPr>
                  <w:rFonts w:eastAsia="宋体"/>
                </w:rPr>
                <w:t>1.0dB</w:t>
              </w:r>
            </w:ins>
          </w:p>
        </w:tc>
        <w:tc>
          <w:tcPr>
            <w:tcW w:w="1417" w:type="dxa"/>
            <w:vAlign w:val="center"/>
          </w:tcPr>
          <w:p w14:paraId="520C2592" w14:textId="77777777" w:rsidR="003B6B86" w:rsidRPr="00DD720E" w:rsidRDefault="003B6B86" w:rsidP="00DB5682">
            <w:pPr>
              <w:jc w:val="center"/>
              <w:rPr>
                <w:ins w:id="12033" w:author="China Telecom" w:date="2020-11-16T10:41:00Z"/>
                <w:rFonts w:eastAsia="宋体"/>
              </w:rPr>
            </w:pPr>
          </w:p>
        </w:tc>
        <w:tc>
          <w:tcPr>
            <w:tcW w:w="4596" w:type="dxa"/>
            <w:vAlign w:val="center"/>
          </w:tcPr>
          <w:p w14:paraId="370A42CC" w14:textId="77777777" w:rsidR="003B6B86" w:rsidRPr="00DD720E" w:rsidRDefault="003B6B86" w:rsidP="00DB5682">
            <w:pPr>
              <w:spacing w:after="0" w:line="240" w:lineRule="auto"/>
              <w:jc w:val="center"/>
              <w:rPr>
                <w:ins w:id="12034" w:author="China Telecom" w:date="2020-11-16T10:41:00Z"/>
                <w:rFonts w:eastAsia="宋体"/>
              </w:rPr>
            </w:pPr>
            <w:ins w:id="12035" w:author="China Telecom" w:date="2020-11-16T10:41:00Z">
              <w:r w:rsidRPr="00DD720E">
                <w:rPr>
                  <w:rFonts w:eastAsia="宋体"/>
                </w:rPr>
                <w:t>TBS determined based on multiple slots and transmitted over multiple slots,</w:t>
              </w:r>
            </w:ins>
          </w:p>
          <w:p w14:paraId="1FB164D4" w14:textId="77777777" w:rsidR="003B6B86" w:rsidRPr="00DD720E" w:rsidRDefault="003B6B86" w:rsidP="00DB5682">
            <w:pPr>
              <w:spacing w:after="0" w:line="240" w:lineRule="auto"/>
              <w:jc w:val="center"/>
              <w:rPr>
                <w:ins w:id="12036" w:author="China Telecom" w:date="2020-11-16T10:41:00Z"/>
                <w:rFonts w:eastAsia="宋体"/>
              </w:rPr>
            </w:pPr>
            <w:ins w:id="12037" w:author="China Telecom" w:date="2020-11-16T10:41:00Z">
              <w:r w:rsidRPr="00DD720E">
                <w:rPr>
                  <w:rFonts w:eastAsia="宋体"/>
                </w:rPr>
                <w:t>700MHz FDD, TB over 3 slots, pi/2 BPSK, 3km/hr,</w:t>
              </w:r>
            </w:ins>
          </w:p>
          <w:p w14:paraId="7375CEE3" w14:textId="77777777" w:rsidR="003B6B86" w:rsidRPr="00DD720E" w:rsidRDefault="003B6B86" w:rsidP="00DB5682">
            <w:pPr>
              <w:spacing w:after="0" w:line="240" w:lineRule="auto"/>
              <w:jc w:val="center"/>
              <w:rPr>
                <w:ins w:id="12038" w:author="China Telecom" w:date="2020-11-16T10:41:00Z"/>
                <w:rFonts w:eastAsia="宋体"/>
              </w:rPr>
            </w:pPr>
            <w:ins w:id="12039" w:author="China Telecom" w:date="2020-11-16T10:41:00Z">
              <w:r w:rsidRPr="00DD720E">
                <w:rPr>
                  <w:rFonts w:eastAsia="宋体"/>
                </w:rPr>
                <w:t>Compared to the baseline, up to 4.7dB power boosting gain is possible</w:t>
              </w:r>
            </w:ins>
          </w:p>
        </w:tc>
      </w:tr>
      <w:tr w:rsidR="003B6B86" w14:paraId="4E31BEC7" w14:textId="77777777" w:rsidTr="00DB5682">
        <w:trPr>
          <w:trHeight w:val="412"/>
          <w:jc w:val="center"/>
          <w:ins w:id="12040" w:author="China Telecom" w:date="2020-11-16T10:41:00Z"/>
        </w:trPr>
        <w:tc>
          <w:tcPr>
            <w:tcW w:w="1192" w:type="dxa"/>
            <w:vMerge/>
            <w:vAlign w:val="center"/>
          </w:tcPr>
          <w:p w14:paraId="461A5E74" w14:textId="77777777" w:rsidR="003B6B86" w:rsidRPr="00DD720E" w:rsidRDefault="003B6B86" w:rsidP="00DB5682">
            <w:pPr>
              <w:jc w:val="center"/>
              <w:rPr>
                <w:ins w:id="12041" w:author="China Telecom" w:date="2020-11-16T10:41:00Z"/>
                <w:rFonts w:eastAsia="宋体"/>
              </w:rPr>
            </w:pPr>
          </w:p>
        </w:tc>
        <w:tc>
          <w:tcPr>
            <w:tcW w:w="1134" w:type="dxa"/>
            <w:vMerge/>
            <w:vAlign w:val="center"/>
          </w:tcPr>
          <w:p w14:paraId="7CA6704A" w14:textId="77777777" w:rsidR="003B6B86" w:rsidRPr="00DD720E" w:rsidRDefault="003B6B86" w:rsidP="00DB5682">
            <w:pPr>
              <w:jc w:val="center"/>
              <w:rPr>
                <w:ins w:id="12042" w:author="China Telecom" w:date="2020-11-16T10:41:00Z"/>
                <w:rFonts w:eastAsia="宋体"/>
              </w:rPr>
            </w:pPr>
          </w:p>
        </w:tc>
        <w:tc>
          <w:tcPr>
            <w:tcW w:w="1418" w:type="dxa"/>
            <w:vAlign w:val="center"/>
          </w:tcPr>
          <w:p w14:paraId="182EB328" w14:textId="77777777" w:rsidR="003B6B86" w:rsidRPr="00DD720E" w:rsidRDefault="003B6B86" w:rsidP="00DB5682">
            <w:pPr>
              <w:jc w:val="center"/>
              <w:rPr>
                <w:ins w:id="12043" w:author="China Telecom" w:date="2020-11-16T10:41:00Z"/>
                <w:rFonts w:eastAsia="宋体"/>
              </w:rPr>
            </w:pPr>
            <w:ins w:id="12044" w:author="China Telecom" w:date="2020-11-16T10:41:00Z">
              <w:r w:rsidRPr="00DD720E">
                <w:rPr>
                  <w:rFonts w:eastAsia="宋体"/>
                </w:rPr>
                <w:t>0.43dB~1.75dB</w:t>
              </w:r>
            </w:ins>
          </w:p>
        </w:tc>
        <w:tc>
          <w:tcPr>
            <w:tcW w:w="1417" w:type="dxa"/>
            <w:vAlign w:val="center"/>
          </w:tcPr>
          <w:p w14:paraId="529BCB24" w14:textId="77777777" w:rsidR="003B6B86" w:rsidRPr="00DD720E" w:rsidRDefault="003B6B86" w:rsidP="00DB5682">
            <w:pPr>
              <w:jc w:val="center"/>
              <w:rPr>
                <w:ins w:id="12045" w:author="China Telecom" w:date="2020-11-16T10:41:00Z"/>
                <w:rFonts w:eastAsia="宋体"/>
              </w:rPr>
            </w:pPr>
          </w:p>
        </w:tc>
        <w:tc>
          <w:tcPr>
            <w:tcW w:w="4596" w:type="dxa"/>
            <w:vAlign w:val="center"/>
          </w:tcPr>
          <w:p w14:paraId="3DCCF41A" w14:textId="77777777" w:rsidR="003B6B86" w:rsidRPr="00DD720E" w:rsidRDefault="003B6B86" w:rsidP="00DB5682">
            <w:pPr>
              <w:spacing w:after="0" w:line="240" w:lineRule="auto"/>
              <w:jc w:val="center"/>
              <w:rPr>
                <w:ins w:id="12046" w:author="China Telecom" w:date="2020-11-16T10:41:00Z"/>
                <w:rFonts w:eastAsia="宋体"/>
              </w:rPr>
            </w:pPr>
            <w:ins w:id="12047" w:author="China Telecom" w:date="2020-11-16T10:41:00Z">
              <w:r w:rsidRPr="00DD720E">
                <w:rPr>
                  <w:rFonts w:eastAsia="宋体"/>
                </w:rPr>
                <w:t>TBS determined based on multiple slots and transmitted over multiple slots,</w:t>
              </w:r>
            </w:ins>
          </w:p>
          <w:p w14:paraId="7ABD62FB" w14:textId="77777777" w:rsidR="003B6B86" w:rsidRPr="00DD720E" w:rsidRDefault="003B6B86" w:rsidP="00DB5682">
            <w:pPr>
              <w:spacing w:after="0" w:line="240" w:lineRule="auto"/>
              <w:jc w:val="center"/>
              <w:rPr>
                <w:ins w:id="12048" w:author="China Telecom" w:date="2020-11-16T10:41:00Z"/>
                <w:rFonts w:eastAsia="宋体"/>
              </w:rPr>
            </w:pPr>
            <w:ins w:id="12049" w:author="China Telecom" w:date="2020-11-16T10:41:00Z">
              <w:r w:rsidRPr="00DD720E">
                <w:rPr>
                  <w:rFonts w:eastAsia="宋体"/>
                </w:rPr>
                <w:t>4GHz, TDD, rural, TB over 2 or 5 slots, QPSK, 3km/hr,</w:t>
              </w:r>
            </w:ins>
          </w:p>
          <w:p w14:paraId="4E8B39B5" w14:textId="77777777" w:rsidR="003B6B86" w:rsidRPr="00DD720E" w:rsidRDefault="003B6B86" w:rsidP="00DB5682">
            <w:pPr>
              <w:spacing w:after="0" w:line="240" w:lineRule="auto"/>
              <w:jc w:val="center"/>
              <w:rPr>
                <w:ins w:id="12050" w:author="China Telecom" w:date="2020-11-16T10:41:00Z"/>
                <w:rFonts w:eastAsia="宋体"/>
              </w:rPr>
            </w:pPr>
            <w:ins w:id="12051" w:author="China Telecom" w:date="2020-11-16T10:41:00Z">
              <w:r w:rsidRPr="00DD720E">
                <w:rPr>
                  <w:rFonts w:eastAsia="宋体"/>
                </w:rPr>
                <w:t xml:space="preserve">Compared to the baseline, up to 3dB and </w:t>
              </w:r>
            </w:ins>
            <w:ins w:id="12052" w:author="China Telecom" w:date="2020-11-18T15:10:00Z">
              <w:r>
                <w:rPr>
                  <w:rFonts w:eastAsia="宋体"/>
                </w:rPr>
                <w:t>6.98 dB</w:t>
              </w:r>
            </w:ins>
            <w:ins w:id="12053" w:author="China Telecom" w:date="2020-11-16T10:41:00Z">
              <w:r w:rsidRPr="00DD720E">
                <w:rPr>
                  <w:rFonts w:eastAsia="宋体"/>
                </w:rPr>
                <w:t xml:space="preserve"> power boosting gain is possible for 2 and </w:t>
              </w:r>
            </w:ins>
            <w:ins w:id="12054" w:author="China Telecom" w:date="2020-11-19T13:44:00Z">
              <w:r>
                <w:rPr>
                  <w:rFonts w:eastAsia="宋体"/>
                </w:rPr>
                <w:t>5</w:t>
              </w:r>
            </w:ins>
            <w:ins w:id="12055" w:author="China Telecom" w:date="2020-11-19T14:33:00Z">
              <w:r>
                <w:rPr>
                  <w:rFonts w:eastAsia="宋体"/>
                </w:rPr>
                <w:t>-</w:t>
              </w:r>
            </w:ins>
            <w:ins w:id="12056" w:author="China Telecom" w:date="2020-11-16T10:41:00Z">
              <w:r w:rsidRPr="00DD720E">
                <w:rPr>
                  <w:rFonts w:eastAsia="宋体"/>
                </w:rPr>
                <w:t>slot transmission scheme, respectively</w:t>
              </w:r>
            </w:ins>
          </w:p>
        </w:tc>
      </w:tr>
      <w:tr w:rsidR="003B6B86" w14:paraId="21667072" w14:textId="77777777" w:rsidTr="00DB5682">
        <w:trPr>
          <w:trHeight w:val="412"/>
          <w:jc w:val="center"/>
          <w:ins w:id="12057" w:author="China Telecom" w:date="2020-11-16T10:41:00Z"/>
        </w:trPr>
        <w:tc>
          <w:tcPr>
            <w:tcW w:w="1192" w:type="dxa"/>
            <w:vMerge/>
            <w:vAlign w:val="center"/>
          </w:tcPr>
          <w:p w14:paraId="6570B2F4" w14:textId="77777777" w:rsidR="003B6B86" w:rsidRPr="00DD720E" w:rsidRDefault="003B6B86" w:rsidP="00DB5682">
            <w:pPr>
              <w:jc w:val="center"/>
              <w:rPr>
                <w:ins w:id="12058" w:author="China Telecom" w:date="2020-11-16T10:41:00Z"/>
                <w:rFonts w:eastAsia="宋体"/>
              </w:rPr>
            </w:pPr>
          </w:p>
        </w:tc>
        <w:tc>
          <w:tcPr>
            <w:tcW w:w="1134" w:type="dxa"/>
            <w:vMerge/>
            <w:vAlign w:val="center"/>
          </w:tcPr>
          <w:p w14:paraId="2F8E329A" w14:textId="77777777" w:rsidR="003B6B86" w:rsidRPr="00DD720E" w:rsidRDefault="003B6B86" w:rsidP="00DB5682">
            <w:pPr>
              <w:jc w:val="center"/>
              <w:rPr>
                <w:ins w:id="12059" w:author="China Telecom" w:date="2020-11-16T10:41:00Z"/>
                <w:rFonts w:eastAsia="宋体"/>
              </w:rPr>
            </w:pPr>
          </w:p>
        </w:tc>
        <w:tc>
          <w:tcPr>
            <w:tcW w:w="1418" w:type="dxa"/>
            <w:vAlign w:val="center"/>
          </w:tcPr>
          <w:p w14:paraId="7D38105D" w14:textId="77777777" w:rsidR="003B6B86" w:rsidRPr="00DD720E" w:rsidRDefault="003B6B86" w:rsidP="00DB5682">
            <w:pPr>
              <w:jc w:val="center"/>
              <w:rPr>
                <w:ins w:id="12060" w:author="China Telecom" w:date="2020-11-16T10:41:00Z"/>
                <w:rFonts w:eastAsia="宋体"/>
              </w:rPr>
            </w:pPr>
          </w:p>
        </w:tc>
        <w:tc>
          <w:tcPr>
            <w:tcW w:w="1417" w:type="dxa"/>
            <w:vAlign w:val="center"/>
          </w:tcPr>
          <w:p w14:paraId="6AD8B87E" w14:textId="77777777" w:rsidR="003B6B86" w:rsidRPr="00DD720E" w:rsidRDefault="003B6B86" w:rsidP="00DB5682">
            <w:pPr>
              <w:jc w:val="center"/>
              <w:rPr>
                <w:ins w:id="12061" w:author="China Telecom" w:date="2020-11-16T10:41:00Z"/>
                <w:rFonts w:eastAsia="宋体"/>
              </w:rPr>
            </w:pPr>
            <w:ins w:id="12062" w:author="China Telecom" w:date="2020-11-16T10:41:00Z">
              <w:r w:rsidRPr="00DD720E">
                <w:rPr>
                  <w:rFonts w:eastAsia="宋体"/>
                </w:rPr>
                <w:t>2.0dB</w:t>
              </w:r>
            </w:ins>
          </w:p>
        </w:tc>
        <w:tc>
          <w:tcPr>
            <w:tcW w:w="4596" w:type="dxa"/>
            <w:vAlign w:val="center"/>
          </w:tcPr>
          <w:p w14:paraId="172AAB98" w14:textId="77777777" w:rsidR="003B6B86" w:rsidRPr="00DD720E" w:rsidRDefault="003B6B86" w:rsidP="00DB5682">
            <w:pPr>
              <w:spacing w:after="0" w:line="240" w:lineRule="auto"/>
              <w:jc w:val="center"/>
              <w:rPr>
                <w:ins w:id="12063" w:author="China Telecom" w:date="2020-11-16T10:41:00Z"/>
                <w:rFonts w:eastAsia="宋体"/>
              </w:rPr>
            </w:pPr>
            <w:ins w:id="12064" w:author="China Telecom" w:date="2020-11-16T10:41:00Z">
              <w:r w:rsidRPr="00DD720E">
                <w:rPr>
                  <w:rFonts w:eastAsia="宋体"/>
                </w:rPr>
                <w:t>TBS determined based on multiple slots and transmitted over multiple slots,</w:t>
              </w:r>
            </w:ins>
          </w:p>
          <w:p w14:paraId="5B059665" w14:textId="77777777" w:rsidR="003B6B86" w:rsidRPr="00DD720E" w:rsidRDefault="003B6B86" w:rsidP="00DB5682">
            <w:pPr>
              <w:spacing w:after="0" w:line="240" w:lineRule="auto"/>
              <w:jc w:val="center"/>
              <w:rPr>
                <w:ins w:id="12065" w:author="China Telecom" w:date="2020-11-16T10:41:00Z"/>
                <w:rFonts w:eastAsia="宋体"/>
              </w:rPr>
            </w:pPr>
            <w:ins w:id="12066" w:author="China Telecom" w:date="2020-11-16T10:41:00Z">
              <w:r w:rsidRPr="00DD720E">
                <w:rPr>
                  <w:rFonts w:eastAsia="宋体"/>
                </w:rPr>
                <w:t>700MHz, FDD, TB over 6 slots, QPSK, 3km/hr,</w:t>
              </w:r>
            </w:ins>
          </w:p>
          <w:p w14:paraId="00679908" w14:textId="77777777" w:rsidR="003B6B86" w:rsidRPr="00DD720E" w:rsidRDefault="003B6B86" w:rsidP="00DB5682">
            <w:pPr>
              <w:spacing w:after="0" w:line="240" w:lineRule="auto"/>
              <w:jc w:val="center"/>
              <w:rPr>
                <w:ins w:id="12067" w:author="China Telecom" w:date="2020-11-16T10:41:00Z"/>
                <w:rFonts w:eastAsia="宋体"/>
              </w:rPr>
            </w:pPr>
            <w:ins w:id="12068" w:author="China Telecom" w:date="2020-11-16T10:41:00Z">
              <w:r w:rsidRPr="00DD720E">
                <w:rPr>
                  <w:rFonts w:eastAsia="宋体"/>
                </w:rPr>
                <w:t>Compared to the baseline, up to additional 7.7 dB power boosting gain is possible</w:t>
              </w:r>
            </w:ins>
          </w:p>
        </w:tc>
      </w:tr>
      <w:tr w:rsidR="003B6B86" w14:paraId="643EFF8A" w14:textId="77777777" w:rsidTr="00DB5682">
        <w:trPr>
          <w:trHeight w:val="412"/>
          <w:jc w:val="center"/>
          <w:ins w:id="12069" w:author="China Telecom" w:date="2020-11-16T10:41:00Z"/>
        </w:trPr>
        <w:tc>
          <w:tcPr>
            <w:tcW w:w="1192" w:type="dxa"/>
            <w:vMerge/>
            <w:vAlign w:val="center"/>
          </w:tcPr>
          <w:p w14:paraId="71F48327" w14:textId="77777777" w:rsidR="003B6B86" w:rsidRPr="00DD720E" w:rsidRDefault="003B6B86" w:rsidP="00DB5682">
            <w:pPr>
              <w:jc w:val="center"/>
              <w:rPr>
                <w:ins w:id="12070" w:author="China Telecom" w:date="2020-11-16T10:41:00Z"/>
                <w:rFonts w:eastAsia="宋体"/>
              </w:rPr>
            </w:pPr>
          </w:p>
        </w:tc>
        <w:tc>
          <w:tcPr>
            <w:tcW w:w="1134" w:type="dxa"/>
            <w:vMerge/>
            <w:vAlign w:val="center"/>
          </w:tcPr>
          <w:p w14:paraId="4C58712B" w14:textId="77777777" w:rsidR="003B6B86" w:rsidRPr="00DD720E" w:rsidRDefault="003B6B86" w:rsidP="00DB5682">
            <w:pPr>
              <w:jc w:val="center"/>
              <w:rPr>
                <w:ins w:id="12071" w:author="China Telecom" w:date="2020-11-16T10:41:00Z"/>
                <w:rFonts w:eastAsia="宋体"/>
              </w:rPr>
            </w:pPr>
          </w:p>
        </w:tc>
        <w:tc>
          <w:tcPr>
            <w:tcW w:w="1418" w:type="dxa"/>
            <w:vAlign w:val="center"/>
          </w:tcPr>
          <w:p w14:paraId="77FA5E27" w14:textId="77777777" w:rsidR="003B6B86" w:rsidRPr="00DD720E" w:rsidRDefault="003B6B86" w:rsidP="00DB5682">
            <w:pPr>
              <w:jc w:val="center"/>
              <w:rPr>
                <w:ins w:id="12072" w:author="China Telecom" w:date="2020-11-16T10:41:00Z"/>
                <w:rFonts w:eastAsia="宋体"/>
              </w:rPr>
            </w:pPr>
          </w:p>
        </w:tc>
        <w:tc>
          <w:tcPr>
            <w:tcW w:w="1417" w:type="dxa"/>
            <w:vAlign w:val="center"/>
          </w:tcPr>
          <w:p w14:paraId="5AFAEEB5" w14:textId="77777777" w:rsidR="003B6B86" w:rsidRPr="00DD720E" w:rsidRDefault="003B6B86" w:rsidP="00DB5682">
            <w:pPr>
              <w:jc w:val="center"/>
              <w:rPr>
                <w:ins w:id="12073" w:author="China Telecom" w:date="2020-11-16T10:41:00Z"/>
                <w:rFonts w:eastAsia="宋体"/>
              </w:rPr>
            </w:pPr>
            <w:ins w:id="12074" w:author="China Telecom" w:date="2020-11-16T10:41:00Z">
              <w:r w:rsidRPr="00DD720E">
                <w:rPr>
                  <w:rFonts w:eastAsia="宋体"/>
                </w:rPr>
                <w:t>0.4dB</w:t>
              </w:r>
            </w:ins>
          </w:p>
        </w:tc>
        <w:tc>
          <w:tcPr>
            <w:tcW w:w="4596" w:type="dxa"/>
            <w:vAlign w:val="center"/>
          </w:tcPr>
          <w:p w14:paraId="67A48F5C" w14:textId="77777777" w:rsidR="003B6B86" w:rsidRPr="00DD720E" w:rsidRDefault="003B6B86" w:rsidP="00DB5682">
            <w:pPr>
              <w:spacing w:after="0" w:line="240" w:lineRule="auto"/>
              <w:jc w:val="center"/>
              <w:rPr>
                <w:ins w:id="12075" w:author="China Telecom" w:date="2020-11-16T10:41:00Z"/>
                <w:rFonts w:eastAsia="宋体"/>
              </w:rPr>
            </w:pPr>
            <w:ins w:id="12076" w:author="China Telecom" w:date="2020-11-16T10:41:00Z">
              <w:r w:rsidRPr="00DD720E">
                <w:t>TBS determined based on multiple slots and transmitted over multip</w:t>
              </w:r>
              <w:r w:rsidRPr="00DD720E">
                <w:rPr>
                  <w:color w:val="000000" w:themeColor="text1"/>
                </w:rPr>
                <w:t>le slots</w:t>
              </w:r>
              <w:r w:rsidRPr="00DD720E">
                <w:rPr>
                  <w:rFonts w:eastAsia="宋体"/>
                  <w:color w:val="000000" w:themeColor="text1"/>
                </w:rPr>
                <w:t>,</w:t>
              </w:r>
            </w:ins>
          </w:p>
          <w:p w14:paraId="2F1CB50F" w14:textId="77777777" w:rsidR="003B6B86" w:rsidRPr="00DD720E" w:rsidRDefault="003B6B86" w:rsidP="00DB5682">
            <w:pPr>
              <w:spacing w:after="0" w:line="240" w:lineRule="auto"/>
              <w:jc w:val="center"/>
              <w:rPr>
                <w:ins w:id="12077" w:author="China Telecom" w:date="2020-11-16T10:41:00Z"/>
                <w:rFonts w:eastAsia="宋体"/>
              </w:rPr>
            </w:pPr>
            <w:ins w:id="12078" w:author="China Telecom" w:date="2020-11-16T10:41:00Z">
              <w:r w:rsidRPr="00DD720E">
                <w:rPr>
                  <w:rFonts w:eastAsia="宋体"/>
                </w:rPr>
                <w:t>700MHz, FDD, TB over 10 slots, pi/2 BPSK, 3km/hr,</w:t>
              </w:r>
            </w:ins>
          </w:p>
          <w:p w14:paraId="7B5AC4DB" w14:textId="77777777" w:rsidR="003B6B86" w:rsidRPr="00DD720E" w:rsidRDefault="003B6B86" w:rsidP="00DB5682">
            <w:pPr>
              <w:spacing w:after="0" w:line="240" w:lineRule="auto"/>
              <w:jc w:val="center"/>
              <w:rPr>
                <w:ins w:id="12079" w:author="China Telecom" w:date="2020-11-16T10:41:00Z"/>
                <w:rFonts w:eastAsia="宋体"/>
              </w:rPr>
            </w:pPr>
            <w:ins w:id="12080" w:author="China Telecom" w:date="2020-11-16T10:41:00Z">
              <w:r w:rsidRPr="00DD720E">
                <w:rPr>
                  <w:rFonts w:eastAsia="宋体"/>
                </w:rPr>
                <w:t>Compared to the baseline, up to 10dB power boosting gain is possible</w:t>
              </w:r>
            </w:ins>
          </w:p>
        </w:tc>
      </w:tr>
      <w:tr w:rsidR="003B6B86" w14:paraId="64D74235" w14:textId="77777777" w:rsidTr="00DB5682">
        <w:trPr>
          <w:trHeight w:val="412"/>
          <w:jc w:val="center"/>
          <w:ins w:id="12081" w:author="China Telecom" w:date="2020-11-16T10:41:00Z"/>
        </w:trPr>
        <w:tc>
          <w:tcPr>
            <w:tcW w:w="1192" w:type="dxa"/>
            <w:vAlign w:val="center"/>
          </w:tcPr>
          <w:p w14:paraId="5FDE463E" w14:textId="77777777" w:rsidR="003B6B86" w:rsidRPr="00D6092C" w:rsidRDefault="003B6B86" w:rsidP="00DB5682">
            <w:pPr>
              <w:jc w:val="center"/>
              <w:rPr>
                <w:ins w:id="12082" w:author="China Telecom" w:date="2020-11-16T10:41:00Z"/>
                <w:rFonts w:eastAsia="宋体"/>
              </w:rPr>
            </w:pPr>
            <w:ins w:id="12083" w:author="China Telecom" w:date="2020-11-19T14:08:00Z">
              <w:r>
                <w:rPr>
                  <w:rFonts w:eastAsia="宋体"/>
                </w:rPr>
                <w:lastRenderedPageBreak/>
                <w:t>Source 6</w:t>
              </w:r>
            </w:ins>
            <w:ins w:id="12084" w:author="China Telecom" w:date="2020-11-16T13:10:00Z">
              <w:r>
                <w:rPr>
                  <w:rFonts w:eastAsia="宋体"/>
                </w:rPr>
                <w:t xml:space="preserve"> (</w:t>
              </w:r>
              <w:r>
                <w:t>R1-2009792</w:t>
              </w:r>
              <w:r>
                <w:rPr>
                  <w:rFonts w:eastAsia="宋体"/>
                </w:rPr>
                <w:t>)</w:t>
              </w:r>
            </w:ins>
          </w:p>
        </w:tc>
        <w:tc>
          <w:tcPr>
            <w:tcW w:w="1134" w:type="dxa"/>
            <w:vAlign w:val="center"/>
          </w:tcPr>
          <w:p w14:paraId="6D39B50D" w14:textId="77777777" w:rsidR="003B6B86" w:rsidRPr="0016475D" w:rsidRDefault="003B6B86" w:rsidP="00DB5682">
            <w:pPr>
              <w:jc w:val="center"/>
              <w:rPr>
                <w:ins w:id="12085" w:author="China Telecom" w:date="2020-11-16T10:41:00Z"/>
                <w:rFonts w:eastAsia="宋体"/>
              </w:rPr>
            </w:pPr>
            <w:ins w:id="12086" w:author="China Telecom" w:date="2020-11-16T10:41:00Z">
              <w:r w:rsidRPr="0016475D">
                <w:rPr>
                  <w:rFonts w:eastAsia="宋体"/>
                </w:rPr>
                <w:t>FR1</w:t>
              </w:r>
            </w:ins>
          </w:p>
        </w:tc>
        <w:tc>
          <w:tcPr>
            <w:tcW w:w="1418" w:type="dxa"/>
            <w:vAlign w:val="center"/>
          </w:tcPr>
          <w:p w14:paraId="59E3AF94" w14:textId="77777777" w:rsidR="003B6B86" w:rsidRPr="00661812" w:rsidRDefault="003B6B86" w:rsidP="00DB5682">
            <w:pPr>
              <w:jc w:val="center"/>
              <w:rPr>
                <w:ins w:id="12087" w:author="China Telecom" w:date="2020-11-16T10:41:00Z"/>
                <w:rFonts w:eastAsia="宋体"/>
              </w:rPr>
            </w:pPr>
            <w:ins w:id="12088" w:author="China Telecom" w:date="2020-11-16T10:41:00Z">
              <w:r w:rsidRPr="0016475D">
                <w:rPr>
                  <w:rFonts w:eastAsia="宋体"/>
                </w:rPr>
                <w:t>1 dB</w:t>
              </w:r>
            </w:ins>
          </w:p>
        </w:tc>
        <w:tc>
          <w:tcPr>
            <w:tcW w:w="1417" w:type="dxa"/>
            <w:vAlign w:val="center"/>
          </w:tcPr>
          <w:p w14:paraId="0ED3A459" w14:textId="77777777" w:rsidR="003B6B86" w:rsidRPr="00202557" w:rsidRDefault="003B6B86" w:rsidP="00DB5682">
            <w:pPr>
              <w:jc w:val="center"/>
              <w:rPr>
                <w:ins w:id="12089" w:author="China Telecom" w:date="2020-11-16T10:41:00Z"/>
                <w:rFonts w:eastAsia="宋体"/>
              </w:rPr>
            </w:pPr>
          </w:p>
        </w:tc>
        <w:tc>
          <w:tcPr>
            <w:tcW w:w="4596" w:type="dxa"/>
            <w:vAlign w:val="center"/>
          </w:tcPr>
          <w:p w14:paraId="6854AD2A" w14:textId="77777777" w:rsidR="003B6B86" w:rsidRPr="00DD720E" w:rsidRDefault="003B6B86" w:rsidP="00DB5682">
            <w:pPr>
              <w:jc w:val="center"/>
              <w:rPr>
                <w:ins w:id="12090" w:author="China Telecom" w:date="2020-11-16T10:41:00Z"/>
                <w:rFonts w:eastAsia="宋体"/>
              </w:rPr>
            </w:pPr>
            <w:ins w:id="12091" w:author="China Telecom" w:date="2020-11-16T10:41:00Z">
              <w:r w:rsidRPr="00DD720E">
                <w:rPr>
                  <w:rFonts w:eastAsia="宋体"/>
                </w:rPr>
                <w:t>Rural 700MHz, FDD, 15kHz SCS, 2 DMRS symbols per slot, UE speed: 3km/h; Target throughput: 100kbps</w:t>
              </w:r>
            </w:ins>
          </w:p>
          <w:p w14:paraId="1384255D" w14:textId="77777777" w:rsidR="003B6B86" w:rsidRPr="00DD720E" w:rsidRDefault="003B6B86" w:rsidP="00DB5682">
            <w:pPr>
              <w:jc w:val="center"/>
              <w:rPr>
                <w:ins w:id="12092" w:author="China Telecom" w:date="2020-11-16T10:41:00Z"/>
                <w:rFonts w:eastAsia="宋体"/>
              </w:rPr>
            </w:pPr>
            <w:ins w:id="12093" w:author="China Telecom" w:date="2020-11-16T10:41:00Z">
              <w:r w:rsidRPr="00DD720E">
                <w:rPr>
                  <w:rFonts w:eastAsia="宋体"/>
                  <w:u w:val="single"/>
                </w:rPr>
                <w:t>Baseline scheme</w:t>
              </w:r>
              <w:r w:rsidRPr="00DD720E">
                <w:rPr>
                  <w:rFonts w:eastAsia="宋体"/>
                </w:rPr>
                <w:t>: 4 PRBs, TBS = 432 bits, MCS11 (table 3), 4 repetitions (type A).</w:t>
              </w:r>
            </w:ins>
          </w:p>
          <w:p w14:paraId="4F9A12FD" w14:textId="77777777" w:rsidR="003B6B86" w:rsidRPr="00DD720E" w:rsidRDefault="003B6B86" w:rsidP="00DB5682">
            <w:pPr>
              <w:spacing w:after="0" w:line="240" w:lineRule="auto"/>
              <w:jc w:val="center"/>
              <w:rPr>
                <w:ins w:id="12094" w:author="China Telecom" w:date="2020-11-16T10:41:00Z"/>
                <w:rFonts w:eastAsia="宋体"/>
              </w:rPr>
            </w:pPr>
            <w:ins w:id="12095" w:author="China Telecom" w:date="2020-11-16T10:41:00Z">
              <w:r w:rsidRPr="00DD720E">
                <w:rPr>
                  <w:rFonts w:eastAsia="宋体"/>
                  <w:u w:val="single"/>
                </w:rPr>
                <w:t>Enhanced scheme</w:t>
              </w:r>
              <w:r w:rsidRPr="00DD720E">
                <w:rPr>
                  <w:rFonts w:eastAsia="宋体"/>
                </w:rPr>
                <w:t>: 4 PRBs, TBS = 432 bits, MCS5 (table 3), transmitted over time resource of 4 slots, no repetition.</w:t>
              </w:r>
            </w:ins>
          </w:p>
        </w:tc>
      </w:tr>
      <w:tr w:rsidR="003B6B86" w14:paraId="22EA6D50" w14:textId="77777777" w:rsidTr="00DB5682">
        <w:trPr>
          <w:trHeight w:val="412"/>
          <w:jc w:val="center"/>
          <w:ins w:id="12096" w:author="China Telecom" w:date="2020-11-16T10:41:00Z"/>
        </w:trPr>
        <w:tc>
          <w:tcPr>
            <w:tcW w:w="1192" w:type="dxa"/>
            <w:vMerge w:val="restart"/>
            <w:vAlign w:val="center"/>
          </w:tcPr>
          <w:p w14:paraId="3113E457" w14:textId="77777777" w:rsidR="003B6B86" w:rsidRPr="00D6092C" w:rsidRDefault="003B6B86" w:rsidP="00DB5682">
            <w:pPr>
              <w:jc w:val="center"/>
              <w:rPr>
                <w:ins w:id="12097" w:author="China Telecom" w:date="2020-11-16T10:41:00Z"/>
                <w:rFonts w:eastAsia="宋体"/>
              </w:rPr>
            </w:pPr>
            <w:ins w:id="12098" w:author="China Telecom" w:date="2020-11-19T14:08:00Z">
              <w:r>
                <w:rPr>
                  <w:lang w:eastAsia="ja-JP"/>
                </w:rPr>
                <w:t>Source 7</w:t>
              </w:r>
            </w:ins>
            <w:ins w:id="12099" w:author="China Telecom" w:date="2020-11-16T13:10:00Z">
              <w:r>
                <w:rPr>
                  <w:lang w:eastAsia="ja-JP"/>
                </w:rPr>
                <w:t xml:space="preserve"> (</w:t>
              </w:r>
              <w:r w:rsidRPr="00B87989">
                <w:t>R1-2007930</w:t>
              </w:r>
              <w:r>
                <w:rPr>
                  <w:lang w:eastAsia="ja-JP"/>
                </w:rPr>
                <w:t>)</w:t>
              </w:r>
            </w:ins>
          </w:p>
        </w:tc>
        <w:tc>
          <w:tcPr>
            <w:tcW w:w="1134" w:type="dxa"/>
            <w:vMerge w:val="restart"/>
            <w:vAlign w:val="center"/>
          </w:tcPr>
          <w:p w14:paraId="632BA576" w14:textId="77777777" w:rsidR="003B6B86" w:rsidRPr="0016475D" w:rsidRDefault="003B6B86" w:rsidP="00DB5682">
            <w:pPr>
              <w:jc w:val="center"/>
              <w:rPr>
                <w:ins w:id="12100" w:author="China Telecom" w:date="2020-11-16T10:41:00Z"/>
                <w:rFonts w:eastAsia="宋体"/>
              </w:rPr>
            </w:pPr>
            <w:ins w:id="12101" w:author="China Telecom" w:date="2020-11-16T10:41:00Z">
              <w:r w:rsidRPr="0016475D">
                <w:rPr>
                  <w:lang w:eastAsia="ja-JP"/>
                </w:rPr>
                <w:t>FR1</w:t>
              </w:r>
            </w:ins>
          </w:p>
        </w:tc>
        <w:tc>
          <w:tcPr>
            <w:tcW w:w="1418" w:type="dxa"/>
            <w:vAlign w:val="center"/>
          </w:tcPr>
          <w:p w14:paraId="1C778120" w14:textId="77777777" w:rsidR="003B6B86" w:rsidRPr="00661812" w:rsidRDefault="003B6B86" w:rsidP="00DB5682">
            <w:pPr>
              <w:jc w:val="center"/>
              <w:rPr>
                <w:ins w:id="12102" w:author="China Telecom" w:date="2020-11-16T10:41:00Z"/>
                <w:rFonts w:eastAsia="宋体"/>
              </w:rPr>
            </w:pPr>
            <w:ins w:id="12103" w:author="China Telecom" w:date="2020-11-16T10:41:00Z">
              <w:r w:rsidRPr="0016475D">
                <w:rPr>
                  <w:lang w:eastAsia="ja-JP"/>
                </w:rPr>
                <w:t>2.5</w:t>
              </w:r>
            </w:ins>
          </w:p>
        </w:tc>
        <w:tc>
          <w:tcPr>
            <w:tcW w:w="1417" w:type="dxa"/>
            <w:vAlign w:val="center"/>
          </w:tcPr>
          <w:p w14:paraId="2FA179A0" w14:textId="77777777" w:rsidR="003B6B86" w:rsidRPr="00202557" w:rsidRDefault="003B6B86" w:rsidP="00DB5682">
            <w:pPr>
              <w:jc w:val="center"/>
              <w:rPr>
                <w:ins w:id="12104" w:author="China Telecom" w:date="2020-11-16T10:41:00Z"/>
                <w:rFonts w:eastAsia="宋体"/>
              </w:rPr>
            </w:pPr>
          </w:p>
        </w:tc>
        <w:tc>
          <w:tcPr>
            <w:tcW w:w="4596" w:type="dxa"/>
            <w:vAlign w:val="center"/>
          </w:tcPr>
          <w:p w14:paraId="60C3B029" w14:textId="77777777" w:rsidR="003B6B86" w:rsidRPr="00DD720E" w:rsidRDefault="003B6B86" w:rsidP="00DB5682">
            <w:pPr>
              <w:spacing w:after="0" w:line="240" w:lineRule="auto"/>
              <w:jc w:val="center"/>
              <w:rPr>
                <w:ins w:id="12105" w:author="China Telecom" w:date="2020-11-16T10:41:00Z"/>
                <w:lang w:eastAsia="ja-JP"/>
              </w:rPr>
            </w:pPr>
            <w:ins w:id="12106" w:author="China Telecom" w:date="2020-11-16T10:41:00Z">
              <w:r w:rsidRPr="00DD720E">
                <w:rPr>
                  <w:lang w:eastAsia="ja-JP"/>
                </w:rPr>
                <w:t xml:space="preserve">Simulation Assumptions: No FH, Rural, 30km/h, 8 Repetitions, 100kbps </w:t>
              </w:r>
            </w:ins>
          </w:p>
          <w:p w14:paraId="4E4A0835" w14:textId="77777777" w:rsidR="003B6B86" w:rsidRPr="00DD720E" w:rsidRDefault="003B6B86" w:rsidP="00DB5682">
            <w:pPr>
              <w:spacing w:after="0" w:line="240" w:lineRule="auto"/>
              <w:jc w:val="center"/>
              <w:rPr>
                <w:ins w:id="12107" w:author="China Telecom" w:date="2020-11-16T10:41:00Z"/>
                <w:lang w:eastAsia="ja-JP"/>
              </w:rPr>
            </w:pPr>
            <w:ins w:id="12108" w:author="China Telecom" w:date="2020-11-16T10:41:00Z">
              <w:r w:rsidRPr="00DD720E">
                <w:rPr>
                  <w:lang w:eastAsia="ja-JP"/>
                </w:rPr>
                <w:t>Baseline: Repetitions sent contiguously (i.e. no gaps)</w:t>
              </w:r>
            </w:ins>
          </w:p>
          <w:p w14:paraId="0929C800" w14:textId="77777777" w:rsidR="003B6B86" w:rsidRPr="00DD720E" w:rsidRDefault="003B6B86" w:rsidP="00DB5682">
            <w:pPr>
              <w:spacing w:after="0" w:line="240" w:lineRule="auto"/>
              <w:jc w:val="center"/>
              <w:rPr>
                <w:ins w:id="12109" w:author="China Telecom" w:date="2020-11-16T10:41:00Z"/>
                <w:rFonts w:eastAsia="宋体"/>
              </w:rPr>
            </w:pPr>
            <w:ins w:id="12110" w:author="China Telecom" w:date="2020-11-16T10:41:00Z">
              <w:r w:rsidRPr="00DD720E">
                <w:rPr>
                  <w:lang w:eastAsia="ja-JP"/>
                </w:rPr>
                <w:t>Enhancement: Gaps between Repeats= 7 slots</w:t>
              </w:r>
            </w:ins>
          </w:p>
        </w:tc>
      </w:tr>
      <w:tr w:rsidR="003B6B86" w14:paraId="67A68EC5" w14:textId="77777777" w:rsidTr="00DB5682">
        <w:trPr>
          <w:trHeight w:val="412"/>
          <w:jc w:val="center"/>
          <w:ins w:id="12111" w:author="China Telecom" w:date="2020-11-16T10:41:00Z"/>
        </w:trPr>
        <w:tc>
          <w:tcPr>
            <w:tcW w:w="1192" w:type="dxa"/>
            <w:vMerge/>
            <w:vAlign w:val="center"/>
          </w:tcPr>
          <w:p w14:paraId="16704A37" w14:textId="77777777" w:rsidR="003B6B86" w:rsidRPr="00DD720E" w:rsidRDefault="003B6B86" w:rsidP="00DB5682">
            <w:pPr>
              <w:jc w:val="center"/>
              <w:rPr>
                <w:ins w:id="12112" w:author="China Telecom" w:date="2020-11-16T10:41:00Z"/>
                <w:lang w:eastAsia="ja-JP"/>
              </w:rPr>
            </w:pPr>
          </w:p>
        </w:tc>
        <w:tc>
          <w:tcPr>
            <w:tcW w:w="1134" w:type="dxa"/>
            <w:vMerge/>
            <w:vAlign w:val="center"/>
          </w:tcPr>
          <w:p w14:paraId="6CDBE3A3" w14:textId="77777777" w:rsidR="003B6B86" w:rsidRPr="00DD720E" w:rsidRDefault="003B6B86" w:rsidP="00DB5682">
            <w:pPr>
              <w:jc w:val="center"/>
              <w:rPr>
                <w:ins w:id="12113" w:author="China Telecom" w:date="2020-11-16T10:41:00Z"/>
                <w:lang w:eastAsia="ja-JP"/>
              </w:rPr>
            </w:pPr>
          </w:p>
        </w:tc>
        <w:tc>
          <w:tcPr>
            <w:tcW w:w="1418" w:type="dxa"/>
            <w:vAlign w:val="center"/>
          </w:tcPr>
          <w:p w14:paraId="4AB8E53E" w14:textId="77777777" w:rsidR="003B6B86" w:rsidRPr="00DD720E" w:rsidRDefault="003B6B86" w:rsidP="00DB5682">
            <w:pPr>
              <w:jc w:val="center"/>
              <w:rPr>
                <w:ins w:id="12114" w:author="China Telecom" w:date="2020-11-16T10:41:00Z"/>
                <w:lang w:eastAsia="ja-JP"/>
              </w:rPr>
            </w:pPr>
            <w:ins w:id="12115" w:author="China Telecom" w:date="2020-11-16T10:41:00Z">
              <w:r w:rsidRPr="00DD720E">
                <w:rPr>
                  <w:lang w:eastAsia="ja-JP"/>
                </w:rPr>
                <w:t>2.0</w:t>
              </w:r>
            </w:ins>
          </w:p>
        </w:tc>
        <w:tc>
          <w:tcPr>
            <w:tcW w:w="1417" w:type="dxa"/>
            <w:vAlign w:val="center"/>
          </w:tcPr>
          <w:p w14:paraId="323F4D45" w14:textId="77777777" w:rsidR="003B6B86" w:rsidRPr="00DD720E" w:rsidRDefault="003B6B86" w:rsidP="00DB5682">
            <w:pPr>
              <w:jc w:val="center"/>
              <w:rPr>
                <w:ins w:id="12116" w:author="China Telecom" w:date="2020-11-16T10:41:00Z"/>
                <w:rFonts w:eastAsia="宋体"/>
              </w:rPr>
            </w:pPr>
          </w:p>
        </w:tc>
        <w:tc>
          <w:tcPr>
            <w:tcW w:w="4596" w:type="dxa"/>
            <w:vAlign w:val="center"/>
          </w:tcPr>
          <w:p w14:paraId="4184306D" w14:textId="77777777" w:rsidR="003B6B86" w:rsidRPr="00DD720E" w:rsidRDefault="003B6B86" w:rsidP="00DB5682">
            <w:pPr>
              <w:spacing w:after="0" w:line="240" w:lineRule="auto"/>
              <w:jc w:val="center"/>
              <w:rPr>
                <w:ins w:id="12117" w:author="China Telecom" w:date="2020-11-16T10:41:00Z"/>
                <w:lang w:eastAsia="ja-JP"/>
              </w:rPr>
            </w:pPr>
            <w:ins w:id="12118" w:author="China Telecom" w:date="2020-11-16T10:41:00Z">
              <w:r w:rsidRPr="00DD720E">
                <w:rPr>
                  <w:lang w:eastAsia="ja-JP"/>
                </w:rPr>
                <w:t>Simulation Assumption: With FH, Rural, 30km/h, 8 Repetitions, 100kbps</w:t>
              </w:r>
            </w:ins>
          </w:p>
          <w:p w14:paraId="07428FB5" w14:textId="77777777" w:rsidR="003B6B86" w:rsidRPr="00DD720E" w:rsidRDefault="003B6B86" w:rsidP="00DB5682">
            <w:pPr>
              <w:spacing w:after="0" w:line="240" w:lineRule="auto"/>
              <w:jc w:val="center"/>
              <w:rPr>
                <w:ins w:id="12119" w:author="China Telecom" w:date="2020-11-16T10:41:00Z"/>
                <w:lang w:eastAsia="ja-JP"/>
              </w:rPr>
            </w:pPr>
            <w:ins w:id="12120" w:author="China Telecom" w:date="2020-11-16T10:41:00Z">
              <w:r w:rsidRPr="00DD720E">
                <w:rPr>
                  <w:lang w:eastAsia="ja-JP"/>
                </w:rPr>
                <w:t>Baseline: Repetitions sent contiguously (i.e. no gaps)</w:t>
              </w:r>
            </w:ins>
          </w:p>
          <w:p w14:paraId="1F8FB885" w14:textId="77777777" w:rsidR="003B6B86" w:rsidRPr="00DD720E" w:rsidRDefault="003B6B86" w:rsidP="00DB5682">
            <w:pPr>
              <w:spacing w:after="0" w:line="240" w:lineRule="auto"/>
              <w:jc w:val="center"/>
              <w:rPr>
                <w:ins w:id="12121" w:author="China Telecom" w:date="2020-11-16T10:41:00Z"/>
                <w:lang w:eastAsia="ja-JP"/>
              </w:rPr>
            </w:pPr>
            <w:ins w:id="12122" w:author="China Telecom" w:date="2020-11-16T10:41:00Z">
              <w:r w:rsidRPr="00DD720E">
                <w:rPr>
                  <w:lang w:eastAsia="ja-JP"/>
                </w:rPr>
                <w:t>Enhancement: Gaps between Repeats= 7 slots</w:t>
              </w:r>
            </w:ins>
          </w:p>
        </w:tc>
      </w:tr>
    </w:tbl>
    <w:p w14:paraId="7BC00E34" w14:textId="77777777" w:rsidR="003B6B86" w:rsidRDefault="003B6B86" w:rsidP="003B6B86">
      <w:pPr>
        <w:jc w:val="center"/>
        <w:rPr>
          <w:ins w:id="12123" w:author="China Telecom" w:date="2020-11-16T10:41:00Z"/>
          <w:rFonts w:eastAsia="宋体"/>
        </w:rPr>
      </w:pPr>
    </w:p>
    <w:p w14:paraId="11EDDDA6" w14:textId="77777777" w:rsidR="003B6B86" w:rsidRPr="00716972" w:rsidRDefault="003B6B86" w:rsidP="003B6B86">
      <w:pPr>
        <w:widowControl w:val="0"/>
        <w:tabs>
          <w:tab w:val="left" w:pos="1701"/>
        </w:tabs>
        <w:spacing w:after="160" w:line="259" w:lineRule="auto"/>
        <w:jc w:val="both"/>
        <w:rPr>
          <w:ins w:id="12124" w:author="China Telecom" w:date="2020-11-13T08:13:00Z"/>
        </w:rPr>
      </w:pPr>
      <w:ins w:id="12125" w:author="China Telecom" w:date="2020-11-13T08:13:00Z">
        <w:r w:rsidRPr="00716972">
          <w:t>One source (</w:t>
        </w:r>
        <w:r>
          <w:t>R1-2008378</w:t>
        </w:r>
        <w:r w:rsidRPr="00716972">
          <w:t>) evaluates the performance of symbol level repetition and shows around 0.4 dB SNR gain for UE speed 3km/h and around 0.3dB SNR loss for UE speed 120km/h, respectively, for eMBB at 10% iBLER for FR1, compared to Rel-16 PUSCH repetition type A.</w:t>
        </w:r>
      </w:ins>
    </w:p>
    <w:p w14:paraId="6D5CED69" w14:textId="77777777" w:rsidR="003B6B86" w:rsidRDefault="003B6B86" w:rsidP="00C55C48">
      <w:pPr>
        <w:pStyle w:val="TH"/>
        <w:rPr>
          <w:ins w:id="12126" w:author="China Telecom" w:date="2020-11-16T10:45:00Z"/>
          <w:rFonts w:ascii="Calibri" w:eastAsia="宋体" w:hAnsi="Calibri"/>
        </w:rPr>
      </w:pPr>
      <w:ins w:id="12127" w:author="China Telecom" w:date="2020-11-16T10:45:00Z">
        <w:r>
          <w:rPr>
            <w:rFonts w:eastAsia="宋体" w:hint="eastAsia"/>
          </w:rPr>
          <w:t xml:space="preserve">Table </w:t>
        </w:r>
        <w:r>
          <w:rPr>
            <w:rFonts w:eastAsia="宋体"/>
          </w:rPr>
          <w:t>6.1.1</w:t>
        </w:r>
        <w:r>
          <w:rPr>
            <w:rFonts w:eastAsia="宋体" w:hint="eastAsia"/>
          </w:rPr>
          <w:t>-</w:t>
        </w:r>
        <w:r>
          <w:rPr>
            <w:rFonts w:eastAsia="宋体"/>
          </w:rPr>
          <w:t>4</w:t>
        </w:r>
        <w:r>
          <w:rPr>
            <w:rFonts w:eastAsia="宋体" w:hint="eastAsia"/>
          </w:rPr>
          <w:t xml:space="preserve"> </w:t>
        </w:r>
      </w:ins>
      <w:ins w:id="12128" w:author="China Telecom" w:date="2020-11-16T10:51:00Z">
        <w:r w:rsidRPr="00C55C48">
          <w:t>Performance</w:t>
        </w:r>
        <w:r>
          <w:rPr>
            <w:rFonts w:eastAsia="宋体"/>
            <w:bCs/>
          </w:rPr>
          <w:t xml:space="preserve"> evaluation</w:t>
        </w:r>
      </w:ins>
      <w:ins w:id="12129" w:author="China Telecom" w:date="2020-11-16T10:52:00Z">
        <w:r>
          <w:rPr>
            <w:rFonts w:eastAsia="宋体"/>
            <w:bCs/>
          </w:rPr>
          <w:t xml:space="preserve"> for </w:t>
        </w:r>
        <w:r w:rsidRPr="00716972">
          <w:t>symbol level repetition</w:t>
        </w:r>
      </w:ins>
    </w:p>
    <w:tbl>
      <w:tblPr>
        <w:tblStyle w:val="12"/>
        <w:tblW w:w="9740" w:type="dxa"/>
        <w:jc w:val="center"/>
        <w:tblLayout w:type="fixed"/>
        <w:tblLook w:val="04A0" w:firstRow="1" w:lastRow="0" w:firstColumn="1" w:lastColumn="0" w:noHBand="0" w:noVBand="1"/>
      </w:tblPr>
      <w:tblGrid>
        <w:gridCol w:w="1184"/>
        <w:gridCol w:w="1701"/>
        <w:gridCol w:w="2127"/>
        <w:gridCol w:w="4728"/>
      </w:tblGrid>
      <w:tr w:rsidR="003B6B86" w14:paraId="6F153F63" w14:textId="77777777" w:rsidTr="00DB5682">
        <w:trPr>
          <w:trHeight w:val="558"/>
          <w:jc w:val="center"/>
          <w:ins w:id="12130" w:author="China Telecom" w:date="2020-11-16T10:45:00Z"/>
        </w:trPr>
        <w:tc>
          <w:tcPr>
            <w:tcW w:w="1184" w:type="dxa"/>
            <w:vAlign w:val="center"/>
          </w:tcPr>
          <w:p w14:paraId="210CD99F" w14:textId="77777777" w:rsidR="003B6B86" w:rsidRPr="00D6092C" w:rsidRDefault="003B6B86" w:rsidP="00DB5682">
            <w:pPr>
              <w:jc w:val="center"/>
              <w:rPr>
                <w:ins w:id="12131" w:author="China Telecom" w:date="2020-11-16T10:45:00Z"/>
                <w:rFonts w:eastAsia="宋体"/>
                <w:b/>
                <w:lang w:eastAsia="zh-CN"/>
              </w:rPr>
            </w:pPr>
            <w:ins w:id="12132" w:author="China Telecom" w:date="2020-11-16T10:47:00Z">
              <w:r w:rsidRPr="00D6092C">
                <w:rPr>
                  <w:rFonts w:eastAsia="宋体" w:hint="eastAsia"/>
                  <w:b/>
                  <w:lang w:eastAsia="zh-CN"/>
                </w:rPr>
                <w:t>S</w:t>
              </w:r>
              <w:r w:rsidRPr="00D6092C">
                <w:rPr>
                  <w:rFonts w:eastAsia="宋体"/>
                  <w:b/>
                  <w:lang w:eastAsia="zh-CN"/>
                </w:rPr>
                <w:t>ource</w:t>
              </w:r>
            </w:ins>
          </w:p>
        </w:tc>
        <w:tc>
          <w:tcPr>
            <w:tcW w:w="1701" w:type="dxa"/>
            <w:vAlign w:val="center"/>
          </w:tcPr>
          <w:p w14:paraId="050561A3" w14:textId="77777777" w:rsidR="003B6B86" w:rsidRPr="00D6092C" w:rsidRDefault="003B6B86" w:rsidP="00DB5682">
            <w:pPr>
              <w:jc w:val="center"/>
              <w:rPr>
                <w:ins w:id="12133" w:author="China Telecom" w:date="2020-11-16T10:45:00Z"/>
                <w:rFonts w:eastAsia="宋体"/>
                <w:b/>
              </w:rPr>
            </w:pPr>
            <w:ins w:id="12134" w:author="China Telecom" w:date="2020-11-16T10:45:00Z">
              <w:r w:rsidRPr="00D6092C">
                <w:rPr>
                  <w:rFonts w:eastAsia="宋体"/>
                  <w:b/>
                </w:rPr>
                <w:t>Solutions</w:t>
              </w:r>
            </w:ins>
          </w:p>
        </w:tc>
        <w:tc>
          <w:tcPr>
            <w:tcW w:w="2127" w:type="dxa"/>
            <w:vAlign w:val="center"/>
          </w:tcPr>
          <w:p w14:paraId="3A7F5885" w14:textId="77777777" w:rsidR="003B6B86" w:rsidRPr="00D6092C" w:rsidRDefault="003B6B86" w:rsidP="00DB5682">
            <w:pPr>
              <w:jc w:val="center"/>
              <w:rPr>
                <w:ins w:id="12135" w:author="China Telecom" w:date="2020-11-16T10:45:00Z"/>
                <w:rFonts w:eastAsia="宋体"/>
                <w:b/>
              </w:rPr>
            </w:pPr>
            <w:ins w:id="12136" w:author="China Telecom" w:date="2020-11-16T10:45:00Z">
              <w:r w:rsidRPr="00D6092C">
                <w:rPr>
                  <w:rFonts w:eastAsia="宋体"/>
                  <w:b/>
                </w:rPr>
                <w:t>Performance gain</w:t>
              </w:r>
            </w:ins>
          </w:p>
        </w:tc>
        <w:tc>
          <w:tcPr>
            <w:tcW w:w="4728" w:type="dxa"/>
            <w:vAlign w:val="center"/>
          </w:tcPr>
          <w:p w14:paraId="4273C9E5" w14:textId="77777777" w:rsidR="003B6B86" w:rsidRPr="00D6092C" w:rsidRDefault="003B6B86" w:rsidP="00DB5682">
            <w:pPr>
              <w:jc w:val="center"/>
              <w:rPr>
                <w:ins w:id="12137" w:author="China Telecom" w:date="2020-11-16T10:45:00Z"/>
                <w:rFonts w:eastAsia="宋体"/>
                <w:b/>
              </w:rPr>
            </w:pPr>
            <w:ins w:id="12138" w:author="China Telecom" w:date="2020-11-16T10:45:00Z">
              <w:r w:rsidRPr="00D6092C">
                <w:rPr>
                  <w:rFonts w:eastAsia="宋体"/>
                  <w:b/>
                </w:rPr>
                <w:t>Key Assumptions</w:t>
              </w:r>
            </w:ins>
          </w:p>
        </w:tc>
      </w:tr>
      <w:tr w:rsidR="003B6B86" w14:paraId="3F0F0AFC" w14:textId="77777777" w:rsidTr="00DB5682">
        <w:trPr>
          <w:trHeight w:val="499"/>
          <w:jc w:val="center"/>
          <w:ins w:id="12139" w:author="China Telecom" w:date="2020-11-16T10:45:00Z"/>
        </w:trPr>
        <w:tc>
          <w:tcPr>
            <w:tcW w:w="1184" w:type="dxa"/>
            <w:vAlign w:val="center"/>
          </w:tcPr>
          <w:p w14:paraId="1D2DBA12" w14:textId="77777777" w:rsidR="003B6B86" w:rsidRPr="00501646" w:rsidRDefault="003B6B86" w:rsidP="00DB5682">
            <w:pPr>
              <w:jc w:val="center"/>
              <w:rPr>
                <w:ins w:id="12140" w:author="China Telecom" w:date="2020-11-16T10:45:00Z"/>
                <w:lang w:eastAsia="ja-JP"/>
              </w:rPr>
            </w:pPr>
            <w:ins w:id="12141" w:author="China Telecom" w:date="2020-11-16T13:10:00Z">
              <w:r w:rsidRPr="00716972">
                <w:t>R1-2008378</w:t>
              </w:r>
            </w:ins>
          </w:p>
        </w:tc>
        <w:tc>
          <w:tcPr>
            <w:tcW w:w="1701" w:type="dxa"/>
            <w:vAlign w:val="center"/>
          </w:tcPr>
          <w:p w14:paraId="7E47F6D0" w14:textId="77777777" w:rsidR="003B6B86" w:rsidRPr="00501646" w:rsidRDefault="003B6B86" w:rsidP="00DB5682">
            <w:pPr>
              <w:jc w:val="center"/>
              <w:rPr>
                <w:ins w:id="12142" w:author="China Telecom" w:date="2020-11-16T10:45:00Z"/>
                <w:lang w:eastAsia="ja-JP"/>
              </w:rPr>
            </w:pPr>
            <w:ins w:id="12143" w:author="China Telecom" w:date="2020-11-16T10:45:00Z">
              <w:r w:rsidRPr="00501646">
                <w:rPr>
                  <w:lang w:eastAsia="ja-JP"/>
                </w:rPr>
                <w:t>Symbol-level repetition</w:t>
              </w:r>
            </w:ins>
          </w:p>
        </w:tc>
        <w:tc>
          <w:tcPr>
            <w:tcW w:w="2127" w:type="dxa"/>
            <w:vAlign w:val="center"/>
          </w:tcPr>
          <w:p w14:paraId="29D48532" w14:textId="77777777" w:rsidR="003B6B86" w:rsidRPr="00501646" w:rsidRDefault="003B6B86" w:rsidP="00DB5682">
            <w:pPr>
              <w:jc w:val="center"/>
              <w:rPr>
                <w:ins w:id="12144" w:author="China Telecom" w:date="2020-11-16T10:45:00Z"/>
                <w:lang w:eastAsia="ja-JP"/>
              </w:rPr>
            </w:pPr>
            <w:ins w:id="12145" w:author="China Telecom" w:date="2020-11-16T10:45:00Z">
              <w:r w:rsidRPr="00501646">
                <w:rPr>
                  <w:lang w:eastAsia="ja-JP"/>
                </w:rPr>
                <w:t>0.4 dB (3km/h)</w:t>
              </w:r>
            </w:ins>
          </w:p>
          <w:p w14:paraId="59069DEA" w14:textId="77777777" w:rsidR="003B6B86" w:rsidRPr="00501646" w:rsidRDefault="003B6B86" w:rsidP="00DB5682">
            <w:pPr>
              <w:jc w:val="center"/>
              <w:rPr>
                <w:ins w:id="12146" w:author="China Telecom" w:date="2020-11-16T10:45:00Z"/>
                <w:rFonts w:eastAsia="宋体"/>
              </w:rPr>
            </w:pPr>
            <w:ins w:id="12147" w:author="China Telecom" w:date="2020-11-16T10:45:00Z">
              <w:r w:rsidRPr="00501646">
                <w:rPr>
                  <w:lang w:eastAsia="ja-JP"/>
                </w:rPr>
                <w:t>-0.3 dB (120km/h)</w:t>
              </w:r>
            </w:ins>
          </w:p>
        </w:tc>
        <w:tc>
          <w:tcPr>
            <w:tcW w:w="4728" w:type="dxa"/>
            <w:vAlign w:val="center"/>
          </w:tcPr>
          <w:p w14:paraId="6DE4F02C" w14:textId="77777777" w:rsidR="003B6B86" w:rsidRPr="00501646" w:rsidRDefault="003B6B86" w:rsidP="00DB5682">
            <w:pPr>
              <w:spacing w:after="0" w:line="240" w:lineRule="auto"/>
              <w:jc w:val="center"/>
              <w:rPr>
                <w:ins w:id="12148" w:author="China Telecom" w:date="2020-11-16T10:45:00Z"/>
                <w:lang w:eastAsia="ja-JP"/>
              </w:rPr>
            </w:pPr>
            <w:ins w:id="12149" w:author="China Telecom" w:date="2020-11-16T10:45:00Z">
              <w:r w:rsidRPr="00501646">
                <w:rPr>
                  <w:lang w:eastAsia="ja-JP"/>
                </w:rPr>
                <w:t>Rural, 4 GHz, DDDSUDDSUU, 3 km/h/120km/h</w:t>
              </w:r>
            </w:ins>
          </w:p>
          <w:p w14:paraId="02DEC3D8" w14:textId="77777777" w:rsidR="003B6B86" w:rsidRPr="00501646" w:rsidRDefault="003B6B86" w:rsidP="00DB5682">
            <w:pPr>
              <w:spacing w:after="0" w:line="240" w:lineRule="auto"/>
              <w:jc w:val="center"/>
              <w:rPr>
                <w:ins w:id="12150" w:author="China Telecom" w:date="2020-11-16T10:45:00Z"/>
                <w:lang w:eastAsia="ja-JP"/>
              </w:rPr>
            </w:pPr>
            <w:ins w:id="12151" w:author="China Telecom" w:date="2020-11-16T10:45:00Z">
              <w:r w:rsidRPr="00501646">
                <w:rPr>
                  <w:lang w:eastAsia="ja-JP"/>
                </w:rPr>
                <w:t>4PRBs, 2 repetitions, w/o HARQ</w:t>
              </w:r>
            </w:ins>
          </w:p>
          <w:p w14:paraId="370BF2B0" w14:textId="77777777" w:rsidR="003B6B86" w:rsidRPr="00501646" w:rsidRDefault="003B6B86" w:rsidP="00DB5682">
            <w:pPr>
              <w:spacing w:after="0" w:line="240" w:lineRule="auto"/>
              <w:jc w:val="center"/>
              <w:rPr>
                <w:ins w:id="12152" w:author="China Telecom" w:date="2020-11-16T10:45:00Z"/>
                <w:lang w:eastAsia="ja-JP"/>
              </w:rPr>
            </w:pPr>
            <w:ins w:id="12153" w:author="China Telecom" w:date="2020-11-16T10:45:00Z">
              <w:r w:rsidRPr="00501646">
                <w:rPr>
                  <w:lang w:eastAsia="ja-JP"/>
                </w:rPr>
                <w:t>Baseline: PUSCH repetition Type A w/o cross-slot channel estimation</w:t>
              </w:r>
            </w:ins>
          </w:p>
          <w:p w14:paraId="606A0CC6" w14:textId="77777777" w:rsidR="003B6B86" w:rsidRPr="00501646" w:rsidRDefault="003B6B86" w:rsidP="00DB5682">
            <w:pPr>
              <w:spacing w:after="0" w:line="240" w:lineRule="auto"/>
              <w:jc w:val="center"/>
              <w:rPr>
                <w:ins w:id="12154" w:author="China Telecom" w:date="2020-11-16T10:45:00Z"/>
                <w:rFonts w:eastAsia="宋体"/>
              </w:rPr>
            </w:pPr>
            <w:ins w:id="12155" w:author="China Telecom" w:date="2020-11-16T10:45:00Z">
              <w:r w:rsidRPr="00501646">
                <w:rPr>
                  <w:rFonts w:eastAsia="宋体"/>
                </w:rPr>
                <w:t>3 km/h: Type 1, 2 DMRS symbol, no multiplexing with data</w:t>
              </w:r>
            </w:ins>
          </w:p>
          <w:p w14:paraId="5F78F9AB" w14:textId="77777777" w:rsidR="003B6B86" w:rsidRPr="00501646" w:rsidRDefault="003B6B86" w:rsidP="00DB5682">
            <w:pPr>
              <w:spacing w:after="0" w:line="240" w:lineRule="auto"/>
              <w:jc w:val="center"/>
              <w:rPr>
                <w:ins w:id="12156" w:author="China Telecom" w:date="2020-11-16T10:45:00Z"/>
                <w:rFonts w:eastAsia="宋体"/>
              </w:rPr>
            </w:pPr>
            <w:ins w:id="12157" w:author="China Telecom" w:date="2020-11-16T10:45:00Z">
              <w:r w:rsidRPr="00501646">
                <w:rPr>
                  <w:rFonts w:eastAsia="宋体"/>
                </w:rPr>
                <w:t>120 km/h: Type 1, 3 DMRS symbol, no multiplexing with data</w:t>
              </w:r>
            </w:ins>
          </w:p>
        </w:tc>
      </w:tr>
    </w:tbl>
    <w:p w14:paraId="3F2534AC" w14:textId="77777777" w:rsidR="003B6B86" w:rsidRPr="00C74A25" w:rsidRDefault="003B6B86" w:rsidP="003B6B86"/>
    <w:p w14:paraId="11627D22" w14:textId="77777777" w:rsidR="003B6B86" w:rsidRDefault="003B6B86" w:rsidP="003B6B86">
      <w:pPr>
        <w:pStyle w:val="3"/>
        <w:rPr>
          <w:rFonts w:cs="Arial"/>
          <w:szCs w:val="28"/>
        </w:rPr>
      </w:pPr>
      <w:bookmarkStart w:id="12158" w:name="_Toc56794602"/>
      <w:r>
        <w:rPr>
          <w:rFonts w:eastAsia="Malgun Gothic"/>
        </w:rPr>
        <w:t>6.1</w:t>
      </w:r>
      <w:r w:rsidRPr="007368F9">
        <w:rPr>
          <w:rFonts w:eastAsia="Malgun Gothic"/>
        </w:rPr>
        <w:t>.</w:t>
      </w:r>
      <w:r>
        <w:rPr>
          <w:rFonts w:eastAsia="Malgun Gothic"/>
        </w:rPr>
        <w:t>2</w:t>
      </w:r>
      <w:r w:rsidRPr="007368F9">
        <w:rPr>
          <w:rFonts w:eastAsia="Malgun Gothic"/>
        </w:rPr>
        <w:tab/>
      </w:r>
      <w:r w:rsidRPr="00E745A8">
        <w:rPr>
          <w:rFonts w:cs="Arial"/>
          <w:szCs w:val="28"/>
        </w:rPr>
        <w:t>Frequency-domain based solutions</w:t>
      </w:r>
      <w:bookmarkEnd w:id="12158"/>
    </w:p>
    <w:p w14:paraId="0A67423E" w14:textId="77777777" w:rsidR="003B6B86" w:rsidRDefault="003B6B86" w:rsidP="003B6B86">
      <w:pPr>
        <w:jc w:val="both"/>
        <w:rPr>
          <w:ins w:id="12159" w:author="China Telecom" w:date="2020-11-09T16:13:00Z"/>
        </w:rPr>
      </w:pPr>
      <w:r>
        <w:t xml:space="preserve">Frequency domain based solutions are studied, including </w:t>
      </w:r>
      <w:ins w:id="12160" w:author="China Telecom" w:date="2020-11-09T16:22:00Z">
        <w:r>
          <w:t>e</w:t>
        </w:r>
        <w:r w:rsidRPr="005B47C8">
          <w:t>nhancements</w:t>
        </w:r>
        <w:r>
          <w:rPr>
            <w:bCs/>
          </w:rPr>
          <w:t xml:space="preserve"> on </w:t>
        </w:r>
      </w:ins>
      <w:r>
        <w:rPr>
          <w:bCs/>
        </w:rPr>
        <w:t>i</w:t>
      </w:r>
      <w:r w:rsidRPr="00B3314C">
        <w:rPr>
          <w:bCs/>
        </w:rPr>
        <w:t>nter-slot</w:t>
      </w:r>
      <w:r>
        <w:rPr>
          <w:bCs/>
        </w:rPr>
        <w:t>/intra-slot</w:t>
      </w:r>
      <w:r w:rsidRPr="00B3314C">
        <w:rPr>
          <w:bCs/>
        </w:rPr>
        <w:t xml:space="preserve"> frequency hopping</w:t>
      </w:r>
      <w:del w:id="12161" w:author="China Telecom" w:date="2020-11-09T16:22:00Z">
        <w:r w:rsidDel="00107323">
          <w:rPr>
            <w:bCs/>
          </w:rPr>
          <w:delText xml:space="preserve"> with more frequency offsets/</w:delText>
        </w:r>
        <w:r w:rsidRPr="00B3314C" w:rsidDel="00107323">
          <w:rPr>
            <w:bCs/>
          </w:rPr>
          <w:delText>positions</w:delText>
        </w:r>
      </w:del>
      <w:r>
        <w:rPr>
          <w:bCs/>
        </w:rPr>
        <w:t xml:space="preserve">, </w:t>
      </w:r>
      <w:del w:id="12162" w:author="China Telecom" w:date="2020-11-09T16:18:00Z">
        <w:r w:rsidDel="002441EF">
          <w:rPr>
            <w:bCs/>
          </w:rPr>
          <w:delText>i</w:delText>
        </w:r>
        <w:r w:rsidRPr="00B3314C" w:rsidDel="002441EF">
          <w:rPr>
            <w:bCs/>
          </w:rPr>
          <w:delText>nter-slot frequency hopping with inter-slot bundling to enable cross-slot channel estimation</w:delText>
        </w:r>
        <w:r w:rsidDel="002441EF">
          <w:rPr>
            <w:bCs/>
          </w:rPr>
          <w:delText xml:space="preserve">, </w:delText>
        </w:r>
      </w:del>
      <w:r>
        <w:rPr>
          <w:bCs/>
        </w:rPr>
        <w:t>e</w:t>
      </w:r>
      <w:r w:rsidRPr="00B3314C">
        <w:rPr>
          <w:bCs/>
        </w:rPr>
        <w:t>nhancements on frequency hopping for PUSCH repetition type B</w:t>
      </w:r>
      <w:r>
        <w:rPr>
          <w:bCs/>
        </w:rPr>
        <w:t>, s</w:t>
      </w:r>
      <w:r w:rsidRPr="00B3314C">
        <w:rPr>
          <w:bCs/>
        </w:rPr>
        <w:t>ub-PRB transmission for VoIP</w:t>
      </w:r>
      <w:r>
        <w:t xml:space="preserve">. </w:t>
      </w:r>
    </w:p>
    <w:p w14:paraId="3665038A" w14:textId="77777777" w:rsidR="003B6B86" w:rsidRDefault="003B6B86" w:rsidP="003B6B86">
      <w:pPr>
        <w:jc w:val="both"/>
        <w:rPr>
          <w:ins w:id="12163" w:author="China Telecom" w:date="2020-11-09T16:14:00Z"/>
        </w:rPr>
      </w:pPr>
      <w:ins w:id="12164" w:author="China Telecom" w:date="2020-11-09T16:13:00Z">
        <w:r w:rsidRPr="005B47C8">
          <w:t>Enhancements on inter-slot frequency hopping were studied from se</w:t>
        </w:r>
        <w:r>
          <w:t>veral aspects, including m</w:t>
        </w:r>
        <w:r w:rsidRPr="005B47C8">
          <w:t>ore frequency offsets, e.g. 4 for BWP less than 50 PRBs, 8</w:t>
        </w:r>
        <w:r>
          <w:t xml:space="preserve"> for BWP greater than 50 PRBs</w:t>
        </w:r>
      </w:ins>
      <w:ins w:id="12165" w:author="China Telecom" w:date="2020-11-09T16:15:00Z">
        <w:r>
          <w:t>,</w:t>
        </w:r>
      </w:ins>
      <w:ins w:id="12166" w:author="China Telecom" w:date="2020-11-09T16:13:00Z">
        <w:r>
          <w:t xml:space="preserve"> and m</w:t>
        </w:r>
        <w:r w:rsidRPr="005B47C8">
          <w:t>ore frequency hopping positions, e.g. 4.</w:t>
        </w:r>
      </w:ins>
      <w:ins w:id="12167" w:author="China Telecom" w:date="2020-11-09T16:14:00Z">
        <w:r>
          <w:t xml:space="preserve"> </w:t>
        </w:r>
      </w:ins>
      <w:ins w:id="12168" w:author="China Telecom" w:date="2020-11-09T16:13:00Z">
        <w:r w:rsidRPr="005B47C8">
          <w:t>Potential specification impacts of enhancements on inter-slot frequency hopping include:</w:t>
        </w:r>
      </w:ins>
      <w:ins w:id="12169" w:author="China Telecom" w:date="2020-11-09T16:14:00Z">
        <w:r>
          <w:t xml:space="preserve"> f</w:t>
        </w:r>
      </w:ins>
      <w:ins w:id="12170" w:author="China Telecom" w:date="2020-11-09T16:13:00Z">
        <w:r w:rsidRPr="005B47C8">
          <w:t>requency domain hopping offsets/positions.</w:t>
        </w:r>
      </w:ins>
    </w:p>
    <w:p w14:paraId="5C4595C1" w14:textId="77777777" w:rsidR="003B6B86" w:rsidRPr="00716972" w:rsidRDefault="003B6B86" w:rsidP="003B6B86">
      <w:pPr>
        <w:jc w:val="both"/>
        <w:rPr>
          <w:ins w:id="12171" w:author="China Telecom" w:date="2020-11-09T16:14:00Z"/>
          <w:b/>
        </w:rPr>
      </w:pPr>
      <w:ins w:id="12172" w:author="China Telecom" w:date="2020-11-09T16:14:00Z">
        <w:r w:rsidRPr="005E428A">
          <w:t>Enhancements on intra-slot frequency hopping were studied from several asp</w:t>
        </w:r>
        <w:r w:rsidRPr="005711CD">
          <w:t>ects, including</w:t>
        </w:r>
        <w:r>
          <w:t xml:space="preserve"> m</w:t>
        </w:r>
        <w:r w:rsidRPr="005E428A">
          <w:t>ore frequency offsets, e.g. 4 for BWP less than 50 PRBs,</w:t>
        </w:r>
        <w:r w:rsidRPr="005711CD">
          <w:t xml:space="preserve"> 8 for BWP greater than 50 PRBs</w:t>
        </w:r>
      </w:ins>
      <w:ins w:id="12173" w:author="China Telecom" w:date="2020-11-09T16:15:00Z">
        <w:r>
          <w:t>,</w:t>
        </w:r>
      </w:ins>
      <w:ins w:id="12174" w:author="China Telecom" w:date="2020-11-09T16:14:00Z">
        <w:r>
          <w:t xml:space="preserve"> </w:t>
        </w:r>
      </w:ins>
      <w:ins w:id="12175" w:author="China Telecom" w:date="2020-11-09T16:15:00Z">
        <w:r>
          <w:t>m</w:t>
        </w:r>
      </w:ins>
      <w:ins w:id="12176" w:author="China Telecom" w:date="2020-11-09T16:14:00Z">
        <w:r w:rsidRPr="005E428A">
          <w:t>ore frequency hopping positions, e.g. 3</w:t>
        </w:r>
      </w:ins>
      <w:ins w:id="12177" w:author="China Telecom" w:date="2020-11-09T16:15:00Z">
        <w:r>
          <w:t>, m</w:t>
        </w:r>
      </w:ins>
      <w:ins w:id="12178" w:author="China Telecom" w:date="2020-11-09T16:14:00Z">
        <w:r w:rsidRPr="005E428A">
          <w:t>ore time-domain hop positions within a slot, e.g. 3</w:t>
        </w:r>
      </w:ins>
      <w:ins w:id="12179" w:author="China Telecom" w:date="2020-11-09T16:15:00Z">
        <w:r>
          <w:t xml:space="preserve">, </w:t>
        </w:r>
      </w:ins>
      <w:ins w:id="12180" w:author="China Telecom" w:date="2020-11-09T16:16:00Z">
        <w:r>
          <w:t xml:space="preserve">and </w:t>
        </w:r>
      </w:ins>
      <w:ins w:id="12181" w:author="China Telecom" w:date="2020-11-09T16:14:00Z">
        <w:r w:rsidRPr="005E428A">
          <w:t xml:space="preserve">DM-RS sharing among multiple PUSCH transmissions with the same frequency position between two consecutive slots </w:t>
        </w:r>
        <w:r w:rsidRPr="0080121B">
          <w:t>[</w:t>
        </w:r>
      </w:ins>
      <w:ins w:id="12182" w:author="China Telecom" w:date="2020-11-12T20:21:00Z">
        <w:r>
          <w:t xml:space="preserve">related to section </w:t>
        </w:r>
      </w:ins>
      <w:ins w:id="12183" w:author="China Telecom" w:date="2020-11-12T20:20:00Z">
        <w:r w:rsidRPr="0080121B">
          <w:t>6.1.</w:t>
        </w:r>
        <w:r w:rsidRPr="00206C06">
          <w:t>3]</w:t>
        </w:r>
      </w:ins>
      <w:ins w:id="12184" w:author="China Telecom" w:date="2020-11-09T16:14:00Z">
        <w:r w:rsidRPr="00F81E90">
          <w:t>.</w:t>
        </w:r>
      </w:ins>
      <w:ins w:id="12185" w:author="China Telecom" w:date="2020-11-09T16:16:00Z">
        <w:r>
          <w:t xml:space="preserve"> </w:t>
        </w:r>
      </w:ins>
      <w:ins w:id="12186" w:author="China Telecom" w:date="2020-11-09T16:14:00Z">
        <w:r w:rsidRPr="005E428A">
          <w:t>Potential specification impacts of enhancements on intra-slot frequency hopping include:</w:t>
        </w:r>
      </w:ins>
      <w:ins w:id="12187" w:author="China Telecom" w:date="2020-11-09T16:16:00Z">
        <w:r>
          <w:t xml:space="preserve"> </w:t>
        </w:r>
      </w:ins>
      <w:ins w:id="12188" w:author="China Telecom" w:date="2020-11-09T16:14:00Z">
        <w:r w:rsidRPr="005E428A">
          <w:t>Frequency domain hopping offsets, DM-RS pattern, TBS determination</w:t>
        </w:r>
      </w:ins>
      <w:ins w:id="12189" w:author="China Telecom" w:date="2020-11-09T16:16:00Z">
        <w:r>
          <w:t>, p</w:t>
        </w:r>
      </w:ins>
      <w:ins w:id="12190" w:author="China Telecom" w:date="2020-11-09T16:14:00Z">
        <w:r w:rsidRPr="005E428A">
          <w:t xml:space="preserve">ower consistency and phase continuity for </w:t>
        </w:r>
        <w:r w:rsidRPr="005711CD">
          <w:t>DM-RS sharing among multiple PUSCH transmissions</w:t>
        </w:r>
      </w:ins>
      <w:ins w:id="12191" w:author="China Telecom" w:date="2020-11-12T20:20:00Z">
        <w:r>
          <w:t>.</w:t>
        </w:r>
      </w:ins>
    </w:p>
    <w:p w14:paraId="748EF808" w14:textId="77777777" w:rsidR="003B6B86" w:rsidRPr="00716972" w:rsidRDefault="003B6B86" w:rsidP="003B6B86">
      <w:pPr>
        <w:jc w:val="both"/>
        <w:rPr>
          <w:ins w:id="12192" w:author="China Telecom" w:date="2020-11-09T16:17:00Z"/>
          <w:b/>
        </w:rPr>
      </w:pPr>
      <w:ins w:id="12193" w:author="China Telecom" w:date="2020-11-09T16:17:00Z">
        <w:r w:rsidRPr="005711CD">
          <w:t>Sub-PRB transmission for VoIP was studied from several aspects, including number of tones, sub-PRB transmission with single slot and sub-PRB transmission with multi-slot aggregation.</w:t>
        </w:r>
        <w:r>
          <w:t xml:space="preserve"> </w:t>
        </w:r>
        <w:r w:rsidRPr="005E428A">
          <w:t>Potential specification impacts of sub-PRB transmission with single slot include:</w:t>
        </w:r>
        <w:r>
          <w:t xml:space="preserve"> f</w:t>
        </w:r>
        <w:r w:rsidRPr="005E428A">
          <w:t xml:space="preserve">requency domain resource allocation, TBS determination, </w:t>
        </w:r>
        <w:r w:rsidRPr="005711CD">
          <w:t>DM-RS pattern, hopping pattern within/between the PRBs, PUSCH signal generation for DFT-s-OFDM waveform, RF requirement.</w:t>
        </w:r>
        <w:r>
          <w:t xml:space="preserve"> </w:t>
        </w:r>
        <w:r w:rsidRPr="005E428A">
          <w:t>Potential specification impacts of sub-PRB transmission with multi-slot aggregation include:</w:t>
        </w:r>
        <w:r>
          <w:t xml:space="preserve"> f</w:t>
        </w:r>
        <w:r w:rsidRPr="005E428A">
          <w:t xml:space="preserve">requency domain resource allocation, time domain resource allocation, TBS determination, </w:t>
        </w:r>
        <w:r w:rsidRPr="005711CD">
          <w:t>DM-RS pattern, RV determination, hopping pattern within/between the PRBs, PUSCH signal generation for DFT-s-OFDM waveform, RF requirement.</w:t>
        </w:r>
      </w:ins>
    </w:p>
    <w:p w14:paraId="2BCE52D4" w14:textId="77777777" w:rsidR="003B6B86" w:rsidDel="00264D88" w:rsidRDefault="003B6B86" w:rsidP="003B6B86">
      <w:pPr>
        <w:rPr>
          <w:del w:id="12194" w:author="China Telecom" w:date="2020-11-09T16:17:00Z"/>
        </w:rPr>
      </w:pPr>
    </w:p>
    <w:p w14:paraId="254C55AD" w14:textId="77777777" w:rsidR="003B6B86" w:rsidRPr="009B1998" w:rsidRDefault="003B6B86" w:rsidP="003B6B86">
      <w:pPr>
        <w:overflowPunct w:val="0"/>
        <w:autoSpaceDE w:val="0"/>
        <w:autoSpaceDN w:val="0"/>
        <w:adjustRightInd w:val="0"/>
        <w:spacing w:after="120" w:line="256" w:lineRule="auto"/>
        <w:jc w:val="both"/>
        <w:textAlignment w:val="baseline"/>
        <w:rPr>
          <w:ins w:id="12195" w:author="China Telecom" w:date="2020-11-16T10:11:00Z"/>
        </w:rPr>
      </w:pPr>
      <w:ins w:id="12196" w:author="China Telecom" w:date="2020-11-16T10:11:00Z">
        <w:r w:rsidRPr="009B1998">
          <w:t>Six sources (</w:t>
        </w:r>
        <w:r w:rsidRPr="009B1998">
          <w:rPr>
            <w:rFonts w:eastAsia="宋体"/>
          </w:rPr>
          <w:t xml:space="preserve">R1-2007743, R1-2007954, </w:t>
        </w:r>
        <w:r w:rsidRPr="009B1998">
          <w:rPr>
            <w:bCs/>
          </w:rPr>
          <w:t>R1-2009729</w:t>
        </w:r>
        <w:r w:rsidRPr="009B1998">
          <w:rPr>
            <w:rFonts w:eastAsia="宋体"/>
          </w:rPr>
          <w:t>, R1-2007680, R1-2008419, R1-2007583</w:t>
        </w:r>
        <w:r w:rsidRPr="009B1998">
          <w:t>) evaluate the performance of inter-slot frequency hopping with more frequency offsets/ more frequency hopping positions.</w:t>
        </w:r>
      </w:ins>
    </w:p>
    <w:p w14:paraId="7C7F8C56" w14:textId="77777777" w:rsidR="003B6B86" w:rsidRPr="009B1998" w:rsidRDefault="003B6B86" w:rsidP="003B6B86">
      <w:pPr>
        <w:widowControl w:val="0"/>
        <w:numPr>
          <w:ilvl w:val="0"/>
          <w:numId w:val="67"/>
        </w:numPr>
        <w:tabs>
          <w:tab w:val="left" w:pos="1701"/>
        </w:tabs>
        <w:spacing w:after="160" w:line="256" w:lineRule="auto"/>
        <w:jc w:val="both"/>
        <w:rPr>
          <w:ins w:id="12197" w:author="China Telecom" w:date="2020-11-16T10:11:00Z"/>
        </w:rPr>
      </w:pPr>
      <w:ins w:id="12198" w:author="China Telecom" w:date="2020-11-16T10:11:00Z">
        <w:r w:rsidRPr="009B1998">
          <w:t>Five sources (</w:t>
        </w:r>
        <w:r w:rsidRPr="009B1998">
          <w:rPr>
            <w:rFonts w:eastAsia="宋体"/>
          </w:rPr>
          <w:t>R1-2007743, R1-2007954, R1-2007680, R1-2008419, R1-2007583)</w:t>
        </w:r>
        <w:r w:rsidRPr="009B1998">
          <w:t xml:space="preserve"> show 0.3~1.7 dB  SNR gain for inter-slot frequency hopping with more frequency offsets/ more frequency hopping positions for eMBB at 10% iBLER for FR1, compared to Rel-16 inter frequency hopping. </w:t>
        </w:r>
        <w:r w:rsidRPr="009B1998">
          <w:rPr>
            <w:bCs/>
          </w:rPr>
          <w:t>Cross-slot channel estimation is not used, 2 RX is assumed for gains higher than 0.3dB, 300ns is assumed for gains higher than 0.3dB.</w:t>
        </w:r>
      </w:ins>
    </w:p>
    <w:p w14:paraId="4437ABD0" w14:textId="77777777" w:rsidR="003B6B86" w:rsidRPr="009B1998" w:rsidRDefault="003B6B86" w:rsidP="003B6B86">
      <w:pPr>
        <w:widowControl w:val="0"/>
        <w:numPr>
          <w:ilvl w:val="0"/>
          <w:numId w:val="67"/>
        </w:numPr>
        <w:tabs>
          <w:tab w:val="left" w:pos="1701"/>
        </w:tabs>
        <w:spacing w:after="160" w:line="256" w:lineRule="auto"/>
        <w:jc w:val="both"/>
        <w:rPr>
          <w:ins w:id="12199" w:author="China Telecom" w:date="2020-11-16T10:11:00Z"/>
        </w:rPr>
      </w:pPr>
      <w:ins w:id="12200" w:author="China Telecom" w:date="2020-11-16T10:11:00Z">
        <w:r w:rsidRPr="009B1998">
          <w:t>One source (</w:t>
        </w:r>
        <w:r w:rsidRPr="009B1998">
          <w:rPr>
            <w:bCs/>
          </w:rPr>
          <w:t>R1-2009729</w:t>
        </w:r>
        <w:r w:rsidRPr="009B1998">
          <w:t>) shows no gain for inter-slot frequency hopping with more frequency offsets/ more frequency hopping positions for eMBB at 10% iBLER for FR1, compared to Rel-16 inter frequency hopping.</w:t>
        </w:r>
      </w:ins>
    </w:p>
    <w:p w14:paraId="26C72C0C" w14:textId="77777777" w:rsidR="003B6B86" w:rsidRPr="009B1998" w:rsidRDefault="003B6B86" w:rsidP="003B6B86">
      <w:pPr>
        <w:widowControl w:val="0"/>
        <w:numPr>
          <w:ilvl w:val="0"/>
          <w:numId w:val="67"/>
        </w:numPr>
        <w:tabs>
          <w:tab w:val="left" w:pos="1701"/>
        </w:tabs>
        <w:spacing w:after="160" w:line="256" w:lineRule="auto"/>
        <w:jc w:val="both"/>
        <w:rPr>
          <w:ins w:id="12201" w:author="China Telecom" w:date="2020-11-16T10:11:00Z"/>
        </w:rPr>
      </w:pPr>
      <w:ins w:id="12202" w:author="China Telecom" w:date="2020-11-16T10:11:00Z">
        <w:r w:rsidRPr="009B1998">
          <w:t>One source (</w:t>
        </w:r>
        <w:r w:rsidRPr="009B1998">
          <w:rPr>
            <w:rFonts w:eastAsia="宋体"/>
          </w:rPr>
          <w:t>R1-2008419</w:t>
        </w:r>
        <w:r w:rsidRPr="009B1998">
          <w:t>) shows no gain for inter-slot frequency hopping with more frequency offsets/ more frequency hopping positions and joint channel estimation over multiple slots is implemented for eMBB at 10% iBLER for FR1, compared to Rel-16 inter frequency hopping with joint channel estimation over multiple slots.</w:t>
        </w:r>
      </w:ins>
    </w:p>
    <w:p w14:paraId="41F187E6" w14:textId="77777777" w:rsidR="003B6B86" w:rsidRDefault="003B6B86" w:rsidP="00C55C48">
      <w:pPr>
        <w:pStyle w:val="TH"/>
        <w:rPr>
          <w:ins w:id="12203" w:author="China Telecom" w:date="2020-11-16T10:49:00Z"/>
          <w:rFonts w:ascii="Calibri" w:eastAsia="宋体" w:hAnsi="Calibri"/>
        </w:rPr>
      </w:pPr>
      <w:ins w:id="12204" w:author="China Telecom" w:date="2020-11-16T10:49:00Z">
        <w:r>
          <w:rPr>
            <w:rFonts w:eastAsia="宋体" w:hint="eastAsia"/>
          </w:rPr>
          <w:t xml:space="preserve">Table </w:t>
        </w:r>
        <w:r>
          <w:rPr>
            <w:rFonts w:eastAsia="宋体"/>
          </w:rPr>
          <w:t>6.1.2</w:t>
        </w:r>
        <w:r>
          <w:rPr>
            <w:rFonts w:eastAsia="宋体" w:hint="eastAsia"/>
          </w:rPr>
          <w:t>-</w:t>
        </w:r>
        <w:r>
          <w:rPr>
            <w:rFonts w:eastAsia="宋体"/>
          </w:rPr>
          <w:t>1</w:t>
        </w:r>
        <w:r>
          <w:rPr>
            <w:rFonts w:eastAsia="宋体" w:hint="eastAsia"/>
          </w:rPr>
          <w:t xml:space="preserve"> </w:t>
        </w:r>
      </w:ins>
      <w:ins w:id="12205" w:author="China Telecom" w:date="2020-11-16T10:50:00Z">
        <w:r>
          <w:rPr>
            <w:rFonts w:eastAsia="宋体"/>
          </w:rPr>
          <w:t xml:space="preserve">Performance </w:t>
        </w:r>
        <w:r w:rsidRPr="00C55C48">
          <w:t>evaluation</w:t>
        </w:r>
        <w:r>
          <w:rPr>
            <w:rFonts w:eastAsia="宋体"/>
          </w:rPr>
          <w:t xml:space="preserve"> for e</w:t>
        </w:r>
      </w:ins>
      <w:ins w:id="12206" w:author="China Telecom" w:date="2020-11-16T10:49:00Z">
        <w:r>
          <w:rPr>
            <w:rFonts w:eastAsia="宋体"/>
          </w:rPr>
          <w:t xml:space="preserve">nhancements on </w:t>
        </w:r>
        <w:r>
          <w:rPr>
            <w:bCs/>
          </w:rPr>
          <w:t>inter-slot frequency hopping</w:t>
        </w:r>
      </w:ins>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4AA0D60F" w14:textId="77777777" w:rsidTr="00DB5682">
        <w:trPr>
          <w:trHeight w:val="420"/>
          <w:jc w:val="center"/>
          <w:ins w:id="12207" w:author="China Telecom" w:date="2020-11-16T10:49:00Z"/>
        </w:trPr>
        <w:tc>
          <w:tcPr>
            <w:tcW w:w="1192" w:type="dxa"/>
            <w:vMerge w:val="restart"/>
            <w:vAlign w:val="center"/>
          </w:tcPr>
          <w:p w14:paraId="69F75D97" w14:textId="77777777" w:rsidR="003B6B86" w:rsidRPr="0016475D" w:rsidRDefault="003B6B86" w:rsidP="00DB5682">
            <w:pPr>
              <w:jc w:val="center"/>
              <w:rPr>
                <w:ins w:id="12208" w:author="China Telecom" w:date="2020-11-16T10:49:00Z"/>
                <w:rFonts w:eastAsia="宋体"/>
                <w:b/>
              </w:rPr>
            </w:pPr>
            <w:ins w:id="12209" w:author="China Telecom" w:date="2020-11-16T10:51:00Z">
              <w:r w:rsidRPr="0016475D">
                <w:rPr>
                  <w:rFonts w:eastAsia="宋体"/>
                  <w:b/>
                </w:rPr>
                <w:t>Source</w:t>
              </w:r>
            </w:ins>
          </w:p>
        </w:tc>
        <w:tc>
          <w:tcPr>
            <w:tcW w:w="1134" w:type="dxa"/>
            <w:vMerge w:val="restart"/>
            <w:vAlign w:val="center"/>
          </w:tcPr>
          <w:p w14:paraId="51CE5E4B" w14:textId="77777777" w:rsidR="003B6B86" w:rsidRPr="0016475D" w:rsidRDefault="003B6B86" w:rsidP="00DB5682">
            <w:pPr>
              <w:jc w:val="center"/>
              <w:rPr>
                <w:ins w:id="12210" w:author="China Telecom" w:date="2020-11-16T10:49:00Z"/>
                <w:rFonts w:eastAsia="宋体"/>
                <w:b/>
              </w:rPr>
            </w:pPr>
            <w:ins w:id="12211" w:author="China Telecom" w:date="2020-11-16T10:49:00Z">
              <w:r w:rsidRPr="0016475D">
                <w:rPr>
                  <w:rFonts w:eastAsia="宋体"/>
                  <w:b/>
                </w:rPr>
                <w:t>Frequency Range</w:t>
              </w:r>
            </w:ins>
          </w:p>
        </w:tc>
        <w:tc>
          <w:tcPr>
            <w:tcW w:w="2835" w:type="dxa"/>
            <w:gridSpan w:val="2"/>
            <w:vAlign w:val="center"/>
          </w:tcPr>
          <w:p w14:paraId="7504476C" w14:textId="77777777" w:rsidR="003B6B86" w:rsidRPr="0016475D" w:rsidRDefault="003B6B86" w:rsidP="00DB5682">
            <w:pPr>
              <w:jc w:val="center"/>
              <w:rPr>
                <w:ins w:id="12212" w:author="China Telecom" w:date="2020-11-16T10:49:00Z"/>
                <w:rFonts w:eastAsia="宋体"/>
                <w:b/>
              </w:rPr>
            </w:pPr>
            <w:ins w:id="12213" w:author="China Telecom" w:date="2020-11-16T10:49:00Z">
              <w:r w:rsidRPr="0016475D">
                <w:rPr>
                  <w:rFonts w:eastAsia="宋体"/>
                  <w:b/>
                </w:rPr>
                <w:t>Performance gain</w:t>
              </w:r>
            </w:ins>
          </w:p>
        </w:tc>
        <w:tc>
          <w:tcPr>
            <w:tcW w:w="4596" w:type="dxa"/>
            <w:vMerge w:val="restart"/>
            <w:vAlign w:val="center"/>
          </w:tcPr>
          <w:p w14:paraId="4034F4D1" w14:textId="77777777" w:rsidR="003B6B86" w:rsidRPr="0016475D" w:rsidRDefault="003B6B86" w:rsidP="00DB5682">
            <w:pPr>
              <w:jc w:val="center"/>
              <w:rPr>
                <w:ins w:id="12214" w:author="China Telecom" w:date="2020-11-16T10:49:00Z"/>
                <w:rFonts w:eastAsia="宋体"/>
                <w:b/>
              </w:rPr>
            </w:pPr>
            <w:ins w:id="12215" w:author="China Telecom" w:date="2020-11-16T10:49:00Z">
              <w:r w:rsidRPr="0016475D">
                <w:rPr>
                  <w:rFonts w:eastAsia="宋体"/>
                  <w:b/>
                </w:rPr>
                <w:t>Key Assumptions</w:t>
              </w:r>
            </w:ins>
          </w:p>
        </w:tc>
      </w:tr>
      <w:tr w:rsidR="003B6B86" w14:paraId="21FC7F3C" w14:textId="77777777" w:rsidTr="00DB5682">
        <w:trPr>
          <w:trHeight w:val="431"/>
          <w:jc w:val="center"/>
          <w:ins w:id="12216" w:author="China Telecom" w:date="2020-11-16T10:49:00Z"/>
        </w:trPr>
        <w:tc>
          <w:tcPr>
            <w:tcW w:w="1192" w:type="dxa"/>
            <w:vMerge/>
            <w:vAlign w:val="center"/>
          </w:tcPr>
          <w:p w14:paraId="1740D904" w14:textId="77777777" w:rsidR="003B6B86" w:rsidRPr="00DB7842" w:rsidRDefault="003B6B86" w:rsidP="00DB5682">
            <w:pPr>
              <w:jc w:val="center"/>
              <w:rPr>
                <w:ins w:id="12217" w:author="China Telecom" w:date="2020-11-16T10:49:00Z"/>
                <w:rFonts w:eastAsia="宋体"/>
              </w:rPr>
            </w:pPr>
          </w:p>
        </w:tc>
        <w:tc>
          <w:tcPr>
            <w:tcW w:w="1134" w:type="dxa"/>
            <w:vMerge/>
            <w:vAlign w:val="center"/>
          </w:tcPr>
          <w:p w14:paraId="2DD22095" w14:textId="77777777" w:rsidR="003B6B86" w:rsidRPr="00DB7842" w:rsidRDefault="003B6B86" w:rsidP="00DB5682">
            <w:pPr>
              <w:jc w:val="center"/>
              <w:rPr>
                <w:ins w:id="12218" w:author="China Telecom" w:date="2020-11-16T10:49:00Z"/>
                <w:rFonts w:eastAsia="宋体"/>
              </w:rPr>
            </w:pPr>
          </w:p>
        </w:tc>
        <w:tc>
          <w:tcPr>
            <w:tcW w:w="1418" w:type="dxa"/>
            <w:vAlign w:val="center"/>
          </w:tcPr>
          <w:p w14:paraId="7138BB75" w14:textId="77777777" w:rsidR="003B6B86" w:rsidRPr="0016475D" w:rsidRDefault="003B6B86" w:rsidP="00DB5682">
            <w:pPr>
              <w:jc w:val="center"/>
              <w:rPr>
                <w:ins w:id="12219" w:author="China Telecom" w:date="2020-11-16T10:49:00Z"/>
                <w:rFonts w:eastAsia="宋体"/>
                <w:b/>
              </w:rPr>
            </w:pPr>
            <w:ins w:id="12220" w:author="China Telecom" w:date="2020-11-16T10:49:00Z">
              <w:r w:rsidRPr="0016475D">
                <w:rPr>
                  <w:rFonts w:eastAsia="宋体"/>
                  <w:b/>
                </w:rPr>
                <w:t>eMBB</w:t>
              </w:r>
            </w:ins>
          </w:p>
        </w:tc>
        <w:tc>
          <w:tcPr>
            <w:tcW w:w="1417" w:type="dxa"/>
            <w:vAlign w:val="center"/>
          </w:tcPr>
          <w:p w14:paraId="287C74B6" w14:textId="77777777" w:rsidR="003B6B86" w:rsidRPr="0016475D" w:rsidRDefault="003B6B86" w:rsidP="00DB5682">
            <w:pPr>
              <w:jc w:val="center"/>
              <w:rPr>
                <w:ins w:id="12221" w:author="China Telecom" w:date="2020-11-16T10:49:00Z"/>
                <w:rFonts w:eastAsia="宋体"/>
                <w:b/>
              </w:rPr>
            </w:pPr>
            <w:ins w:id="12222" w:author="China Telecom" w:date="2020-11-16T10:49:00Z">
              <w:r w:rsidRPr="0016475D">
                <w:rPr>
                  <w:rFonts w:eastAsia="宋体"/>
                  <w:b/>
                </w:rPr>
                <w:t>voice</w:t>
              </w:r>
            </w:ins>
          </w:p>
        </w:tc>
        <w:tc>
          <w:tcPr>
            <w:tcW w:w="4596" w:type="dxa"/>
            <w:vMerge/>
            <w:vAlign w:val="center"/>
          </w:tcPr>
          <w:p w14:paraId="499631AC" w14:textId="77777777" w:rsidR="003B6B86" w:rsidRPr="00DB7842" w:rsidRDefault="003B6B86" w:rsidP="00DB5682">
            <w:pPr>
              <w:jc w:val="center"/>
              <w:rPr>
                <w:ins w:id="12223" w:author="China Telecom" w:date="2020-11-16T10:49:00Z"/>
                <w:rFonts w:eastAsia="宋体"/>
              </w:rPr>
            </w:pPr>
          </w:p>
        </w:tc>
      </w:tr>
      <w:tr w:rsidR="003B6B86" w14:paraId="179F1762" w14:textId="77777777" w:rsidTr="00DB5682">
        <w:trPr>
          <w:trHeight w:val="1187"/>
          <w:jc w:val="center"/>
          <w:ins w:id="12224" w:author="China Telecom" w:date="2020-11-16T10:49:00Z"/>
        </w:trPr>
        <w:tc>
          <w:tcPr>
            <w:tcW w:w="1192" w:type="dxa"/>
            <w:vAlign w:val="center"/>
          </w:tcPr>
          <w:p w14:paraId="6EA9DBEA" w14:textId="77777777" w:rsidR="003B6B86" w:rsidRPr="0016475D" w:rsidRDefault="003B6B86" w:rsidP="00DB5682">
            <w:pPr>
              <w:jc w:val="center"/>
              <w:rPr>
                <w:ins w:id="12225" w:author="China Telecom" w:date="2020-11-16T10:49:00Z"/>
                <w:rFonts w:eastAsia="宋体"/>
              </w:rPr>
            </w:pPr>
            <w:ins w:id="12226" w:author="China Telecom" w:date="2020-11-19T14:10:00Z">
              <w:r>
                <w:rPr>
                  <w:rFonts w:eastAsia="宋体"/>
                </w:rPr>
                <w:t>Source 1</w:t>
              </w:r>
            </w:ins>
            <w:ins w:id="12227" w:author="China Telecom" w:date="2020-11-16T13:09:00Z">
              <w:r>
                <w:rPr>
                  <w:rFonts w:eastAsia="宋体"/>
                </w:rPr>
                <w:t xml:space="preserve"> (</w:t>
              </w:r>
              <w:r w:rsidRPr="009B1998">
                <w:rPr>
                  <w:rFonts w:eastAsia="宋体"/>
                </w:rPr>
                <w:t>R1-2007743</w:t>
              </w:r>
              <w:r>
                <w:rPr>
                  <w:rFonts w:eastAsia="宋体"/>
                </w:rPr>
                <w:t>)</w:t>
              </w:r>
            </w:ins>
          </w:p>
        </w:tc>
        <w:tc>
          <w:tcPr>
            <w:tcW w:w="1134" w:type="dxa"/>
            <w:vAlign w:val="center"/>
          </w:tcPr>
          <w:p w14:paraId="056685EA" w14:textId="77777777" w:rsidR="003B6B86" w:rsidRPr="0016475D" w:rsidRDefault="003B6B86" w:rsidP="00DB5682">
            <w:pPr>
              <w:jc w:val="center"/>
              <w:rPr>
                <w:ins w:id="12228" w:author="China Telecom" w:date="2020-11-16T10:49:00Z"/>
                <w:rFonts w:eastAsia="宋体"/>
              </w:rPr>
            </w:pPr>
            <w:ins w:id="12229" w:author="China Telecom" w:date="2020-11-16T10:49:00Z">
              <w:r w:rsidRPr="0016475D">
                <w:rPr>
                  <w:rFonts w:eastAsia="宋体"/>
                </w:rPr>
                <w:t>FR1</w:t>
              </w:r>
            </w:ins>
          </w:p>
        </w:tc>
        <w:tc>
          <w:tcPr>
            <w:tcW w:w="1418" w:type="dxa"/>
            <w:vAlign w:val="center"/>
          </w:tcPr>
          <w:p w14:paraId="492C16AF" w14:textId="77777777" w:rsidR="003B6B86" w:rsidRPr="0016475D" w:rsidRDefault="003B6B86" w:rsidP="00DB5682">
            <w:pPr>
              <w:jc w:val="center"/>
              <w:rPr>
                <w:ins w:id="12230" w:author="China Telecom" w:date="2020-11-16T10:49:00Z"/>
                <w:rFonts w:eastAsia="宋体"/>
              </w:rPr>
            </w:pPr>
            <w:ins w:id="12231" w:author="China Telecom" w:date="2020-11-16T10:49:00Z">
              <w:r w:rsidRPr="0016475D">
                <w:rPr>
                  <w:rFonts w:eastAsia="宋体"/>
                </w:rPr>
                <w:t>0.5 dB</w:t>
              </w:r>
            </w:ins>
          </w:p>
        </w:tc>
        <w:tc>
          <w:tcPr>
            <w:tcW w:w="1417" w:type="dxa"/>
            <w:vAlign w:val="center"/>
          </w:tcPr>
          <w:p w14:paraId="3B6F05A6" w14:textId="77777777" w:rsidR="003B6B86" w:rsidRPr="0016475D" w:rsidRDefault="003B6B86" w:rsidP="00DB5682">
            <w:pPr>
              <w:jc w:val="center"/>
              <w:rPr>
                <w:ins w:id="12232" w:author="China Telecom" w:date="2020-11-16T10:49:00Z"/>
                <w:rFonts w:eastAsia="宋体"/>
              </w:rPr>
            </w:pPr>
          </w:p>
        </w:tc>
        <w:tc>
          <w:tcPr>
            <w:tcW w:w="4596" w:type="dxa"/>
            <w:vAlign w:val="center"/>
          </w:tcPr>
          <w:p w14:paraId="2D38957C" w14:textId="77777777" w:rsidR="003B6B86" w:rsidRPr="009815DD" w:rsidRDefault="003B6B86" w:rsidP="00DB5682">
            <w:pPr>
              <w:jc w:val="center"/>
              <w:rPr>
                <w:ins w:id="12233" w:author="China Telecom" w:date="2020-11-16T10:49:00Z"/>
                <w:rFonts w:eastAsia="宋体"/>
              </w:rPr>
            </w:pPr>
            <w:ins w:id="12234" w:author="China Telecom" w:date="2020-11-16T10:49:00Z">
              <w:r w:rsidRPr="00661812">
                <w:rPr>
                  <w:rFonts w:eastAsia="宋体"/>
                </w:rPr>
                <w:t>4GHz, Rural, MCS#2, one DMRS per hop</w:t>
              </w:r>
            </w:ins>
          </w:p>
          <w:p w14:paraId="6ECB8A44" w14:textId="77777777" w:rsidR="003B6B86" w:rsidRPr="00DB7842" w:rsidRDefault="003B6B86" w:rsidP="00DB5682">
            <w:pPr>
              <w:jc w:val="center"/>
              <w:rPr>
                <w:ins w:id="12235" w:author="China Telecom" w:date="2020-11-16T10:49:00Z"/>
              </w:rPr>
            </w:pPr>
            <w:ins w:id="12236" w:author="China Telecom" w:date="2020-11-16T10:49:00Z">
              <w:r w:rsidRPr="00202557">
                <w:t>Baseline scheme: 2 FH positions</w:t>
              </w:r>
            </w:ins>
          </w:p>
          <w:p w14:paraId="118432D7" w14:textId="77777777" w:rsidR="003B6B86" w:rsidRPr="00DB7842" w:rsidRDefault="003B6B86" w:rsidP="00DB5682">
            <w:pPr>
              <w:jc w:val="center"/>
              <w:rPr>
                <w:ins w:id="12237" w:author="China Telecom" w:date="2020-11-16T10:49:00Z"/>
                <w:rFonts w:eastAsia="宋体"/>
              </w:rPr>
            </w:pPr>
            <w:ins w:id="12238" w:author="China Telecom" w:date="2020-11-16T10:49:00Z">
              <w:r w:rsidRPr="00DB7842">
                <w:t>Enhanced scheme: 4 FH positions</w:t>
              </w:r>
            </w:ins>
          </w:p>
        </w:tc>
      </w:tr>
      <w:tr w:rsidR="003B6B86" w14:paraId="12A3E387" w14:textId="77777777" w:rsidTr="00DB5682">
        <w:trPr>
          <w:trHeight w:val="412"/>
          <w:jc w:val="center"/>
          <w:ins w:id="12239" w:author="China Telecom" w:date="2020-11-16T10:49:00Z"/>
        </w:trPr>
        <w:tc>
          <w:tcPr>
            <w:tcW w:w="1192" w:type="dxa"/>
            <w:vMerge w:val="restart"/>
            <w:vAlign w:val="center"/>
          </w:tcPr>
          <w:p w14:paraId="4D50C3B2" w14:textId="77777777" w:rsidR="003B6B86" w:rsidRPr="0016475D" w:rsidRDefault="003B6B86" w:rsidP="00DB5682">
            <w:pPr>
              <w:jc w:val="center"/>
              <w:rPr>
                <w:ins w:id="12240" w:author="China Telecom" w:date="2020-11-16T10:49:00Z"/>
                <w:rFonts w:eastAsia="宋体"/>
              </w:rPr>
            </w:pPr>
            <w:ins w:id="12241" w:author="China Telecom" w:date="2020-11-19T14:10:00Z">
              <w:r>
                <w:rPr>
                  <w:rFonts w:eastAsia="宋体"/>
                </w:rPr>
                <w:t>Source 2</w:t>
              </w:r>
            </w:ins>
            <w:ins w:id="12242" w:author="China Telecom" w:date="2020-11-16T13:09:00Z">
              <w:r>
                <w:rPr>
                  <w:rFonts w:eastAsia="宋体"/>
                </w:rPr>
                <w:t xml:space="preserve"> (</w:t>
              </w:r>
              <w:r w:rsidRPr="009B1998">
                <w:rPr>
                  <w:rFonts w:eastAsia="宋体"/>
                </w:rPr>
                <w:t>R1-2007954</w:t>
              </w:r>
              <w:r>
                <w:rPr>
                  <w:rFonts w:eastAsia="宋体"/>
                </w:rPr>
                <w:t>)</w:t>
              </w:r>
            </w:ins>
          </w:p>
        </w:tc>
        <w:tc>
          <w:tcPr>
            <w:tcW w:w="1134" w:type="dxa"/>
            <w:vMerge w:val="restart"/>
            <w:vAlign w:val="center"/>
          </w:tcPr>
          <w:p w14:paraId="2E706D3D" w14:textId="77777777" w:rsidR="003B6B86" w:rsidRPr="0016475D" w:rsidRDefault="003B6B86" w:rsidP="00DB5682">
            <w:pPr>
              <w:jc w:val="center"/>
              <w:rPr>
                <w:ins w:id="12243" w:author="China Telecom" w:date="2020-11-16T10:49:00Z"/>
                <w:rFonts w:eastAsia="宋体"/>
              </w:rPr>
            </w:pPr>
            <w:ins w:id="12244" w:author="China Telecom" w:date="2020-11-16T10:49:00Z">
              <w:r w:rsidRPr="0016475D">
                <w:rPr>
                  <w:rFonts w:eastAsia="宋体"/>
                </w:rPr>
                <w:t>FR1</w:t>
              </w:r>
            </w:ins>
          </w:p>
        </w:tc>
        <w:tc>
          <w:tcPr>
            <w:tcW w:w="1418" w:type="dxa"/>
            <w:vAlign w:val="center"/>
          </w:tcPr>
          <w:p w14:paraId="2A1B9461" w14:textId="77777777" w:rsidR="003B6B86" w:rsidRPr="0016475D" w:rsidRDefault="003B6B86" w:rsidP="00DB5682">
            <w:pPr>
              <w:jc w:val="center"/>
              <w:rPr>
                <w:ins w:id="12245" w:author="China Telecom" w:date="2020-11-16T10:49:00Z"/>
                <w:rFonts w:eastAsia="宋体"/>
              </w:rPr>
            </w:pPr>
            <w:ins w:id="12246" w:author="China Telecom" w:date="2020-11-16T10:49:00Z">
              <w:r w:rsidRPr="0016475D">
                <w:rPr>
                  <w:rFonts w:eastAsia="宋体"/>
                </w:rPr>
                <w:t>0.3dB</w:t>
              </w:r>
            </w:ins>
          </w:p>
        </w:tc>
        <w:tc>
          <w:tcPr>
            <w:tcW w:w="1417" w:type="dxa"/>
            <w:vAlign w:val="center"/>
          </w:tcPr>
          <w:p w14:paraId="7F181132" w14:textId="77777777" w:rsidR="003B6B86" w:rsidRPr="0016475D" w:rsidRDefault="003B6B86" w:rsidP="00DB5682">
            <w:pPr>
              <w:jc w:val="center"/>
              <w:rPr>
                <w:ins w:id="12247" w:author="China Telecom" w:date="2020-11-16T10:49:00Z"/>
                <w:rFonts w:eastAsia="宋体"/>
              </w:rPr>
            </w:pPr>
          </w:p>
        </w:tc>
        <w:tc>
          <w:tcPr>
            <w:tcW w:w="4596" w:type="dxa"/>
            <w:vAlign w:val="center"/>
          </w:tcPr>
          <w:p w14:paraId="5958A1B3" w14:textId="77777777" w:rsidR="003B6B86" w:rsidRPr="009815DD" w:rsidRDefault="003B6B86" w:rsidP="00DB5682">
            <w:pPr>
              <w:spacing w:after="0" w:line="240" w:lineRule="auto"/>
              <w:jc w:val="center"/>
              <w:rPr>
                <w:ins w:id="12248" w:author="China Telecom" w:date="2020-11-16T10:49:00Z"/>
                <w:rFonts w:eastAsia="宋体"/>
              </w:rPr>
            </w:pPr>
            <w:ins w:id="12249" w:author="China Telecom" w:date="2020-11-16T10:49:00Z">
              <w:r w:rsidRPr="00661812">
                <w:rPr>
                  <w:rFonts w:eastAsia="宋体"/>
                </w:rPr>
                <w:t>Rural 3km/h, 700MHz, FDD, TBS=136 bits, MCS 0, 8 repetitions, 2 DMRS symbols, 12 data symbols</w:t>
              </w:r>
            </w:ins>
          </w:p>
          <w:p w14:paraId="384037A7" w14:textId="77777777" w:rsidR="003B6B86" w:rsidRPr="00DB7842" w:rsidRDefault="003B6B86" w:rsidP="00DB5682">
            <w:pPr>
              <w:spacing w:after="0" w:line="240" w:lineRule="auto"/>
              <w:jc w:val="center"/>
              <w:rPr>
                <w:ins w:id="12250" w:author="China Telecom" w:date="2020-11-16T10:49:00Z"/>
                <w:rFonts w:eastAsia="宋体"/>
              </w:rPr>
            </w:pPr>
            <w:ins w:id="12251" w:author="China Telecom" w:date="2020-11-16T10:49:00Z">
              <w:r w:rsidRPr="00202557">
                <w:rPr>
                  <w:rFonts w:eastAsia="宋体"/>
                </w:rPr>
                <w:t>For 4 Rx antennas, ~0.3dB performance gain can be achieved for 4 frequency hops compared to 2 frequency hops.</w:t>
              </w:r>
            </w:ins>
          </w:p>
        </w:tc>
      </w:tr>
      <w:tr w:rsidR="003B6B86" w14:paraId="64AE73C9" w14:textId="77777777" w:rsidTr="00DB5682">
        <w:trPr>
          <w:trHeight w:val="412"/>
          <w:jc w:val="center"/>
          <w:ins w:id="12252" w:author="China Telecom" w:date="2020-11-16T10:49:00Z"/>
        </w:trPr>
        <w:tc>
          <w:tcPr>
            <w:tcW w:w="1192" w:type="dxa"/>
            <w:vMerge/>
            <w:vAlign w:val="center"/>
          </w:tcPr>
          <w:p w14:paraId="345C6E10" w14:textId="77777777" w:rsidR="003B6B86" w:rsidRPr="00DB7842" w:rsidRDefault="003B6B86" w:rsidP="00DB5682">
            <w:pPr>
              <w:jc w:val="center"/>
              <w:rPr>
                <w:ins w:id="12253" w:author="China Telecom" w:date="2020-11-16T10:49:00Z"/>
                <w:rFonts w:eastAsia="宋体"/>
              </w:rPr>
            </w:pPr>
          </w:p>
        </w:tc>
        <w:tc>
          <w:tcPr>
            <w:tcW w:w="1134" w:type="dxa"/>
            <w:vMerge/>
            <w:vAlign w:val="center"/>
          </w:tcPr>
          <w:p w14:paraId="58F7223E" w14:textId="77777777" w:rsidR="003B6B86" w:rsidRPr="00DB7842" w:rsidRDefault="003B6B86" w:rsidP="00DB5682">
            <w:pPr>
              <w:jc w:val="center"/>
              <w:rPr>
                <w:ins w:id="12254" w:author="China Telecom" w:date="2020-11-16T10:49:00Z"/>
                <w:rFonts w:eastAsia="宋体"/>
              </w:rPr>
            </w:pPr>
          </w:p>
        </w:tc>
        <w:tc>
          <w:tcPr>
            <w:tcW w:w="1418" w:type="dxa"/>
            <w:vAlign w:val="center"/>
          </w:tcPr>
          <w:p w14:paraId="1BE99AD6" w14:textId="77777777" w:rsidR="003B6B86" w:rsidRPr="00DB7842" w:rsidRDefault="003B6B86" w:rsidP="00DB5682">
            <w:pPr>
              <w:jc w:val="center"/>
              <w:rPr>
                <w:ins w:id="12255" w:author="China Telecom" w:date="2020-11-16T10:49:00Z"/>
                <w:rFonts w:eastAsia="宋体"/>
              </w:rPr>
            </w:pPr>
            <w:ins w:id="12256" w:author="China Telecom" w:date="2020-11-16T10:49:00Z">
              <w:r w:rsidRPr="00DB7842">
                <w:rPr>
                  <w:rFonts w:eastAsia="宋体"/>
                </w:rPr>
                <w:t>1.5dB</w:t>
              </w:r>
            </w:ins>
          </w:p>
        </w:tc>
        <w:tc>
          <w:tcPr>
            <w:tcW w:w="1417" w:type="dxa"/>
            <w:vAlign w:val="center"/>
          </w:tcPr>
          <w:p w14:paraId="6BE5D650" w14:textId="77777777" w:rsidR="003B6B86" w:rsidRPr="00DB7842" w:rsidRDefault="003B6B86" w:rsidP="00DB5682">
            <w:pPr>
              <w:jc w:val="center"/>
              <w:rPr>
                <w:ins w:id="12257" w:author="China Telecom" w:date="2020-11-16T10:49:00Z"/>
                <w:rFonts w:eastAsia="宋体"/>
              </w:rPr>
            </w:pPr>
          </w:p>
        </w:tc>
        <w:tc>
          <w:tcPr>
            <w:tcW w:w="4596" w:type="dxa"/>
            <w:vAlign w:val="center"/>
          </w:tcPr>
          <w:p w14:paraId="6B5B9B58" w14:textId="77777777" w:rsidR="003B6B86" w:rsidRPr="00DB7842" w:rsidRDefault="003B6B86" w:rsidP="00DB5682">
            <w:pPr>
              <w:spacing w:after="0" w:line="240" w:lineRule="auto"/>
              <w:jc w:val="center"/>
              <w:rPr>
                <w:ins w:id="12258" w:author="China Telecom" w:date="2020-11-16T10:49:00Z"/>
                <w:rFonts w:eastAsia="宋体"/>
              </w:rPr>
            </w:pPr>
            <w:ins w:id="12259" w:author="China Telecom" w:date="2020-11-16T10:49:00Z">
              <w:r w:rsidRPr="00DB7842">
                <w:rPr>
                  <w:rFonts w:eastAsia="宋体"/>
                </w:rPr>
                <w:t>Same simulation assumptions as above.</w:t>
              </w:r>
            </w:ins>
          </w:p>
          <w:p w14:paraId="3463688B" w14:textId="77777777" w:rsidR="003B6B86" w:rsidRPr="00DB7842" w:rsidRDefault="003B6B86" w:rsidP="00DB5682">
            <w:pPr>
              <w:spacing w:after="0" w:line="240" w:lineRule="auto"/>
              <w:jc w:val="center"/>
              <w:rPr>
                <w:ins w:id="12260" w:author="China Telecom" w:date="2020-11-16T10:49:00Z"/>
                <w:rFonts w:eastAsia="宋体"/>
              </w:rPr>
            </w:pPr>
            <w:ins w:id="12261" w:author="China Telecom" w:date="2020-11-16T10:49:00Z">
              <w:r w:rsidRPr="00DB7842">
                <w:rPr>
                  <w:rFonts w:eastAsia="宋体"/>
                </w:rPr>
                <w:t>For 2 Rx antennas, ~1.5dB performance gain can be achieved for 4 frequency hops compared to 2 frequency hops.</w:t>
              </w:r>
            </w:ins>
          </w:p>
        </w:tc>
      </w:tr>
      <w:tr w:rsidR="003B6B86" w14:paraId="39AF69B5" w14:textId="77777777" w:rsidTr="00DB5682">
        <w:trPr>
          <w:trHeight w:val="412"/>
          <w:jc w:val="center"/>
          <w:ins w:id="12262" w:author="China Telecom" w:date="2020-11-16T10:49:00Z"/>
        </w:trPr>
        <w:tc>
          <w:tcPr>
            <w:tcW w:w="1192" w:type="dxa"/>
            <w:vAlign w:val="center"/>
          </w:tcPr>
          <w:p w14:paraId="139CD750" w14:textId="77777777" w:rsidR="003B6B86" w:rsidRPr="0016475D" w:rsidRDefault="003B6B86" w:rsidP="00DB5682">
            <w:pPr>
              <w:jc w:val="center"/>
              <w:rPr>
                <w:ins w:id="12263" w:author="China Telecom" w:date="2020-11-16T10:49:00Z"/>
                <w:rFonts w:eastAsia="宋体"/>
              </w:rPr>
            </w:pPr>
            <w:ins w:id="12264" w:author="China Telecom" w:date="2020-11-19T14:10:00Z">
              <w:r>
                <w:rPr>
                  <w:rFonts w:eastAsia="宋体"/>
                </w:rPr>
                <w:t>Source 3</w:t>
              </w:r>
            </w:ins>
            <w:ins w:id="12265" w:author="China Telecom" w:date="2020-11-16T13:09:00Z">
              <w:r>
                <w:rPr>
                  <w:rFonts w:eastAsia="宋体"/>
                </w:rPr>
                <w:t xml:space="preserve"> (</w:t>
              </w:r>
              <w:r w:rsidRPr="009B1998">
                <w:rPr>
                  <w:bCs/>
                </w:rPr>
                <w:t>R1-2009729</w:t>
              </w:r>
              <w:r>
                <w:rPr>
                  <w:rFonts w:eastAsia="宋体"/>
                </w:rPr>
                <w:t>)</w:t>
              </w:r>
            </w:ins>
          </w:p>
        </w:tc>
        <w:tc>
          <w:tcPr>
            <w:tcW w:w="1134" w:type="dxa"/>
            <w:vAlign w:val="center"/>
          </w:tcPr>
          <w:p w14:paraId="02FCE41E" w14:textId="77777777" w:rsidR="003B6B86" w:rsidRPr="0016475D" w:rsidRDefault="003B6B86" w:rsidP="00DB5682">
            <w:pPr>
              <w:jc w:val="center"/>
              <w:rPr>
                <w:ins w:id="12266" w:author="China Telecom" w:date="2020-11-16T10:49:00Z"/>
                <w:rFonts w:eastAsia="宋体"/>
              </w:rPr>
            </w:pPr>
            <w:ins w:id="12267" w:author="China Telecom" w:date="2020-11-16T10:49:00Z">
              <w:r w:rsidRPr="0016475D">
                <w:rPr>
                  <w:rFonts w:eastAsia="宋体"/>
                </w:rPr>
                <w:t>FR1</w:t>
              </w:r>
            </w:ins>
            <w:ins w:id="12268" w:author="China Telecom" w:date="2020-11-16T13:09:00Z">
              <w:r>
                <w:rPr>
                  <w:rFonts w:eastAsia="宋体"/>
                </w:rPr>
                <w:t xml:space="preserve"> </w:t>
              </w:r>
            </w:ins>
          </w:p>
        </w:tc>
        <w:tc>
          <w:tcPr>
            <w:tcW w:w="1418" w:type="dxa"/>
            <w:vAlign w:val="center"/>
          </w:tcPr>
          <w:p w14:paraId="3AC81463" w14:textId="77777777" w:rsidR="003B6B86" w:rsidRPr="0016475D" w:rsidRDefault="003B6B86" w:rsidP="00DB5682">
            <w:pPr>
              <w:jc w:val="center"/>
              <w:rPr>
                <w:ins w:id="12269" w:author="China Telecom" w:date="2020-11-16T10:49:00Z"/>
                <w:rFonts w:eastAsia="宋体"/>
              </w:rPr>
            </w:pPr>
            <w:ins w:id="12270" w:author="China Telecom" w:date="2020-11-16T10:49:00Z">
              <w:r w:rsidRPr="0016475D">
                <w:rPr>
                  <w:rFonts w:eastAsia="宋体"/>
                </w:rPr>
                <w:t>0 dB</w:t>
              </w:r>
            </w:ins>
          </w:p>
        </w:tc>
        <w:tc>
          <w:tcPr>
            <w:tcW w:w="1417" w:type="dxa"/>
            <w:vAlign w:val="center"/>
          </w:tcPr>
          <w:p w14:paraId="28C2EA5E" w14:textId="77777777" w:rsidR="003B6B86" w:rsidRPr="0016475D" w:rsidRDefault="003B6B86" w:rsidP="00DB5682">
            <w:pPr>
              <w:jc w:val="center"/>
              <w:rPr>
                <w:ins w:id="12271" w:author="China Telecom" w:date="2020-11-16T10:49:00Z"/>
                <w:rFonts w:eastAsia="宋体"/>
              </w:rPr>
            </w:pPr>
          </w:p>
        </w:tc>
        <w:tc>
          <w:tcPr>
            <w:tcW w:w="4596" w:type="dxa"/>
            <w:vAlign w:val="center"/>
          </w:tcPr>
          <w:p w14:paraId="58A5DECE" w14:textId="77777777" w:rsidR="003B6B86" w:rsidRPr="009815DD" w:rsidRDefault="003B6B86" w:rsidP="00DB5682">
            <w:pPr>
              <w:spacing w:after="0" w:line="240" w:lineRule="auto"/>
              <w:jc w:val="center"/>
              <w:rPr>
                <w:ins w:id="12272" w:author="China Telecom" w:date="2020-11-16T10:49:00Z"/>
                <w:rFonts w:eastAsia="宋体"/>
              </w:rPr>
            </w:pPr>
            <w:ins w:id="12273" w:author="China Telecom" w:date="2020-11-16T10:49:00Z">
              <w:r w:rsidRPr="00661812">
                <w:rPr>
                  <w:rFonts w:eastAsia="宋体"/>
                </w:rPr>
                <w:t>Scenario: Urban 4GHz with 64 TXRUs.</w:t>
              </w:r>
            </w:ins>
          </w:p>
          <w:p w14:paraId="6E6169B0" w14:textId="77777777" w:rsidR="003B6B86" w:rsidRPr="00DB7842" w:rsidRDefault="003B6B86" w:rsidP="00DB5682">
            <w:pPr>
              <w:spacing w:after="0" w:line="240" w:lineRule="auto"/>
              <w:jc w:val="center"/>
              <w:rPr>
                <w:ins w:id="12274" w:author="China Telecom" w:date="2020-11-16T10:49:00Z"/>
                <w:rFonts w:eastAsia="宋体"/>
              </w:rPr>
            </w:pPr>
            <w:ins w:id="12275" w:author="China Telecom" w:date="2020-11-16T10:49:00Z">
              <w:r w:rsidRPr="00202557">
                <w:rPr>
                  <w:rFonts w:eastAsia="宋体"/>
                </w:rPr>
                <w:t>Baseline: 4 repetitions with 2 inter-slot frequency hops.</w:t>
              </w:r>
            </w:ins>
          </w:p>
          <w:p w14:paraId="2A207183" w14:textId="77777777" w:rsidR="003B6B86" w:rsidRPr="00DB7842" w:rsidRDefault="003B6B86" w:rsidP="00DB5682">
            <w:pPr>
              <w:spacing w:after="0" w:line="240" w:lineRule="auto"/>
              <w:jc w:val="center"/>
              <w:rPr>
                <w:ins w:id="12276" w:author="China Telecom" w:date="2020-11-16T10:49:00Z"/>
                <w:rFonts w:eastAsia="宋体"/>
              </w:rPr>
            </w:pPr>
            <w:ins w:id="12277" w:author="China Telecom" w:date="2020-11-16T10:49:00Z">
              <w:r w:rsidRPr="00DB7842">
                <w:rPr>
                  <w:rFonts w:eastAsia="宋体"/>
                </w:rPr>
                <w:t>Comparison: 4 repetitions with 4 inter-slot frequency hops.</w:t>
              </w:r>
            </w:ins>
          </w:p>
        </w:tc>
      </w:tr>
      <w:tr w:rsidR="003B6B86" w14:paraId="56BDDB88" w14:textId="77777777" w:rsidTr="00DB5682">
        <w:trPr>
          <w:trHeight w:val="412"/>
          <w:jc w:val="center"/>
          <w:ins w:id="12278" w:author="China Telecom" w:date="2020-11-16T10:49:00Z"/>
        </w:trPr>
        <w:tc>
          <w:tcPr>
            <w:tcW w:w="1192" w:type="dxa"/>
            <w:vAlign w:val="center"/>
          </w:tcPr>
          <w:p w14:paraId="19772AA9" w14:textId="77777777" w:rsidR="003B6B86" w:rsidRPr="0016475D" w:rsidRDefault="003B6B86" w:rsidP="00DB5682">
            <w:pPr>
              <w:jc w:val="center"/>
              <w:rPr>
                <w:ins w:id="12279" w:author="China Telecom" w:date="2020-11-16T10:49:00Z"/>
                <w:rFonts w:eastAsia="宋体"/>
              </w:rPr>
            </w:pPr>
            <w:ins w:id="12280" w:author="China Telecom" w:date="2020-11-19T14:10:00Z">
              <w:r>
                <w:rPr>
                  <w:rFonts w:eastAsia="宋体"/>
                </w:rPr>
                <w:t>Source 4</w:t>
              </w:r>
            </w:ins>
            <w:ins w:id="12281" w:author="China Telecom" w:date="2020-11-16T13:09:00Z">
              <w:r>
                <w:rPr>
                  <w:rFonts w:eastAsia="宋体"/>
                </w:rPr>
                <w:t xml:space="preserve"> (</w:t>
              </w:r>
              <w:r w:rsidRPr="009B1998">
                <w:rPr>
                  <w:rFonts w:eastAsia="宋体"/>
                </w:rPr>
                <w:t>R1-2007680</w:t>
              </w:r>
              <w:r>
                <w:rPr>
                  <w:rFonts w:eastAsia="宋体"/>
                </w:rPr>
                <w:t>)</w:t>
              </w:r>
            </w:ins>
          </w:p>
        </w:tc>
        <w:tc>
          <w:tcPr>
            <w:tcW w:w="1134" w:type="dxa"/>
            <w:vAlign w:val="center"/>
          </w:tcPr>
          <w:p w14:paraId="0BAC4A13" w14:textId="77777777" w:rsidR="003B6B86" w:rsidRPr="0016475D" w:rsidRDefault="003B6B86" w:rsidP="00DB5682">
            <w:pPr>
              <w:jc w:val="center"/>
              <w:rPr>
                <w:ins w:id="12282" w:author="China Telecom" w:date="2020-11-16T10:49:00Z"/>
                <w:rFonts w:eastAsia="宋体"/>
              </w:rPr>
            </w:pPr>
            <w:ins w:id="12283" w:author="China Telecom" w:date="2020-11-16T10:49:00Z">
              <w:r w:rsidRPr="0016475D">
                <w:rPr>
                  <w:rFonts w:eastAsia="宋体"/>
                </w:rPr>
                <w:t>FR1</w:t>
              </w:r>
            </w:ins>
          </w:p>
        </w:tc>
        <w:tc>
          <w:tcPr>
            <w:tcW w:w="1418" w:type="dxa"/>
            <w:vAlign w:val="center"/>
          </w:tcPr>
          <w:p w14:paraId="6BA2629D" w14:textId="77777777" w:rsidR="003B6B86" w:rsidRPr="0016475D" w:rsidRDefault="003B6B86" w:rsidP="00DB5682">
            <w:pPr>
              <w:jc w:val="center"/>
              <w:rPr>
                <w:ins w:id="12284" w:author="China Telecom" w:date="2020-11-16T10:49:00Z"/>
                <w:rFonts w:eastAsia="宋体"/>
              </w:rPr>
            </w:pPr>
            <w:ins w:id="12285" w:author="China Telecom" w:date="2020-11-16T10:49:00Z">
              <w:r w:rsidRPr="0016475D">
                <w:rPr>
                  <w:rFonts w:eastAsia="宋体"/>
                </w:rPr>
                <w:t>1dB</w:t>
              </w:r>
            </w:ins>
          </w:p>
        </w:tc>
        <w:tc>
          <w:tcPr>
            <w:tcW w:w="1417" w:type="dxa"/>
            <w:vAlign w:val="center"/>
          </w:tcPr>
          <w:p w14:paraId="4FAE0537" w14:textId="77777777" w:rsidR="003B6B86" w:rsidRPr="0016475D" w:rsidRDefault="003B6B86" w:rsidP="00DB5682">
            <w:pPr>
              <w:jc w:val="center"/>
              <w:rPr>
                <w:ins w:id="12286" w:author="China Telecom" w:date="2020-11-16T10:49:00Z"/>
                <w:rFonts w:eastAsia="宋体"/>
              </w:rPr>
            </w:pPr>
          </w:p>
        </w:tc>
        <w:tc>
          <w:tcPr>
            <w:tcW w:w="4596" w:type="dxa"/>
            <w:vAlign w:val="center"/>
          </w:tcPr>
          <w:p w14:paraId="620AE346" w14:textId="77777777" w:rsidR="003B6B86" w:rsidRPr="009815DD" w:rsidRDefault="003B6B86" w:rsidP="00DB5682">
            <w:pPr>
              <w:spacing w:after="0" w:line="240" w:lineRule="auto"/>
              <w:jc w:val="center"/>
              <w:rPr>
                <w:ins w:id="12287" w:author="China Telecom" w:date="2020-11-16T10:49:00Z"/>
                <w:rFonts w:eastAsia="宋体"/>
              </w:rPr>
            </w:pPr>
            <w:ins w:id="12288" w:author="China Telecom" w:date="2020-11-16T10:49:00Z">
              <w:r w:rsidRPr="00661812">
                <w:rPr>
                  <w:rFonts w:eastAsia="宋体"/>
                </w:rPr>
                <w:t>More frequency hopping locations, no offsets, from 2 hops to 4.</w:t>
              </w:r>
            </w:ins>
          </w:p>
        </w:tc>
      </w:tr>
      <w:tr w:rsidR="003B6B86" w14:paraId="617FEBA1" w14:textId="77777777" w:rsidTr="00DB5682">
        <w:trPr>
          <w:trHeight w:val="412"/>
          <w:jc w:val="center"/>
          <w:ins w:id="12289" w:author="China Telecom" w:date="2020-11-16T10:49:00Z"/>
        </w:trPr>
        <w:tc>
          <w:tcPr>
            <w:tcW w:w="1192" w:type="dxa"/>
            <w:vMerge w:val="restart"/>
            <w:vAlign w:val="center"/>
          </w:tcPr>
          <w:p w14:paraId="4C9BC7D9" w14:textId="77777777" w:rsidR="003B6B86" w:rsidRPr="0016475D" w:rsidRDefault="003B6B86" w:rsidP="00DB5682">
            <w:pPr>
              <w:jc w:val="center"/>
              <w:rPr>
                <w:ins w:id="12290" w:author="China Telecom" w:date="2020-11-16T10:49:00Z"/>
                <w:rFonts w:eastAsia="宋体"/>
              </w:rPr>
            </w:pPr>
            <w:ins w:id="12291" w:author="China Telecom" w:date="2020-11-19T14:11:00Z">
              <w:r>
                <w:rPr>
                  <w:rFonts w:eastAsia="宋体"/>
                </w:rPr>
                <w:t>Source 5</w:t>
              </w:r>
            </w:ins>
            <w:ins w:id="12292" w:author="China Telecom" w:date="2020-11-16T13:09:00Z">
              <w:r>
                <w:rPr>
                  <w:rFonts w:eastAsia="宋体"/>
                </w:rPr>
                <w:t xml:space="preserve"> (</w:t>
              </w:r>
              <w:r w:rsidRPr="009B1998">
                <w:rPr>
                  <w:rFonts w:eastAsia="宋体"/>
                </w:rPr>
                <w:t>R1-2008419</w:t>
              </w:r>
              <w:r>
                <w:rPr>
                  <w:rFonts w:eastAsia="宋体"/>
                </w:rPr>
                <w:t>)</w:t>
              </w:r>
            </w:ins>
          </w:p>
        </w:tc>
        <w:tc>
          <w:tcPr>
            <w:tcW w:w="1134" w:type="dxa"/>
            <w:vMerge w:val="restart"/>
            <w:vAlign w:val="center"/>
          </w:tcPr>
          <w:p w14:paraId="0F4EA8B3" w14:textId="77777777" w:rsidR="003B6B86" w:rsidRPr="0016475D" w:rsidRDefault="003B6B86" w:rsidP="00DB5682">
            <w:pPr>
              <w:jc w:val="center"/>
              <w:rPr>
                <w:ins w:id="12293" w:author="China Telecom" w:date="2020-11-16T10:49:00Z"/>
                <w:rFonts w:eastAsia="宋体"/>
              </w:rPr>
            </w:pPr>
            <w:ins w:id="12294" w:author="China Telecom" w:date="2020-11-16T10:49:00Z">
              <w:r w:rsidRPr="0016475D">
                <w:rPr>
                  <w:rFonts w:eastAsia="宋体"/>
                </w:rPr>
                <w:t>FR1</w:t>
              </w:r>
            </w:ins>
          </w:p>
        </w:tc>
        <w:tc>
          <w:tcPr>
            <w:tcW w:w="1418" w:type="dxa"/>
            <w:vAlign w:val="center"/>
          </w:tcPr>
          <w:p w14:paraId="57AA9ED6" w14:textId="77777777" w:rsidR="003B6B86" w:rsidRPr="0016475D" w:rsidRDefault="003B6B86" w:rsidP="00DB5682">
            <w:pPr>
              <w:jc w:val="center"/>
              <w:rPr>
                <w:ins w:id="12295" w:author="China Telecom" w:date="2020-11-16T10:49:00Z"/>
                <w:rFonts w:eastAsia="宋体"/>
              </w:rPr>
            </w:pPr>
            <w:ins w:id="12296" w:author="China Telecom" w:date="2020-11-16T10:49:00Z">
              <w:r w:rsidRPr="0016475D">
                <w:rPr>
                  <w:rFonts w:eastAsia="宋体"/>
                </w:rPr>
                <w:t>1.3 dB (LLS)</w:t>
              </w:r>
            </w:ins>
          </w:p>
        </w:tc>
        <w:tc>
          <w:tcPr>
            <w:tcW w:w="1417" w:type="dxa"/>
            <w:vAlign w:val="center"/>
          </w:tcPr>
          <w:p w14:paraId="479C6058" w14:textId="77777777" w:rsidR="003B6B86" w:rsidRPr="0016475D" w:rsidRDefault="003B6B86" w:rsidP="00DB5682">
            <w:pPr>
              <w:jc w:val="center"/>
              <w:rPr>
                <w:ins w:id="12297" w:author="China Telecom" w:date="2020-11-16T10:49:00Z"/>
                <w:rFonts w:eastAsia="宋体"/>
              </w:rPr>
            </w:pPr>
          </w:p>
        </w:tc>
        <w:tc>
          <w:tcPr>
            <w:tcW w:w="4596" w:type="dxa"/>
            <w:vAlign w:val="center"/>
          </w:tcPr>
          <w:p w14:paraId="5528D953" w14:textId="77777777" w:rsidR="003B6B86" w:rsidRPr="009815DD" w:rsidRDefault="003B6B86" w:rsidP="00DB5682">
            <w:pPr>
              <w:spacing w:after="0"/>
              <w:jc w:val="center"/>
              <w:rPr>
                <w:ins w:id="12298" w:author="China Telecom" w:date="2020-11-16T10:49:00Z"/>
                <w:rFonts w:eastAsia="宋体"/>
                <w:u w:val="single"/>
              </w:rPr>
            </w:pPr>
            <w:ins w:id="12299" w:author="China Telecom" w:date="2020-11-16T10:49:00Z">
              <w:r w:rsidRPr="00661812">
                <w:rPr>
                  <w:rFonts w:eastAsia="宋体"/>
                  <w:u w:val="single"/>
                </w:rPr>
                <w:t>4 hops vs. 2 hops, no cross-slot est.</w:t>
              </w:r>
            </w:ins>
          </w:p>
          <w:p w14:paraId="1B261853" w14:textId="77777777" w:rsidR="003B6B86" w:rsidRPr="00DB7842" w:rsidRDefault="003B6B86" w:rsidP="00DB5682">
            <w:pPr>
              <w:spacing w:after="0"/>
              <w:jc w:val="center"/>
              <w:rPr>
                <w:ins w:id="12300" w:author="China Telecom" w:date="2020-11-16T10:49:00Z"/>
                <w:rFonts w:eastAsia="宋体"/>
              </w:rPr>
            </w:pPr>
            <w:ins w:id="12301" w:author="China Telecom" w:date="2020-11-16T10:49:00Z">
              <w:r w:rsidRPr="00202557">
                <w:rPr>
                  <w:rFonts w:eastAsia="宋体"/>
                </w:rPr>
                <w:t>1% BLER</w:t>
              </w:r>
            </w:ins>
          </w:p>
          <w:p w14:paraId="1F7FF375" w14:textId="77777777" w:rsidR="003B6B86" w:rsidRPr="00DB7842" w:rsidRDefault="003B6B86" w:rsidP="00DB5682">
            <w:pPr>
              <w:spacing w:after="0"/>
              <w:jc w:val="center"/>
              <w:rPr>
                <w:ins w:id="12302" w:author="China Telecom" w:date="2020-11-16T10:49:00Z"/>
                <w:rFonts w:eastAsia="宋体"/>
              </w:rPr>
            </w:pPr>
            <w:ins w:id="12303" w:author="China Telecom" w:date="2020-11-16T10:49:00Z">
              <w:r w:rsidRPr="00DB7842">
                <w:rPr>
                  <w:rFonts w:eastAsia="宋体"/>
                </w:rPr>
                <w:t xml:space="preserve">For </w:t>
              </w:r>
              <w:r w:rsidRPr="00DB7842">
                <w:rPr>
                  <w:rFonts w:eastAsia="宋体"/>
                  <w:u w:val="single"/>
                </w:rPr>
                <w:t>300ns delay spread</w:t>
              </w:r>
              <w:r w:rsidRPr="00DB7842">
                <w:rPr>
                  <w:rFonts w:eastAsia="宋体"/>
                </w:rPr>
                <w:t>, 3kmph, 2 Rx, 2 DMRS</w:t>
              </w:r>
            </w:ins>
          </w:p>
          <w:p w14:paraId="0AAB980A" w14:textId="77777777" w:rsidR="003B6B86" w:rsidRPr="00DB7842" w:rsidRDefault="003B6B86" w:rsidP="00DB5682">
            <w:pPr>
              <w:spacing w:after="0"/>
              <w:jc w:val="center"/>
              <w:rPr>
                <w:ins w:id="12304" w:author="China Telecom" w:date="2020-11-16T10:49:00Z"/>
                <w:rFonts w:eastAsia="宋体"/>
              </w:rPr>
            </w:pPr>
            <w:ins w:id="12305" w:author="China Telecom" w:date="2020-11-16T10:49:00Z">
              <w:r w:rsidRPr="00DB7842">
                <w:rPr>
                  <w:rFonts w:eastAsia="宋体"/>
                </w:rPr>
                <w:t>4 PRBs, MCS0, 700 MHz</w:t>
              </w:r>
            </w:ins>
          </w:p>
          <w:p w14:paraId="73F46483" w14:textId="77777777" w:rsidR="003B6B86" w:rsidRPr="00DB7842" w:rsidRDefault="003B6B86" w:rsidP="00DB5682">
            <w:pPr>
              <w:spacing w:after="0"/>
              <w:jc w:val="center"/>
              <w:rPr>
                <w:ins w:id="12306" w:author="China Telecom" w:date="2020-11-16T10:49:00Z"/>
                <w:rFonts w:eastAsia="宋体"/>
              </w:rPr>
            </w:pPr>
            <w:ins w:id="12307" w:author="China Telecom" w:date="2020-11-16T10:49:00Z">
              <w:r w:rsidRPr="00DB7842">
                <w:rPr>
                  <w:rFonts w:eastAsia="宋体"/>
                </w:rPr>
                <w:t>8 repetitions (no retransmissions)</w:t>
              </w:r>
            </w:ins>
          </w:p>
          <w:p w14:paraId="01C0EE3B" w14:textId="77777777" w:rsidR="003B6B86" w:rsidRPr="00DB7842" w:rsidRDefault="003B6B86" w:rsidP="00DB5682">
            <w:pPr>
              <w:spacing w:after="0" w:line="240" w:lineRule="auto"/>
              <w:jc w:val="center"/>
              <w:rPr>
                <w:ins w:id="12308" w:author="China Telecom" w:date="2020-11-16T10:49:00Z"/>
                <w:rFonts w:eastAsia="宋体"/>
              </w:rPr>
            </w:pPr>
            <w:ins w:id="12309" w:author="China Telecom" w:date="2020-11-16T10:49:00Z">
              <w:r w:rsidRPr="00DB7842">
                <w:rPr>
                  <w:rFonts w:eastAsia="宋体"/>
                </w:rPr>
                <w:t>Details in R1-2008419</w:t>
              </w:r>
            </w:ins>
          </w:p>
        </w:tc>
      </w:tr>
      <w:tr w:rsidR="003B6B86" w14:paraId="09C8AFE0" w14:textId="77777777" w:rsidTr="00DB5682">
        <w:trPr>
          <w:trHeight w:val="412"/>
          <w:jc w:val="center"/>
          <w:ins w:id="12310" w:author="China Telecom" w:date="2020-11-16T10:49:00Z"/>
        </w:trPr>
        <w:tc>
          <w:tcPr>
            <w:tcW w:w="1192" w:type="dxa"/>
            <w:vMerge/>
            <w:vAlign w:val="center"/>
          </w:tcPr>
          <w:p w14:paraId="037F610D" w14:textId="77777777" w:rsidR="003B6B86" w:rsidRPr="00DB7842" w:rsidRDefault="003B6B86" w:rsidP="00DB5682">
            <w:pPr>
              <w:jc w:val="center"/>
              <w:rPr>
                <w:ins w:id="12311" w:author="China Telecom" w:date="2020-11-16T10:49:00Z"/>
                <w:rFonts w:eastAsia="宋体"/>
              </w:rPr>
            </w:pPr>
          </w:p>
        </w:tc>
        <w:tc>
          <w:tcPr>
            <w:tcW w:w="1134" w:type="dxa"/>
            <w:vMerge/>
            <w:vAlign w:val="center"/>
          </w:tcPr>
          <w:p w14:paraId="48BAE6DF" w14:textId="77777777" w:rsidR="003B6B86" w:rsidRPr="00DB7842" w:rsidRDefault="003B6B86" w:rsidP="00DB5682">
            <w:pPr>
              <w:jc w:val="center"/>
              <w:rPr>
                <w:ins w:id="12312" w:author="China Telecom" w:date="2020-11-16T10:49:00Z"/>
                <w:rFonts w:eastAsia="宋体"/>
              </w:rPr>
            </w:pPr>
          </w:p>
        </w:tc>
        <w:tc>
          <w:tcPr>
            <w:tcW w:w="1418" w:type="dxa"/>
            <w:vAlign w:val="center"/>
          </w:tcPr>
          <w:p w14:paraId="4537C6DD" w14:textId="77777777" w:rsidR="003B6B86" w:rsidRPr="00DB7842" w:rsidRDefault="003B6B86" w:rsidP="00DB5682">
            <w:pPr>
              <w:jc w:val="center"/>
              <w:rPr>
                <w:ins w:id="12313" w:author="China Telecom" w:date="2020-11-16T10:49:00Z"/>
                <w:rFonts w:eastAsia="宋体"/>
              </w:rPr>
            </w:pPr>
            <w:ins w:id="12314" w:author="China Telecom" w:date="2020-11-16T10:49:00Z">
              <w:r w:rsidRPr="00DB7842">
                <w:rPr>
                  <w:rFonts w:eastAsia="宋体"/>
                </w:rPr>
                <w:t>0.3 dB (LLS)</w:t>
              </w:r>
            </w:ins>
          </w:p>
        </w:tc>
        <w:tc>
          <w:tcPr>
            <w:tcW w:w="1417" w:type="dxa"/>
            <w:vAlign w:val="center"/>
          </w:tcPr>
          <w:p w14:paraId="07D4DB90" w14:textId="77777777" w:rsidR="003B6B86" w:rsidRPr="00DB7842" w:rsidRDefault="003B6B86" w:rsidP="00DB5682">
            <w:pPr>
              <w:jc w:val="center"/>
              <w:rPr>
                <w:ins w:id="12315" w:author="China Telecom" w:date="2020-11-16T10:49:00Z"/>
                <w:rFonts w:eastAsia="宋体"/>
              </w:rPr>
            </w:pPr>
          </w:p>
        </w:tc>
        <w:tc>
          <w:tcPr>
            <w:tcW w:w="4596" w:type="dxa"/>
            <w:vAlign w:val="center"/>
          </w:tcPr>
          <w:p w14:paraId="0BF7DD89" w14:textId="77777777" w:rsidR="003B6B86" w:rsidRPr="00DB7842" w:rsidRDefault="003B6B86" w:rsidP="00DB5682">
            <w:pPr>
              <w:spacing w:after="0"/>
              <w:jc w:val="center"/>
              <w:rPr>
                <w:ins w:id="12316" w:author="China Telecom" w:date="2020-11-16T10:49:00Z"/>
                <w:rFonts w:eastAsia="宋体"/>
                <w:u w:val="single"/>
              </w:rPr>
            </w:pPr>
            <w:ins w:id="12317" w:author="China Telecom" w:date="2020-11-16T10:49:00Z">
              <w:r w:rsidRPr="00DB7842">
                <w:rPr>
                  <w:rFonts w:eastAsia="宋体"/>
                  <w:u w:val="single"/>
                </w:rPr>
                <w:t>4 hops vs. 2 hops, no cross-slot est.</w:t>
              </w:r>
            </w:ins>
          </w:p>
          <w:p w14:paraId="3EFA896A" w14:textId="77777777" w:rsidR="003B6B86" w:rsidRPr="00DB7842" w:rsidRDefault="003B6B86" w:rsidP="00DB5682">
            <w:pPr>
              <w:spacing w:after="0"/>
              <w:jc w:val="center"/>
              <w:rPr>
                <w:ins w:id="12318" w:author="China Telecom" w:date="2020-11-16T10:49:00Z"/>
                <w:rFonts w:eastAsia="宋体"/>
              </w:rPr>
            </w:pPr>
            <w:ins w:id="12319" w:author="China Telecom" w:date="2020-11-16T10:49:00Z">
              <w:r w:rsidRPr="00DB7842">
                <w:rPr>
                  <w:rFonts w:eastAsia="宋体"/>
                </w:rPr>
                <w:t>1% BLER</w:t>
              </w:r>
            </w:ins>
          </w:p>
          <w:p w14:paraId="2C768DA3" w14:textId="77777777" w:rsidR="003B6B86" w:rsidRPr="00DB7842" w:rsidRDefault="003B6B86" w:rsidP="00DB5682">
            <w:pPr>
              <w:spacing w:after="0"/>
              <w:jc w:val="center"/>
              <w:rPr>
                <w:ins w:id="12320" w:author="China Telecom" w:date="2020-11-16T10:49:00Z"/>
                <w:rFonts w:eastAsia="宋体"/>
              </w:rPr>
            </w:pPr>
            <w:ins w:id="12321" w:author="China Telecom" w:date="2020-11-16T10:49:00Z">
              <w:r w:rsidRPr="00DB7842">
                <w:rPr>
                  <w:rFonts w:eastAsia="宋体"/>
                </w:rPr>
                <w:t xml:space="preserve">For </w:t>
              </w:r>
              <w:r w:rsidRPr="00DB7842">
                <w:rPr>
                  <w:rFonts w:eastAsia="宋体"/>
                  <w:u w:val="single"/>
                </w:rPr>
                <w:t>30ns delay spread</w:t>
              </w:r>
              <w:r w:rsidRPr="00DB7842">
                <w:rPr>
                  <w:rFonts w:eastAsia="宋体"/>
                </w:rPr>
                <w:t>, 3kmph, 2 Rx, 2 DMRS</w:t>
              </w:r>
            </w:ins>
          </w:p>
          <w:p w14:paraId="5B246FCB" w14:textId="77777777" w:rsidR="003B6B86" w:rsidRPr="00DB7842" w:rsidRDefault="003B6B86" w:rsidP="00DB5682">
            <w:pPr>
              <w:spacing w:after="0"/>
              <w:jc w:val="center"/>
              <w:rPr>
                <w:ins w:id="12322" w:author="China Telecom" w:date="2020-11-16T10:49:00Z"/>
                <w:rFonts w:eastAsia="宋体"/>
              </w:rPr>
            </w:pPr>
            <w:ins w:id="12323" w:author="China Telecom" w:date="2020-11-16T10:49:00Z">
              <w:r w:rsidRPr="00DB7842">
                <w:rPr>
                  <w:rFonts w:eastAsia="宋体"/>
                </w:rPr>
                <w:t>4 PRBs, MCS0, 700 MHz</w:t>
              </w:r>
            </w:ins>
          </w:p>
          <w:p w14:paraId="1FE1A6D3" w14:textId="77777777" w:rsidR="003B6B86" w:rsidRPr="00DB7842" w:rsidRDefault="003B6B86" w:rsidP="00DB5682">
            <w:pPr>
              <w:spacing w:after="0"/>
              <w:jc w:val="center"/>
              <w:rPr>
                <w:ins w:id="12324" w:author="China Telecom" w:date="2020-11-16T10:49:00Z"/>
                <w:rFonts w:eastAsia="宋体"/>
              </w:rPr>
            </w:pPr>
            <w:ins w:id="12325" w:author="China Telecom" w:date="2020-11-16T10:49:00Z">
              <w:r w:rsidRPr="00DB7842">
                <w:rPr>
                  <w:rFonts w:eastAsia="宋体"/>
                </w:rPr>
                <w:t>8 repetitions (no retransmissions)</w:t>
              </w:r>
            </w:ins>
          </w:p>
          <w:p w14:paraId="2EC9AB98" w14:textId="77777777" w:rsidR="003B6B86" w:rsidRPr="00DB7842" w:rsidRDefault="003B6B86" w:rsidP="00DB5682">
            <w:pPr>
              <w:spacing w:after="0" w:line="240" w:lineRule="auto"/>
              <w:jc w:val="center"/>
              <w:rPr>
                <w:ins w:id="12326" w:author="China Telecom" w:date="2020-11-16T10:49:00Z"/>
                <w:rFonts w:eastAsia="宋体"/>
              </w:rPr>
            </w:pPr>
            <w:ins w:id="12327" w:author="China Telecom" w:date="2020-11-16T10:49:00Z">
              <w:r w:rsidRPr="00DB7842">
                <w:rPr>
                  <w:rFonts w:eastAsia="宋体"/>
                </w:rPr>
                <w:t>Details in R1-2008419</w:t>
              </w:r>
            </w:ins>
          </w:p>
        </w:tc>
      </w:tr>
      <w:tr w:rsidR="003B6B86" w14:paraId="05970BCA" w14:textId="77777777" w:rsidTr="00DB5682">
        <w:trPr>
          <w:trHeight w:val="412"/>
          <w:jc w:val="center"/>
          <w:ins w:id="12328" w:author="China Telecom" w:date="2020-11-16T10:49:00Z"/>
        </w:trPr>
        <w:tc>
          <w:tcPr>
            <w:tcW w:w="1192" w:type="dxa"/>
            <w:vMerge/>
            <w:vAlign w:val="center"/>
          </w:tcPr>
          <w:p w14:paraId="730FED0D" w14:textId="77777777" w:rsidR="003B6B86" w:rsidRPr="00DB7842" w:rsidRDefault="003B6B86" w:rsidP="00DB5682">
            <w:pPr>
              <w:jc w:val="center"/>
              <w:rPr>
                <w:ins w:id="12329" w:author="China Telecom" w:date="2020-11-16T10:49:00Z"/>
                <w:rFonts w:eastAsia="宋体"/>
              </w:rPr>
            </w:pPr>
          </w:p>
        </w:tc>
        <w:tc>
          <w:tcPr>
            <w:tcW w:w="1134" w:type="dxa"/>
            <w:vMerge/>
            <w:vAlign w:val="center"/>
          </w:tcPr>
          <w:p w14:paraId="45061345" w14:textId="77777777" w:rsidR="003B6B86" w:rsidRPr="00DB7842" w:rsidRDefault="003B6B86" w:rsidP="00DB5682">
            <w:pPr>
              <w:jc w:val="center"/>
              <w:rPr>
                <w:ins w:id="12330" w:author="China Telecom" w:date="2020-11-16T10:49:00Z"/>
                <w:rFonts w:eastAsia="宋体"/>
              </w:rPr>
            </w:pPr>
          </w:p>
        </w:tc>
        <w:tc>
          <w:tcPr>
            <w:tcW w:w="1418" w:type="dxa"/>
            <w:vAlign w:val="center"/>
          </w:tcPr>
          <w:p w14:paraId="151E082C" w14:textId="77777777" w:rsidR="003B6B86" w:rsidRPr="00DB7842" w:rsidRDefault="003B6B86" w:rsidP="00DB5682">
            <w:pPr>
              <w:jc w:val="center"/>
              <w:rPr>
                <w:ins w:id="12331" w:author="China Telecom" w:date="2020-11-16T10:49:00Z"/>
                <w:rFonts w:eastAsia="宋体"/>
              </w:rPr>
            </w:pPr>
            <w:ins w:id="12332" w:author="China Telecom" w:date="2020-11-16T10:49:00Z">
              <w:r w:rsidRPr="00DB7842">
                <w:rPr>
                  <w:rFonts w:eastAsia="宋体"/>
                </w:rPr>
                <w:t>0 dB (LLS)</w:t>
              </w:r>
            </w:ins>
          </w:p>
        </w:tc>
        <w:tc>
          <w:tcPr>
            <w:tcW w:w="1417" w:type="dxa"/>
            <w:vAlign w:val="center"/>
          </w:tcPr>
          <w:p w14:paraId="3C2C4C1D" w14:textId="77777777" w:rsidR="003B6B86" w:rsidRPr="00DB7842" w:rsidRDefault="003B6B86" w:rsidP="00DB5682">
            <w:pPr>
              <w:jc w:val="center"/>
              <w:rPr>
                <w:ins w:id="12333" w:author="China Telecom" w:date="2020-11-16T10:49:00Z"/>
                <w:rFonts w:eastAsia="宋体"/>
              </w:rPr>
            </w:pPr>
          </w:p>
        </w:tc>
        <w:tc>
          <w:tcPr>
            <w:tcW w:w="4596" w:type="dxa"/>
            <w:vAlign w:val="center"/>
          </w:tcPr>
          <w:p w14:paraId="0A70BCFF" w14:textId="77777777" w:rsidR="003B6B86" w:rsidRPr="00DB7842" w:rsidRDefault="003B6B86" w:rsidP="00DB5682">
            <w:pPr>
              <w:spacing w:after="0"/>
              <w:jc w:val="center"/>
              <w:rPr>
                <w:ins w:id="12334" w:author="China Telecom" w:date="2020-11-16T10:49:00Z"/>
                <w:rFonts w:eastAsia="宋体"/>
                <w:u w:val="single"/>
              </w:rPr>
            </w:pPr>
            <w:ins w:id="12335" w:author="China Telecom" w:date="2020-11-16T10:49:00Z">
              <w:r w:rsidRPr="00DB7842">
                <w:rPr>
                  <w:rFonts w:eastAsia="宋体"/>
                  <w:u w:val="single"/>
                </w:rPr>
                <w:t>4 hops vs. 2 hops, with cross-slot est.</w:t>
              </w:r>
            </w:ins>
          </w:p>
          <w:p w14:paraId="220F288D" w14:textId="77777777" w:rsidR="003B6B86" w:rsidRPr="00DB7842" w:rsidRDefault="003B6B86" w:rsidP="00DB5682">
            <w:pPr>
              <w:spacing w:after="0"/>
              <w:jc w:val="center"/>
              <w:rPr>
                <w:ins w:id="12336" w:author="China Telecom" w:date="2020-11-16T10:49:00Z"/>
                <w:rFonts w:eastAsia="宋体"/>
              </w:rPr>
            </w:pPr>
            <w:ins w:id="12337" w:author="China Telecom" w:date="2020-11-16T10:49:00Z">
              <w:r w:rsidRPr="00DB7842">
                <w:rPr>
                  <w:rFonts w:eastAsia="宋体"/>
                </w:rPr>
                <w:t>1% BLER</w:t>
              </w:r>
            </w:ins>
          </w:p>
          <w:p w14:paraId="3A937F9E" w14:textId="77777777" w:rsidR="003B6B86" w:rsidRPr="00DB7842" w:rsidRDefault="003B6B86" w:rsidP="00DB5682">
            <w:pPr>
              <w:spacing w:after="0"/>
              <w:jc w:val="center"/>
              <w:rPr>
                <w:ins w:id="12338" w:author="China Telecom" w:date="2020-11-16T10:49:00Z"/>
                <w:rFonts w:eastAsia="宋体"/>
              </w:rPr>
            </w:pPr>
            <w:ins w:id="12339" w:author="China Telecom" w:date="2020-11-16T10:49:00Z">
              <w:r w:rsidRPr="00DB7842">
                <w:rPr>
                  <w:rFonts w:eastAsia="宋体"/>
                </w:rPr>
                <w:t xml:space="preserve">For </w:t>
              </w:r>
              <w:r w:rsidRPr="00DB7842">
                <w:rPr>
                  <w:rFonts w:eastAsia="宋体"/>
                  <w:u w:val="single"/>
                </w:rPr>
                <w:t>30ns delay spread</w:t>
              </w:r>
              <w:r w:rsidRPr="00DB7842">
                <w:rPr>
                  <w:rFonts w:eastAsia="宋体"/>
                </w:rPr>
                <w:t>, 3kmph, 2 Rx, 2 DMRS</w:t>
              </w:r>
            </w:ins>
          </w:p>
          <w:p w14:paraId="4793946F" w14:textId="77777777" w:rsidR="003B6B86" w:rsidRPr="00DB7842" w:rsidRDefault="003B6B86" w:rsidP="00DB5682">
            <w:pPr>
              <w:spacing w:after="0"/>
              <w:jc w:val="center"/>
              <w:rPr>
                <w:ins w:id="12340" w:author="China Telecom" w:date="2020-11-16T10:49:00Z"/>
                <w:rFonts w:eastAsia="宋体"/>
              </w:rPr>
            </w:pPr>
            <w:ins w:id="12341" w:author="China Telecom" w:date="2020-11-16T10:49:00Z">
              <w:r w:rsidRPr="00DB7842">
                <w:rPr>
                  <w:rFonts w:eastAsia="宋体"/>
                </w:rPr>
                <w:t>4 PRBs, MCS0, 700 MHz</w:t>
              </w:r>
            </w:ins>
          </w:p>
          <w:p w14:paraId="03B23D78" w14:textId="77777777" w:rsidR="003B6B86" w:rsidRPr="00DB7842" w:rsidRDefault="003B6B86" w:rsidP="00DB5682">
            <w:pPr>
              <w:spacing w:after="0"/>
              <w:jc w:val="center"/>
              <w:rPr>
                <w:ins w:id="12342" w:author="China Telecom" w:date="2020-11-16T10:49:00Z"/>
                <w:rFonts w:eastAsia="宋体"/>
              </w:rPr>
            </w:pPr>
            <w:ins w:id="12343" w:author="China Telecom" w:date="2020-11-16T10:49:00Z">
              <w:r w:rsidRPr="00DB7842">
                <w:rPr>
                  <w:rFonts w:eastAsia="宋体"/>
                </w:rPr>
                <w:t>8 repetitions (no retransmissions)</w:t>
              </w:r>
            </w:ins>
          </w:p>
          <w:p w14:paraId="67ECE195" w14:textId="77777777" w:rsidR="003B6B86" w:rsidRPr="00DB7842" w:rsidRDefault="003B6B86" w:rsidP="00DB5682">
            <w:pPr>
              <w:spacing w:after="0" w:line="240" w:lineRule="auto"/>
              <w:jc w:val="center"/>
              <w:rPr>
                <w:ins w:id="12344" w:author="China Telecom" w:date="2020-11-16T10:49:00Z"/>
                <w:rFonts w:eastAsia="宋体"/>
              </w:rPr>
            </w:pPr>
            <w:ins w:id="12345" w:author="China Telecom" w:date="2020-11-16T10:49:00Z">
              <w:r w:rsidRPr="00DB7842">
                <w:rPr>
                  <w:rFonts w:eastAsia="宋体"/>
                </w:rPr>
                <w:lastRenderedPageBreak/>
                <w:t>Details in R1-2008419</w:t>
              </w:r>
            </w:ins>
          </w:p>
        </w:tc>
      </w:tr>
      <w:tr w:rsidR="003B6B86" w14:paraId="3CA0A495" w14:textId="77777777" w:rsidTr="00DB5682">
        <w:trPr>
          <w:trHeight w:val="412"/>
          <w:jc w:val="center"/>
          <w:ins w:id="12346" w:author="China Telecom" w:date="2020-11-16T10:49:00Z"/>
        </w:trPr>
        <w:tc>
          <w:tcPr>
            <w:tcW w:w="1192" w:type="dxa"/>
            <w:vAlign w:val="center"/>
          </w:tcPr>
          <w:p w14:paraId="0EAC0520" w14:textId="77777777" w:rsidR="003B6B86" w:rsidRPr="0016475D" w:rsidRDefault="003B6B86" w:rsidP="00DB5682">
            <w:pPr>
              <w:jc w:val="center"/>
              <w:rPr>
                <w:ins w:id="12347" w:author="China Telecom" w:date="2020-11-16T10:49:00Z"/>
                <w:rFonts w:eastAsia="宋体"/>
              </w:rPr>
            </w:pPr>
            <w:ins w:id="12348" w:author="China Telecom" w:date="2020-11-19T14:11:00Z">
              <w:r>
                <w:rPr>
                  <w:rFonts w:eastAsia="宋体"/>
                </w:rPr>
                <w:lastRenderedPageBreak/>
                <w:t>Source 6 (</w:t>
              </w:r>
              <w:r w:rsidRPr="002239B7">
                <w:rPr>
                  <w:rFonts w:eastAsia="等线"/>
                </w:rPr>
                <w:t>R1-2007930</w:t>
              </w:r>
              <w:r>
                <w:rPr>
                  <w:rFonts w:eastAsia="宋体"/>
                </w:rPr>
                <w:t>)</w:t>
              </w:r>
            </w:ins>
          </w:p>
        </w:tc>
        <w:tc>
          <w:tcPr>
            <w:tcW w:w="1134" w:type="dxa"/>
            <w:vAlign w:val="center"/>
          </w:tcPr>
          <w:p w14:paraId="784D4DB3" w14:textId="77777777" w:rsidR="003B6B86" w:rsidRPr="0016475D" w:rsidRDefault="003B6B86" w:rsidP="00DB5682">
            <w:pPr>
              <w:jc w:val="center"/>
              <w:rPr>
                <w:ins w:id="12349" w:author="China Telecom" w:date="2020-11-16T10:49:00Z"/>
                <w:rFonts w:eastAsia="宋体"/>
              </w:rPr>
            </w:pPr>
            <w:ins w:id="12350" w:author="China Telecom" w:date="2020-11-16T10:49:00Z">
              <w:r w:rsidRPr="0016475D">
                <w:rPr>
                  <w:rFonts w:eastAsia="宋体"/>
                </w:rPr>
                <w:t>FR1</w:t>
              </w:r>
            </w:ins>
          </w:p>
        </w:tc>
        <w:tc>
          <w:tcPr>
            <w:tcW w:w="1418" w:type="dxa"/>
            <w:vAlign w:val="center"/>
          </w:tcPr>
          <w:p w14:paraId="48AACB41" w14:textId="77777777" w:rsidR="003B6B86" w:rsidRPr="0016475D" w:rsidRDefault="003B6B86" w:rsidP="00DB5682">
            <w:pPr>
              <w:jc w:val="center"/>
              <w:rPr>
                <w:ins w:id="12351" w:author="China Telecom" w:date="2020-11-16T10:49:00Z"/>
                <w:rFonts w:eastAsia="宋体"/>
              </w:rPr>
            </w:pPr>
            <w:ins w:id="12352" w:author="China Telecom" w:date="2020-11-16T10:49:00Z">
              <w:r w:rsidRPr="0016475D">
                <w:rPr>
                  <w:rFonts w:eastAsia="宋体"/>
                </w:rPr>
                <w:t>1 dB</w:t>
              </w:r>
            </w:ins>
          </w:p>
        </w:tc>
        <w:tc>
          <w:tcPr>
            <w:tcW w:w="1417" w:type="dxa"/>
            <w:vAlign w:val="center"/>
          </w:tcPr>
          <w:p w14:paraId="5B4466EF" w14:textId="77777777" w:rsidR="003B6B86" w:rsidRPr="0016475D" w:rsidRDefault="003B6B86" w:rsidP="00DB5682">
            <w:pPr>
              <w:jc w:val="center"/>
              <w:rPr>
                <w:ins w:id="12353" w:author="China Telecom" w:date="2020-11-16T10:49:00Z"/>
                <w:rFonts w:eastAsia="宋体"/>
              </w:rPr>
            </w:pPr>
          </w:p>
        </w:tc>
        <w:tc>
          <w:tcPr>
            <w:tcW w:w="4596" w:type="dxa"/>
            <w:vAlign w:val="center"/>
          </w:tcPr>
          <w:p w14:paraId="6A2DD55C" w14:textId="77777777" w:rsidR="003B6B86" w:rsidRPr="00DB7842" w:rsidRDefault="003B6B86" w:rsidP="00DB5682">
            <w:pPr>
              <w:spacing w:after="0"/>
              <w:jc w:val="center"/>
              <w:rPr>
                <w:ins w:id="12354" w:author="China Telecom" w:date="2020-11-16T10:49:00Z"/>
                <w:rFonts w:eastAsia="宋体"/>
              </w:rPr>
            </w:pPr>
            <w:ins w:id="12355" w:author="China Telecom" w:date="2020-11-16T10:49:00Z">
              <w:r w:rsidRPr="00661812">
                <w:rPr>
                  <w:rFonts w:eastAsia="宋体"/>
                </w:rPr>
                <w:t xml:space="preserve">Simulation assumptions: </w:t>
              </w:r>
              <w:r w:rsidRPr="009815DD">
                <w:rPr>
                  <w:rFonts w:eastAsia="宋体"/>
                </w:rPr>
                <w:t>Rural</w:t>
              </w:r>
              <w:r w:rsidRPr="00202557">
                <w:rPr>
                  <w:rFonts w:eastAsia="宋体"/>
                </w:rPr>
                <w:t xml:space="preserve"> 3km/h, 700MHz, FDD, TBS = 456, Repeats = 4,100kbps, 2 DMRS/slot, 2 Rx Antennas</w:t>
              </w:r>
            </w:ins>
          </w:p>
          <w:p w14:paraId="7B5F11E5" w14:textId="77777777" w:rsidR="003B6B86" w:rsidRPr="00DB7842" w:rsidRDefault="003B6B86" w:rsidP="00DB5682">
            <w:pPr>
              <w:spacing w:after="0"/>
              <w:jc w:val="center"/>
              <w:rPr>
                <w:ins w:id="12356" w:author="China Telecom" w:date="2020-11-16T10:49:00Z"/>
                <w:rFonts w:eastAsia="宋体"/>
              </w:rPr>
            </w:pPr>
            <w:ins w:id="12357" w:author="China Telecom" w:date="2020-11-16T10:49:00Z">
              <w:r w:rsidRPr="00DB7842">
                <w:rPr>
                  <w:rFonts w:eastAsia="宋体"/>
                </w:rPr>
                <w:t>Baseline: no FH</w:t>
              </w:r>
            </w:ins>
          </w:p>
          <w:p w14:paraId="093E787A" w14:textId="77777777" w:rsidR="003B6B86" w:rsidRPr="00DB7842" w:rsidRDefault="003B6B86" w:rsidP="00DB5682">
            <w:pPr>
              <w:spacing w:after="0"/>
              <w:jc w:val="center"/>
              <w:rPr>
                <w:ins w:id="12358" w:author="China Telecom" w:date="2020-11-16T10:49:00Z"/>
                <w:rFonts w:eastAsia="宋体"/>
                <w:u w:val="single"/>
              </w:rPr>
            </w:pPr>
            <w:ins w:id="12359" w:author="China Telecom" w:date="2020-11-16T10:49:00Z">
              <w:r w:rsidRPr="00DB7842">
                <w:rPr>
                  <w:rFonts w:eastAsia="宋体"/>
                </w:rPr>
                <w:t>Enhancement: 2 FH positions</w:t>
              </w:r>
            </w:ins>
          </w:p>
        </w:tc>
      </w:tr>
      <w:tr w:rsidR="003B6B86" w14:paraId="3B5CED15" w14:textId="77777777" w:rsidTr="00DB5682">
        <w:trPr>
          <w:trHeight w:val="1001"/>
          <w:jc w:val="center"/>
          <w:ins w:id="12360" w:author="China Telecom" w:date="2020-11-16T10:49:00Z"/>
        </w:trPr>
        <w:tc>
          <w:tcPr>
            <w:tcW w:w="1192" w:type="dxa"/>
            <w:vMerge w:val="restart"/>
            <w:vAlign w:val="center"/>
          </w:tcPr>
          <w:p w14:paraId="79D6ADCF" w14:textId="77777777" w:rsidR="003B6B86" w:rsidRPr="0016475D" w:rsidRDefault="003B6B86" w:rsidP="00DB5682">
            <w:pPr>
              <w:jc w:val="center"/>
              <w:rPr>
                <w:ins w:id="12361" w:author="China Telecom" w:date="2020-11-16T10:49:00Z"/>
                <w:rFonts w:eastAsia="宋体"/>
              </w:rPr>
            </w:pPr>
            <w:ins w:id="12362" w:author="China Telecom" w:date="2020-11-19T14:11:00Z">
              <w:r>
                <w:rPr>
                  <w:rFonts w:eastAsia="宋体"/>
                </w:rPr>
                <w:t>Source 7</w:t>
              </w:r>
            </w:ins>
            <w:ins w:id="12363" w:author="China Telecom" w:date="2020-11-16T13:09:00Z">
              <w:r>
                <w:rPr>
                  <w:rFonts w:eastAsia="宋体"/>
                </w:rPr>
                <w:t xml:space="preserve"> (</w:t>
              </w:r>
              <w:r w:rsidRPr="009B1998">
                <w:rPr>
                  <w:rFonts w:eastAsia="宋体"/>
                </w:rPr>
                <w:t>R1-2007583</w:t>
              </w:r>
              <w:r>
                <w:rPr>
                  <w:rFonts w:eastAsia="宋体"/>
                </w:rPr>
                <w:t>)</w:t>
              </w:r>
            </w:ins>
          </w:p>
        </w:tc>
        <w:tc>
          <w:tcPr>
            <w:tcW w:w="1134" w:type="dxa"/>
            <w:vMerge w:val="restart"/>
            <w:vAlign w:val="center"/>
          </w:tcPr>
          <w:p w14:paraId="3BD6DB8E" w14:textId="77777777" w:rsidR="003B6B86" w:rsidRPr="0016475D" w:rsidRDefault="003B6B86" w:rsidP="00DB5682">
            <w:pPr>
              <w:jc w:val="center"/>
              <w:rPr>
                <w:ins w:id="12364" w:author="China Telecom" w:date="2020-11-16T10:49:00Z"/>
                <w:rFonts w:eastAsia="宋体"/>
              </w:rPr>
            </w:pPr>
            <w:ins w:id="12365" w:author="China Telecom" w:date="2020-11-16T10:49:00Z">
              <w:r w:rsidRPr="0016475D">
                <w:rPr>
                  <w:rFonts w:eastAsia="宋体"/>
                </w:rPr>
                <w:t>FR1</w:t>
              </w:r>
            </w:ins>
          </w:p>
        </w:tc>
        <w:tc>
          <w:tcPr>
            <w:tcW w:w="1418" w:type="dxa"/>
            <w:vAlign w:val="center"/>
          </w:tcPr>
          <w:p w14:paraId="3CB1AC14" w14:textId="77777777" w:rsidR="003B6B86" w:rsidRPr="0016475D" w:rsidRDefault="003B6B86" w:rsidP="00DB5682">
            <w:pPr>
              <w:jc w:val="center"/>
              <w:rPr>
                <w:ins w:id="12366" w:author="China Telecom" w:date="2020-11-16T10:49:00Z"/>
              </w:rPr>
            </w:pPr>
            <w:ins w:id="12367" w:author="China Telecom" w:date="2020-11-16T10:49:00Z">
              <w:r w:rsidRPr="0016475D">
                <w:t>1.7dB</w:t>
              </w:r>
            </w:ins>
          </w:p>
        </w:tc>
        <w:tc>
          <w:tcPr>
            <w:tcW w:w="1417" w:type="dxa"/>
            <w:vAlign w:val="center"/>
          </w:tcPr>
          <w:p w14:paraId="07235EC6" w14:textId="77777777" w:rsidR="003B6B86" w:rsidRPr="0016475D" w:rsidRDefault="003B6B86" w:rsidP="00DB5682">
            <w:pPr>
              <w:jc w:val="center"/>
              <w:rPr>
                <w:ins w:id="12368" w:author="China Telecom" w:date="2020-11-16T10:49:00Z"/>
                <w:rFonts w:eastAsia="宋体"/>
              </w:rPr>
            </w:pPr>
          </w:p>
        </w:tc>
        <w:tc>
          <w:tcPr>
            <w:tcW w:w="4596" w:type="dxa"/>
            <w:vAlign w:val="center"/>
          </w:tcPr>
          <w:p w14:paraId="72F78DCB" w14:textId="77777777" w:rsidR="003B6B86" w:rsidRPr="009815DD" w:rsidRDefault="003B6B86" w:rsidP="00DB5682">
            <w:pPr>
              <w:jc w:val="center"/>
              <w:rPr>
                <w:ins w:id="12369" w:author="China Telecom" w:date="2020-11-16T10:49:00Z"/>
              </w:rPr>
            </w:pPr>
            <w:ins w:id="12370" w:author="China Telecom" w:date="2020-11-16T10:49:00Z">
              <w:r w:rsidRPr="00661812">
                <w:t>Baseline scheme: no FH positions</w:t>
              </w:r>
            </w:ins>
          </w:p>
          <w:p w14:paraId="1E07A9F9" w14:textId="77777777" w:rsidR="003B6B86" w:rsidRPr="00DB7842" w:rsidRDefault="003B6B86" w:rsidP="00DB5682">
            <w:pPr>
              <w:spacing w:after="0"/>
              <w:jc w:val="center"/>
              <w:rPr>
                <w:ins w:id="12371" w:author="China Telecom" w:date="2020-11-16T10:49:00Z"/>
              </w:rPr>
            </w:pPr>
            <w:ins w:id="12372" w:author="China Telecom" w:date="2020-11-16T10:49:00Z">
              <w:r w:rsidRPr="00202557">
                <w:t>Enhanced scheme: 2 FH positions</w:t>
              </w:r>
            </w:ins>
          </w:p>
          <w:p w14:paraId="27106770" w14:textId="77777777" w:rsidR="003B6B86" w:rsidRPr="00DB7842" w:rsidRDefault="003B6B86" w:rsidP="00DB5682">
            <w:pPr>
              <w:spacing w:after="0"/>
              <w:jc w:val="center"/>
              <w:rPr>
                <w:ins w:id="12373" w:author="China Telecom" w:date="2020-11-16T10:49:00Z"/>
                <w:rFonts w:eastAsia="宋体"/>
                <w:lang w:val="fr-FR"/>
              </w:rPr>
            </w:pPr>
            <w:ins w:id="12374" w:author="China Telecom" w:date="2020-11-16T10:49:00Z">
              <w:r w:rsidRPr="00DB7842">
                <w:rPr>
                  <w:rFonts w:eastAsia="宋体"/>
                  <w:lang w:val="fr-FR"/>
                </w:rPr>
                <w:t>30RB, MCS3, 300ns, 4GHz, 1T4R</w:t>
              </w:r>
            </w:ins>
          </w:p>
        </w:tc>
      </w:tr>
      <w:tr w:rsidR="003B6B86" w14:paraId="0D0EE9C3" w14:textId="77777777" w:rsidTr="00DB5682">
        <w:trPr>
          <w:trHeight w:val="412"/>
          <w:jc w:val="center"/>
          <w:ins w:id="12375" w:author="China Telecom" w:date="2020-11-16T10:49:00Z"/>
        </w:trPr>
        <w:tc>
          <w:tcPr>
            <w:tcW w:w="1192" w:type="dxa"/>
            <w:vMerge/>
            <w:vAlign w:val="center"/>
          </w:tcPr>
          <w:p w14:paraId="77001DB6" w14:textId="77777777" w:rsidR="003B6B86" w:rsidRPr="00DB7842" w:rsidRDefault="003B6B86" w:rsidP="00DB5682">
            <w:pPr>
              <w:jc w:val="center"/>
              <w:rPr>
                <w:ins w:id="12376" w:author="China Telecom" w:date="2020-11-16T10:49:00Z"/>
                <w:rFonts w:eastAsia="宋体"/>
                <w:lang w:val="fr-FR"/>
              </w:rPr>
            </w:pPr>
          </w:p>
        </w:tc>
        <w:tc>
          <w:tcPr>
            <w:tcW w:w="1134" w:type="dxa"/>
            <w:vMerge/>
            <w:vAlign w:val="center"/>
          </w:tcPr>
          <w:p w14:paraId="5A80BC36" w14:textId="77777777" w:rsidR="003B6B86" w:rsidRPr="00DB7842" w:rsidRDefault="003B6B86" w:rsidP="00DB5682">
            <w:pPr>
              <w:jc w:val="center"/>
              <w:rPr>
                <w:ins w:id="12377" w:author="China Telecom" w:date="2020-11-16T10:49:00Z"/>
                <w:rFonts w:eastAsia="宋体"/>
                <w:lang w:val="fr-FR"/>
              </w:rPr>
            </w:pPr>
          </w:p>
        </w:tc>
        <w:tc>
          <w:tcPr>
            <w:tcW w:w="1418" w:type="dxa"/>
            <w:vAlign w:val="center"/>
          </w:tcPr>
          <w:p w14:paraId="17C14F71" w14:textId="77777777" w:rsidR="003B6B86" w:rsidRPr="00DB7842" w:rsidRDefault="003B6B86" w:rsidP="00DB5682">
            <w:pPr>
              <w:jc w:val="center"/>
              <w:rPr>
                <w:ins w:id="12378" w:author="China Telecom" w:date="2020-11-16T10:49:00Z"/>
              </w:rPr>
            </w:pPr>
            <w:ins w:id="12379" w:author="China Telecom" w:date="2020-11-16T10:49:00Z">
              <w:r w:rsidRPr="00DB7842">
                <w:t>0.8dB</w:t>
              </w:r>
            </w:ins>
          </w:p>
        </w:tc>
        <w:tc>
          <w:tcPr>
            <w:tcW w:w="1417" w:type="dxa"/>
            <w:vAlign w:val="center"/>
          </w:tcPr>
          <w:p w14:paraId="6E116423" w14:textId="77777777" w:rsidR="003B6B86" w:rsidRPr="00DB7842" w:rsidRDefault="003B6B86" w:rsidP="00DB5682">
            <w:pPr>
              <w:jc w:val="center"/>
              <w:rPr>
                <w:ins w:id="12380" w:author="China Telecom" w:date="2020-11-16T10:49:00Z"/>
                <w:rFonts w:eastAsia="宋体"/>
              </w:rPr>
            </w:pPr>
          </w:p>
        </w:tc>
        <w:tc>
          <w:tcPr>
            <w:tcW w:w="4596" w:type="dxa"/>
            <w:vAlign w:val="center"/>
          </w:tcPr>
          <w:p w14:paraId="2C3B747F" w14:textId="77777777" w:rsidR="003B6B86" w:rsidRPr="00DB7842" w:rsidRDefault="003B6B86" w:rsidP="00DB5682">
            <w:pPr>
              <w:jc w:val="center"/>
              <w:rPr>
                <w:ins w:id="12381" w:author="China Telecom" w:date="2020-11-16T10:49:00Z"/>
              </w:rPr>
            </w:pPr>
            <w:ins w:id="12382" w:author="China Telecom" w:date="2020-11-16T10:49:00Z">
              <w:r w:rsidRPr="00DB7842">
                <w:t>Baseline scheme: 2 FH positions</w:t>
              </w:r>
            </w:ins>
          </w:p>
          <w:p w14:paraId="7FF1079F" w14:textId="77777777" w:rsidR="003B6B86" w:rsidRPr="00DB7842" w:rsidRDefault="003B6B86" w:rsidP="00DB5682">
            <w:pPr>
              <w:jc w:val="center"/>
              <w:rPr>
                <w:ins w:id="12383" w:author="China Telecom" w:date="2020-11-16T10:49:00Z"/>
              </w:rPr>
            </w:pPr>
            <w:ins w:id="12384" w:author="China Telecom" w:date="2020-11-16T10:49:00Z">
              <w:r w:rsidRPr="00DB7842">
                <w:t>Enhanced scheme: 4 FH positions</w:t>
              </w:r>
            </w:ins>
          </w:p>
          <w:p w14:paraId="5CBE56A5" w14:textId="77777777" w:rsidR="003B6B86" w:rsidRPr="00DB7842" w:rsidRDefault="003B6B86" w:rsidP="00DB5682">
            <w:pPr>
              <w:jc w:val="center"/>
              <w:rPr>
                <w:ins w:id="12385" w:author="China Telecom" w:date="2020-11-16T10:49:00Z"/>
                <w:lang w:val="fr-FR"/>
              </w:rPr>
            </w:pPr>
            <w:ins w:id="12386" w:author="China Telecom" w:date="2020-11-16T10:49:00Z">
              <w:r w:rsidRPr="00DB7842">
                <w:rPr>
                  <w:rFonts w:eastAsia="宋体"/>
                  <w:lang w:val="fr-FR"/>
                </w:rPr>
                <w:t>30RB, MCS3, 300ns, 4GHz, 1T4R</w:t>
              </w:r>
            </w:ins>
          </w:p>
        </w:tc>
      </w:tr>
      <w:tr w:rsidR="003B6B86" w14:paraId="33903634" w14:textId="77777777" w:rsidTr="00DB5682">
        <w:trPr>
          <w:trHeight w:val="412"/>
          <w:jc w:val="center"/>
          <w:ins w:id="12387" w:author="China Telecom" w:date="2020-11-16T10:49:00Z"/>
        </w:trPr>
        <w:tc>
          <w:tcPr>
            <w:tcW w:w="1192" w:type="dxa"/>
            <w:vMerge/>
            <w:vAlign w:val="center"/>
          </w:tcPr>
          <w:p w14:paraId="102A8DF2" w14:textId="77777777" w:rsidR="003B6B86" w:rsidRPr="00DB7842" w:rsidRDefault="003B6B86" w:rsidP="00DB5682">
            <w:pPr>
              <w:jc w:val="center"/>
              <w:rPr>
                <w:ins w:id="12388" w:author="China Telecom" w:date="2020-11-16T10:49:00Z"/>
                <w:rFonts w:eastAsia="宋体"/>
                <w:lang w:val="fr-FR"/>
              </w:rPr>
            </w:pPr>
          </w:p>
        </w:tc>
        <w:tc>
          <w:tcPr>
            <w:tcW w:w="1134" w:type="dxa"/>
            <w:vMerge/>
            <w:vAlign w:val="center"/>
          </w:tcPr>
          <w:p w14:paraId="4B9447EB" w14:textId="77777777" w:rsidR="003B6B86" w:rsidRPr="00DB7842" w:rsidRDefault="003B6B86" w:rsidP="00DB5682">
            <w:pPr>
              <w:jc w:val="center"/>
              <w:rPr>
                <w:ins w:id="12389" w:author="China Telecom" w:date="2020-11-16T10:49:00Z"/>
                <w:rFonts w:eastAsia="宋体"/>
                <w:lang w:val="fr-FR"/>
              </w:rPr>
            </w:pPr>
          </w:p>
        </w:tc>
        <w:tc>
          <w:tcPr>
            <w:tcW w:w="1418" w:type="dxa"/>
            <w:vAlign w:val="center"/>
          </w:tcPr>
          <w:p w14:paraId="1297D565" w14:textId="77777777" w:rsidR="003B6B86" w:rsidRPr="00DB7842" w:rsidRDefault="003B6B86" w:rsidP="00DB5682">
            <w:pPr>
              <w:jc w:val="center"/>
              <w:rPr>
                <w:ins w:id="12390" w:author="China Telecom" w:date="2020-11-16T10:49:00Z"/>
                <w:rFonts w:eastAsia="宋体"/>
                <w:lang w:val="fr-FR"/>
              </w:rPr>
            </w:pPr>
          </w:p>
        </w:tc>
        <w:tc>
          <w:tcPr>
            <w:tcW w:w="1417" w:type="dxa"/>
            <w:vAlign w:val="center"/>
          </w:tcPr>
          <w:p w14:paraId="65E2410E" w14:textId="77777777" w:rsidR="003B6B86" w:rsidRPr="00DB7842" w:rsidRDefault="003B6B86" w:rsidP="00DB5682">
            <w:pPr>
              <w:jc w:val="center"/>
              <w:rPr>
                <w:ins w:id="12391" w:author="China Telecom" w:date="2020-11-16T10:49:00Z"/>
                <w:rFonts w:eastAsia="宋体"/>
              </w:rPr>
            </w:pPr>
            <w:ins w:id="12392" w:author="China Telecom" w:date="2020-11-16T10:49:00Z">
              <w:r w:rsidRPr="00DB7842">
                <w:t>0.75</w:t>
              </w:r>
            </w:ins>
          </w:p>
        </w:tc>
        <w:tc>
          <w:tcPr>
            <w:tcW w:w="4596" w:type="dxa"/>
            <w:vAlign w:val="center"/>
          </w:tcPr>
          <w:p w14:paraId="33E6AD39" w14:textId="77777777" w:rsidR="003B6B86" w:rsidRPr="00DB7842" w:rsidRDefault="003B6B86" w:rsidP="00DB5682">
            <w:pPr>
              <w:spacing w:after="0"/>
              <w:jc w:val="center"/>
              <w:rPr>
                <w:ins w:id="12393" w:author="China Telecom" w:date="2020-11-16T10:49:00Z"/>
                <w:rFonts w:eastAsia="宋体"/>
              </w:rPr>
            </w:pPr>
            <w:ins w:id="12394" w:author="China Telecom" w:date="2020-11-16T10:49:00Z">
              <w:r w:rsidRPr="00DB7842">
                <w:t>Compared with 3 retransmissions combined with 4 actual repetitions for VoIP, 0.75 dB gain is obtained with inter slot frequency hopping at Urban scenario @4GHz DDDSUDDSUU.</w:t>
              </w:r>
            </w:ins>
          </w:p>
        </w:tc>
      </w:tr>
    </w:tbl>
    <w:p w14:paraId="3E7C4235" w14:textId="77777777" w:rsidR="003B6B86" w:rsidRDefault="003B6B86" w:rsidP="003B6B86">
      <w:pPr>
        <w:jc w:val="center"/>
        <w:rPr>
          <w:ins w:id="12395" w:author="China Telecom" w:date="2020-11-16T10:49:00Z"/>
          <w:rFonts w:eastAsia="宋体"/>
        </w:rPr>
      </w:pPr>
    </w:p>
    <w:p w14:paraId="4004B283" w14:textId="77777777" w:rsidR="003B6B86" w:rsidRPr="002239B7" w:rsidRDefault="003B6B86" w:rsidP="003B6B86">
      <w:pPr>
        <w:overflowPunct w:val="0"/>
        <w:autoSpaceDE w:val="0"/>
        <w:autoSpaceDN w:val="0"/>
        <w:adjustRightInd w:val="0"/>
        <w:spacing w:after="120" w:line="256" w:lineRule="auto"/>
        <w:jc w:val="both"/>
        <w:textAlignment w:val="baseline"/>
        <w:rPr>
          <w:ins w:id="12396" w:author="China Telecom" w:date="2020-11-16T10:20:00Z"/>
        </w:rPr>
      </w:pPr>
      <w:ins w:id="12397" w:author="China Telecom" w:date="2020-11-16T10:20:00Z">
        <w:r w:rsidRPr="002239B7">
          <w:t>F</w:t>
        </w:r>
        <w:r w:rsidRPr="002239B7">
          <w:rPr>
            <w:rFonts w:hint="eastAsia"/>
          </w:rPr>
          <w:t>our</w:t>
        </w:r>
        <w:r w:rsidRPr="002239B7">
          <w:t xml:space="preserve"> sources (R1-2008874, R1-2009647, R1-2007680, R1-2007930) evaluate the performance of</w:t>
        </w:r>
        <w:r w:rsidRPr="002239B7">
          <w:rPr>
            <w:rFonts w:hint="eastAsia"/>
          </w:rPr>
          <w:t xml:space="preserve"> s</w:t>
        </w:r>
        <w:r w:rsidRPr="002239B7">
          <w:t>ub-PRB transmission with multi-slot aggregation.</w:t>
        </w:r>
      </w:ins>
    </w:p>
    <w:p w14:paraId="0F411B77" w14:textId="77777777" w:rsidR="003B6B86" w:rsidRPr="002239B7" w:rsidRDefault="003B6B86" w:rsidP="003B6B86">
      <w:pPr>
        <w:widowControl w:val="0"/>
        <w:numPr>
          <w:ilvl w:val="0"/>
          <w:numId w:val="67"/>
        </w:numPr>
        <w:tabs>
          <w:tab w:val="left" w:pos="1701"/>
        </w:tabs>
        <w:spacing w:after="160" w:line="256" w:lineRule="auto"/>
        <w:jc w:val="both"/>
        <w:rPr>
          <w:ins w:id="12398" w:author="China Telecom" w:date="2020-11-16T10:20:00Z"/>
        </w:rPr>
      </w:pPr>
      <w:ins w:id="12399" w:author="China Telecom" w:date="2020-11-16T10:20:00Z">
        <w:r w:rsidRPr="002239B7">
          <w:rPr>
            <w:rFonts w:hint="eastAsia"/>
          </w:rPr>
          <w:t>One source (</w:t>
        </w:r>
        <w:r w:rsidRPr="002239B7">
          <w:t>R1-2008874</w:t>
        </w:r>
        <w:r w:rsidRPr="002239B7">
          <w:rPr>
            <w:rFonts w:hint="eastAsia"/>
          </w:rPr>
          <w:t xml:space="preserve">) shows </w:t>
        </w:r>
        <w:r w:rsidRPr="002239B7">
          <w:t xml:space="preserve">around </w:t>
        </w:r>
        <w:r w:rsidRPr="002239B7">
          <w:rPr>
            <w:rFonts w:hint="eastAsia"/>
          </w:rPr>
          <w:t xml:space="preserve">0.8 dB link budget gain for </w:t>
        </w:r>
        <w:r w:rsidRPr="002239B7">
          <w:t>sub-PRB transmission</w:t>
        </w:r>
        <w:r w:rsidRPr="002239B7">
          <w:rPr>
            <w:rFonts w:hint="eastAsia"/>
          </w:rPr>
          <w:t xml:space="preserve"> </w:t>
        </w:r>
        <w:r w:rsidRPr="002239B7">
          <w:t>with</w:t>
        </w:r>
        <w:r w:rsidRPr="002239B7">
          <w:rPr>
            <w:rFonts w:hint="eastAsia"/>
          </w:rPr>
          <w:t xml:space="preserve"> multi-slot aggregation (6 tones) for VoIP</w:t>
        </w:r>
        <w:r w:rsidRPr="002239B7">
          <w:t xml:space="preserve"> at 2% rBLER for FR1</w:t>
        </w:r>
        <w:r w:rsidRPr="002239B7">
          <w:rPr>
            <w:rFonts w:hint="eastAsia"/>
          </w:rPr>
          <w:t xml:space="preserve">, </w:t>
        </w:r>
        <w:r w:rsidRPr="002239B7">
          <w:t xml:space="preserve">compared </w:t>
        </w:r>
        <w:r w:rsidRPr="002239B7">
          <w:rPr>
            <w:rFonts w:hint="eastAsia"/>
          </w:rPr>
          <w:t>to</w:t>
        </w:r>
        <w:r w:rsidRPr="002239B7">
          <w:t xml:space="preserve"> Rel-16</w:t>
        </w:r>
        <w:r w:rsidRPr="002239B7">
          <w:rPr>
            <w:rFonts w:hint="eastAsia"/>
          </w:rPr>
          <w:t xml:space="preserve"> PRB-based transmission with repetition.</w:t>
        </w:r>
        <w:r w:rsidRPr="002239B7">
          <w:t xml:space="preserve"> HARQ is not used. Different redundancy version {0, 2, 3, 1} is used for Rel-16</w:t>
        </w:r>
        <w:r w:rsidRPr="002239B7">
          <w:rPr>
            <w:rFonts w:hint="eastAsia"/>
          </w:rPr>
          <w:t xml:space="preserve"> PRB-based transmission with repetition</w:t>
        </w:r>
        <w:r w:rsidRPr="002239B7">
          <w:t>.</w:t>
        </w:r>
      </w:ins>
    </w:p>
    <w:p w14:paraId="4FC76FD5" w14:textId="77777777" w:rsidR="003B6B86" w:rsidRPr="002239B7" w:rsidRDefault="003B6B86" w:rsidP="003B6B86">
      <w:pPr>
        <w:widowControl w:val="0"/>
        <w:numPr>
          <w:ilvl w:val="0"/>
          <w:numId w:val="67"/>
        </w:numPr>
        <w:tabs>
          <w:tab w:val="left" w:pos="1701"/>
        </w:tabs>
        <w:spacing w:after="160" w:line="256" w:lineRule="auto"/>
        <w:jc w:val="both"/>
        <w:rPr>
          <w:ins w:id="12400" w:author="China Telecom" w:date="2020-11-16T10:20:00Z"/>
        </w:rPr>
      </w:pPr>
      <w:ins w:id="12401" w:author="China Telecom" w:date="2020-11-16T10:20:00Z">
        <w:r w:rsidRPr="002239B7">
          <w:rPr>
            <w:rFonts w:hint="eastAsia"/>
          </w:rPr>
          <w:t>One source (</w:t>
        </w:r>
        <w:r w:rsidRPr="002239B7">
          <w:t>R1-2009647</w:t>
        </w:r>
        <w:r w:rsidRPr="002239B7">
          <w:rPr>
            <w:rFonts w:hint="eastAsia"/>
          </w:rPr>
          <w:t xml:space="preserve">) shows </w:t>
        </w:r>
        <w:r w:rsidRPr="002239B7">
          <w:t xml:space="preserve">around </w:t>
        </w:r>
        <w:r w:rsidRPr="002239B7">
          <w:rPr>
            <w:rFonts w:hint="eastAsia"/>
          </w:rPr>
          <w:t>5.6</w:t>
        </w:r>
        <w:r w:rsidRPr="002239B7">
          <w:t xml:space="preserve"> dB </w:t>
        </w:r>
        <w:r w:rsidRPr="002239B7">
          <w:rPr>
            <w:rFonts w:hint="eastAsia"/>
          </w:rPr>
          <w:t xml:space="preserve">link budget gain for </w:t>
        </w:r>
        <w:r w:rsidRPr="002239B7">
          <w:t>sub-PRB transmission</w:t>
        </w:r>
        <w:r w:rsidRPr="002239B7">
          <w:rPr>
            <w:rFonts w:hint="eastAsia"/>
          </w:rPr>
          <w:t xml:space="preserve"> </w:t>
        </w:r>
        <w:r w:rsidRPr="002239B7">
          <w:t>with</w:t>
        </w:r>
        <w:r w:rsidRPr="002239B7">
          <w:rPr>
            <w:rFonts w:hint="eastAsia"/>
          </w:rPr>
          <w:t xml:space="preserve"> multi-slot aggregation (6 tones) for VoIP</w:t>
        </w:r>
        <w:r w:rsidRPr="002239B7">
          <w:t xml:space="preserve"> at 2% rBLER for FR1</w:t>
        </w:r>
        <w:r w:rsidRPr="002239B7">
          <w:rPr>
            <w:rFonts w:hint="eastAsia"/>
          </w:rPr>
          <w:t>, compared to</w:t>
        </w:r>
        <w:r w:rsidRPr="002239B7">
          <w:t xml:space="preserve"> Rel-16</w:t>
        </w:r>
        <w:r w:rsidRPr="002239B7">
          <w:rPr>
            <w:rFonts w:hint="eastAsia"/>
          </w:rPr>
          <w:t xml:space="preserve"> PRB-based transmission</w:t>
        </w:r>
        <w:r w:rsidRPr="002239B7">
          <w:t xml:space="preserve"> with 4 PRBs</w:t>
        </w:r>
        <w:r w:rsidRPr="002239B7">
          <w:rPr>
            <w:rFonts w:hint="eastAsia"/>
          </w:rPr>
          <w:t xml:space="preserve"> without repetition.</w:t>
        </w:r>
        <w:r w:rsidRPr="002239B7">
          <w:t xml:space="preserve"> HARQ is not used.</w:t>
        </w:r>
      </w:ins>
    </w:p>
    <w:p w14:paraId="311A22C9" w14:textId="77777777" w:rsidR="003B6B86" w:rsidRPr="002239B7" w:rsidRDefault="003B6B86" w:rsidP="003B6B86">
      <w:pPr>
        <w:widowControl w:val="0"/>
        <w:numPr>
          <w:ilvl w:val="0"/>
          <w:numId w:val="67"/>
        </w:numPr>
        <w:tabs>
          <w:tab w:val="left" w:pos="1701"/>
        </w:tabs>
        <w:spacing w:after="160" w:line="256" w:lineRule="auto"/>
        <w:jc w:val="both"/>
        <w:rPr>
          <w:ins w:id="12402" w:author="China Telecom" w:date="2020-11-16T10:20:00Z"/>
        </w:rPr>
      </w:pPr>
      <w:ins w:id="12403" w:author="China Telecom" w:date="2020-11-16T10:20:00Z">
        <w:r w:rsidRPr="002239B7">
          <w:rPr>
            <w:rFonts w:hint="eastAsia"/>
          </w:rPr>
          <w:t>One source (</w:t>
        </w:r>
        <w:r w:rsidRPr="002239B7">
          <w:t>R1-2009647</w:t>
        </w:r>
        <w:r w:rsidRPr="002239B7">
          <w:rPr>
            <w:rFonts w:hint="eastAsia"/>
          </w:rPr>
          <w:t xml:space="preserve">) shows </w:t>
        </w:r>
        <w:r w:rsidRPr="002239B7">
          <w:t xml:space="preserve">around </w:t>
        </w:r>
        <w:r w:rsidRPr="002239B7">
          <w:rPr>
            <w:rFonts w:hint="eastAsia"/>
          </w:rPr>
          <w:t>1.6</w:t>
        </w:r>
        <w:r w:rsidRPr="002239B7">
          <w:t xml:space="preserve"> and </w:t>
        </w:r>
        <w:r w:rsidRPr="002239B7">
          <w:rPr>
            <w:rFonts w:hint="eastAsia"/>
          </w:rPr>
          <w:t xml:space="preserve">8.5 dB link budget gain for </w:t>
        </w:r>
        <w:r w:rsidRPr="002239B7">
          <w:t>sub-PRB transmission</w:t>
        </w:r>
        <w:r w:rsidRPr="002239B7">
          <w:rPr>
            <w:rFonts w:hint="eastAsia"/>
          </w:rPr>
          <w:t xml:space="preserve"> </w:t>
        </w:r>
        <w:r w:rsidRPr="002239B7">
          <w:t>with</w:t>
        </w:r>
        <w:r w:rsidRPr="002239B7">
          <w:rPr>
            <w:rFonts w:hint="eastAsia"/>
          </w:rPr>
          <w:t xml:space="preserve"> multi-slot aggregation (6 tones) for eMBB</w:t>
        </w:r>
        <w:r w:rsidRPr="002239B7">
          <w:t xml:space="preserve"> at 10% iBELR for FR1</w:t>
        </w:r>
        <w:r w:rsidRPr="002239B7">
          <w:rPr>
            <w:rFonts w:hint="eastAsia"/>
          </w:rPr>
          <w:t>, respectively, depending on the number of aggregation slots, compared to</w:t>
        </w:r>
        <w:r w:rsidRPr="002239B7">
          <w:t xml:space="preserve"> Rel-16</w:t>
        </w:r>
        <w:r w:rsidRPr="002239B7">
          <w:rPr>
            <w:rFonts w:hint="eastAsia"/>
          </w:rPr>
          <w:t xml:space="preserve"> PRB-based transmission </w:t>
        </w:r>
        <w:r w:rsidRPr="002239B7">
          <w:t xml:space="preserve">with </w:t>
        </w:r>
        <w:r w:rsidRPr="002239B7">
          <w:rPr>
            <w:rFonts w:hint="eastAsia"/>
          </w:rPr>
          <w:t>1</w:t>
        </w:r>
        <w:r w:rsidRPr="002239B7">
          <w:t xml:space="preserve"> </w:t>
        </w:r>
        <w:r w:rsidRPr="002239B7">
          <w:rPr>
            <w:rFonts w:hint="eastAsia"/>
          </w:rPr>
          <w:t>PR</w:t>
        </w:r>
        <w:r w:rsidRPr="002239B7">
          <w:t>B</w:t>
        </w:r>
        <w:r w:rsidRPr="002239B7">
          <w:rPr>
            <w:rFonts w:hint="eastAsia"/>
          </w:rPr>
          <w:t xml:space="preserve"> and</w:t>
        </w:r>
        <w:r w:rsidRPr="002239B7">
          <w:t xml:space="preserve"> 4 PRBs</w:t>
        </w:r>
        <w:r w:rsidRPr="002239B7">
          <w:rPr>
            <w:rFonts w:hint="eastAsia"/>
          </w:rPr>
          <w:t>, respectively without repetition.</w:t>
        </w:r>
        <w:r w:rsidRPr="002239B7">
          <w:t xml:space="preserve"> HARQ is not used.</w:t>
        </w:r>
      </w:ins>
    </w:p>
    <w:p w14:paraId="52B53BC8" w14:textId="77777777" w:rsidR="003B6B86" w:rsidRPr="002239B7" w:rsidRDefault="003B6B86" w:rsidP="003B6B86">
      <w:pPr>
        <w:widowControl w:val="0"/>
        <w:numPr>
          <w:ilvl w:val="0"/>
          <w:numId w:val="67"/>
        </w:numPr>
        <w:tabs>
          <w:tab w:val="left" w:pos="1701"/>
        </w:tabs>
        <w:spacing w:after="160" w:line="256" w:lineRule="auto"/>
        <w:jc w:val="both"/>
        <w:rPr>
          <w:ins w:id="12404" w:author="China Telecom" w:date="2020-11-16T10:20:00Z"/>
        </w:rPr>
      </w:pPr>
      <w:ins w:id="12405" w:author="China Telecom" w:date="2020-11-16T10:20:00Z">
        <w:r w:rsidRPr="002239B7">
          <w:rPr>
            <w:rFonts w:hint="eastAsia"/>
          </w:rPr>
          <w:t>One source (</w:t>
        </w:r>
        <w:r w:rsidRPr="002239B7">
          <w:t>R1-2007930</w:t>
        </w:r>
        <w:r w:rsidRPr="002239B7">
          <w:rPr>
            <w:rFonts w:hint="eastAsia"/>
          </w:rPr>
          <w:t xml:space="preserve">) </w:t>
        </w:r>
        <w:r w:rsidRPr="002239B7">
          <w:t>evaluate</w:t>
        </w:r>
      </w:ins>
      <w:ins w:id="12406" w:author="China Telecom" w:date="2020-11-16T10:22:00Z">
        <w:r>
          <w:rPr>
            <w:rFonts w:hint="eastAsia"/>
            <w:lang w:eastAsia="zh-CN"/>
          </w:rPr>
          <w:t>d</w:t>
        </w:r>
      </w:ins>
      <w:ins w:id="12407" w:author="China Telecom" w:date="2020-11-16T10:20:00Z">
        <w:r w:rsidRPr="002239B7">
          <w:t xml:space="preserve"> the performance of sub-PRB transmission</w:t>
        </w:r>
        <w:r w:rsidRPr="002239B7">
          <w:rPr>
            <w:rFonts w:hint="eastAsia"/>
          </w:rPr>
          <w:t xml:space="preserve"> with 2 tones</w:t>
        </w:r>
        <w:r w:rsidRPr="002239B7">
          <w:t xml:space="preserve"> which </w:t>
        </w:r>
        <w:r w:rsidRPr="002239B7">
          <w:rPr>
            <w:rFonts w:hint="eastAsia"/>
          </w:rPr>
          <w:t>show</w:t>
        </w:r>
        <w:r w:rsidRPr="002239B7">
          <w:t>ed</w:t>
        </w:r>
        <w:r w:rsidRPr="002239B7">
          <w:rPr>
            <w:rFonts w:hint="eastAsia"/>
          </w:rPr>
          <w:t xml:space="preserve"> </w:t>
        </w:r>
        <w:r w:rsidRPr="002239B7">
          <w:t>7 dB PAPR reduction. This PAPR reduction allows for MPR relaxation</w:t>
        </w:r>
        <w:r w:rsidRPr="002239B7">
          <w:rPr>
            <w:rFonts w:hint="eastAsia"/>
          </w:rPr>
          <w:t xml:space="preserve"> for VoIP</w:t>
        </w:r>
        <w:r w:rsidRPr="002239B7">
          <w:t xml:space="preserve"> use case at 2% rBLER for FR1</w:t>
        </w:r>
        <w:r w:rsidRPr="002239B7">
          <w:rPr>
            <w:rFonts w:hint="eastAsia"/>
          </w:rPr>
          <w:t xml:space="preserve">, compared to </w:t>
        </w:r>
        <w:r w:rsidRPr="002239B7">
          <w:t>Rel-16</w:t>
        </w:r>
        <w:r w:rsidRPr="002239B7">
          <w:rPr>
            <w:rFonts w:hint="eastAsia"/>
          </w:rPr>
          <w:t xml:space="preserve"> PRB-based transmission</w:t>
        </w:r>
        <w:r w:rsidRPr="002239B7">
          <w:t xml:space="preserve"> with DFT-s-OFDM</w:t>
        </w:r>
        <w:r w:rsidRPr="002239B7">
          <w:rPr>
            <w:rFonts w:hint="eastAsia"/>
          </w:rPr>
          <w:t>.</w:t>
        </w:r>
      </w:ins>
    </w:p>
    <w:p w14:paraId="0DC33B6E" w14:textId="77777777" w:rsidR="003B6B86" w:rsidRPr="002239B7" w:rsidRDefault="003B6B86" w:rsidP="003B6B86">
      <w:pPr>
        <w:widowControl w:val="0"/>
        <w:numPr>
          <w:ilvl w:val="0"/>
          <w:numId w:val="67"/>
        </w:numPr>
        <w:tabs>
          <w:tab w:val="left" w:pos="1701"/>
        </w:tabs>
        <w:spacing w:after="160" w:line="256" w:lineRule="auto"/>
        <w:jc w:val="both"/>
        <w:rPr>
          <w:ins w:id="12408" w:author="China Telecom" w:date="2020-11-16T10:20:00Z"/>
        </w:rPr>
      </w:pPr>
      <w:ins w:id="12409" w:author="China Telecom" w:date="2020-11-16T10:20:00Z">
        <w:r w:rsidRPr="002239B7">
          <w:rPr>
            <w:rFonts w:hint="eastAsia"/>
          </w:rPr>
          <w:t>One source (</w:t>
        </w:r>
        <w:r w:rsidRPr="002239B7">
          <w:t>R1-2007680</w:t>
        </w:r>
        <w:r w:rsidRPr="002239B7">
          <w:rPr>
            <w:rFonts w:hint="eastAsia"/>
          </w:rPr>
          <w:t xml:space="preserve">) shows no gain for </w:t>
        </w:r>
        <w:r w:rsidRPr="002239B7">
          <w:t xml:space="preserve">sub-PRB transmission </w:t>
        </w:r>
        <w:r w:rsidRPr="002239B7">
          <w:rPr>
            <w:rFonts w:hint="eastAsia"/>
          </w:rPr>
          <w:t>with multi-slot aggregation (6 tones) for VoIP</w:t>
        </w:r>
        <w:r w:rsidRPr="002239B7">
          <w:t xml:space="preserve"> at 2% rBLER for FR1</w:t>
        </w:r>
        <w:r w:rsidRPr="002239B7">
          <w:rPr>
            <w:rFonts w:hint="eastAsia"/>
          </w:rPr>
          <w:t xml:space="preserve">, </w:t>
        </w:r>
        <w:r w:rsidRPr="002239B7">
          <w:t xml:space="preserve">compared </w:t>
        </w:r>
        <w:r w:rsidRPr="002239B7">
          <w:rPr>
            <w:rFonts w:hint="eastAsia"/>
          </w:rPr>
          <w:t>to</w:t>
        </w:r>
        <w:r w:rsidRPr="002239B7">
          <w:t xml:space="preserve"> Rel-16</w:t>
        </w:r>
        <w:r w:rsidRPr="002239B7">
          <w:rPr>
            <w:rFonts w:hint="eastAsia"/>
          </w:rPr>
          <w:t xml:space="preserve"> PRB-based transmission with repetition.</w:t>
        </w:r>
        <w:r w:rsidRPr="002239B7">
          <w:t xml:space="preserve"> HARQ is not used.</w:t>
        </w:r>
      </w:ins>
    </w:p>
    <w:p w14:paraId="15CBA149" w14:textId="77777777" w:rsidR="003B6B86" w:rsidRDefault="003B6B86" w:rsidP="00C55C48">
      <w:pPr>
        <w:pStyle w:val="TH"/>
        <w:rPr>
          <w:ins w:id="12410" w:author="China Telecom" w:date="2020-11-16T10:53:00Z"/>
          <w:rFonts w:ascii="Calibri" w:eastAsia="宋体" w:hAnsi="Calibri"/>
        </w:rPr>
      </w:pPr>
      <w:ins w:id="12411" w:author="China Telecom" w:date="2020-11-16T10:53:00Z">
        <w:r>
          <w:rPr>
            <w:rFonts w:eastAsia="宋体" w:hint="eastAsia"/>
          </w:rPr>
          <w:t xml:space="preserve">Table </w:t>
        </w:r>
        <w:r>
          <w:rPr>
            <w:rFonts w:eastAsia="宋体"/>
          </w:rPr>
          <w:t>6.1.2-2</w:t>
        </w:r>
        <w:r>
          <w:rPr>
            <w:rFonts w:eastAsia="宋体" w:hint="eastAsia"/>
          </w:rPr>
          <w:t xml:space="preserve"> </w:t>
        </w:r>
        <w:r w:rsidRPr="00C55C48">
          <w:t>Performance</w:t>
        </w:r>
        <w:r>
          <w:rPr>
            <w:rFonts w:eastAsia="宋体"/>
          </w:rPr>
          <w:t xml:space="preserve"> evaluation for</w:t>
        </w:r>
        <w:r>
          <w:rPr>
            <w:rFonts w:eastAsia="宋体" w:hint="eastAsia"/>
          </w:rPr>
          <w:t xml:space="preserve"> </w:t>
        </w:r>
        <w:r>
          <w:rPr>
            <w:bCs/>
          </w:rPr>
          <w:t>sub-PRB transmission</w:t>
        </w:r>
      </w:ins>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7285D122" w14:textId="77777777" w:rsidTr="00DB5682">
        <w:trPr>
          <w:trHeight w:val="420"/>
          <w:jc w:val="center"/>
          <w:ins w:id="12412" w:author="China Telecom" w:date="2020-11-16T10:53:00Z"/>
        </w:trPr>
        <w:tc>
          <w:tcPr>
            <w:tcW w:w="1192" w:type="dxa"/>
            <w:vMerge w:val="restart"/>
            <w:vAlign w:val="center"/>
          </w:tcPr>
          <w:p w14:paraId="3FF73B72" w14:textId="77777777" w:rsidR="003B6B86" w:rsidRPr="0016475D" w:rsidRDefault="003B6B86" w:rsidP="00DB5682">
            <w:pPr>
              <w:jc w:val="center"/>
              <w:rPr>
                <w:ins w:id="12413" w:author="China Telecom" w:date="2020-11-16T10:53:00Z"/>
                <w:rFonts w:eastAsia="宋体"/>
                <w:b/>
              </w:rPr>
            </w:pPr>
            <w:ins w:id="12414" w:author="China Telecom" w:date="2020-11-16T10:54:00Z">
              <w:r w:rsidRPr="0016475D">
                <w:rPr>
                  <w:rFonts w:eastAsia="宋体"/>
                  <w:b/>
                </w:rPr>
                <w:t>Source</w:t>
              </w:r>
            </w:ins>
          </w:p>
        </w:tc>
        <w:tc>
          <w:tcPr>
            <w:tcW w:w="1134" w:type="dxa"/>
            <w:vMerge w:val="restart"/>
            <w:vAlign w:val="center"/>
          </w:tcPr>
          <w:p w14:paraId="0AB05AA9" w14:textId="77777777" w:rsidR="003B6B86" w:rsidRPr="0016475D" w:rsidRDefault="003B6B86" w:rsidP="00DB5682">
            <w:pPr>
              <w:jc w:val="center"/>
              <w:rPr>
                <w:ins w:id="12415" w:author="China Telecom" w:date="2020-11-16T10:53:00Z"/>
                <w:rFonts w:eastAsia="宋体"/>
                <w:b/>
              </w:rPr>
            </w:pPr>
            <w:ins w:id="12416" w:author="China Telecom" w:date="2020-11-16T10:53:00Z">
              <w:r w:rsidRPr="0016475D">
                <w:rPr>
                  <w:rFonts w:eastAsia="宋体"/>
                  <w:b/>
                </w:rPr>
                <w:t>Frequency Range</w:t>
              </w:r>
            </w:ins>
          </w:p>
        </w:tc>
        <w:tc>
          <w:tcPr>
            <w:tcW w:w="2835" w:type="dxa"/>
            <w:gridSpan w:val="2"/>
            <w:vAlign w:val="center"/>
          </w:tcPr>
          <w:p w14:paraId="2A92BB7F" w14:textId="77777777" w:rsidR="003B6B86" w:rsidRPr="0016475D" w:rsidRDefault="003B6B86" w:rsidP="00DB5682">
            <w:pPr>
              <w:jc w:val="center"/>
              <w:rPr>
                <w:ins w:id="12417" w:author="China Telecom" w:date="2020-11-16T10:53:00Z"/>
                <w:rFonts w:eastAsia="宋体"/>
                <w:b/>
              </w:rPr>
            </w:pPr>
            <w:ins w:id="12418" w:author="China Telecom" w:date="2020-11-16T10:53:00Z">
              <w:r w:rsidRPr="0016475D">
                <w:rPr>
                  <w:rFonts w:eastAsia="宋体"/>
                  <w:b/>
                </w:rPr>
                <w:t>Performance gain</w:t>
              </w:r>
            </w:ins>
          </w:p>
        </w:tc>
        <w:tc>
          <w:tcPr>
            <w:tcW w:w="4596" w:type="dxa"/>
            <w:vMerge w:val="restart"/>
            <w:vAlign w:val="center"/>
          </w:tcPr>
          <w:p w14:paraId="5A2FB028" w14:textId="77777777" w:rsidR="003B6B86" w:rsidRPr="0016475D" w:rsidRDefault="003B6B86" w:rsidP="00DB5682">
            <w:pPr>
              <w:jc w:val="center"/>
              <w:rPr>
                <w:ins w:id="12419" w:author="China Telecom" w:date="2020-11-16T10:53:00Z"/>
                <w:rFonts w:eastAsia="宋体"/>
                <w:b/>
              </w:rPr>
            </w:pPr>
            <w:ins w:id="12420" w:author="China Telecom" w:date="2020-11-16T10:53:00Z">
              <w:r w:rsidRPr="0016475D">
                <w:rPr>
                  <w:rFonts w:eastAsia="宋体"/>
                  <w:b/>
                </w:rPr>
                <w:t>Key Assumptions</w:t>
              </w:r>
            </w:ins>
          </w:p>
        </w:tc>
      </w:tr>
      <w:tr w:rsidR="003B6B86" w14:paraId="222872F7" w14:textId="77777777" w:rsidTr="00DB5682">
        <w:trPr>
          <w:trHeight w:val="431"/>
          <w:jc w:val="center"/>
          <w:ins w:id="12421" w:author="China Telecom" w:date="2020-11-16T10:53:00Z"/>
        </w:trPr>
        <w:tc>
          <w:tcPr>
            <w:tcW w:w="1192" w:type="dxa"/>
            <w:vMerge/>
            <w:vAlign w:val="center"/>
          </w:tcPr>
          <w:p w14:paraId="12B5070E" w14:textId="77777777" w:rsidR="003B6B86" w:rsidRPr="00501646" w:rsidRDefault="003B6B86" w:rsidP="00DB5682">
            <w:pPr>
              <w:jc w:val="center"/>
              <w:rPr>
                <w:ins w:id="12422" w:author="China Telecom" w:date="2020-11-16T10:53:00Z"/>
                <w:rFonts w:eastAsia="宋体"/>
              </w:rPr>
            </w:pPr>
          </w:p>
        </w:tc>
        <w:tc>
          <w:tcPr>
            <w:tcW w:w="1134" w:type="dxa"/>
            <w:vMerge/>
            <w:vAlign w:val="center"/>
          </w:tcPr>
          <w:p w14:paraId="45DC67BF" w14:textId="77777777" w:rsidR="003B6B86" w:rsidRPr="00501646" w:rsidRDefault="003B6B86" w:rsidP="00DB5682">
            <w:pPr>
              <w:jc w:val="center"/>
              <w:rPr>
                <w:ins w:id="12423" w:author="China Telecom" w:date="2020-11-16T10:53:00Z"/>
                <w:rFonts w:eastAsia="宋体"/>
              </w:rPr>
            </w:pPr>
          </w:p>
        </w:tc>
        <w:tc>
          <w:tcPr>
            <w:tcW w:w="1418" w:type="dxa"/>
            <w:vAlign w:val="center"/>
          </w:tcPr>
          <w:p w14:paraId="3384E50D" w14:textId="77777777" w:rsidR="003B6B86" w:rsidRPr="0016475D" w:rsidRDefault="003B6B86" w:rsidP="00DB5682">
            <w:pPr>
              <w:jc w:val="center"/>
              <w:rPr>
                <w:ins w:id="12424" w:author="China Telecom" w:date="2020-11-16T10:53:00Z"/>
                <w:rFonts w:eastAsia="宋体"/>
                <w:b/>
              </w:rPr>
            </w:pPr>
            <w:ins w:id="12425" w:author="China Telecom" w:date="2020-11-16T10:53:00Z">
              <w:r w:rsidRPr="0016475D">
                <w:rPr>
                  <w:rFonts w:eastAsia="宋体"/>
                  <w:b/>
                </w:rPr>
                <w:t>eMBB</w:t>
              </w:r>
            </w:ins>
          </w:p>
        </w:tc>
        <w:tc>
          <w:tcPr>
            <w:tcW w:w="1417" w:type="dxa"/>
            <w:vAlign w:val="center"/>
          </w:tcPr>
          <w:p w14:paraId="0C53F553" w14:textId="77777777" w:rsidR="003B6B86" w:rsidRPr="0016475D" w:rsidRDefault="003B6B86" w:rsidP="00DB5682">
            <w:pPr>
              <w:jc w:val="center"/>
              <w:rPr>
                <w:ins w:id="12426" w:author="China Telecom" w:date="2020-11-16T10:53:00Z"/>
                <w:rFonts w:eastAsia="宋体"/>
                <w:b/>
              </w:rPr>
            </w:pPr>
            <w:ins w:id="12427" w:author="China Telecom" w:date="2020-11-16T10:53:00Z">
              <w:r w:rsidRPr="0016475D">
                <w:rPr>
                  <w:rFonts w:eastAsia="宋体"/>
                  <w:b/>
                </w:rPr>
                <w:t>voice</w:t>
              </w:r>
            </w:ins>
          </w:p>
        </w:tc>
        <w:tc>
          <w:tcPr>
            <w:tcW w:w="4596" w:type="dxa"/>
            <w:vMerge/>
            <w:vAlign w:val="center"/>
          </w:tcPr>
          <w:p w14:paraId="0BF71D37" w14:textId="77777777" w:rsidR="003B6B86" w:rsidRPr="00501646" w:rsidRDefault="003B6B86" w:rsidP="00DB5682">
            <w:pPr>
              <w:jc w:val="center"/>
              <w:rPr>
                <w:ins w:id="12428" w:author="China Telecom" w:date="2020-11-16T10:53:00Z"/>
                <w:rFonts w:eastAsia="宋体"/>
              </w:rPr>
            </w:pPr>
          </w:p>
        </w:tc>
      </w:tr>
      <w:tr w:rsidR="003B6B86" w14:paraId="2BF3FE3A" w14:textId="77777777" w:rsidTr="00DB5682">
        <w:trPr>
          <w:trHeight w:val="420"/>
          <w:jc w:val="center"/>
          <w:ins w:id="12429" w:author="China Telecom" w:date="2020-11-16T10:53:00Z"/>
        </w:trPr>
        <w:tc>
          <w:tcPr>
            <w:tcW w:w="1192" w:type="dxa"/>
            <w:vAlign w:val="center"/>
          </w:tcPr>
          <w:p w14:paraId="04CF391D" w14:textId="77777777" w:rsidR="003B6B86" w:rsidRPr="00501646" w:rsidRDefault="003B6B86" w:rsidP="00DB5682">
            <w:pPr>
              <w:jc w:val="center"/>
              <w:rPr>
                <w:ins w:id="12430" w:author="China Telecom" w:date="2020-11-16T10:53:00Z"/>
                <w:rFonts w:eastAsia="宋体"/>
              </w:rPr>
            </w:pPr>
            <w:ins w:id="12431" w:author="China Telecom" w:date="2020-11-19T14:18:00Z">
              <w:r>
                <w:rPr>
                  <w:rFonts w:eastAsia="宋体"/>
                </w:rPr>
                <w:t>Source 1</w:t>
              </w:r>
            </w:ins>
            <w:ins w:id="12432" w:author="China Telecom" w:date="2020-11-16T13:08:00Z">
              <w:r>
                <w:rPr>
                  <w:rFonts w:eastAsia="宋体"/>
                </w:rPr>
                <w:t xml:space="preserve"> (</w:t>
              </w:r>
              <w:r w:rsidRPr="002239B7">
                <w:rPr>
                  <w:rFonts w:eastAsia="等线"/>
                </w:rPr>
                <w:t>R1-2008874</w:t>
              </w:r>
              <w:r>
                <w:rPr>
                  <w:rFonts w:eastAsia="宋体"/>
                </w:rPr>
                <w:t>)</w:t>
              </w:r>
            </w:ins>
          </w:p>
        </w:tc>
        <w:tc>
          <w:tcPr>
            <w:tcW w:w="1134" w:type="dxa"/>
            <w:vAlign w:val="center"/>
          </w:tcPr>
          <w:p w14:paraId="1CCEB6AC" w14:textId="77777777" w:rsidR="003B6B86" w:rsidRPr="00501646" w:rsidRDefault="003B6B86" w:rsidP="00DB5682">
            <w:pPr>
              <w:jc w:val="center"/>
              <w:rPr>
                <w:ins w:id="12433" w:author="China Telecom" w:date="2020-11-16T10:53:00Z"/>
                <w:rFonts w:eastAsia="宋体"/>
              </w:rPr>
            </w:pPr>
            <w:ins w:id="12434" w:author="China Telecom" w:date="2020-11-16T10:53:00Z">
              <w:r w:rsidRPr="00501646">
                <w:rPr>
                  <w:rFonts w:eastAsia="宋体"/>
                </w:rPr>
                <w:t>FR1</w:t>
              </w:r>
            </w:ins>
          </w:p>
        </w:tc>
        <w:tc>
          <w:tcPr>
            <w:tcW w:w="1418" w:type="dxa"/>
            <w:vAlign w:val="center"/>
          </w:tcPr>
          <w:p w14:paraId="4142B39C" w14:textId="77777777" w:rsidR="003B6B86" w:rsidRPr="00501646" w:rsidRDefault="003B6B86" w:rsidP="00DB5682">
            <w:pPr>
              <w:jc w:val="center"/>
              <w:rPr>
                <w:ins w:id="12435" w:author="China Telecom" w:date="2020-11-16T10:53:00Z"/>
                <w:rFonts w:eastAsia="宋体"/>
              </w:rPr>
            </w:pPr>
          </w:p>
        </w:tc>
        <w:tc>
          <w:tcPr>
            <w:tcW w:w="1417" w:type="dxa"/>
            <w:vAlign w:val="center"/>
          </w:tcPr>
          <w:p w14:paraId="36F13A52" w14:textId="77777777" w:rsidR="003B6B86" w:rsidRPr="00501646" w:rsidRDefault="003B6B86" w:rsidP="00DB5682">
            <w:pPr>
              <w:jc w:val="center"/>
              <w:rPr>
                <w:ins w:id="12436" w:author="China Telecom" w:date="2020-11-16T10:53:00Z"/>
                <w:rFonts w:eastAsia="宋体"/>
              </w:rPr>
            </w:pPr>
            <w:ins w:id="12437" w:author="China Telecom" w:date="2020-11-16T10:53:00Z">
              <w:r w:rsidRPr="00501646">
                <w:rPr>
                  <w:rFonts w:eastAsia="宋体"/>
                </w:rPr>
                <w:t>0.8 dB</w:t>
              </w:r>
            </w:ins>
          </w:p>
        </w:tc>
        <w:tc>
          <w:tcPr>
            <w:tcW w:w="4596" w:type="dxa"/>
            <w:vAlign w:val="center"/>
          </w:tcPr>
          <w:p w14:paraId="5F571CAD" w14:textId="77777777" w:rsidR="003B6B86" w:rsidRPr="00501646" w:rsidRDefault="003B6B86" w:rsidP="00DB5682">
            <w:pPr>
              <w:jc w:val="center"/>
              <w:rPr>
                <w:ins w:id="12438" w:author="China Telecom" w:date="2020-11-16T10:53:00Z"/>
                <w:rFonts w:eastAsia="宋体"/>
              </w:rPr>
            </w:pPr>
            <w:ins w:id="12439" w:author="China Telecom" w:date="2020-11-16T10:53:00Z">
              <w:r w:rsidRPr="00501646">
                <w:rPr>
                  <w:rFonts w:eastAsia="宋体"/>
                </w:rPr>
                <w:t>DDDSUDDSUU, O2O, half PRB and 8 slots</w:t>
              </w:r>
            </w:ins>
          </w:p>
        </w:tc>
      </w:tr>
      <w:tr w:rsidR="003B6B86" w14:paraId="3E4D21FA" w14:textId="77777777" w:rsidTr="00DB5682">
        <w:trPr>
          <w:trHeight w:val="412"/>
          <w:jc w:val="center"/>
          <w:ins w:id="12440" w:author="China Telecom" w:date="2020-11-16T10:53:00Z"/>
        </w:trPr>
        <w:tc>
          <w:tcPr>
            <w:tcW w:w="1192" w:type="dxa"/>
            <w:vMerge w:val="restart"/>
            <w:vAlign w:val="center"/>
          </w:tcPr>
          <w:p w14:paraId="4A6CC7B1" w14:textId="77777777" w:rsidR="003B6B86" w:rsidRPr="00501646" w:rsidRDefault="003B6B86" w:rsidP="00DB5682">
            <w:pPr>
              <w:jc w:val="center"/>
              <w:rPr>
                <w:ins w:id="12441" w:author="China Telecom" w:date="2020-11-16T10:53:00Z"/>
                <w:rFonts w:eastAsia="宋体"/>
              </w:rPr>
            </w:pPr>
            <w:ins w:id="12442" w:author="China Telecom" w:date="2020-11-19T14:18:00Z">
              <w:r>
                <w:rPr>
                  <w:rFonts w:eastAsia="Malgun Gothic"/>
                  <w:lang w:eastAsia="ko-KR"/>
                </w:rPr>
                <w:t>Source 2</w:t>
              </w:r>
            </w:ins>
            <w:ins w:id="12443" w:author="China Telecom" w:date="2020-11-16T13:08:00Z">
              <w:r>
                <w:rPr>
                  <w:rFonts w:eastAsia="Malgun Gothic"/>
                  <w:lang w:eastAsia="ko-KR"/>
                </w:rPr>
                <w:t xml:space="preserve"> (</w:t>
              </w:r>
              <w:r w:rsidRPr="002239B7">
                <w:rPr>
                  <w:rFonts w:eastAsia="等线"/>
                </w:rPr>
                <w:t>R1-2009647</w:t>
              </w:r>
              <w:r>
                <w:rPr>
                  <w:rFonts w:eastAsia="Malgun Gothic"/>
                  <w:lang w:eastAsia="ko-KR"/>
                </w:rPr>
                <w:t>)</w:t>
              </w:r>
            </w:ins>
          </w:p>
        </w:tc>
        <w:tc>
          <w:tcPr>
            <w:tcW w:w="1134" w:type="dxa"/>
            <w:vMerge w:val="restart"/>
            <w:vAlign w:val="center"/>
          </w:tcPr>
          <w:p w14:paraId="4A35BC39" w14:textId="77777777" w:rsidR="003B6B86" w:rsidRPr="00501646" w:rsidRDefault="003B6B86" w:rsidP="00DB5682">
            <w:pPr>
              <w:jc w:val="center"/>
              <w:rPr>
                <w:ins w:id="12444" w:author="China Telecom" w:date="2020-11-16T10:53:00Z"/>
                <w:rFonts w:eastAsia="宋体"/>
              </w:rPr>
            </w:pPr>
            <w:ins w:id="12445" w:author="China Telecom" w:date="2020-11-16T10:53:00Z">
              <w:r w:rsidRPr="00501646">
                <w:rPr>
                  <w:rFonts w:eastAsia="宋体"/>
                </w:rPr>
                <w:t>FR1</w:t>
              </w:r>
            </w:ins>
          </w:p>
        </w:tc>
        <w:tc>
          <w:tcPr>
            <w:tcW w:w="1418" w:type="dxa"/>
            <w:vAlign w:val="center"/>
          </w:tcPr>
          <w:p w14:paraId="0A82B844" w14:textId="77777777" w:rsidR="003B6B86" w:rsidRPr="00501646" w:rsidRDefault="003B6B86" w:rsidP="00DB5682">
            <w:pPr>
              <w:jc w:val="center"/>
              <w:rPr>
                <w:ins w:id="12446" w:author="China Telecom" w:date="2020-11-16T10:53:00Z"/>
                <w:rFonts w:eastAsia="宋体"/>
              </w:rPr>
            </w:pPr>
          </w:p>
        </w:tc>
        <w:tc>
          <w:tcPr>
            <w:tcW w:w="1417" w:type="dxa"/>
            <w:vAlign w:val="center"/>
          </w:tcPr>
          <w:p w14:paraId="53E3CF36" w14:textId="77777777" w:rsidR="003B6B86" w:rsidRPr="00501646" w:rsidRDefault="003B6B86" w:rsidP="00DB5682">
            <w:pPr>
              <w:jc w:val="center"/>
              <w:rPr>
                <w:ins w:id="12447" w:author="China Telecom" w:date="2020-11-16T10:53:00Z"/>
                <w:rFonts w:eastAsia="宋体"/>
              </w:rPr>
            </w:pPr>
            <w:ins w:id="12448" w:author="China Telecom" w:date="2020-11-16T10:53:00Z">
              <w:r w:rsidRPr="00501646">
                <w:rPr>
                  <w:rFonts w:eastAsia="Malgun Gothic"/>
                  <w:lang w:eastAsia="ko-KR"/>
                </w:rPr>
                <w:t>5.6 dB</w:t>
              </w:r>
            </w:ins>
          </w:p>
        </w:tc>
        <w:tc>
          <w:tcPr>
            <w:tcW w:w="4596" w:type="dxa"/>
            <w:vAlign w:val="center"/>
          </w:tcPr>
          <w:p w14:paraId="65912188" w14:textId="77777777" w:rsidR="003B6B86" w:rsidRPr="00501646" w:rsidRDefault="003B6B86" w:rsidP="00DB5682">
            <w:pPr>
              <w:jc w:val="center"/>
              <w:rPr>
                <w:ins w:id="12449" w:author="China Telecom" w:date="2020-11-16T10:53:00Z"/>
                <w:rFonts w:eastAsia="宋体"/>
              </w:rPr>
            </w:pPr>
            <w:ins w:id="12450" w:author="China Telecom" w:date="2020-11-16T10:53:00Z">
              <w:r w:rsidRPr="00501646">
                <w:rPr>
                  <w:rFonts w:eastAsia="宋体"/>
                </w:rPr>
                <w:t>DDDSUDDSUU, TBS=80 per 5ms, 2.7 times smaller T-F resource for subPRB (4PRB*1slot vs 0.5PRB*3slots),</w:t>
              </w:r>
              <w:r w:rsidRPr="00501646">
                <w:rPr>
                  <w:rFonts w:eastAsia="Malgun Gothic"/>
                  <w:lang w:eastAsia="ko-KR"/>
                </w:rPr>
                <w:t xml:space="preserve"> </w:t>
              </w:r>
              <w:r w:rsidRPr="00501646">
                <w:rPr>
                  <w:rFonts w:eastAsia="宋体"/>
                </w:rPr>
                <w:t>TDL-A, Delay spread: 30ns, SCS=30KHz, 4Ghz</w:t>
              </w:r>
            </w:ins>
          </w:p>
          <w:p w14:paraId="0BC05339" w14:textId="77777777" w:rsidR="003B6B86" w:rsidRPr="00501646" w:rsidRDefault="003B6B86" w:rsidP="00DB5682">
            <w:pPr>
              <w:jc w:val="center"/>
              <w:rPr>
                <w:ins w:id="12451" w:author="China Telecom" w:date="2020-11-16T10:53:00Z"/>
                <w:rFonts w:eastAsia="宋体"/>
              </w:rPr>
            </w:pPr>
            <w:ins w:id="12452" w:author="China Telecom" w:date="2020-11-16T10:53:00Z">
              <w:r w:rsidRPr="00501646">
                <w:rPr>
                  <w:rFonts w:eastAsia="宋体"/>
                </w:rPr>
                <w:lastRenderedPageBreak/>
                <w:t>Note: Required SNR: rel-16 is better with 3.4dB;</w:t>
              </w:r>
            </w:ins>
          </w:p>
          <w:p w14:paraId="6C456C00" w14:textId="77777777" w:rsidR="003B6B86" w:rsidRPr="00501646" w:rsidRDefault="003B6B86" w:rsidP="00DB5682">
            <w:pPr>
              <w:jc w:val="center"/>
              <w:rPr>
                <w:ins w:id="12453" w:author="China Telecom" w:date="2020-11-16T10:53:00Z"/>
                <w:rFonts w:eastAsia="宋体"/>
              </w:rPr>
            </w:pPr>
            <w:ins w:id="12454" w:author="China Telecom" w:date="2020-11-16T10:53:00Z">
              <w:r w:rsidRPr="00501646">
                <w:rPr>
                  <w:rFonts w:eastAsia="宋体"/>
                </w:rPr>
                <w:t>Occupied BW (thus noise power): sub-PRB is better as 9dB;</w:t>
              </w:r>
            </w:ins>
          </w:p>
        </w:tc>
      </w:tr>
      <w:tr w:rsidR="003B6B86" w14:paraId="042EB80E" w14:textId="77777777" w:rsidTr="00DB5682">
        <w:trPr>
          <w:trHeight w:val="412"/>
          <w:jc w:val="center"/>
          <w:ins w:id="12455" w:author="China Telecom" w:date="2020-11-16T10:53:00Z"/>
        </w:trPr>
        <w:tc>
          <w:tcPr>
            <w:tcW w:w="1192" w:type="dxa"/>
            <w:vMerge/>
            <w:vAlign w:val="center"/>
          </w:tcPr>
          <w:p w14:paraId="301D55E7" w14:textId="77777777" w:rsidR="003B6B86" w:rsidRPr="00501646" w:rsidRDefault="003B6B86" w:rsidP="00DB5682">
            <w:pPr>
              <w:jc w:val="center"/>
              <w:rPr>
                <w:ins w:id="12456" w:author="China Telecom" w:date="2020-11-16T10:53:00Z"/>
                <w:rFonts w:eastAsia="宋体"/>
              </w:rPr>
            </w:pPr>
          </w:p>
        </w:tc>
        <w:tc>
          <w:tcPr>
            <w:tcW w:w="1134" w:type="dxa"/>
            <w:vMerge/>
            <w:vAlign w:val="center"/>
          </w:tcPr>
          <w:p w14:paraId="70754FD7" w14:textId="77777777" w:rsidR="003B6B86" w:rsidRPr="00501646" w:rsidRDefault="003B6B86" w:rsidP="00DB5682">
            <w:pPr>
              <w:jc w:val="center"/>
              <w:rPr>
                <w:ins w:id="12457" w:author="China Telecom" w:date="2020-11-16T10:53:00Z"/>
                <w:rFonts w:eastAsia="宋体"/>
              </w:rPr>
            </w:pPr>
          </w:p>
        </w:tc>
        <w:tc>
          <w:tcPr>
            <w:tcW w:w="1418" w:type="dxa"/>
            <w:vAlign w:val="center"/>
          </w:tcPr>
          <w:p w14:paraId="5F84CB89" w14:textId="77777777" w:rsidR="003B6B86" w:rsidRPr="00501646" w:rsidRDefault="003B6B86" w:rsidP="00DB5682">
            <w:pPr>
              <w:jc w:val="center"/>
              <w:rPr>
                <w:ins w:id="12458" w:author="China Telecom" w:date="2020-11-16T10:53:00Z"/>
                <w:rFonts w:eastAsia="宋体"/>
              </w:rPr>
            </w:pPr>
            <w:ins w:id="12459" w:author="China Telecom" w:date="2020-11-16T10:53:00Z">
              <w:r w:rsidRPr="00501646">
                <w:rPr>
                  <w:rFonts w:eastAsia="宋体"/>
                </w:rPr>
                <w:t>8.5dB</w:t>
              </w:r>
            </w:ins>
          </w:p>
        </w:tc>
        <w:tc>
          <w:tcPr>
            <w:tcW w:w="1417" w:type="dxa"/>
            <w:vAlign w:val="center"/>
          </w:tcPr>
          <w:p w14:paraId="04813E49" w14:textId="77777777" w:rsidR="003B6B86" w:rsidRPr="00501646" w:rsidRDefault="003B6B86" w:rsidP="00DB5682">
            <w:pPr>
              <w:jc w:val="center"/>
              <w:rPr>
                <w:ins w:id="12460" w:author="China Telecom" w:date="2020-11-16T10:53:00Z"/>
                <w:rFonts w:eastAsia="宋体"/>
              </w:rPr>
            </w:pPr>
          </w:p>
        </w:tc>
        <w:tc>
          <w:tcPr>
            <w:tcW w:w="4596" w:type="dxa"/>
            <w:vAlign w:val="center"/>
          </w:tcPr>
          <w:p w14:paraId="6D3F1F21" w14:textId="77777777" w:rsidR="003B6B86" w:rsidRPr="00501646" w:rsidRDefault="003B6B86" w:rsidP="00DB5682">
            <w:pPr>
              <w:jc w:val="center"/>
              <w:rPr>
                <w:ins w:id="12461" w:author="China Telecom" w:date="2020-11-16T10:53:00Z"/>
                <w:rFonts w:eastAsia="宋体"/>
              </w:rPr>
            </w:pPr>
            <w:ins w:id="12462" w:author="China Telecom" w:date="2020-11-16T10:53:00Z">
              <w:r w:rsidRPr="00501646">
                <w:rPr>
                  <w:rFonts w:eastAsia="宋体"/>
                </w:rPr>
                <w:t>TBS=50 (per transmission), TDL-C, Delay spread: 300ns, Same T-F resource (4PRB*1slot vs 0.5PRB*8slots)</w:t>
              </w:r>
              <w:r w:rsidRPr="00501646">
                <w:rPr>
                  <w:rFonts w:eastAsia="Malgun Gothic"/>
                  <w:lang w:eastAsia="ko-KR"/>
                </w:rPr>
                <w:t xml:space="preserve">, </w:t>
              </w:r>
              <w:r w:rsidRPr="00501646">
                <w:rPr>
                  <w:rFonts w:eastAsia="宋体"/>
                </w:rPr>
                <w:t>SCS=30KHz, 4Ghz</w:t>
              </w:r>
            </w:ins>
          </w:p>
          <w:p w14:paraId="299A2010" w14:textId="77777777" w:rsidR="003B6B86" w:rsidRPr="00501646" w:rsidRDefault="003B6B86" w:rsidP="00DB5682">
            <w:pPr>
              <w:jc w:val="center"/>
              <w:rPr>
                <w:ins w:id="12463" w:author="China Telecom" w:date="2020-11-16T10:53:00Z"/>
                <w:rFonts w:eastAsia="宋体"/>
              </w:rPr>
            </w:pPr>
            <w:ins w:id="12464" w:author="China Telecom" w:date="2020-11-16T10:53:00Z">
              <w:r w:rsidRPr="00501646">
                <w:rPr>
                  <w:rFonts w:eastAsia="宋体"/>
                </w:rPr>
                <w:t>Note: Required SNR: rel-16 is better with 0.5dB;</w:t>
              </w:r>
            </w:ins>
          </w:p>
          <w:p w14:paraId="18CCCF05" w14:textId="77777777" w:rsidR="003B6B86" w:rsidRPr="00501646" w:rsidRDefault="003B6B86" w:rsidP="00DB5682">
            <w:pPr>
              <w:jc w:val="center"/>
              <w:rPr>
                <w:ins w:id="12465" w:author="China Telecom" w:date="2020-11-16T10:53:00Z"/>
                <w:rFonts w:eastAsia="宋体"/>
              </w:rPr>
            </w:pPr>
            <w:ins w:id="12466" w:author="China Telecom" w:date="2020-11-16T10:53:00Z">
              <w:r w:rsidRPr="00501646">
                <w:rPr>
                  <w:rFonts w:eastAsia="宋体"/>
                </w:rPr>
                <w:t>Occupied BW (thus noise power): sub-PRB is better as 9dB;</w:t>
              </w:r>
            </w:ins>
          </w:p>
        </w:tc>
      </w:tr>
      <w:tr w:rsidR="003B6B86" w14:paraId="5EC45FAD" w14:textId="77777777" w:rsidTr="00DB5682">
        <w:trPr>
          <w:trHeight w:val="412"/>
          <w:jc w:val="center"/>
          <w:ins w:id="12467" w:author="China Telecom" w:date="2020-11-16T10:53:00Z"/>
        </w:trPr>
        <w:tc>
          <w:tcPr>
            <w:tcW w:w="1192" w:type="dxa"/>
            <w:vMerge/>
            <w:vAlign w:val="center"/>
          </w:tcPr>
          <w:p w14:paraId="0F579E45" w14:textId="77777777" w:rsidR="003B6B86" w:rsidRPr="00501646" w:rsidRDefault="003B6B86" w:rsidP="00DB5682">
            <w:pPr>
              <w:jc w:val="center"/>
              <w:rPr>
                <w:ins w:id="12468" w:author="China Telecom" w:date="2020-11-16T10:53:00Z"/>
                <w:rFonts w:eastAsia="宋体"/>
              </w:rPr>
            </w:pPr>
          </w:p>
        </w:tc>
        <w:tc>
          <w:tcPr>
            <w:tcW w:w="1134" w:type="dxa"/>
            <w:vMerge/>
            <w:vAlign w:val="center"/>
          </w:tcPr>
          <w:p w14:paraId="2F5F84D9" w14:textId="77777777" w:rsidR="003B6B86" w:rsidRPr="00501646" w:rsidRDefault="003B6B86" w:rsidP="00DB5682">
            <w:pPr>
              <w:jc w:val="center"/>
              <w:rPr>
                <w:ins w:id="12469" w:author="China Telecom" w:date="2020-11-16T10:53:00Z"/>
                <w:rFonts w:eastAsia="宋体"/>
              </w:rPr>
            </w:pPr>
          </w:p>
        </w:tc>
        <w:tc>
          <w:tcPr>
            <w:tcW w:w="1418" w:type="dxa"/>
            <w:vAlign w:val="center"/>
          </w:tcPr>
          <w:p w14:paraId="7E78531E" w14:textId="77777777" w:rsidR="003B6B86" w:rsidRPr="00501646" w:rsidRDefault="003B6B86" w:rsidP="00DB5682">
            <w:pPr>
              <w:jc w:val="center"/>
              <w:rPr>
                <w:ins w:id="12470" w:author="China Telecom" w:date="2020-11-16T10:53:00Z"/>
                <w:rFonts w:eastAsia="宋体"/>
              </w:rPr>
            </w:pPr>
            <w:ins w:id="12471" w:author="China Telecom" w:date="2020-11-16T10:53:00Z">
              <w:r w:rsidRPr="00501646">
                <w:rPr>
                  <w:rFonts w:eastAsia="宋体"/>
                </w:rPr>
                <w:t>1.6dB</w:t>
              </w:r>
            </w:ins>
          </w:p>
        </w:tc>
        <w:tc>
          <w:tcPr>
            <w:tcW w:w="1417" w:type="dxa"/>
            <w:vAlign w:val="center"/>
          </w:tcPr>
          <w:p w14:paraId="6919A161" w14:textId="77777777" w:rsidR="003B6B86" w:rsidRPr="00501646" w:rsidRDefault="003B6B86" w:rsidP="00DB5682">
            <w:pPr>
              <w:jc w:val="center"/>
              <w:rPr>
                <w:ins w:id="12472" w:author="China Telecom" w:date="2020-11-16T10:53:00Z"/>
                <w:rFonts w:eastAsia="宋体"/>
              </w:rPr>
            </w:pPr>
          </w:p>
        </w:tc>
        <w:tc>
          <w:tcPr>
            <w:tcW w:w="4596" w:type="dxa"/>
            <w:vAlign w:val="center"/>
          </w:tcPr>
          <w:p w14:paraId="1750ED44" w14:textId="77777777" w:rsidR="003B6B86" w:rsidRPr="00501646" w:rsidRDefault="003B6B86" w:rsidP="00DB5682">
            <w:pPr>
              <w:jc w:val="center"/>
              <w:rPr>
                <w:ins w:id="12473" w:author="China Telecom" w:date="2020-11-16T10:53:00Z"/>
                <w:rFonts w:eastAsia="宋体"/>
              </w:rPr>
            </w:pPr>
            <w:ins w:id="12474" w:author="China Telecom" w:date="2020-11-16T10:53:00Z">
              <w:r w:rsidRPr="00501646">
                <w:rPr>
                  <w:rFonts w:eastAsia="宋体"/>
                </w:rPr>
                <w:t>TBS=50 (per transmission), TDL-A, Delay spread: 30ns, Same T-F resource (1PRB*1slot vs 0.5PRB*2slots)</w:t>
              </w:r>
              <w:r w:rsidRPr="00501646">
                <w:rPr>
                  <w:rFonts w:eastAsia="Malgun Gothic"/>
                  <w:lang w:eastAsia="ko-KR"/>
                </w:rPr>
                <w:t xml:space="preserve">, </w:t>
              </w:r>
              <w:r w:rsidRPr="00501646">
                <w:rPr>
                  <w:rFonts w:eastAsia="宋体"/>
                </w:rPr>
                <w:t>SCS=30KHz, 4Ghz</w:t>
              </w:r>
            </w:ins>
          </w:p>
          <w:p w14:paraId="16AB1A2E" w14:textId="77777777" w:rsidR="003B6B86" w:rsidRPr="00501646" w:rsidRDefault="003B6B86" w:rsidP="00DB5682">
            <w:pPr>
              <w:jc w:val="center"/>
              <w:rPr>
                <w:ins w:id="12475" w:author="China Telecom" w:date="2020-11-16T10:53:00Z"/>
                <w:rFonts w:eastAsia="宋体"/>
              </w:rPr>
            </w:pPr>
            <w:ins w:id="12476" w:author="China Telecom" w:date="2020-11-16T10:53:00Z">
              <w:r w:rsidRPr="00501646">
                <w:rPr>
                  <w:rFonts w:eastAsia="宋体"/>
                </w:rPr>
                <w:t>Note: Required SNR: rel-16 is better with 1.4dB;</w:t>
              </w:r>
            </w:ins>
          </w:p>
          <w:p w14:paraId="3D180D56" w14:textId="77777777" w:rsidR="003B6B86" w:rsidRPr="00501646" w:rsidRDefault="003B6B86" w:rsidP="00DB5682">
            <w:pPr>
              <w:jc w:val="center"/>
              <w:rPr>
                <w:ins w:id="12477" w:author="China Telecom" w:date="2020-11-16T10:53:00Z"/>
                <w:rFonts w:eastAsia="宋体"/>
              </w:rPr>
            </w:pPr>
            <w:ins w:id="12478" w:author="China Telecom" w:date="2020-11-16T10:53:00Z">
              <w:r w:rsidRPr="00501646">
                <w:rPr>
                  <w:rFonts w:eastAsia="宋体"/>
                </w:rPr>
                <w:t>Occupied BW (thus noise power): sub-PRB is better as 3dB;</w:t>
              </w:r>
            </w:ins>
          </w:p>
        </w:tc>
      </w:tr>
      <w:tr w:rsidR="003B6B86" w14:paraId="4EE69C01" w14:textId="77777777" w:rsidTr="00DB5682">
        <w:trPr>
          <w:trHeight w:val="412"/>
          <w:jc w:val="center"/>
          <w:ins w:id="12479" w:author="China Telecom" w:date="2020-11-16T10:53:00Z"/>
        </w:trPr>
        <w:tc>
          <w:tcPr>
            <w:tcW w:w="1192" w:type="dxa"/>
            <w:vAlign w:val="center"/>
          </w:tcPr>
          <w:p w14:paraId="2E975BF8" w14:textId="77777777" w:rsidR="003B6B86" w:rsidRPr="00501646" w:rsidRDefault="003B6B86" w:rsidP="00DB5682">
            <w:pPr>
              <w:jc w:val="center"/>
              <w:rPr>
                <w:ins w:id="12480" w:author="China Telecom" w:date="2020-11-16T10:53:00Z"/>
                <w:rFonts w:eastAsia="宋体"/>
              </w:rPr>
            </w:pPr>
            <w:ins w:id="12481" w:author="China Telecom" w:date="2020-11-19T14:18:00Z">
              <w:r>
                <w:rPr>
                  <w:rFonts w:eastAsia="宋体"/>
                </w:rPr>
                <w:t>Source 3</w:t>
              </w:r>
            </w:ins>
            <w:ins w:id="12482" w:author="China Telecom" w:date="2020-11-16T13:08:00Z">
              <w:r>
                <w:rPr>
                  <w:rFonts w:eastAsia="宋体"/>
                </w:rPr>
                <w:t xml:space="preserve"> (</w:t>
              </w:r>
              <w:r w:rsidRPr="002239B7">
                <w:t>R1-2007680</w:t>
              </w:r>
              <w:r>
                <w:rPr>
                  <w:rFonts w:eastAsia="宋体"/>
                </w:rPr>
                <w:t>)</w:t>
              </w:r>
            </w:ins>
          </w:p>
        </w:tc>
        <w:tc>
          <w:tcPr>
            <w:tcW w:w="1134" w:type="dxa"/>
            <w:vAlign w:val="center"/>
          </w:tcPr>
          <w:p w14:paraId="7FB0170D" w14:textId="77777777" w:rsidR="003B6B86" w:rsidRPr="00501646" w:rsidRDefault="003B6B86" w:rsidP="00DB5682">
            <w:pPr>
              <w:jc w:val="center"/>
              <w:rPr>
                <w:ins w:id="12483" w:author="China Telecom" w:date="2020-11-16T10:53:00Z"/>
                <w:rFonts w:eastAsia="宋体"/>
              </w:rPr>
            </w:pPr>
            <w:ins w:id="12484" w:author="China Telecom" w:date="2020-11-16T10:53:00Z">
              <w:r w:rsidRPr="00501646">
                <w:rPr>
                  <w:rFonts w:eastAsia="宋体"/>
                </w:rPr>
                <w:t>FR1</w:t>
              </w:r>
            </w:ins>
          </w:p>
        </w:tc>
        <w:tc>
          <w:tcPr>
            <w:tcW w:w="1418" w:type="dxa"/>
            <w:vAlign w:val="center"/>
          </w:tcPr>
          <w:p w14:paraId="21714563" w14:textId="77777777" w:rsidR="003B6B86" w:rsidRPr="00501646" w:rsidRDefault="003B6B86" w:rsidP="00DB5682">
            <w:pPr>
              <w:jc w:val="center"/>
              <w:rPr>
                <w:ins w:id="12485" w:author="China Telecom" w:date="2020-11-16T10:53:00Z"/>
                <w:rFonts w:eastAsia="宋体"/>
              </w:rPr>
            </w:pPr>
          </w:p>
        </w:tc>
        <w:tc>
          <w:tcPr>
            <w:tcW w:w="1417" w:type="dxa"/>
            <w:vAlign w:val="center"/>
          </w:tcPr>
          <w:p w14:paraId="117F9D97" w14:textId="77777777" w:rsidR="003B6B86" w:rsidRPr="00501646" w:rsidRDefault="003B6B86" w:rsidP="00DB5682">
            <w:pPr>
              <w:jc w:val="center"/>
              <w:rPr>
                <w:ins w:id="12486" w:author="China Telecom" w:date="2020-11-16T10:53:00Z"/>
                <w:rFonts w:eastAsia="宋体"/>
              </w:rPr>
            </w:pPr>
            <w:ins w:id="12487" w:author="China Telecom" w:date="2020-11-16T10:53:00Z">
              <w:r w:rsidRPr="00501646">
                <w:rPr>
                  <w:rFonts w:eastAsia="宋体"/>
                </w:rPr>
                <w:t>0dB</w:t>
              </w:r>
            </w:ins>
          </w:p>
        </w:tc>
        <w:tc>
          <w:tcPr>
            <w:tcW w:w="4596" w:type="dxa"/>
            <w:vAlign w:val="center"/>
          </w:tcPr>
          <w:p w14:paraId="67CD6D4A" w14:textId="77777777" w:rsidR="003B6B86" w:rsidRPr="00501646" w:rsidRDefault="003B6B86" w:rsidP="00DB5682">
            <w:pPr>
              <w:jc w:val="center"/>
              <w:rPr>
                <w:ins w:id="12488" w:author="China Telecom" w:date="2020-11-16T10:53:00Z"/>
                <w:rFonts w:eastAsia="宋体"/>
              </w:rPr>
            </w:pPr>
            <w:ins w:id="12489" w:author="China Telecom" w:date="2020-11-16T10:53:00Z">
              <w:r w:rsidRPr="00501646">
                <w:rPr>
                  <w:rFonts w:eastAsia="宋体"/>
                </w:rPr>
                <w:t>Sub-PRB with the whole TB transmitted over 2 slots compared to repetition type A with 2 repetitions</w:t>
              </w:r>
            </w:ins>
          </w:p>
        </w:tc>
      </w:tr>
      <w:tr w:rsidR="003B6B86" w14:paraId="09B78965" w14:textId="77777777" w:rsidTr="00DB5682">
        <w:trPr>
          <w:trHeight w:val="412"/>
          <w:jc w:val="center"/>
          <w:ins w:id="12490" w:author="China Telecom" w:date="2020-11-16T10:53:00Z"/>
        </w:trPr>
        <w:tc>
          <w:tcPr>
            <w:tcW w:w="1192" w:type="dxa"/>
            <w:vAlign w:val="center"/>
          </w:tcPr>
          <w:p w14:paraId="7FFBB052" w14:textId="77777777" w:rsidR="003B6B86" w:rsidRPr="00501646" w:rsidRDefault="003B6B86" w:rsidP="00DB5682">
            <w:pPr>
              <w:jc w:val="center"/>
              <w:rPr>
                <w:ins w:id="12491" w:author="China Telecom" w:date="2020-11-16T10:53:00Z"/>
                <w:rFonts w:eastAsia="宋体"/>
              </w:rPr>
            </w:pPr>
            <w:ins w:id="12492" w:author="China Telecom" w:date="2020-11-19T14:18:00Z">
              <w:r>
                <w:rPr>
                  <w:rFonts w:eastAsia="宋体"/>
                </w:rPr>
                <w:t>Source 4</w:t>
              </w:r>
            </w:ins>
            <w:ins w:id="12493" w:author="China Telecom" w:date="2020-11-16T13:08:00Z">
              <w:r>
                <w:rPr>
                  <w:rFonts w:eastAsia="宋体"/>
                </w:rPr>
                <w:t xml:space="preserve"> (</w:t>
              </w:r>
              <w:r w:rsidRPr="002239B7">
                <w:rPr>
                  <w:rFonts w:eastAsia="等线"/>
                </w:rPr>
                <w:t>R1-2007930</w:t>
              </w:r>
              <w:r>
                <w:rPr>
                  <w:rFonts w:eastAsia="宋体"/>
                </w:rPr>
                <w:t>)</w:t>
              </w:r>
            </w:ins>
          </w:p>
        </w:tc>
        <w:tc>
          <w:tcPr>
            <w:tcW w:w="1134" w:type="dxa"/>
            <w:vAlign w:val="center"/>
          </w:tcPr>
          <w:p w14:paraId="75A83172" w14:textId="77777777" w:rsidR="003B6B86" w:rsidRPr="00501646" w:rsidRDefault="003B6B86" w:rsidP="00DB5682">
            <w:pPr>
              <w:jc w:val="center"/>
              <w:rPr>
                <w:ins w:id="12494" w:author="China Telecom" w:date="2020-11-16T10:53:00Z"/>
                <w:rFonts w:eastAsia="宋体"/>
              </w:rPr>
            </w:pPr>
            <w:ins w:id="12495" w:author="China Telecom" w:date="2020-11-16T10:53:00Z">
              <w:r w:rsidRPr="00501646">
                <w:rPr>
                  <w:rFonts w:eastAsia="宋体"/>
                </w:rPr>
                <w:t>FR1</w:t>
              </w:r>
            </w:ins>
          </w:p>
        </w:tc>
        <w:tc>
          <w:tcPr>
            <w:tcW w:w="1418" w:type="dxa"/>
            <w:vAlign w:val="center"/>
          </w:tcPr>
          <w:p w14:paraId="507DE5C3" w14:textId="77777777" w:rsidR="003B6B86" w:rsidRPr="00501646" w:rsidRDefault="003B6B86" w:rsidP="00DB5682">
            <w:pPr>
              <w:jc w:val="center"/>
              <w:rPr>
                <w:ins w:id="12496" w:author="China Telecom" w:date="2020-11-16T10:53:00Z"/>
                <w:rFonts w:eastAsia="宋体"/>
              </w:rPr>
            </w:pPr>
          </w:p>
        </w:tc>
        <w:tc>
          <w:tcPr>
            <w:tcW w:w="1417" w:type="dxa"/>
            <w:vAlign w:val="center"/>
          </w:tcPr>
          <w:p w14:paraId="08E453B8" w14:textId="77777777" w:rsidR="003B6B86" w:rsidRPr="00501646" w:rsidRDefault="003B6B86" w:rsidP="00DB5682">
            <w:pPr>
              <w:jc w:val="center"/>
              <w:rPr>
                <w:ins w:id="12497" w:author="China Telecom" w:date="2020-11-16T10:53:00Z"/>
                <w:rFonts w:eastAsia="宋体"/>
              </w:rPr>
            </w:pPr>
            <w:ins w:id="12498" w:author="China Telecom" w:date="2020-11-16T10:53:00Z">
              <w:r w:rsidRPr="00501646">
                <w:rPr>
                  <w:rFonts w:eastAsia="宋体"/>
                </w:rPr>
                <w:t>0~5 dB</w:t>
              </w:r>
            </w:ins>
          </w:p>
        </w:tc>
        <w:tc>
          <w:tcPr>
            <w:tcW w:w="4596" w:type="dxa"/>
            <w:vAlign w:val="center"/>
          </w:tcPr>
          <w:p w14:paraId="3A6C6035" w14:textId="77777777" w:rsidR="003B6B86" w:rsidRPr="00501646" w:rsidRDefault="003B6B86" w:rsidP="00DB5682">
            <w:pPr>
              <w:jc w:val="center"/>
              <w:rPr>
                <w:ins w:id="12499" w:author="China Telecom" w:date="2020-11-16T10:53:00Z"/>
                <w:rFonts w:eastAsia="宋体"/>
              </w:rPr>
            </w:pPr>
            <w:ins w:id="12500" w:author="China Telecom" w:date="2020-11-16T10:53:00Z">
              <w:r w:rsidRPr="00501646">
                <w:rPr>
                  <w:rFonts w:eastAsia="宋体"/>
                </w:rPr>
                <w:t>No MCL gain. Gain comes from reduction in MPR and A-MPR due to reduction in PAPR/CM.</w:t>
              </w:r>
            </w:ins>
          </w:p>
          <w:p w14:paraId="6AB3AB17" w14:textId="77777777" w:rsidR="003B6B86" w:rsidRPr="00501646" w:rsidRDefault="003B6B86" w:rsidP="00DB5682">
            <w:pPr>
              <w:jc w:val="center"/>
              <w:rPr>
                <w:ins w:id="12501" w:author="China Telecom" w:date="2020-11-16T10:53:00Z"/>
                <w:rFonts w:eastAsia="宋体"/>
              </w:rPr>
            </w:pPr>
            <w:ins w:id="12502" w:author="China Telecom" w:date="2020-11-16T10:53:00Z">
              <w:r w:rsidRPr="00501646">
                <w:rPr>
                  <w:rFonts w:eastAsia="宋体"/>
                  <w:lang w:val="en-CA"/>
                </w:rPr>
                <w:t>2 tone Pi/2 BPSK (i.e. LTE-M sub-PRB solution with near zero PAPR)</w:t>
              </w:r>
            </w:ins>
          </w:p>
        </w:tc>
      </w:tr>
    </w:tbl>
    <w:p w14:paraId="611E9AB7" w14:textId="77777777" w:rsidR="003B6B86" w:rsidRDefault="003B6B86" w:rsidP="003B6B86">
      <w:pPr>
        <w:jc w:val="center"/>
        <w:rPr>
          <w:ins w:id="12503" w:author="China Telecom" w:date="2020-11-16T10:53:00Z"/>
          <w:rFonts w:eastAsia="宋体"/>
        </w:rPr>
      </w:pPr>
    </w:p>
    <w:p w14:paraId="6E225311" w14:textId="77777777" w:rsidR="003B6B86" w:rsidRPr="00716972" w:rsidRDefault="003B6B86" w:rsidP="003B6B86">
      <w:pPr>
        <w:jc w:val="both"/>
        <w:rPr>
          <w:ins w:id="12504" w:author="China Telecom" w:date="2020-11-13T08:11:00Z"/>
        </w:rPr>
      </w:pPr>
      <w:ins w:id="12505" w:author="China Telecom" w:date="2020-11-13T08:11:00Z">
        <w:r w:rsidRPr="00716972">
          <w:t>One source (R1-2008874) evaluates the performance of enhanced intra-slot frequency hopping with more frequency offsets/ more frequency hopping positions and shows around 1.8 dB SNR gain for VoIP at 2% rBLER and 0.4 dB SNR gain for eMBB at 2% rBLER for FR1, compared to Rel-16 intra-slot frequency hopping.</w:t>
        </w:r>
      </w:ins>
    </w:p>
    <w:p w14:paraId="35D9A54B" w14:textId="77777777" w:rsidR="003B6B86" w:rsidRDefault="003B6B86" w:rsidP="00C55C48">
      <w:pPr>
        <w:pStyle w:val="TH"/>
        <w:rPr>
          <w:ins w:id="12506" w:author="China Telecom" w:date="2020-11-16T10:55:00Z"/>
          <w:rFonts w:ascii="Calibri" w:eastAsia="宋体" w:hAnsi="Calibri"/>
        </w:rPr>
      </w:pPr>
      <w:ins w:id="12507" w:author="China Telecom" w:date="2020-11-16T10:56:00Z">
        <w:r>
          <w:rPr>
            <w:rFonts w:eastAsia="宋体" w:hint="eastAsia"/>
          </w:rPr>
          <w:t xml:space="preserve">Table </w:t>
        </w:r>
        <w:r>
          <w:rPr>
            <w:rFonts w:eastAsia="宋体"/>
          </w:rPr>
          <w:t>6.1.2</w:t>
        </w:r>
        <w:r>
          <w:rPr>
            <w:rFonts w:eastAsia="宋体" w:hint="eastAsia"/>
          </w:rPr>
          <w:t>-</w:t>
        </w:r>
        <w:r>
          <w:rPr>
            <w:rFonts w:eastAsia="宋体"/>
          </w:rPr>
          <w:t>3</w:t>
        </w:r>
        <w:r>
          <w:rPr>
            <w:rFonts w:eastAsia="宋体" w:hint="eastAsia"/>
          </w:rPr>
          <w:t xml:space="preserve"> </w:t>
        </w:r>
        <w:r>
          <w:rPr>
            <w:rFonts w:eastAsia="宋体"/>
            <w:bCs/>
          </w:rPr>
          <w:t>Performance evaluation for</w:t>
        </w:r>
      </w:ins>
      <w:ins w:id="12508" w:author="China Telecom" w:date="2020-11-16T10:55:00Z">
        <w:r>
          <w:rPr>
            <w:rFonts w:eastAsia="宋体" w:hint="eastAsia"/>
          </w:rPr>
          <w:t xml:space="preserve"> </w:t>
        </w:r>
      </w:ins>
      <w:ins w:id="12509" w:author="China Telecom" w:date="2020-11-16T10:56:00Z">
        <w:r w:rsidRPr="00716972">
          <w:t>enhanced intra-slot frequency hopping</w:t>
        </w:r>
      </w:ins>
    </w:p>
    <w:tbl>
      <w:tblPr>
        <w:tblStyle w:val="12"/>
        <w:tblW w:w="9740" w:type="dxa"/>
        <w:jc w:val="center"/>
        <w:tblLayout w:type="fixed"/>
        <w:tblLook w:val="04A0" w:firstRow="1" w:lastRow="0" w:firstColumn="1" w:lastColumn="0" w:noHBand="0" w:noVBand="1"/>
      </w:tblPr>
      <w:tblGrid>
        <w:gridCol w:w="1184"/>
        <w:gridCol w:w="1985"/>
        <w:gridCol w:w="1701"/>
        <w:gridCol w:w="1843"/>
        <w:gridCol w:w="3027"/>
        <w:tblGridChange w:id="12510">
          <w:tblGrid>
            <w:gridCol w:w="1184"/>
            <w:gridCol w:w="1985"/>
            <w:gridCol w:w="1701"/>
            <w:gridCol w:w="1843"/>
            <w:gridCol w:w="3027"/>
          </w:tblGrid>
        </w:tblGridChange>
      </w:tblGrid>
      <w:tr w:rsidR="003B6B86" w14:paraId="5CA4CA8B" w14:textId="77777777" w:rsidTr="00DB5682">
        <w:trPr>
          <w:trHeight w:val="558"/>
          <w:jc w:val="center"/>
          <w:ins w:id="12511" w:author="China Telecom" w:date="2020-11-16T10:55:00Z"/>
        </w:trPr>
        <w:tc>
          <w:tcPr>
            <w:tcW w:w="1184" w:type="dxa"/>
            <w:vMerge w:val="restart"/>
            <w:vAlign w:val="center"/>
          </w:tcPr>
          <w:p w14:paraId="79A6FA4C" w14:textId="77777777" w:rsidR="003B6B86" w:rsidRPr="0016475D" w:rsidRDefault="003B6B86" w:rsidP="00DB5682">
            <w:pPr>
              <w:jc w:val="center"/>
              <w:rPr>
                <w:ins w:id="12512" w:author="China Telecom" w:date="2020-11-16T10:55:00Z"/>
                <w:rFonts w:eastAsia="宋体"/>
                <w:b/>
              </w:rPr>
            </w:pPr>
            <w:ins w:id="12513" w:author="China Telecom" w:date="2020-11-16T10:56:00Z">
              <w:r w:rsidRPr="0016475D">
                <w:rPr>
                  <w:rFonts w:eastAsia="宋体"/>
                  <w:b/>
                </w:rPr>
                <w:t>Source</w:t>
              </w:r>
            </w:ins>
          </w:p>
        </w:tc>
        <w:tc>
          <w:tcPr>
            <w:tcW w:w="1985" w:type="dxa"/>
            <w:vMerge w:val="restart"/>
            <w:vAlign w:val="center"/>
          </w:tcPr>
          <w:p w14:paraId="15DD1D77" w14:textId="77777777" w:rsidR="003B6B86" w:rsidRPr="0016475D" w:rsidRDefault="003B6B86" w:rsidP="00DB5682">
            <w:pPr>
              <w:jc w:val="center"/>
              <w:rPr>
                <w:ins w:id="12514" w:author="China Telecom" w:date="2020-11-16T10:55:00Z"/>
                <w:rFonts w:eastAsia="宋体"/>
                <w:b/>
              </w:rPr>
            </w:pPr>
            <w:ins w:id="12515" w:author="China Telecom" w:date="2020-11-16T10:55:00Z">
              <w:r w:rsidRPr="0016475D">
                <w:rPr>
                  <w:rFonts w:eastAsia="宋体"/>
                  <w:b/>
                </w:rPr>
                <w:t>Solutions</w:t>
              </w:r>
            </w:ins>
          </w:p>
        </w:tc>
        <w:tc>
          <w:tcPr>
            <w:tcW w:w="3544" w:type="dxa"/>
            <w:gridSpan w:val="2"/>
            <w:vAlign w:val="center"/>
          </w:tcPr>
          <w:p w14:paraId="5EC0086A" w14:textId="77777777" w:rsidR="003B6B86" w:rsidRPr="0016475D" w:rsidRDefault="003B6B86" w:rsidP="00DB5682">
            <w:pPr>
              <w:jc w:val="center"/>
              <w:rPr>
                <w:ins w:id="12516" w:author="China Telecom" w:date="2020-11-16T10:55:00Z"/>
                <w:rFonts w:eastAsia="宋体"/>
                <w:b/>
              </w:rPr>
            </w:pPr>
            <w:ins w:id="12517" w:author="China Telecom" w:date="2020-11-16T10:55:00Z">
              <w:r w:rsidRPr="0016475D">
                <w:rPr>
                  <w:rFonts w:eastAsia="宋体"/>
                  <w:b/>
                </w:rPr>
                <w:t>Performance gain</w:t>
              </w:r>
            </w:ins>
          </w:p>
        </w:tc>
        <w:tc>
          <w:tcPr>
            <w:tcW w:w="3027" w:type="dxa"/>
            <w:vMerge w:val="restart"/>
            <w:vAlign w:val="center"/>
          </w:tcPr>
          <w:p w14:paraId="080FAE77" w14:textId="77777777" w:rsidR="003B6B86" w:rsidRPr="0016475D" w:rsidRDefault="003B6B86" w:rsidP="00DB5682">
            <w:pPr>
              <w:jc w:val="center"/>
              <w:rPr>
                <w:ins w:id="12518" w:author="China Telecom" w:date="2020-11-16T10:55:00Z"/>
                <w:rFonts w:eastAsia="宋体"/>
                <w:b/>
              </w:rPr>
            </w:pPr>
            <w:ins w:id="12519" w:author="China Telecom" w:date="2020-11-16T10:55:00Z">
              <w:r w:rsidRPr="0016475D">
                <w:rPr>
                  <w:rFonts w:eastAsia="宋体"/>
                  <w:b/>
                </w:rPr>
                <w:t>Key Assumptions</w:t>
              </w:r>
            </w:ins>
          </w:p>
        </w:tc>
      </w:tr>
      <w:tr w:rsidR="003B6B86" w14:paraId="59B45053" w14:textId="77777777" w:rsidTr="00DB5682">
        <w:trPr>
          <w:trHeight w:val="188"/>
          <w:jc w:val="center"/>
          <w:ins w:id="12520" w:author="China Telecom" w:date="2020-11-16T10:55:00Z"/>
        </w:trPr>
        <w:tc>
          <w:tcPr>
            <w:tcW w:w="1184" w:type="dxa"/>
            <w:vMerge/>
            <w:vAlign w:val="center"/>
          </w:tcPr>
          <w:p w14:paraId="38FB22FE" w14:textId="77777777" w:rsidR="003B6B86" w:rsidRPr="00501646" w:rsidRDefault="003B6B86" w:rsidP="00DB5682">
            <w:pPr>
              <w:jc w:val="center"/>
              <w:rPr>
                <w:ins w:id="12521" w:author="China Telecom" w:date="2020-11-16T10:55:00Z"/>
                <w:rFonts w:eastAsia="宋体"/>
              </w:rPr>
            </w:pPr>
          </w:p>
        </w:tc>
        <w:tc>
          <w:tcPr>
            <w:tcW w:w="1985" w:type="dxa"/>
            <w:vMerge/>
            <w:vAlign w:val="center"/>
          </w:tcPr>
          <w:p w14:paraId="157A44B7" w14:textId="77777777" w:rsidR="003B6B86" w:rsidRPr="00501646" w:rsidRDefault="003B6B86" w:rsidP="00DB5682">
            <w:pPr>
              <w:jc w:val="center"/>
              <w:rPr>
                <w:ins w:id="12522" w:author="China Telecom" w:date="2020-11-16T10:55:00Z"/>
                <w:rFonts w:eastAsia="宋体"/>
              </w:rPr>
            </w:pPr>
          </w:p>
        </w:tc>
        <w:tc>
          <w:tcPr>
            <w:tcW w:w="1701" w:type="dxa"/>
            <w:vAlign w:val="center"/>
          </w:tcPr>
          <w:p w14:paraId="0EAADD2D" w14:textId="77777777" w:rsidR="003B6B86" w:rsidRPr="0016475D" w:rsidRDefault="003B6B86" w:rsidP="00DB5682">
            <w:pPr>
              <w:jc w:val="center"/>
              <w:rPr>
                <w:ins w:id="12523" w:author="China Telecom" w:date="2020-11-16T10:55:00Z"/>
                <w:rFonts w:eastAsia="宋体"/>
                <w:b/>
              </w:rPr>
            </w:pPr>
            <w:ins w:id="12524" w:author="China Telecom" w:date="2020-11-16T10:55:00Z">
              <w:r w:rsidRPr="0016475D">
                <w:rPr>
                  <w:rFonts w:eastAsia="宋体"/>
                  <w:b/>
                </w:rPr>
                <w:t>eMBB</w:t>
              </w:r>
            </w:ins>
          </w:p>
        </w:tc>
        <w:tc>
          <w:tcPr>
            <w:tcW w:w="1843" w:type="dxa"/>
            <w:vAlign w:val="center"/>
          </w:tcPr>
          <w:p w14:paraId="4BF3BFC5" w14:textId="77777777" w:rsidR="003B6B86" w:rsidRPr="0016475D" w:rsidRDefault="003B6B86" w:rsidP="00DB5682">
            <w:pPr>
              <w:jc w:val="center"/>
              <w:rPr>
                <w:ins w:id="12525" w:author="China Telecom" w:date="2020-11-16T10:55:00Z"/>
                <w:rFonts w:eastAsia="宋体"/>
                <w:b/>
              </w:rPr>
            </w:pPr>
            <w:ins w:id="12526" w:author="China Telecom" w:date="2020-11-16T10:55:00Z">
              <w:r w:rsidRPr="0016475D">
                <w:rPr>
                  <w:rFonts w:eastAsia="宋体"/>
                  <w:b/>
                </w:rPr>
                <w:t>voice</w:t>
              </w:r>
            </w:ins>
          </w:p>
        </w:tc>
        <w:tc>
          <w:tcPr>
            <w:tcW w:w="3027" w:type="dxa"/>
            <w:vMerge/>
            <w:vAlign w:val="center"/>
          </w:tcPr>
          <w:p w14:paraId="6110B9C9" w14:textId="77777777" w:rsidR="003B6B86" w:rsidRPr="00501646" w:rsidRDefault="003B6B86" w:rsidP="00DB5682">
            <w:pPr>
              <w:jc w:val="center"/>
              <w:rPr>
                <w:ins w:id="12527" w:author="China Telecom" w:date="2020-11-16T10:55:00Z"/>
                <w:rFonts w:eastAsia="宋体"/>
              </w:rPr>
            </w:pPr>
          </w:p>
        </w:tc>
      </w:tr>
      <w:tr w:rsidR="003B6B86" w14:paraId="11D643E0" w14:textId="77777777" w:rsidTr="00DB5682">
        <w:trPr>
          <w:trHeight w:val="511"/>
          <w:jc w:val="center"/>
          <w:ins w:id="12528" w:author="China Telecom" w:date="2020-11-16T10:55:00Z"/>
        </w:trPr>
        <w:tc>
          <w:tcPr>
            <w:tcW w:w="1184" w:type="dxa"/>
            <w:vMerge w:val="restart"/>
            <w:vAlign w:val="center"/>
          </w:tcPr>
          <w:p w14:paraId="757A671A" w14:textId="77777777" w:rsidR="003B6B86" w:rsidRPr="00501646" w:rsidRDefault="003B6B86" w:rsidP="00DB5682">
            <w:pPr>
              <w:jc w:val="center"/>
              <w:rPr>
                <w:ins w:id="12529" w:author="China Telecom" w:date="2020-11-16T10:55:00Z"/>
                <w:rFonts w:eastAsia="宋体"/>
              </w:rPr>
            </w:pPr>
            <w:ins w:id="12530" w:author="China Telecom" w:date="2020-11-16T11:38:00Z">
              <w:r w:rsidRPr="00716972">
                <w:rPr>
                  <w:rFonts w:eastAsia="等线"/>
                </w:rPr>
                <w:t>R1-2008874</w:t>
              </w:r>
            </w:ins>
          </w:p>
        </w:tc>
        <w:tc>
          <w:tcPr>
            <w:tcW w:w="1985" w:type="dxa"/>
            <w:vMerge w:val="restart"/>
            <w:vAlign w:val="center"/>
          </w:tcPr>
          <w:p w14:paraId="73D2404F" w14:textId="77777777" w:rsidR="003B6B86" w:rsidRPr="00501646" w:rsidRDefault="003B6B86" w:rsidP="00DB5682">
            <w:pPr>
              <w:jc w:val="center"/>
              <w:rPr>
                <w:ins w:id="12531" w:author="China Telecom" w:date="2020-11-16T10:55:00Z"/>
                <w:rFonts w:eastAsia="宋体"/>
              </w:rPr>
            </w:pPr>
            <w:ins w:id="12532" w:author="China Telecom" w:date="2020-11-16T10:55:00Z">
              <w:r w:rsidRPr="00501646">
                <w:rPr>
                  <w:rFonts w:eastAsia="宋体"/>
                </w:rPr>
                <w:t>Enhanced intra-slot frequency hopping</w:t>
              </w:r>
            </w:ins>
          </w:p>
        </w:tc>
        <w:tc>
          <w:tcPr>
            <w:tcW w:w="1701" w:type="dxa"/>
            <w:vAlign w:val="center"/>
          </w:tcPr>
          <w:p w14:paraId="63FA1E3E" w14:textId="77777777" w:rsidR="003B6B86" w:rsidRPr="00501646" w:rsidRDefault="003B6B86" w:rsidP="00DB5682">
            <w:pPr>
              <w:jc w:val="center"/>
              <w:rPr>
                <w:ins w:id="12533" w:author="China Telecom" w:date="2020-11-16T10:55:00Z"/>
                <w:rFonts w:eastAsia="宋体"/>
              </w:rPr>
            </w:pPr>
          </w:p>
        </w:tc>
        <w:tc>
          <w:tcPr>
            <w:tcW w:w="1843" w:type="dxa"/>
            <w:vAlign w:val="center"/>
          </w:tcPr>
          <w:p w14:paraId="0D6720FF" w14:textId="77777777" w:rsidR="003B6B86" w:rsidRPr="00501646" w:rsidRDefault="003B6B86" w:rsidP="00DB5682">
            <w:pPr>
              <w:jc w:val="center"/>
              <w:rPr>
                <w:ins w:id="12534" w:author="China Telecom" w:date="2020-11-16T10:55:00Z"/>
                <w:rFonts w:eastAsia="宋体"/>
              </w:rPr>
            </w:pPr>
            <w:ins w:id="12535" w:author="China Telecom" w:date="2020-11-16T10:55:00Z">
              <w:r w:rsidRPr="00501646">
                <w:rPr>
                  <w:rFonts w:eastAsia="宋体"/>
                </w:rPr>
                <w:t>1.8 dB</w:t>
              </w:r>
            </w:ins>
          </w:p>
        </w:tc>
        <w:tc>
          <w:tcPr>
            <w:tcW w:w="3027" w:type="dxa"/>
            <w:vAlign w:val="center"/>
          </w:tcPr>
          <w:p w14:paraId="48697C67" w14:textId="77777777" w:rsidR="003B6B86" w:rsidRPr="00501646" w:rsidRDefault="003B6B86" w:rsidP="00DB5682">
            <w:pPr>
              <w:jc w:val="center"/>
              <w:rPr>
                <w:ins w:id="12536" w:author="China Telecom" w:date="2020-11-16T10:55:00Z"/>
                <w:rFonts w:eastAsia="宋体"/>
              </w:rPr>
            </w:pPr>
            <w:ins w:id="12537" w:author="China Telecom" w:date="2020-11-16T10:55:00Z">
              <w:r w:rsidRPr="00501646">
                <w:rPr>
                  <w:rFonts w:eastAsia="宋体"/>
                </w:rPr>
                <w:t>DDDSUDDSUU, O2O</w:t>
              </w:r>
            </w:ins>
          </w:p>
        </w:tc>
      </w:tr>
      <w:tr w:rsidR="003B6B86" w14:paraId="6782EEDC" w14:textId="77777777" w:rsidTr="00DB5682">
        <w:tblPrEx>
          <w:tblW w:w="9740" w:type="dxa"/>
          <w:jc w:val="center"/>
          <w:tblLayout w:type="fixed"/>
          <w:tblPrExChange w:id="12538" w:author="China Telecom" w:date="2020-11-16T10:57:00Z">
            <w:tblPrEx>
              <w:tblW w:w="9740" w:type="dxa"/>
              <w:jc w:val="center"/>
              <w:tblLayout w:type="fixed"/>
            </w:tblPrEx>
          </w:tblPrExChange>
        </w:tblPrEx>
        <w:trPr>
          <w:trHeight w:val="230"/>
          <w:jc w:val="center"/>
          <w:ins w:id="12539" w:author="China Telecom" w:date="2020-11-16T10:55:00Z"/>
          <w:trPrChange w:id="12540" w:author="China Telecom" w:date="2020-11-16T10:57:00Z">
            <w:trPr>
              <w:trHeight w:val="230"/>
              <w:jc w:val="center"/>
            </w:trPr>
          </w:trPrChange>
        </w:trPr>
        <w:tc>
          <w:tcPr>
            <w:tcW w:w="1184" w:type="dxa"/>
            <w:vMerge/>
            <w:vAlign w:val="center"/>
            <w:tcPrChange w:id="12541" w:author="China Telecom" w:date="2020-11-16T10:57:00Z">
              <w:tcPr>
                <w:tcW w:w="1184" w:type="dxa"/>
                <w:vMerge/>
                <w:vAlign w:val="center"/>
              </w:tcPr>
            </w:tcPrChange>
          </w:tcPr>
          <w:p w14:paraId="63F6B4A6" w14:textId="77777777" w:rsidR="003B6B86" w:rsidRPr="00501646" w:rsidRDefault="003B6B86" w:rsidP="00DB5682">
            <w:pPr>
              <w:jc w:val="center"/>
              <w:rPr>
                <w:ins w:id="12542" w:author="China Telecom" w:date="2020-11-16T10:55:00Z"/>
                <w:rFonts w:eastAsia="宋体"/>
              </w:rPr>
            </w:pPr>
          </w:p>
        </w:tc>
        <w:tc>
          <w:tcPr>
            <w:tcW w:w="1985" w:type="dxa"/>
            <w:vMerge/>
            <w:vAlign w:val="center"/>
            <w:tcPrChange w:id="12543" w:author="China Telecom" w:date="2020-11-16T10:57:00Z">
              <w:tcPr>
                <w:tcW w:w="1985" w:type="dxa"/>
                <w:vMerge/>
                <w:vAlign w:val="center"/>
              </w:tcPr>
            </w:tcPrChange>
          </w:tcPr>
          <w:p w14:paraId="0A7D4110" w14:textId="77777777" w:rsidR="003B6B86" w:rsidRPr="00501646" w:rsidRDefault="003B6B86" w:rsidP="00DB5682">
            <w:pPr>
              <w:jc w:val="center"/>
              <w:rPr>
                <w:ins w:id="12544" w:author="China Telecom" w:date="2020-11-16T10:55:00Z"/>
                <w:rFonts w:eastAsia="宋体"/>
              </w:rPr>
            </w:pPr>
          </w:p>
        </w:tc>
        <w:tc>
          <w:tcPr>
            <w:tcW w:w="1701" w:type="dxa"/>
            <w:vAlign w:val="center"/>
            <w:tcPrChange w:id="12545" w:author="China Telecom" w:date="2020-11-16T10:57:00Z">
              <w:tcPr>
                <w:tcW w:w="1701" w:type="dxa"/>
                <w:vAlign w:val="center"/>
              </w:tcPr>
            </w:tcPrChange>
          </w:tcPr>
          <w:p w14:paraId="0235C6DA" w14:textId="77777777" w:rsidR="003B6B86" w:rsidRPr="00501646" w:rsidRDefault="003B6B86" w:rsidP="00DB5682">
            <w:pPr>
              <w:jc w:val="center"/>
              <w:rPr>
                <w:ins w:id="12546" w:author="China Telecom" w:date="2020-11-16T10:55:00Z"/>
                <w:rFonts w:eastAsia="宋体"/>
              </w:rPr>
            </w:pPr>
            <w:ins w:id="12547" w:author="China Telecom" w:date="2020-11-16T10:55:00Z">
              <w:r w:rsidRPr="00501646">
                <w:rPr>
                  <w:rFonts w:eastAsia="宋体"/>
                </w:rPr>
                <w:t>0.4 dB</w:t>
              </w:r>
            </w:ins>
          </w:p>
        </w:tc>
        <w:tc>
          <w:tcPr>
            <w:tcW w:w="1843" w:type="dxa"/>
            <w:vAlign w:val="center"/>
            <w:tcPrChange w:id="12548" w:author="China Telecom" w:date="2020-11-16T10:57:00Z">
              <w:tcPr>
                <w:tcW w:w="1843" w:type="dxa"/>
                <w:vAlign w:val="center"/>
              </w:tcPr>
            </w:tcPrChange>
          </w:tcPr>
          <w:p w14:paraId="641A49F9" w14:textId="77777777" w:rsidR="003B6B86" w:rsidRPr="00501646" w:rsidRDefault="003B6B86" w:rsidP="00DB5682">
            <w:pPr>
              <w:jc w:val="center"/>
              <w:rPr>
                <w:ins w:id="12549" w:author="China Telecom" w:date="2020-11-16T10:55:00Z"/>
                <w:rFonts w:eastAsia="宋体"/>
              </w:rPr>
            </w:pPr>
          </w:p>
        </w:tc>
        <w:tc>
          <w:tcPr>
            <w:tcW w:w="3027" w:type="dxa"/>
            <w:vAlign w:val="center"/>
            <w:tcPrChange w:id="12550" w:author="China Telecom" w:date="2020-11-16T10:57:00Z">
              <w:tcPr>
                <w:tcW w:w="3027" w:type="dxa"/>
                <w:vAlign w:val="center"/>
              </w:tcPr>
            </w:tcPrChange>
          </w:tcPr>
          <w:p w14:paraId="5F94B8D0" w14:textId="77777777" w:rsidR="003B6B86" w:rsidRPr="00501646" w:rsidRDefault="003B6B86" w:rsidP="00DB5682">
            <w:pPr>
              <w:jc w:val="center"/>
              <w:rPr>
                <w:ins w:id="12551" w:author="China Telecom" w:date="2020-11-16T10:55:00Z"/>
                <w:rFonts w:eastAsia="宋体"/>
              </w:rPr>
            </w:pPr>
            <w:ins w:id="12552" w:author="China Telecom" w:date="2020-11-16T10:55:00Z">
              <w:r w:rsidRPr="00501646">
                <w:rPr>
                  <w:rFonts w:eastAsia="宋体"/>
                </w:rPr>
                <w:t>DDDSUDDSUU, rural O2I</w:t>
              </w:r>
            </w:ins>
          </w:p>
        </w:tc>
      </w:tr>
    </w:tbl>
    <w:p w14:paraId="25124BF5" w14:textId="77777777" w:rsidR="003B6B86" w:rsidRDefault="003B6B86" w:rsidP="003B6B86"/>
    <w:p w14:paraId="49F8CE45" w14:textId="77777777" w:rsidR="003B6B86" w:rsidRDefault="003B6B86" w:rsidP="003B6B86">
      <w:pPr>
        <w:pStyle w:val="3"/>
        <w:rPr>
          <w:rFonts w:cs="Arial"/>
          <w:szCs w:val="28"/>
        </w:rPr>
      </w:pPr>
      <w:bookmarkStart w:id="12553" w:name="_Toc56794603"/>
      <w:r>
        <w:rPr>
          <w:rFonts w:eastAsia="Malgun Gothic"/>
        </w:rPr>
        <w:t>6.1</w:t>
      </w:r>
      <w:r w:rsidRPr="007368F9">
        <w:rPr>
          <w:rFonts w:eastAsia="Malgun Gothic"/>
        </w:rPr>
        <w:t>.</w:t>
      </w:r>
      <w:r>
        <w:rPr>
          <w:rFonts w:eastAsia="Malgun Gothic"/>
        </w:rPr>
        <w:t>3</w:t>
      </w:r>
      <w:r w:rsidRPr="007368F9">
        <w:rPr>
          <w:rFonts w:eastAsia="Malgun Gothic"/>
        </w:rPr>
        <w:tab/>
      </w:r>
      <w:r w:rsidRPr="00E745A8">
        <w:rPr>
          <w:rFonts w:cs="Arial"/>
          <w:szCs w:val="28"/>
        </w:rPr>
        <w:t>DM-RS enhancements</w:t>
      </w:r>
      <w:bookmarkEnd w:id="12553"/>
    </w:p>
    <w:p w14:paraId="690E05DB" w14:textId="77777777" w:rsidR="003B6B86" w:rsidRDefault="003B6B86" w:rsidP="003B6B86">
      <w:pPr>
        <w:jc w:val="both"/>
        <w:rPr>
          <w:ins w:id="12554" w:author="China Telecom" w:date="2020-11-09T16:18:00Z"/>
        </w:rPr>
      </w:pPr>
      <w:r>
        <w:t xml:space="preserve">DM-RS enhancements are studied, including </w:t>
      </w:r>
      <w:ins w:id="12555" w:author="China Telecom" w:date="2020-11-09T16:21:00Z">
        <w:r>
          <w:t>j</w:t>
        </w:r>
        <w:r w:rsidRPr="004F4FE5">
          <w:t>oint channel estimation or DM-RS bundling</w:t>
        </w:r>
      </w:ins>
      <w:del w:id="12556" w:author="China Telecom" w:date="2020-11-09T16:21:00Z">
        <w:r w:rsidDel="00DE34CE">
          <w:delText>cross-slot channel estimation</w:delText>
        </w:r>
      </w:del>
      <w:r>
        <w:t xml:space="preserve">, </w:t>
      </w:r>
      <w:ins w:id="12557" w:author="China Telecom" w:date="2020-11-09T16:21:00Z">
        <w:r>
          <w:t>e</w:t>
        </w:r>
        <w:r w:rsidRPr="005B47C8">
          <w:t>nhancements on DM-RS density</w:t>
        </w:r>
      </w:ins>
      <w:del w:id="12558" w:author="China Telecom" w:date="2020-11-09T16:21:00Z">
        <w:r w:rsidDel="00DE34CE">
          <w:delText>lower density (</w:delText>
        </w:r>
        <w:r w:rsidDel="00DE34CE">
          <w:rPr>
            <w:bCs/>
            <w:sz w:val="21"/>
            <w:szCs w:val="21"/>
          </w:rPr>
          <w:delText>e</w:delText>
        </w:r>
        <w:r w:rsidRPr="00A91AEC" w:rsidDel="00DE34CE">
          <w:rPr>
            <w:bCs/>
            <w:sz w:val="21"/>
            <w:szCs w:val="21"/>
          </w:rPr>
          <w:delText xml:space="preserve">.g., DM-RS sharing among multiple PUSCH transmissions </w:delText>
        </w:r>
        <w:r w:rsidRPr="00E0473A" w:rsidDel="00DE34CE">
          <w:rPr>
            <w:rStyle w:val="af2"/>
            <w:b w:val="0"/>
            <w:sz w:val="21"/>
            <w:szCs w:val="21"/>
          </w:rPr>
          <w:delText>or lower DMRS density in the frequency domain</w:delText>
        </w:r>
        <w:r w:rsidDel="00DE34CE">
          <w:delText>), higher density (</w:delText>
        </w:r>
        <w:r w:rsidDel="00DE34CE">
          <w:rPr>
            <w:bCs/>
            <w:sz w:val="21"/>
            <w:szCs w:val="21"/>
          </w:rPr>
          <w:delText>e</w:delText>
        </w:r>
        <w:r w:rsidRPr="00A91AEC" w:rsidDel="00DE34CE">
          <w:rPr>
            <w:bCs/>
            <w:sz w:val="21"/>
            <w:szCs w:val="21"/>
          </w:rPr>
          <w:delText>.g., in time or frequency domain, e.g., 1-comb pattern</w:delText>
        </w:r>
        <w:r w:rsidDel="00DE34CE">
          <w:delText>)</w:delText>
        </w:r>
      </w:del>
      <w:r>
        <w:t xml:space="preserve">, adaptive configuration, and </w:t>
      </w:r>
      <w:r w:rsidRPr="00F72C65">
        <w:t>DM-RS balancing among frequency hops</w:t>
      </w:r>
      <w:r>
        <w:t xml:space="preserve">. </w:t>
      </w:r>
    </w:p>
    <w:p w14:paraId="5A0385C3" w14:textId="77777777" w:rsidR="003B6B86" w:rsidRPr="00716972" w:rsidRDefault="003B6B86" w:rsidP="003B6B86">
      <w:pPr>
        <w:jc w:val="both"/>
        <w:rPr>
          <w:ins w:id="12559" w:author="China Telecom" w:date="2020-11-09T16:18:00Z"/>
          <w:b/>
          <w:bCs/>
        </w:rPr>
      </w:pPr>
      <w:ins w:id="12560" w:author="China Telecom" w:date="2020-11-09T16:18:00Z">
        <w:r w:rsidRPr="00716972">
          <w:t>Joint channel estimation or DM-RS bundling with/without optimization of DMRS location/granularity was studied from several aspects, including cross-slot channel estimation over consecutive slots, cross-slot channel estimation over non-consecutive slots, cross-repetition channel estimation within one slot, and inter-slot frequency hopping with inter-slot bundling to enable cross-slot channel estimation.</w:t>
        </w:r>
      </w:ins>
      <w:ins w:id="12561" w:author="China Telecom" w:date="2020-11-09T16:19:00Z">
        <w:r>
          <w:t xml:space="preserve"> </w:t>
        </w:r>
      </w:ins>
      <w:ins w:id="12562" w:author="China Telecom" w:date="2020-11-09T16:18:00Z">
        <w:r w:rsidRPr="00716972">
          <w:t>Potential specification impacts of joint channel estimation or DM-RS bundling include:</w:t>
        </w:r>
      </w:ins>
      <w:ins w:id="12563" w:author="China Telecom" w:date="2020-11-09T16:19:00Z">
        <w:r>
          <w:t xml:space="preserve"> p</w:t>
        </w:r>
      </w:ins>
      <w:ins w:id="12564" w:author="China Telecom" w:date="2020-11-09T16:18:00Z">
        <w:r w:rsidRPr="00716972">
          <w:t>ower consistency and phase continuity, DM-RS placement in special slot and DM-RS configuration</w:t>
        </w:r>
      </w:ins>
      <w:ins w:id="12565" w:author="China Telecom" w:date="2020-11-09T16:19:00Z">
        <w:r>
          <w:t xml:space="preserve">, </w:t>
        </w:r>
      </w:ins>
      <w:ins w:id="12566" w:author="China Telecom" w:date="2020-11-09T16:18:00Z">
        <w:r w:rsidRPr="00716972">
          <w:t>Time domain hopping interval for inter-slot frequency hopping with inter-slot bundling</w:t>
        </w:r>
      </w:ins>
      <w:ins w:id="12567" w:author="China Telecom" w:date="2020-11-09T16:19:00Z">
        <w:r>
          <w:t>.</w:t>
        </w:r>
      </w:ins>
    </w:p>
    <w:p w14:paraId="542F768F" w14:textId="77777777" w:rsidR="003B6B86" w:rsidRPr="00243924" w:rsidRDefault="003B6B86" w:rsidP="003B6B86">
      <w:pPr>
        <w:jc w:val="both"/>
        <w:rPr>
          <w:ins w:id="12568" w:author="China Telecom" w:date="2020-11-09T16:19:00Z"/>
        </w:rPr>
      </w:pPr>
      <w:ins w:id="12569" w:author="China Telecom" w:date="2020-11-09T16:19:00Z">
        <w:r w:rsidRPr="005B47C8">
          <w:lastRenderedPageBreak/>
          <w:t>Enhancements on DM-RS density were studied from several aspects, including lower DM-RS density in time domain, DM-RS sharing among multiple PUSCH transmissions in the time domain, lower DMRS density in frequency domain, 1-comb DM-RS, e.g., DM-RS with single port spans to occupy the whole DM-RS symbol, and additional DM-RS symbol position in a slot.</w:t>
        </w:r>
        <w:r>
          <w:t xml:space="preserve"> </w:t>
        </w:r>
        <w:r w:rsidRPr="005B47C8">
          <w:t>Potential specification impacts of lower DM-RS density in time domain, and DM-RS sharing among multiple PUSCH transmissions include:</w:t>
        </w:r>
        <w:r>
          <w:t xml:space="preserve"> </w:t>
        </w:r>
        <w:r w:rsidRPr="005B47C8">
          <w:t>DM-RS pattern and configuration, power consistency, phase continuity, and TBS determination.</w:t>
        </w:r>
        <w:r>
          <w:t xml:space="preserve"> </w:t>
        </w:r>
        <w:r w:rsidRPr="005B47C8">
          <w:t>Potential specification impacts of lower DMRS density in the frequency domain include:</w:t>
        </w:r>
      </w:ins>
      <w:ins w:id="12570" w:author="China Telecom" w:date="2020-11-09T16:20:00Z">
        <w:r>
          <w:t xml:space="preserve"> </w:t>
        </w:r>
      </w:ins>
      <w:ins w:id="12571" w:author="China Telecom" w:date="2020-11-09T16:19:00Z">
        <w:r w:rsidRPr="005B47C8">
          <w:t>DM-RS design, DM-RS pattern and configuration.</w:t>
        </w:r>
      </w:ins>
      <w:ins w:id="12572" w:author="China Telecom" w:date="2020-11-09T16:20:00Z">
        <w:r>
          <w:t xml:space="preserve"> </w:t>
        </w:r>
      </w:ins>
      <w:ins w:id="12573" w:author="China Telecom" w:date="2020-11-09T16:19:00Z">
        <w:r w:rsidRPr="005B47C8">
          <w:t>Potential specification impacts of 1-comb DM-RS include:</w:t>
        </w:r>
      </w:ins>
      <w:ins w:id="12574" w:author="China Telecom" w:date="2020-11-09T16:20:00Z">
        <w:r>
          <w:t xml:space="preserve"> </w:t>
        </w:r>
      </w:ins>
      <w:ins w:id="12575" w:author="China Telecom" w:date="2020-11-09T16:19:00Z">
        <w:r w:rsidRPr="005B47C8">
          <w:t>DM-RS design, and TBS determination.</w:t>
        </w:r>
      </w:ins>
      <w:ins w:id="12576" w:author="China Telecom" w:date="2020-11-09T16:20:00Z">
        <w:r>
          <w:t xml:space="preserve"> </w:t>
        </w:r>
      </w:ins>
      <w:ins w:id="12577" w:author="China Telecom" w:date="2020-11-09T16:19:00Z">
        <w:r w:rsidRPr="00243924">
          <w:t>Potential specification impacts of additional DM-RS symbol position in a slot include:</w:t>
        </w:r>
      </w:ins>
      <w:ins w:id="12578" w:author="China Telecom" w:date="2020-11-09T16:20:00Z">
        <w:r>
          <w:t xml:space="preserve"> </w:t>
        </w:r>
      </w:ins>
      <w:ins w:id="12579" w:author="China Telecom" w:date="2020-11-09T16:19:00Z">
        <w:r w:rsidRPr="00243924">
          <w:t>DM-RS position.</w:t>
        </w:r>
      </w:ins>
    </w:p>
    <w:p w14:paraId="3BE43B4B" w14:textId="77777777" w:rsidR="003B6B86" w:rsidRPr="00243924" w:rsidRDefault="003B6B86" w:rsidP="003B6B86">
      <w:pPr>
        <w:jc w:val="both"/>
        <w:rPr>
          <w:ins w:id="12580" w:author="China Telecom" w:date="2020-11-09T16:20:00Z"/>
        </w:rPr>
      </w:pPr>
      <w:ins w:id="12581" w:author="China Telecom" w:date="2020-11-09T16:20:00Z">
        <w:r w:rsidRPr="00243924">
          <w:t>Adaptive DM-RS configuration was studied. Potential specification impacts include:</w:t>
        </w:r>
        <w:r>
          <w:t xml:space="preserve"> r</w:t>
        </w:r>
        <w:r w:rsidRPr="00243924">
          <w:t>elated signaling design.</w:t>
        </w:r>
      </w:ins>
    </w:p>
    <w:p w14:paraId="3DC382F0" w14:textId="77777777" w:rsidR="003B6B86" w:rsidRPr="00243924" w:rsidRDefault="003B6B86" w:rsidP="003B6B86">
      <w:pPr>
        <w:jc w:val="both"/>
        <w:rPr>
          <w:ins w:id="12582" w:author="China Telecom" w:date="2020-11-09T16:20:00Z"/>
        </w:rPr>
      </w:pPr>
      <w:ins w:id="12583" w:author="China Telecom" w:date="2020-11-09T16:20:00Z">
        <w:r w:rsidRPr="00243924">
          <w:t>DM-RS balancing among frequency hops was studied. Potential specification impacts include:</w:t>
        </w:r>
        <w:r>
          <w:t xml:space="preserve"> r</w:t>
        </w:r>
        <w:r w:rsidRPr="00243924">
          <w:t>elated signaling design, DMRS configuration and pattern.</w:t>
        </w:r>
      </w:ins>
    </w:p>
    <w:p w14:paraId="10831119" w14:textId="000A4213" w:rsidR="003B6B86" w:rsidRDefault="003B6B86" w:rsidP="003B6B86">
      <w:pPr>
        <w:overflowPunct w:val="0"/>
        <w:autoSpaceDE w:val="0"/>
        <w:autoSpaceDN w:val="0"/>
        <w:adjustRightInd w:val="0"/>
        <w:spacing w:after="120" w:line="259" w:lineRule="auto"/>
        <w:jc w:val="both"/>
        <w:textAlignment w:val="baseline"/>
        <w:rPr>
          <w:ins w:id="12584" w:author="China Telecom" w:date="2020-11-16T10:10:00Z"/>
          <w:rFonts w:eastAsia="Times New Roman"/>
          <w:szCs w:val="21"/>
        </w:rPr>
      </w:pPr>
      <w:ins w:id="12585" w:author="China Telecom" w:date="2020-11-16T10:10:00Z">
        <w:r>
          <w:rPr>
            <w:rFonts w:hint="eastAsia"/>
            <w:szCs w:val="21"/>
          </w:rPr>
          <w:t>Fifteen</w:t>
        </w:r>
        <w:r>
          <w:rPr>
            <w:rFonts w:eastAsia="Times New Roman"/>
            <w:szCs w:val="21"/>
          </w:rPr>
          <w:t xml:space="preserve"> sources (</w:t>
        </w:r>
        <w:r>
          <w:rPr>
            <w:rFonts w:eastAsia="宋体"/>
            <w:szCs w:val="21"/>
          </w:rPr>
          <w:t>R1-2008874</w:t>
        </w:r>
        <w:r>
          <w:rPr>
            <w:rFonts w:eastAsia="宋体" w:hint="eastAsia"/>
            <w:szCs w:val="21"/>
          </w:rPr>
          <w:t xml:space="preserve">, </w:t>
        </w:r>
        <w:r>
          <w:rPr>
            <w:rFonts w:eastAsia="宋体"/>
            <w:szCs w:val="21"/>
          </w:rPr>
          <w:t>R1-2007743</w:t>
        </w:r>
        <w:r>
          <w:rPr>
            <w:rFonts w:eastAsia="宋体" w:hint="eastAsia"/>
            <w:szCs w:val="21"/>
          </w:rPr>
          <w:t xml:space="preserve">, </w:t>
        </w:r>
        <w:r>
          <w:rPr>
            <w:rFonts w:eastAsia="宋体"/>
            <w:szCs w:val="21"/>
          </w:rPr>
          <w:t>R1-2007954, R1-2008626</w:t>
        </w:r>
        <w:r>
          <w:rPr>
            <w:rFonts w:eastAsia="宋体" w:hint="eastAsia"/>
            <w:szCs w:val="21"/>
          </w:rPr>
          <w:t xml:space="preserve">, </w:t>
        </w:r>
        <w:r>
          <w:rPr>
            <w:szCs w:val="21"/>
            <w:lang w:eastAsia="ja-JP"/>
          </w:rPr>
          <w:t>R1-2008399</w:t>
        </w:r>
        <w:r>
          <w:rPr>
            <w:rFonts w:hint="eastAsia"/>
            <w:szCs w:val="21"/>
          </w:rPr>
          <w:t xml:space="preserve">, </w:t>
        </w:r>
        <w:r>
          <w:rPr>
            <w:szCs w:val="21"/>
            <w:lang w:eastAsia="ja-JP"/>
          </w:rPr>
          <w:t>R1-2008378</w:t>
        </w:r>
        <w:r>
          <w:rPr>
            <w:rFonts w:hint="eastAsia"/>
            <w:szCs w:val="21"/>
          </w:rPr>
          <w:t xml:space="preserve">, </w:t>
        </w:r>
        <w:r>
          <w:rPr>
            <w:szCs w:val="21"/>
          </w:rPr>
          <w:t xml:space="preserve">R1-2008559, R1-2009647, </w:t>
        </w:r>
        <w:r>
          <w:rPr>
            <w:rFonts w:eastAsia="宋体"/>
            <w:szCs w:val="21"/>
          </w:rPr>
          <w:t>R1-2008026</w:t>
        </w:r>
        <w:r>
          <w:rPr>
            <w:rFonts w:eastAsia="宋体" w:hint="eastAsia"/>
            <w:szCs w:val="21"/>
          </w:rPr>
          <w:t xml:space="preserve">, </w:t>
        </w:r>
        <w:r>
          <w:rPr>
            <w:rFonts w:eastAsia="宋体"/>
            <w:szCs w:val="21"/>
          </w:rPr>
          <w:t>R1-2007680</w:t>
        </w:r>
        <w:r>
          <w:rPr>
            <w:rFonts w:eastAsia="宋体" w:hint="eastAsia"/>
            <w:szCs w:val="21"/>
          </w:rPr>
          <w:t xml:space="preserve">, </w:t>
        </w:r>
        <w:r>
          <w:rPr>
            <w:rFonts w:eastAsia="宋体"/>
            <w:szCs w:val="21"/>
          </w:rPr>
          <w:t>R1-2008419</w:t>
        </w:r>
        <w:r>
          <w:rPr>
            <w:rFonts w:eastAsia="宋体" w:hint="eastAsia"/>
            <w:szCs w:val="21"/>
          </w:rPr>
          <w:t xml:space="preserve">, </w:t>
        </w:r>
      </w:ins>
      <w:r w:rsidR="009B432B" w:rsidRPr="009B432B">
        <w:rPr>
          <w:rFonts w:eastAsia="宋体"/>
          <w:szCs w:val="21"/>
        </w:rPr>
        <w:t>R1-2009792</w:t>
      </w:r>
      <w:ins w:id="12586" w:author="China Telecom" w:date="2020-11-16T10:10:00Z">
        <w:r>
          <w:rPr>
            <w:rFonts w:eastAsia="宋体" w:hint="eastAsia"/>
            <w:szCs w:val="21"/>
          </w:rPr>
          <w:t>, R1-2008479</w:t>
        </w:r>
        <w:r>
          <w:rPr>
            <w:rFonts w:eastAsia="宋体"/>
            <w:szCs w:val="21"/>
          </w:rPr>
          <w:t xml:space="preserve">, </w:t>
        </w:r>
      </w:ins>
      <w:ins w:id="12587" w:author="China Telecom" w:date="2020-11-18T15:12:00Z">
        <w:r>
          <w:rPr>
            <w:rFonts w:eastAsia="宋体"/>
            <w:szCs w:val="21"/>
          </w:rPr>
          <w:t>R1-2009583</w:t>
        </w:r>
      </w:ins>
      <w:ins w:id="12588" w:author="China Telecom" w:date="2020-11-16T10:10:00Z">
        <w:r>
          <w:rPr>
            <w:rFonts w:eastAsia="宋体" w:hint="eastAsia"/>
            <w:szCs w:val="21"/>
          </w:rPr>
          <w:t xml:space="preserve">, </w:t>
        </w:r>
        <w:r>
          <w:rPr>
            <w:szCs w:val="21"/>
          </w:rPr>
          <w:t>R1-2007583</w:t>
        </w:r>
        <w:r>
          <w:rPr>
            <w:rFonts w:eastAsia="Times New Roman"/>
            <w:szCs w:val="21"/>
          </w:rPr>
          <w:t>) evaluate the performance of</w:t>
        </w:r>
        <w:r>
          <w:rPr>
            <w:rFonts w:ascii="Times" w:hAnsi="Times" w:hint="eastAsia"/>
            <w:szCs w:val="21"/>
          </w:rPr>
          <w:t xml:space="preserve"> </w:t>
        </w:r>
        <w:r>
          <w:rPr>
            <w:rFonts w:hint="eastAsia"/>
            <w:szCs w:val="21"/>
          </w:rPr>
          <w:t>joint</w:t>
        </w:r>
        <w:r>
          <w:rPr>
            <w:szCs w:val="21"/>
          </w:rPr>
          <w:t xml:space="preserve"> channel estimation</w:t>
        </w:r>
        <w:r>
          <w:rPr>
            <w:rFonts w:eastAsia="Times New Roman"/>
            <w:szCs w:val="21"/>
          </w:rPr>
          <w:t>.</w:t>
        </w:r>
      </w:ins>
    </w:p>
    <w:p w14:paraId="0F33B2BE" w14:textId="380EE4FD" w:rsidR="003B6B86" w:rsidRDefault="003B6B86" w:rsidP="003B6B86">
      <w:pPr>
        <w:widowControl w:val="0"/>
        <w:numPr>
          <w:ilvl w:val="0"/>
          <w:numId w:val="67"/>
        </w:numPr>
        <w:tabs>
          <w:tab w:val="left" w:pos="1701"/>
        </w:tabs>
        <w:spacing w:after="160" w:line="259" w:lineRule="auto"/>
        <w:jc w:val="both"/>
        <w:rPr>
          <w:ins w:id="12589" w:author="China Telecom" w:date="2020-11-16T10:10:00Z"/>
          <w:szCs w:val="21"/>
        </w:rPr>
      </w:pPr>
      <w:ins w:id="12590" w:author="China Telecom" w:date="2020-11-16T10:10:00Z">
        <w:r>
          <w:rPr>
            <w:rFonts w:hint="eastAsia"/>
            <w:szCs w:val="21"/>
          </w:rPr>
          <w:t>Eleven sources (</w:t>
        </w:r>
        <w:r>
          <w:rPr>
            <w:rFonts w:eastAsia="宋体"/>
            <w:szCs w:val="21"/>
          </w:rPr>
          <w:t>R1-2008874</w:t>
        </w:r>
        <w:r>
          <w:rPr>
            <w:rFonts w:eastAsia="宋体" w:hint="eastAsia"/>
            <w:szCs w:val="21"/>
          </w:rPr>
          <w:t xml:space="preserve">, </w:t>
        </w:r>
        <w:r>
          <w:rPr>
            <w:rFonts w:eastAsia="宋体"/>
            <w:szCs w:val="21"/>
          </w:rPr>
          <w:t>R1-2007743</w:t>
        </w:r>
        <w:r>
          <w:rPr>
            <w:rFonts w:eastAsia="宋体" w:hint="eastAsia"/>
            <w:szCs w:val="21"/>
          </w:rPr>
          <w:t xml:space="preserve">, </w:t>
        </w:r>
        <w:r>
          <w:rPr>
            <w:rFonts w:eastAsia="宋体"/>
            <w:szCs w:val="21"/>
          </w:rPr>
          <w:t>R1-2008626</w:t>
        </w:r>
        <w:r>
          <w:rPr>
            <w:rFonts w:eastAsia="宋体" w:hint="eastAsia"/>
            <w:szCs w:val="21"/>
          </w:rPr>
          <w:t xml:space="preserve">, </w:t>
        </w:r>
        <w:r>
          <w:rPr>
            <w:szCs w:val="21"/>
            <w:lang w:eastAsia="ja-JP"/>
          </w:rPr>
          <w:t>R1-2008399</w:t>
        </w:r>
        <w:r>
          <w:rPr>
            <w:rFonts w:hint="eastAsia"/>
            <w:szCs w:val="21"/>
          </w:rPr>
          <w:t xml:space="preserve">, </w:t>
        </w:r>
        <w:r>
          <w:rPr>
            <w:szCs w:val="21"/>
            <w:lang w:eastAsia="ja-JP"/>
          </w:rPr>
          <w:t>R1-2008378</w:t>
        </w:r>
        <w:r>
          <w:rPr>
            <w:rFonts w:hint="eastAsia"/>
            <w:szCs w:val="21"/>
          </w:rPr>
          <w:t xml:space="preserve">, </w:t>
        </w:r>
        <w:r>
          <w:rPr>
            <w:rFonts w:eastAsia="宋体"/>
            <w:szCs w:val="21"/>
          </w:rPr>
          <w:t>R1-2008026</w:t>
        </w:r>
        <w:r>
          <w:rPr>
            <w:rFonts w:eastAsia="宋体" w:hint="eastAsia"/>
            <w:szCs w:val="21"/>
          </w:rPr>
          <w:t xml:space="preserve">, </w:t>
        </w:r>
        <w:r>
          <w:rPr>
            <w:rFonts w:eastAsia="宋体"/>
            <w:szCs w:val="21"/>
          </w:rPr>
          <w:t>R1-2007680</w:t>
        </w:r>
        <w:r>
          <w:rPr>
            <w:rFonts w:eastAsia="宋体" w:hint="eastAsia"/>
            <w:szCs w:val="21"/>
          </w:rPr>
          <w:t xml:space="preserve">, </w:t>
        </w:r>
        <w:r>
          <w:rPr>
            <w:rFonts w:eastAsia="宋体"/>
            <w:szCs w:val="21"/>
          </w:rPr>
          <w:t>R1-2008419</w:t>
        </w:r>
        <w:r>
          <w:rPr>
            <w:rFonts w:eastAsia="宋体" w:hint="eastAsia"/>
            <w:szCs w:val="21"/>
          </w:rPr>
          <w:t xml:space="preserve">, </w:t>
        </w:r>
      </w:ins>
      <w:r w:rsidR="009B432B" w:rsidRPr="009B432B">
        <w:rPr>
          <w:rFonts w:eastAsia="宋体"/>
          <w:szCs w:val="21"/>
        </w:rPr>
        <w:t>R1-2009792</w:t>
      </w:r>
      <w:ins w:id="12591" w:author="China Telecom" w:date="2020-11-16T10:10:00Z">
        <w:r>
          <w:rPr>
            <w:rFonts w:eastAsia="宋体" w:hint="eastAsia"/>
            <w:szCs w:val="21"/>
          </w:rPr>
          <w:t xml:space="preserve">, R1-2008479, </w:t>
        </w:r>
        <w:r>
          <w:rPr>
            <w:szCs w:val="21"/>
          </w:rPr>
          <w:t>R1-2007583</w:t>
        </w:r>
        <w:r>
          <w:rPr>
            <w:rFonts w:hint="eastAsia"/>
            <w:szCs w:val="21"/>
          </w:rPr>
          <w:t>) show 0.2~2.1 dB  SNR gain for</w:t>
        </w:r>
        <w:r>
          <w:rPr>
            <w:b/>
            <w:bCs/>
            <w:szCs w:val="21"/>
          </w:rPr>
          <w:t xml:space="preserve"> </w:t>
        </w:r>
        <w:r>
          <w:rPr>
            <w:rFonts w:hint="eastAsia"/>
            <w:szCs w:val="21"/>
          </w:rPr>
          <w:t>joint</w:t>
        </w:r>
        <w:r>
          <w:rPr>
            <w:szCs w:val="21"/>
          </w:rPr>
          <w:t xml:space="preserve"> channel estimation</w:t>
        </w:r>
        <w:r>
          <w:rPr>
            <w:rFonts w:hint="eastAsia"/>
            <w:szCs w:val="21"/>
          </w:rPr>
          <w:t xml:space="preserve"> over multiple slots for eMBB</w:t>
        </w:r>
        <w:r>
          <w:rPr>
            <w:szCs w:val="21"/>
          </w:rPr>
          <w:t xml:space="preserve"> at 10% iBLER</w:t>
        </w:r>
        <w:r>
          <w:rPr>
            <w:rFonts w:hint="eastAsia"/>
            <w:szCs w:val="21"/>
          </w:rPr>
          <w:t xml:space="preserve"> depending on </w:t>
        </w:r>
        <w:r>
          <w:rPr>
            <w:szCs w:val="21"/>
          </w:rPr>
          <w:t>the number of slots for FR1</w:t>
        </w:r>
        <w:r>
          <w:rPr>
            <w:rFonts w:hint="eastAsia"/>
            <w:szCs w:val="21"/>
          </w:rPr>
          <w:t xml:space="preserve">, </w:t>
        </w:r>
        <w:r>
          <w:rPr>
            <w:szCs w:val="21"/>
          </w:rPr>
          <w:t xml:space="preserve">compared </w:t>
        </w:r>
        <w:r>
          <w:rPr>
            <w:rFonts w:hint="eastAsia"/>
            <w:szCs w:val="21"/>
          </w:rPr>
          <w:t>to</w:t>
        </w:r>
        <w:r>
          <w:rPr>
            <w:szCs w:val="21"/>
          </w:rPr>
          <w:t xml:space="preserve"> Rel-16 </w:t>
        </w:r>
        <w:r>
          <w:rPr>
            <w:rFonts w:hint="eastAsia"/>
            <w:szCs w:val="21"/>
          </w:rPr>
          <w:t>PUSCH transmission without joint channel estimation.</w:t>
        </w:r>
      </w:ins>
    </w:p>
    <w:p w14:paraId="4D5CE183" w14:textId="77777777" w:rsidR="003B6B86" w:rsidRDefault="003B6B86" w:rsidP="003B6B86">
      <w:pPr>
        <w:widowControl w:val="0"/>
        <w:numPr>
          <w:ilvl w:val="0"/>
          <w:numId w:val="67"/>
        </w:numPr>
        <w:tabs>
          <w:tab w:val="left" w:pos="1701"/>
        </w:tabs>
        <w:spacing w:after="160" w:line="259" w:lineRule="auto"/>
        <w:jc w:val="both"/>
        <w:rPr>
          <w:ins w:id="12592" w:author="China Telecom" w:date="2020-11-16T10:10:00Z"/>
          <w:szCs w:val="21"/>
        </w:rPr>
      </w:pPr>
      <w:ins w:id="12593" w:author="China Telecom" w:date="2020-11-16T10:10:00Z">
        <w:r>
          <w:rPr>
            <w:rFonts w:hint="eastAsia"/>
            <w:szCs w:val="21"/>
          </w:rPr>
          <w:t>One source (R1-2007954) shows 2 dB SNR gain for</w:t>
        </w:r>
        <w:r>
          <w:rPr>
            <w:b/>
            <w:bCs/>
            <w:szCs w:val="21"/>
          </w:rPr>
          <w:t xml:space="preserve"> </w:t>
        </w:r>
        <w:r>
          <w:rPr>
            <w:rFonts w:hint="eastAsia"/>
            <w:szCs w:val="21"/>
          </w:rPr>
          <w:t>joint</w:t>
        </w:r>
        <w:r>
          <w:rPr>
            <w:szCs w:val="21"/>
          </w:rPr>
          <w:t xml:space="preserve"> channel estimation</w:t>
        </w:r>
        <w:r>
          <w:rPr>
            <w:rFonts w:hint="eastAsia"/>
            <w:szCs w:val="21"/>
          </w:rPr>
          <w:t xml:space="preserve"> over multiple </w:t>
        </w:r>
        <w:r>
          <w:t>non-consecutive</w:t>
        </w:r>
        <w:r>
          <w:rPr>
            <w:rFonts w:hint="eastAsia"/>
          </w:rPr>
          <w:t xml:space="preserve"> slots</w:t>
        </w:r>
        <w:r>
          <w:rPr>
            <w:rFonts w:hint="eastAsia"/>
            <w:szCs w:val="21"/>
          </w:rPr>
          <w:t xml:space="preserve"> with inter-slot frequency hopping for eMBB</w:t>
        </w:r>
        <w:r>
          <w:rPr>
            <w:szCs w:val="21"/>
          </w:rPr>
          <w:t xml:space="preserve"> at 10% iBLER</w:t>
        </w:r>
        <w:r>
          <w:rPr>
            <w:rFonts w:hint="eastAsia"/>
            <w:szCs w:val="21"/>
          </w:rPr>
          <w:t xml:space="preserve">, compared to </w:t>
        </w:r>
        <w:r>
          <w:t>Rel-16 inter-slot frequency hopping</w:t>
        </w:r>
        <w:r>
          <w:rPr>
            <w:rFonts w:hint="eastAsia"/>
          </w:rPr>
          <w:t xml:space="preserve"> without </w:t>
        </w:r>
        <w:r>
          <w:rPr>
            <w:rFonts w:hint="eastAsia"/>
            <w:szCs w:val="21"/>
          </w:rPr>
          <w:t>joint channel estimation</w:t>
        </w:r>
        <w:r>
          <w:rPr>
            <w:rFonts w:hint="eastAsia"/>
          </w:rPr>
          <w:t>.</w:t>
        </w:r>
      </w:ins>
    </w:p>
    <w:p w14:paraId="7F444B28" w14:textId="77777777" w:rsidR="003B6B86" w:rsidRDefault="003B6B86" w:rsidP="003B6B86">
      <w:pPr>
        <w:widowControl w:val="0"/>
        <w:numPr>
          <w:ilvl w:val="0"/>
          <w:numId w:val="67"/>
        </w:numPr>
        <w:tabs>
          <w:tab w:val="left" w:pos="1701"/>
        </w:tabs>
        <w:spacing w:after="160" w:line="259" w:lineRule="auto"/>
        <w:jc w:val="both"/>
        <w:rPr>
          <w:ins w:id="12594" w:author="China Telecom" w:date="2020-11-16T10:10:00Z"/>
          <w:szCs w:val="21"/>
        </w:rPr>
      </w:pPr>
      <w:ins w:id="12595" w:author="China Telecom" w:date="2020-11-16T10:10:00Z">
        <w:r>
          <w:rPr>
            <w:szCs w:val="21"/>
          </w:rPr>
          <w:t>Three</w:t>
        </w:r>
        <w:r>
          <w:rPr>
            <w:rFonts w:hint="eastAsia"/>
            <w:szCs w:val="21"/>
          </w:rPr>
          <w:t xml:space="preserve"> sources (</w:t>
        </w:r>
        <w:r>
          <w:rPr>
            <w:rFonts w:eastAsia="Malgun Gothic"/>
            <w:szCs w:val="21"/>
            <w:lang w:eastAsia="ko-KR"/>
          </w:rPr>
          <w:t>R1-2009647</w:t>
        </w:r>
        <w:r>
          <w:rPr>
            <w:rFonts w:hint="eastAsia"/>
            <w:szCs w:val="21"/>
          </w:rPr>
          <w:t xml:space="preserve">, </w:t>
        </w:r>
        <w:r>
          <w:rPr>
            <w:szCs w:val="21"/>
          </w:rPr>
          <w:t>R1-2008559</w:t>
        </w:r>
        <w:r>
          <w:rPr>
            <w:rFonts w:hint="eastAsia"/>
            <w:szCs w:val="21"/>
          </w:rPr>
          <w:t>) show 0.</w:t>
        </w:r>
        <w:r>
          <w:rPr>
            <w:szCs w:val="21"/>
          </w:rPr>
          <w:t>9</w:t>
        </w:r>
        <w:r>
          <w:rPr>
            <w:rFonts w:hint="eastAsia"/>
            <w:szCs w:val="21"/>
          </w:rPr>
          <w:t>~1.3 dB  SNR gain for</w:t>
        </w:r>
        <w:r>
          <w:rPr>
            <w:szCs w:val="21"/>
          </w:rPr>
          <w:t xml:space="preserve"> </w:t>
        </w:r>
        <w:r>
          <w:rPr>
            <w:rFonts w:hint="eastAsia"/>
            <w:szCs w:val="21"/>
          </w:rPr>
          <w:t>joint</w:t>
        </w:r>
        <w:r>
          <w:rPr>
            <w:szCs w:val="21"/>
          </w:rPr>
          <w:t xml:space="preserve"> channel estimation</w:t>
        </w:r>
        <w:r>
          <w:rPr>
            <w:rFonts w:hint="eastAsia"/>
            <w:szCs w:val="21"/>
          </w:rPr>
          <w:t xml:space="preserve"> over multiple slots for VoIP </w:t>
        </w:r>
        <w:r>
          <w:rPr>
            <w:szCs w:val="21"/>
          </w:rPr>
          <w:t xml:space="preserve">at 2% rBLER </w:t>
        </w:r>
        <w:r>
          <w:rPr>
            <w:rFonts w:hint="eastAsia"/>
            <w:szCs w:val="21"/>
          </w:rPr>
          <w:t xml:space="preserve">depending on </w:t>
        </w:r>
        <w:r>
          <w:rPr>
            <w:szCs w:val="21"/>
          </w:rPr>
          <w:t>the number of slots for FR1</w:t>
        </w:r>
        <w:r>
          <w:rPr>
            <w:rFonts w:hint="eastAsia"/>
            <w:szCs w:val="21"/>
          </w:rPr>
          <w:t xml:space="preserve">, </w:t>
        </w:r>
        <w:r>
          <w:rPr>
            <w:szCs w:val="21"/>
          </w:rPr>
          <w:t xml:space="preserve">compared </w:t>
        </w:r>
        <w:r>
          <w:rPr>
            <w:rFonts w:hint="eastAsia"/>
            <w:szCs w:val="21"/>
          </w:rPr>
          <w:t>to</w:t>
        </w:r>
        <w:r>
          <w:rPr>
            <w:szCs w:val="21"/>
          </w:rPr>
          <w:t xml:space="preserve"> Rel-16 </w:t>
        </w:r>
        <w:r>
          <w:rPr>
            <w:rFonts w:hint="eastAsia"/>
            <w:szCs w:val="21"/>
          </w:rPr>
          <w:t>PUSCH transmission without joint channel estimation.</w:t>
        </w:r>
      </w:ins>
    </w:p>
    <w:p w14:paraId="7A04454C" w14:textId="77777777" w:rsidR="003B6B86" w:rsidRDefault="003B6B86" w:rsidP="003B6B86">
      <w:pPr>
        <w:widowControl w:val="0"/>
        <w:numPr>
          <w:ilvl w:val="0"/>
          <w:numId w:val="67"/>
        </w:numPr>
        <w:tabs>
          <w:tab w:val="left" w:pos="1701"/>
        </w:tabs>
        <w:spacing w:after="160" w:line="259" w:lineRule="auto"/>
        <w:jc w:val="both"/>
        <w:rPr>
          <w:ins w:id="12596" w:author="China Telecom" w:date="2020-11-16T10:10:00Z"/>
          <w:szCs w:val="21"/>
        </w:rPr>
      </w:pPr>
      <w:ins w:id="12597" w:author="China Telecom" w:date="2020-11-16T10:10:00Z">
        <w:r>
          <w:rPr>
            <w:szCs w:val="21"/>
          </w:rPr>
          <w:t>One source (</w:t>
        </w:r>
      </w:ins>
      <w:ins w:id="12598" w:author="China Telecom" w:date="2020-11-18T15:12:00Z">
        <w:r>
          <w:rPr>
            <w:rFonts w:eastAsia="宋体"/>
            <w:szCs w:val="21"/>
          </w:rPr>
          <w:t>R1-2009583</w:t>
        </w:r>
      </w:ins>
      <w:ins w:id="12599" w:author="China Telecom" w:date="2020-11-16T10:10:00Z">
        <w:r>
          <w:rPr>
            <w:szCs w:val="21"/>
          </w:rPr>
          <w:t xml:space="preserve">) shows </w:t>
        </w:r>
        <w:r>
          <w:rPr>
            <w:rFonts w:hint="eastAsia"/>
            <w:szCs w:val="21"/>
          </w:rPr>
          <w:t>0.</w:t>
        </w:r>
        <w:r>
          <w:rPr>
            <w:szCs w:val="21"/>
          </w:rPr>
          <w:t>3</w:t>
        </w:r>
        <w:r>
          <w:rPr>
            <w:rFonts w:hint="eastAsia"/>
            <w:szCs w:val="21"/>
          </w:rPr>
          <w:t xml:space="preserve"> dB SNR gain</w:t>
        </w:r>
        <w:r>
          <w:rPr>
            <w:szCs w:val="21"/>
          </w:rPr>
          <w:t xml:space="preserve"> for </w:t>
        </w:r>
        <w:r>
          <w:rPr>
            <w:rFonts w:hint="eastAsia"/>
            <w:szCs w:val="21"/>
          </w:rPr>
          <w:t>joint</w:t>
        </w:r>
        <w:r>
          <w:rPr>
            <w:szCs w:val="21"/>
          </w:rPr>
          <w:t xml:space="preserve"> channel estimation</w:t>
        </w:r>
        <w:r>
          <w:rPr>
            <w:rFonts w:hint="eastAsia"/>
            <w:szCs w:val="21"/>
          </w:rPr>
          <w:t xml:space="preserve"> over multiple slots</w:t>
        </w:r>
        <w:r>
          <w:rPr>
            <w:szCs w:val="21"/>
          </w:rPr>
          <w:t xml:space="preserve"> with DMRS in a special slot </w:t>
        </w:r>
        <w:r>
          <w:rPr>
            <w:rFonts w:hint="eastAsia"/>
            <w:szCs w:val="21"/>
          </w:rPr>
          <w:t xml:space="preserve">for VoIP </w:t>
        </w:r>
        <w:r>
          <w:rPr>
            <w:szCs w:val="21"/>
          </w:rPr>
          <w:t xml:space="preserve">at 2% rBLER, </w:t>
        </w:r>
        <w:r>
          <w:rPr>
            <w:rFonts w:hint="eastAsia"/>
            <w:szCs w:val="21"/>
          </w:rPr>
          <w:t xml:space="preserve">compared to </w:t>
        </w:r>
        <w:r>
          <w:rPr>
            <w:szCs w:val="21"/>
          </w:rPr>
          <w:t xml:space="preserve">Rel-16 </w:t>
        </w:r>
        <w:r>
          <w:rPr>
            <w:rFonts w:hint="eastAsia"/>
            <w:szCs w:val="21"/>
          </w:rPr>
          <w:t>PUSCH transmission without joint channel estimation</w:t>
        </w:r>
        <w:r>
          <w:rPr>
            <w:szCs w:val="21"/>
          </w:rPr>
          <w:t>.</w:t>
        </w:r>
      </w:ins>
    </w:p>
    <w:p w14:paraId="10E379E9" w14:textId="77777777" w:rsidR="003B6B86" w:rsidRDefault="003B6B86" w:rsidP="003B6B86">
      <w:pPr>
        <w:widowControl w:val="0"/>
        <w:numPr>
          <w:ilvl w:val="0"/>
          <w:numId w:val="67"/>
        </w:numPr>
        <w:tabs>
          <w:tab w:val="left" w:pos="1701"/>
        </w:tabs>
        <w:spacing w:after="160" w:line="259" w:lineRule="auto"/>
        <w:jc w:val="both"/>
        <w:rPr>
          <w:ins w:id="12600" w:author="China Telecom" w:date="2020-11-16T10:10:00Z"/>
          <w:szCs w:val="21"/>
        </w:rPr>
      </w:pPr>
      <w:ins w:id="12601" w:author="China Telecom" w:date="2020-11-16T10:10:00Z">
        <w:r>
          <w:rPr>
            <w:szCs w:val="21"/>
          </w:rPr>
          <w:t>One</w:t>
        </w:r>
        <w:r>
          <w:rPr>
            <w:rFonts w:hint="eastAsia"/>
            <w:szCs w:val="21"/>
          </w:rPr>
          <w:t xml:space="preserve"> source show</w:t>
        </w:r>
        <w:r>
          <w:rPr>
            <w:szCs w:val="21"/>
          </w:rPr>
          <w:t>s</w:t>
        </w:r>
        <w:r>
          <w:rPr>
            <w:rFonts w:hint="eastAsia"/>
            <w:szCs w:val="21"/>
          </w:rPr>
          <w:t xml:space="preserve"> (</w:t>
        </w:r>
        <w:r>
          <w:rPr>
            <w:szCs w:val="21"/>
          </w:rPr>
          <w:t>R1-2009647</w:t>
        </w:r>
        <w:r>
          <w:rPr>
            <w:rFonts w:hint="eastAsia"/>
            <w:szCs w:val="21"/>
          </w:rPr>
          <w:t>) 0.</w:t>
        </w:r>
        <w:r>
          <w:rPr>
            <w:szCs w:val="21"/>
          </w:rPr>
          <w:t>85</w:t>
        </w:r>
        <w:r>
          <w:rPr>
            <w:rFonts w:hint="eastAsia"/>
            <w:szCs w:val="21"/>
          </w:rPr>
          <w:t>~1.</w:t>
        </w:r>
        <w:r>
          <w:rPr>
            <w:szCs w:val="21"/>
          </w:rPr>
          <w:t>1</w:t>
        </w:r>
        <w:r>
          <w:rPr>
            <w:rFonts w:hint="eastAsia"/>
            <w:szCs w:val="21"/>
          </w:rPr>
          <w:t xml:space="preserve"> dB SNR gain for</w:t>
        </w:r>
        <w:r>
          <w:rPr>
            <w:b/>
            <w:bCs/>
            <w:szCs w:val="21"/>
          </w:rPr>
          <w:t xml:space="preserve"> </w:t>
        </w:r>
        <w:r>
          <w:rPr>
            <w:rFonts w:hint="eastAsia"/>
            <w:szCs w:val="21"/>
          </w:rPr>
          <w:t>joint</w:t>
        </w:r>
        <w:r>
          <w:rPr>
            <w:szCs w:val="21"/>
          </w:rPr>
          <w:t xml:space="preserve"> channel estimation</w:t>
        </w:r>
        <w:r>
          <w:rPr>
            <w:rFonts w:hint="eastAsia"/>
            <w:szCs w:val="21"/>
          </w:rPr>
          <w:t xml:space="preserve"> over multiple slots for VoIP </w:t>
        </w:r>
        <w:r>
          <w:rPr>
            <w:szCs w:val="21"/>
          </w:rPr>
          <w:t xml:space="preserve">at 2% rBLER </w:t>
        </w:r>
        <w:r>
          <w:rPr>
            <w:rFonts w:hint="eastAsia"/>
            <w:szCs w:val="21"/>
          </w:rPr>
          <w:t xml:space="preserve">depending on </w:t>
        </w:r>
        <w:r>
          <w:rPr>
            <w:szCs w:val="21"/>
          </w:rPr>
          <w:t>the number of slots for FR2</w:t>
        </w:r>
        <w:r>
          <w:rPr>
            <w:rFonts w:hint="eastAsia"/>
            <w:szCs w:val="21"/>
          </w:rPr>
          <w:t xml:space="preserve">, </w:t>
        </w:r>
        <w:r>
          <w:rPr>
            <w:szCs w:val="21"/>
          </w:rPr>
          <w:t xml:space="preserve">compared </w:t>
        </w:r>
        <w:r>
          <w:rPr>
            <w:rFonts w:hint="eastAsia"/>
            <w:szCs w:val="21"/>
          </w:rPr>
          <w:t>to</w:t>
        </w:r>
        <w:r>
          <w:rPr>
            <w:szCs w:val="21"/>
          </w:rPr>
          <w:t xml:space="preserve"> Rel-16 </w:t>
        </w:r>
        <w:r>
          <w:rPr>
            <w:rFonts w:hint="eastAsia"/>
            <w:szCs w:val="21"/>
          </w:rPr>
          <w:t>PUSCH transmission without joint channel estimation.</w:t>
        </w:r>
      </w:ins>
    </w:p>
    <w:p w14:paraId="01C89885" w14:textId="77777777" w:rsidR="003B6B86" w:rsidRDefault="003B6B86" w:rsidP="003B6B86">
      <w:pPr>
        <w:widowControl w:val="0"/>
        <w:numPr>
          <w:ilvl w:val="0"/>
          <w:numId w:val="67"/>
        </w:numPr>
        <w:tabs>
          <w:tab w:val="left" w:pos="1701"/>
        </w:tabs>
        <w:spacing w:after="160" w:line="259" w:lineRule="auto"/>
        <w:jc w:val="both"/>
        <w:rPr>
          <w:ins w:id="12602" w:author="China Telecom" w:date="2020-11-16T10:10:00Z"/>
          <w:szCs w:val="21"/>
        </w:rPr>
      </w:pPr>
      <w:ins w:id="12603" w:author="China Telecom" w:date="2020-11-16T10:10:00Z">
        <w:r>
          <w:rPr>
            <w:rFonts w:hint="eastAsia"/>
            <w:szCs w:val="21"/>
          </w:rPr>
          <w:t>One source (R1-2007680) shows 0.8 dB SNR gain for j</w:t>
        </w:r>
        <w:r>
          <w:rPr>
            <w:szCs w:val="21"/>
          </w:rPr>
          <w:t xml:space="preserve">oint channel estimation </w:t>
        </w:r>
        <w:r>
          <w:rPr>
            <w:rFonts w:hint="eastAsia"/>
            <w:szCs w:val="21"/>
          </w:rPr>
          <w:t>over</w:t>
        </w:r>
        <w:r>
          <w:rPr>
            <w:szCs w:val="21"/>
          </w:rPr>
          <w:t xml:space="preserve"> </w:t>
        </w:r>
        <w:r>
          <w:rPr>
            <w:rFonts w:hint="eastAsia"/>
            <w:szCs w:val="21"/>
          </w:rPr>
          <w:t xml:space="preserve">multiple </w:t>
        </w:r>
        <w:r>
          <w:rPr>
            <w:szCs w:val="21"/>
          </w:rPr>
          <w:t>repetition</w:t>
        </w:r>
        <w:r>
          <w:rPr>
            <w:rFonts w:hint="eastAsia"/>
            <w:szCs w:val="21"/>
          </w:rPr>
          <w:t xml:space="preserve"> </w:t>
        </w:r>
        <w:r>
          <w:rPr>
            <w:szCs w:val="21"/>
          </w:rPr>
          <w:t>within</w:t>
        </w:r>
        <w:r>
          <w:rPr>
            <w:rFonts w:hint="eastAsia"/>
            <w:szCs w:val="21"/>
          </w:rPr>
          <w:t xml:space="preserve"> a slot, compared to </w:t>
        </w:r>
        <w:r>
          <w:rPr>
            <w:szCs w:val="21"/>
          </w:rPr>
          <w:t xml:space="preserve">Rel-16 </w:t>
        </w:r>
        <w:r>
          <w:rPr>
            <w:rFonts w:hint="eastAsia"/>
            <w:szCs w:val="21"/>
          </w:rPr>
          <w:t>PUSCH transmission without joint channel estimation.</w:t>
        </w:r>
      </w:ins>
    </w:p>
    <w:p w14:paraId="078FD4A0" w14:textId="77777777" w:rsidR="003B6B86" w:rsidRDefault="003B6B86" w:rsidP="003B6B86">
      <w:pPr>
        <w:widowControl w:val="0"/>
        <w:numPr>
          <w:ilvl w:val="0"/>
          <w:numId w:val="67"/>
        </w:numPr>
        <w:tabs>
          <w:tab w:val="left" w:pos="1701"/>
        </w:tabs>
        <w:spacing w:after="160" w:line="259" w:lineRule="auto"/>
        <w:jc w:val="both"/>
        <w:rPr>
          <w:ins w:id="12604" w:author="China Telecom" w:date="2020-11-16T10:10:00Z"/>
        </w:rPr>
      </w:pPr>
      <w:ins w:id="12605" w:author="China Telecom" w:date="2020-11-16T10:10:00Z">
        <w:r>
          <w:t>Two sources</w:t>
        </w:r>
        <w:r>
          <w:rPr>
            <w:rFonts w:hint="eastAsia"/>
          </w:rPr>
          <w:t xml:space="preserve"> (</w:t>
        </w:r>
        <w:r>
          <w:rPr>
            <w:rFonts w:eastAsia="宋体"/>
            <w:szCs w:val="21"/>
          </w:rPr>
          <w:t>R1-2008026</w:t>
        </w:r>
        <w:r>
          <w:rPr>
            <w:rFonts w:eastAsia="宋体"/>
          </w:rPr>
          <w:t xml:space="preserve">, </w:t>
        </w:r>
        <w:r>
          <w:rPr>
            <w:rFonts w:hint="eastAsia"/>
            <w:szCs w:val="21"/>
          </w:rPr>
          <w:t>R1-2007680</w:t>
        </w:r>
        <w:r>
          <w:rPr>
            <w:rFonts w:hint="eastAsia"/>
          </w:rPr>
          <w:t>)</w:t>
        </w:r>
        <w:r>
          <w:t xml:space="preserve"> show 1.0~1.22 dB </w:t>
        </w:r>
        <w:r>
          <w:rPr>
            <w:rFonts w:hint="eastAsia"/>
          </w:rPr>
          <w:t>required SNR gain</w:t>
        </w:r>
        <w:r>
          <w:t xml:space="preserve"> for lower DM-RS density in time domain with joint channel estimation and using multi-slot PUSCH with 4 symbols in the special slot over multiple slots for eMBB at 10% iBLER for FR1, compared to Rel-16 DM-RS density without joint channel estimation.</w:t>
        </w:r>
      </w:ins>
    </w:p>
    <w:p w14:paraId="33DCBB58" w14:textId="77777777" w:rsidR="003B6B86" w:rsidRDefault="003B6B86" w:rsidP="003B6B86">
      <w:pPr>
        <w:widowControl w:val="0"/>
        <w:numPr>
          <w:ilvl w:val="0"/>
          <w:numId w:val="67"/>
        </w:numPr>
        <w:tabs>
          <w:tab w:val="left" w:pos="1701"/>
        </w:tabs>
        <w:spacing w:after="160" w:line="259" w:lineRule="auto"/>
        <w:jc w:val="both"/>
        <w:rPr>
          <w:ins w:id="12606" w:author="China Telecom" w:date="2020-11-16T11:01:00Z"/>
          <w:szCs w:val="21"/>
        </w:rPr>
      </w:pPr>
      <w:ins w:id="12607" w:author="China Telecom" w:date="2020-11-16T10:10:00Z">
        <w:r>
          <w:rPr>
            <w:rFonts w:hint="eastAsia"/>
            <w:szCs w:val="21"/>
          </w:rPr>
          <w:t>One source (</w:t>
        </w:r>
        <w:r>
          <w:rPr>
            <w:rFonts w:eastAsia="宋体"/>
            <w:szCs w:val="21"/>
          </w:rPr>
          <w:t>R1-2007680</w:t>
        </w:r>
        <w:r>
          <w:rPr>
            <w:rFonts w:hint="eastAsia"/>
            <w:szCs w:val="21"/>
          </w:rPr>
          <w:t>) shows 1</w:t>
        </w:r>
        <w:r>
          <w:rPr>
            <w:szCs w:val="21"/>
          </w:rPr>
          <w:t xml:space="preserve">.0 </w:t>
        </w:r>
        <w:r>
          <w:rPr>
            <w:rFonts w:hint="eastAsia"/>
            <w:szCs w:val="21"/>
          </w:rPr>
          <w:t xml:space="preserve">dB required SNR gain for </w:t>
        </w:r>
        <w:r>
          <w:t>lower DM-RS density in time domain</w:t>
        </w:r>
        <w:r>
          <w:rPr>
            <w:rFonts w:hint="eastAsia"/>
            <w:szCs w:val="21"/>
          </w:rPr>
          <w:t xml:space="preserve"> with j</w:t>
        </w:r>
        <w:r>
          <w:rPr>
            <w:szCs w:val="21"/>
          </w:rPr>
          <w:t>oint channel estimation</w:t>
        </w:r>
        <w:r>
          <w:rPr>
            <w:rFonts w:hint="eastAsia"/>
            <w:szCs w:val="21"/>
          </w:rPr>
          <w:t xml:space="preserve"> over multiple </w:t>
        </w:r>
        <w:r>
          <w:rPr>
            <w:szCs w:val="21"/>
          </w:rPr>
          <w:t>repetition</w:t>
        </w:r>
        <w:r>
          <w:rPr>
            <w:rFonts w:hint="eastAsia"/>
            <w:szCs w:val="21"/>
          </w:rPr>
          <w:t xml:space="preserve"> </w:t>
        </w:r>
        <w:r>
          <w:rPr>
            <w:szCs w:val="21"/>
          </w:rPr>
          <w:t>within</w:t>
        </w:r>
        <w:r>
          <w:rPr>
            <w:rFonts w:hint="eastAsia"/>
            <w:szCs w:val="21"/>
          </w:rPr>
          <w:t xml:space="preserve"> a slot for eMBB</w:t>
        </w:r>
        <w:r>
          <w:rPr>
            <w:szCs w:val="21"/>
          </w:rPr>
          <w:t xml:space="preserve"> at 10% iBLER</w:t>
        </w:r>
        <w:r>
          <w:rPr>
            <w:rFonts w:hint="eastAsia"/>
            <w:szCs w:val="21"/>
          </w:rPr>
          <w:t xml:space="preserve"> </w:t>
        </w:r>
        <w:r>
          <w:rPr>
            <w:szCs w:val="21"/>
          </w:rPr>
          <w:t>for FR1</w:t>
        </w:r>
        <w:r>
          <w:rPr>
            <w:rFonts w:hint="eastAsia"/>
            <w:szCs w:val="21"/>
          </w:rPr>
          <w:t>, compared to</w:t>
        </w:r>
        <w:r>
          <w:rPr>
            <w:szCs w:val="21"/>
          </w:rPr>
          <w:t xml:space="preserve"> Rel-16</w:t>
        </w:r>
        <w:r>
          <w:rPr>
            <w:rFonts w:hint="eastAsia"/>
            <w:szCs w:val="21"/>
          </w:rPr>
          <w:t xml:space="preserve"> PUSCH transmission without joint channel estimation.</w:t>
        </w:r>
      </w:ins>
    </w:p>
    <w:p w14:paraId="360BF8CD" w14:textId="77777777" w:rsidR="003B6B86" w:rsidRDefault="003B6B86" w:rsidP="00C55C48">
      <w:pPr>
        <w:pStyle w:val="TH"/>
        <w:rPr>
          <w:ins w:id="12608" w:author="China Telecom" w:date="2020-11-16T11:01:00Z"/>
          <w:rFonts w:ascii="Calibri" w:eastAsia="宋体" w:hAnsi="Calibri"/>
        </w:rPr>
      </w:pPr>
      <w:ins w:id="12609" w:author="China Telecom" w:date="2020-11-16T11:01:00Z">
        <w:r>
          <w:rPr>
            <w:rFonts w:eastAsia="宋体" w:hint="eastAsia"/>
          </w:rPr>
          <w:t xml:space="preserve">Table </w:t>
        </w:r>
      </w:ins>
      <w:ins w:id="12610" w:author="China Telecom" w:date="2020-11-16T11:03:00Z">
        <w:r>
          <w:rPr>
            <w:rFonts w:eastAsia="宋体"/>
          </w:rPr>
          <w:t>6.1.3</w:t>
        </w:r>
      </w:ins>
      <w:ins w:id="12611" w:author="China Telecom" w:date="2020-11-16T11:01:00Z">
        <w:r>
          <w:rPr>
            <w:rFonts w:eastAsia="宋体" w:hint="eastAsia"/>
          </w:rPr>
          <w:t>-</w:t>
        </w:r>
      </w:ins>
      <w:ins w:id="12612" w:author="China Telecom" w:date="2020-11-16T11:03:00Z">
        <w:r>
          <w:rPr>
            <w:rFonts w:eastAsia="宋体"/>
          </w:rPr>
          <w:t>1</w:t>
        </w:r>
      </w:ins>
      <w:ins w:id="12613" w:author="China Telecom" w:date="2020-11-16T11:02:00Z">
        <w:r>
          <w:rPr>
            <w:rFonts w:eastAsia="宋体"/>
          </w:rPr>
          <w:t xml:space="preserve"> </w:t>
        </w:r>
        <w:r w:rsidRPr="00C55C48">
          <w:t>Performance</w:t>
        </w:r>
        <w:r>
          <w:rPr>
            <w:rFonts w:eastAsia="宋体"/>
          </w:rPr>
          <w:t xml:space="preserve"> e</w:t>
        </w:r>
      </w:ins>
      <w:ins w:id="12614" w:author="China Telecom" w:date="2020-11-16T11:03:00Z">
        <w:r>
          <w:rPr>
            <w:rFonts w:eastAsia="宋体"/>
          </w:rPr>
          <w:t>valuation for j</w:t>
        </w:r>
      </w:ins>
      <w:ins w:id="12615" w:author="China Telecom" w:date="2020-11-16T11:01:00Z">
        <w:r>
          <w:rPr>
            <w:rFonts w:eastAsia="宋体" w:hint="eastAsia"/>
            <w:bCs/>
          </w:rPr>
          <w:t>oint</w:t>
        </w:r>
        <w:r>
          <w:rPr>
            <w:bCs/>
          </w:rPr>
          <w:t xml:space="preserve"> channel estimation</w:t>
        </w:r>
      </w:ins>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5648CB4D" w14:textId="77777777" w:rsidTr="00DB5682">
        <w:trPr>
          <w:trHeight w:val="420"/>
          <w:jc w:val="center"/>
          <w:ins w:id="12616" w:author="China Telecom" w:date="2020-11-16T11:01:00Z"/>
        </w:trPr>
        <w:tc>
          <w:tcPr>
            <w:tcW w:w="1192" w:type="dxa"/>
            <w:vMerge w:val="restart"/>
            <w:vAlign w:val="center"/>
          </w:tcPr>
          <w:p w14:paraId="045492E7" w14:textId="77777777" w:rsidR="003B6B86" w:rsidRPr="00661812" w:rsidRDefault="003B6B86" w:rsidP="00DB5682">
            <w:pPr>
              <w:jc w:val="center"/>
              <w:rPr>
                <w:ins w:id="12617" w:author="China Telecom" w:date="2020-11-16T11:01:00Z"/>
                <w:rFonts w:eastAsia="宋体"/>
                <w:b/>
              </w:rPr>
            </w:pPr>
            <w:ins w:id="12618" w:author="China Telecom" w:date="2020-11-16T11:03:00Z">
              <w:r w:rsidRPr="00661812">
                <w:rPr>
                  <w:rFonts w:eastAsia="宋体"/>
                  <w:b/>
                </w:rPr>
                <w:t>Source</w:t>
              </w:r>
            </w:ins>
          </w:p>
        </w:tc>
        <w:tc>
          <w:tcPr>
            <w:tcW w:w="1134" w:type="dxa"/>
            <w:vMerge w:val="restart"/>
            <w:vAlign w:val="center"/>
          </w:tcPr>
          <w:p w14:paraId="3B944930" w14:textId="77777777" w:rsidR="003B6B86" w:rsidRPr="00661812" w:rsidRDefault="003B6B86" w:rsidP="00DB5682">
            <w:pPr>
              <w:jc w:val="center"/>
              <w:rPr>
                <w:ins w:id="12619" w:author="China Telecom" w:date="2020-11-16T11:01:00Z"/>
                <w:rFonts w:eastAsia="宋体"/>
                <w:b/>
              </w:rPr>
            </w:pPr>
            <w:ins w:id="12620" w:author="China Telecom" w:date="2020-11-16T11:01:00Z">
              <w:r w:rsidRPr="00661812">
                <w:rPr>
                  <w:rFonts w:eastAsia="宋体"/>
                  <w:b/>
                </w:rPr>
                <w:t>Frequency Range</w:t>
              </w:r>
            </w:ins>
          </w:p>
        </w:tc>
        <w:tc>
          <w:tcPr>
            <w:tcW w:w="2835" w:type="dxa"/>
            <w:gridSpan w:val="2"/>
            <w:vAlign w:val="center"/>
          </w:tcPr>
          <w:p w14:paraId="42C882CA" w14:textId="77777777" w:rsidR="003B6B86" w:rsidRPr="00661812" w:rsidRDefault="003B6B86" w:rsidP="00DB5682">
            <w:pPr>
              <w:jc w:val="center"/>
              <w:rPr>
                <w:ins w:id="12621" w:author="China Telecom" w:date="2020-11-16T11:01:00Z"/>
                <w:rFonts w:eastAsia="宋体"/>
                <w:b/>
              </w:rPr>
            </w:pPr>
            <w:ins w:id="12622" w:author="China Telecom" w:date="2020-11-16T11:01:00Z">
              <w:r w:rsidRPr="00661812">
                <w:rPr>
                  <w:rFonts w:eastAsia="宋体"/>
                  <w:b/>
                </w:rPr>
                <w:t>Performance gain</w:t>
              </w:r>
            </w:ins>
          </w:p>
        </w:tc>
        <w:tc>
          <w:tcPr>
            <w:tcW w:w="4596" w:type="dxa"/>
            <w:vMerge w:val="restart"/>
            <w:vAlign w:val="center"/>
          </w:tcPr>
          <w:p w14:paraId="214E5CBF" w14:textId="77777777" w:rsidR="003B6B86" w:rsidRPr="00661812" w:rsidRDefault="003B6B86" w:rsidP="00DB5682">
            <w:pPr>
              <w:jc w:val="center"/>
              <w:rPr>
                <w:ins w:id="12623" w:author="China Telecom" w:date="2020-11-16T11:01:00Z"/>
                <w:rFonts w:eastAsia="宋体"/>
                <w:b/>
              </w:rPr>
            </w:pPr>
            <w:ins w:id="12624" w:author="China Telecom" w:date="2020-11-16T11:01:00Z">
              <w:r w:rsidRPr="00661812">
                <w:rPr>
                  <w:rFonts w:eastAsia="宋体"/>
                  <w:b/>
                </w:rPr>
                <w:t>Key Assumptions</w:t>
              </w:r>
            </w:ins>
          </w:p>
        </w:tc>
      </w:tr>
      <w:tr w:rsidR="003B6B86" w14:paraId="4846D578" w14:textId="77777777" w:rsidTr="00DB5682">
        <w:trPr>
          <w:trHeight w:val="431"/>
          <w:jc w:val="center"/>
          <w:ins w:id="12625" w:author="China Telecom" w:date="2020-11-16T11:01:00Z"/>
        </w:trPr>
        <w:tc>
          <w:tcPr>
            <w:tcW w:w="1192" w:type="dxa"/>
            <w:vMerge/>
            <w:vAlign w:val="center"/>
          </w:tcPr>
          <w:p w14:paraId="41AC207D" w14:textId="77777777" w:rsidR="003B6B86" w:rsidRPr="00C7781B" w:rsidRDefault="003B6B86" w:rsidP="00DB5682">
            <w:pPr>
              <w:jc w:val="center"/>
              <w:rPr>
                <w:ins w:id="12626" w:author="China Telecom" w:date="2020-11-16T11:01:00Z"/>
                <w:rFonts w:eastAsia="宋体"/>
              </w:rPr>
            </w:pPr>
          </w:p>
        </w:tc>
        <w:tc>
          <w:tcPr>
            <w:tcW w:w="1134" w:type="dxa"/>
            <w:vMerge/>
            <w:vAlign w:val="center"/>
          </w:tcPr>
          <w:p w14:paraId="03673B3F" w14:textId="77777777" w:rsidR="003B6B86" w:rsidRPr="00C7781B" w:rsidRDefault="003B6B86" w:rsidP="00DB5682">
            <w:pPr>
              <w:jc w:val="center"/>
              <w:rPr>
                <w:ins w:id="12627" w:author="China Telecom" w:date="2020-11-16T11:01:00Z"/>
                <w:rFonts w:eastAsia="宋体"/>
              </w:rPr>
            </w:pPr>
          </w:p>
        </w:tc>
        <w:tc>
          <w:tcPr>
            <w:tcW w:w="1418" w:type="dxa"/>
            <w:vAlign w:val="center"/>
          </w:tcPr>
          <w:p w14:paraId="2A589F94" w14:textId="77777777" w:rsidR="003B6B86" w:rsidRPr="00661812" w:rsidRDefault="003B6B86" w:rsidP="00DB5682">
            <w:pPr>
              <w:jc w:val="center"/>
              <w:rPr>
                <w:ins w:id="12628" w:author="China Telecom" w:date="2020-11-16T11:01:00Z"/>
                <w:rFonts w:eastAsia="宋体"/>
                <w:b/>
              </w:rPr>
            </w:pPr>
            <w:ins w:id="12629" w:author="China Telecom" w:date="2020-11-16T11:01:00Z">
              <w:r w:rsidRPr="00661812">
                <w:rPr>
                  <w:rFonts w:eastAsia="宋体"/>
                  <w:b/>
                </w:rPr>
                <w:t>eMBB</w:t>
              </w:r>
            </w:ins>
          </w:p>
        </w:tc>
        <w:tc>
          <w:tcPr>
            <w:tcW w:w="1417" w:type="dxa"/>
            <w:vAlign w:val="center"/>
          </w:tcPr>
          <w:p w14:paraId="24EEB361" w14:textId="77777777" w:rsidR="003B6B86" w:rsidRPr="00661812" w:rsidRDefault="003B6B86" w:rsidP="00DB5682">
            <w:pPr>
              <w:jc w:val="center"/>
              <w:rPr>
                <w:ins w:id="12630" w:author="China Telecom" w:date="2020-11-16T11:01:00Z"/>
                <w:rFonts w:eastAsia="宋体"/>
                <w:b/>
              </w:rPr>
            </w:pPr>
            <w:ins w:id="12631" w:author="China Telecom" w:date="2020-11-16T11:01:00Z">
              <w:r w:rsidRPr="00661812">
                <w:rPr>
                  <w:rFonts w:eastAsia="宋体"/>
                  <w:b/>
                </w:rPr>
                <w:t>voice</w:t>
              </w:r>
            </w:ins>
          </w:p>
        </w:tc>
        <w:tc>
          <w:tcPr>
            <w:tcW w:w="4596" w:type="dxa"/>
            <w:vMerge/>
            <w:vAlign w:val="center"/>
          </w:tcPr>
          <w:p w14:paraId="74645612" w14:textId="77777777" w:rsidR="003B6B86" w:rsidRPr="00C7781B" w:rsidRDefault="003B6B86" w:rsidP="00DB5682">
            <w:pPr>
              <w:jc w:val="center"/>
              <w:rPr>
                <w:ins w:id="12632" w:author="China Telecom" w:date="2020-11-16T11:01:00Z"/>
                <w:rFonts w:eastAsia="宋体"/>
              </w:rPr>
            </w:pPr>
          </w:p>
        </w:tc>
      </w:tr>
      <w:tr w:rsidR="003B6B86" w14:paraId="0E3C5F61" w14:textId="77777777" w:rsidTr="00DB5682">
        <w:trPr>
          <w:trHeight w:val="420"/>
          <w:jc w:val="center"/>
          <w:ins w:id="12633" w:author="China Telecom" w:date="2020-11-16T11:01:00Z"/>
        </w:trPr>
        <w:tc>
          <w:tcPr>
            <w:tcW w:w="1192" w:type="dxa"/>
            <w:vMerge w:val="restart"/>
            <w:vAlign w:val="center"/>
          </w:tcPr>
          <w:p w14:paraId="607829D8" w14:textId="77777777" w:rsidR="003B6B86" w:rsidRPr="00661812" w:rsidRDefault="003B6B86" w:rsidP="00DB5682">
            <w:pPr>
              <w:jc w:val="center"/>
              <w:rPr>
                <w:ins w:id="12634" w:author="China Telecom" w:date="2020-11-16T11:01:00Z"/>
                <w:rFonts w:eastAsia="宋体"/>
              </w:rPr>
            </w:pPr>
            <w:ins w:id="12635" w:author="China Telecom" w:date="2020-11-19T14:21:00Z">
              <w:r>
                <w:rPr>
                  <w:rFonts w:eastAsia="宋体"/>
                </w:rPr>
                <w:t>Source 1</w:t>
              </w:r>
            </w:ins>
            <w:ins w:id="12636" w:author="China Telecom" w:date="2020-11-16T11:33:00Z">
              <w:r>
                <w:rPr>
                  <w:rFonts w:eastAsia="宋体"/>
                </w:rPr>
                <w:t xml:space="preserve"> (</w:t>
              </w:r>
              <w:r>
                <w:rPr>
                  <w:rFonts w:eastAsia="宋体"/>
                  <w:szCs w:val="21"/>
                </w:rPr>
                <w:t>R1-2008874</w:t>
              </w:r>
              <w:r>
                <w:rPr>
                  <w:rFonts w:eastAsia="宋体"/>
                </w:rPr>
                <w:t>)</w:t>
              </w:r>
            </w:ins>
          </w:p>
        </w:tc>
        <w:tc>
          <w:tcPr>
            <w:tcW w:w="1134" w:type="dxa"/>
            <w:vMerge w:val="restart"/>
            <w:vAlign w:val="center"/>
          </w:tcPr>
          <w:p w14:paraId="7CEA27B8" w14:textId="77777777" w:rsidR="003B6B86" w:rsidRPr="00661812" w:rsidRDefault="003B6B86" w:rsidP="00DB5682">
            <w:pPr>
              <w:jc w:val="center"/>
              <w:rPr>
                <w:ins w:id="12637" w:author="China Telecom" w:date="2020-11-16T11:01:00Z"/>
                <w:rFonts w:eastAsia="宋体"/>
              </w:rPr>
            </w:pPr>
            <w:ins w:id="12638" w:author="China Telecom" w:date="2020-11-16T11:01:00Z">
              <w:r w:rsidRPr="00661812">
                <w:rPr>
                  <w:rFonts w:eastAsia="宋体"/>
                </w:rPr>
                <w:t>FR1</w:t>
              </w:r>
            </w:ins>
          </w:p>
        </w:tc>
        <w:tc>
          <w:tcPr>
            <w:tcW w:w="1418" w:type="dxa"/>
            <w:vAlign w:val="center"/>
          </w:tcPr>
          <w:p w14:paraId="3E02BF65" w14:textId="77777777" w:rsidR="003B6B86" w:rsidRPr="00661812" w:rsidRDefault="003B6B86" w:rsidP="00DB5682">
            <w:pPr>
              <w:jc w:val="center"/>
              <w:rPr>
                <w:ins w:id="12639" w:author="China Telecom" w:date="2020-11-16T11:01:00Z"/>
                <w:rFonts w:eastAsia="宋体"/>
              </w:rPr>
            </w:pPr>
            <w:ins w:id="12640" w:author="China Telecom" w:date="2020-11-16T11:01:00Z">
              <w:r w:rsidRPr="00661812">
                <w:rPr>
                  <w:rFonts w:eastAsia="宋体"/>
                </w:rPr>
                <w:t>0.4 dB</w:t>
              </w:r>
            </w:ins>
          </w:p>
        </w:tc>
        <w:tc>
          <w:tcPr>
            <w:tcW w:w="1417" w:type="dxa"/>
            <w:vAlign w:val="center"/>
          </w:tcPr>
          <w:p w14:paraId="0A7561C8" w14:textId="77777777" w:rsidR="003B6B86" w:rsidRPr="00661812" w:rsidRDefault="003B6B86" w:rsidP="00DB5682">
            <w:pPr>
              <w:jc w:val="center"/>
              <w:rPr>
                <w:ins w:id="12641" w:author="China Telecom" w:date="2020-11-16T11:01:00Z"/>
                <w:rFonts w:eastAsia="宋体"/>
              </w:rPr>
            </w:pPr>
          </w:p>
        </w:tc>
        <w:tc>
          <w:tcPr>
            <w:tcW w:w="4596" w:type="dxa"/>
            <w:vAlign w:val="center"/>
          </w:tcPr>
          <w:p w14:paraId="5434F233" w14:textId="77777777" w:rsidR="003B6B86" w:rsidRPr="00C7781B" w:rsidRDefault="003B6B86" w:rsidP="00DB5682">
            <w:pPr>
              <w:jc w:val="center"/>
              <w:rPr>
                <w:ins w:id="12642" w:author="China Telecom" w:date="2020-11-16T11:01:00Z"/>
                <w:rFonts w:eastAsia="宋体"/>
              </w:rPr>
            </w:pPr>
            <w:ins w:id="12643" w:author="China Telecom" w:date="2020-11-16T11:01:00Z">
              <w:r w:rsidRPr="00202557">
                <w:rPr>
                  <w:rFonts w:eastAsia="宋体"/>
                </w:rPr>
                <w:t>DDDSUDDSUU, rural O2I, 2 slots</w:t>
              </w:r>
            </w:ins>
          </w:p>
        </w:tc>
      </w:tr>
      <w:tr w:rsidR="003B6B86" w14:paraId="13A1870B" w14:textId="77777777" w:rsidTr="00DB5682">
        <w:trPr>
          <w:trHeight w:val="431"/>
          <w:jc w:val="center"/>
          <w:ins w:id="12644" w:author="China Telecom" w:date="2020-11-16T11:01:00Z"/>
        </w:trPr>
        <w:tc>
          <w:tcPr>
            <w:tcW w:w="1192" w:type="dxa"/>
            <w:vMerge/>
            <w:vAlign w:val="center"/>
          </w:tcPr>
          <w:p w14:paraId="3D23BF57" w14:textId="77777777" w:rsidR="003B6B86" w:rsidRPr="00C7781B" w:rsidRDefault="003B6B86" w:rsidP="00DB5682">
            <w:pPr>
              <w:jc w:val="center"/>
              <w:rPr>
                <w:ins w:id="12645" w:author="China Telecom" w:date="2020-11-16T11:01:00Z"/>
                <w:rFonts w:eastAsia="宋体"/>
              </w:rPr>
            </w:pPr>
          </w:p>
        </w:tc>
        <w:tc>
          <w:tcPr>
            <w:tcW w:w="1134" w:type="dxa"/>
            <w:vMerge/>
            <w:vAlign w:val="center"/>
          </w:tcPr>
          <w:p w14:paraId="1F7041CD" w14:textId="77777777" w:rsidR="003B6B86" w:rsidRPr="00C7781B" w:rsidRDefault="003B6B86" w:rsidP="00DB5682">
            <w:pPr>
              <w:jc w:val="center"/>
              <w:rPr>
                <w:ins w:id="12646" w:author="China Telecom" w:date="2020-11-16T11:01:00Z"/>
                <w:rFonts w:eastAsia="宋体"/>
              </w:rPr>
            </w:pPr>
          </w:p>
        </w:tc>
        <w:tc>
          <w:tcPr>
            <w:tcW w:w="1418" w:type="dxa"/>
            <w:vAlign w:val="center"/>
          </w:tcPr>
          <w:p w14:paraId="30991D1B" w14:textId="77777777" w:rsidR="003B6B86" w:rsidRPr="00C7781B" w:rsidRDefault="003B6B86" w:rsidP="00DB5682">
            <w:pPr>
              <w:jc w:val="center"/>
              <w:rPr>
                <w:ins w:id="12647" w:author="China Telecom" w:date="2020-11-16T11:01:00Z"/>
                <w:rFonts w:eastAsia="宋体"/>
              </w:rPr>
            </w:pPr>
            <w:ins w:id="12648" w:author="China Telecom" w:date="2020-11-16T11:01:00Z">
              <w:r w:rsidRPr="00C7781B">
                <w:rPr>
                  <w:rFonts w:eastAsia="宋体"/>
                </w:rPr>
                <w:t>0.8 dB</w:t>
              </w:r>
            </w:ins>
          </w:p>
        </w:tc>
        <w:tc>
          <w:tcPr>
            <w:tcW w:w="1417" w:type="dxa"/>
            <w:vAlign w:val="center"/>
          </w:tcPr>
          <w:p w14:paraId="7CFE6128" w14:textId="77777777" w:rsidR="003B6B86" w:rsidRPr="00C7781B" w:rsidRDefault="003B6B86" w:rsidP="00DB5682">
            <w:pPr>
              <w:jc w:val="center"/>
              <w:rPr>
                <w:ins w:id="12649" w:author="China Telecom" w:date="2020-11-16T11:01:00Z"/>
                <w:rFonts w:eastAsia="宋体"/>
              </w:rPr>
            </w:pPr>
          </w:p>
        </w:tc>
        <w:tc>
          <w:tcPr>
            <w:tcW w:w="4596" w:type="dxa"/>
            <w:vAlign w:val="center"/>
          </w:tcPr>
          <w:p w14:paraId="45E23F41" w14:textId="77777777" w:rsidR="003B6B86" w:rsidRPr="00C7781B" w:rsidRDefault="003B6B86" w:rsidP="00DB5682">
            <w:pPr>
              <w:jc w:val="center"/>
              <w:rPr>
                <w:ins w:id="12650" w:author="China Telecom" w:date="2020-11-16T11:01:00Z"/>
                <w:rFonts w:eastAsia="宋体"/>
              </w:rPr>
            </w:pPr>
            <w:ins w:id="12651" w:author="China Telecom" w:date="2020-11-16T11:01:00Z">
              <w:r w:rsidRPr="00C7781B">
                <w:rPr>
                  <w:rFonts w:eastAsia="宋体"/>
                </w:rPr>
                <w:t>FDD, rural O2I, 2 slots</w:t>
              </w:r>
            </w:ins>
          </w:p>
        </w:tc>
      </w:tr>
      <w:tr w:rsidR="003B6B86" w14:paraId="2135756A" w14:textId="77777777" w:rsidTr="00DB5682">
        <w:trPr>
          <w:trHeight w:val="412"/>
          <w:jc w:val="center"/>
          <w:ins w:id="12652" w:author="China Telecom" w:date="2020-11-16T11:01:00Z"/>
        </w:trPr>
        <w:tc>
          <w:tcPr>
            <w:tcW w:w="1192" w:type="dxa"/>
            <w:vAlign w:val="center"/>
          </w:tcPr>
          <w:p w14:paraId="36C67016" w14:textId="77777777" w:rsidR="003B6B86" w:rsidRPr="00661812" w:rsidRDefault="003B6B86" w:rsidP="00DB5682">
            <w:pPr>
              <w:jc w:val="center"/>
              <w:rPr>
                <w:ins w:id="12653" w:author="China Telecom" w:date="2020-11-16T11:01:00Z"/>
                <w:rFonts w:eastAsia="宋体"/>
              </w:rPr>
            </w:pPr>
            <w:ins w:id="12654" w:author="China Telecom" w:date="2020-11-19T14:22:00Z">
              <w:r>
                <w:rPr>
                  <w:rFonts w:eastAsia="宋体"/>
                </w:rPr>
                <w:t>Source 2</w:t>
              </w:r>
            </w:ins>
            <w:ins w:id="12655" w:author="China Telecom" w:date="2020-11-16T11:34:00Z">
              <w:r>
                <w:rPr>
                  <w:rFonts w:eastAsia="宋体"/>
                </w:rPr>
                <w:t xml:space="preserve"> (</w:t>
              </w:r>
              <w:r>
                <w:rPr>
                  <w:rFonts w:eastAsia="宋体"/>
                  <w:szCs w:val="21"/>
                </w:rPr>
                <w:t>R1-</w:t>
              </w:r>
              <w:r>
                <w:rPr>
                  <w:rFonts w:eastAsia="宋体"/>
                  <w:szCs w:val="21"/>
                </w:rPr>
                <w:lastRenderedPageBreak/>
                <w:t>2007743</w:t>
              </w:r>
              <w:r>
                <w:rPr>
                  <w:rFonts w:eastAsia="宋体"/>
                </w:rPr>
                <w:t>)</w:t>
              </w:r>
            </w:ins>
          </w:p>
        </w:tc>
        <w:tc>
          <w:tcPr>
            <w:tcW w:w="1134" w:type="dxa"/>
            <w:vAlign w:val="center"/>
          </w:tcPr>
          <w:p w14:paraId="75C6D395" w14:textId="77777777" w:rsidR="003B6B86" w:rsidRPr="00661812" w:rsidRDefault="003B6B86" w:rsidP="00DB5682">
            <w:pPr>
              <w:jc w:val="center"/>
              <w:rPr>
                <w:ins w:id="12656" w:author="China Telecom" w:date="2020-11-16T11:01:00Z"/>
                <w:rFonts w:eastAsia="宋体"/>
              </w:rPr>
            </w:pPr>
            <w:ins w:id="12657" w:author="China Telecom" w:date="2020-11-16T11:01:00Z">
              <w:r w:rsidRPr="00661812">
                <w:rPr>
                  <w:rFonts w:eastAsia="宋体"/>
                </w:rPr>
                <w:lastRenderedPageBreak/>
                <w:t>FR1</w:t>
              </w:r>
            </w:ins>
          </w:p>
        </w:tc>
        <w:tc>
          <w:tcPr>
            <w:tcW w:w="1418" w:type="dxa"/>
            <w:vAlign w:val="center"/>
          </w:tcPr>
          <w:p w14:paraId="67AFE1EE" w14:textId="77777777" w:rsidR="003B6B86" w:rsidRPr="00661812" w:rsidRDefault="003B6B86" w:rsidP="00DB5682">
            <w:pPr>
              <w:jc w:val="center"/>
              <w:rPr>
                <w:ins w:id="12658" w:author="China Telecom" w:date="2020-11-16T11:01:00Z"/>
                <w:rFonts w:eastAsia="宋体"/>
              </w:rPr>
            </w:pPr>
            <w:ins w:id="12659" w:author="China Telecom" w:date="2020-11-16T11:01:00Z">
              <w:r w:rsidRPr="00661812">
                <w:rPr>
                  <w:rFonts w:eastAsia="宋体"/>
                </w:rPr>
                <w:t>1.8 dB</w:t>
              </w:r>
            </w:ins>
          </w:p>
        </w:tc>
        <w:tc>
          <w:tcPr>
            <w:tcW w:w="1417" w:type="dxa"/>
            <w:vAlign w:val="center"/>
          </w:tcPr>
          <w:p w14:paraId="617B4964" w14:textId="77777777" w:rsidR="003B6B86" w:rsidRPr="00661812" w:rsidRDefault="003B6B86" w:rsidP="00DB5682">
            <w:pPr>
              <w:jc w:val="center"/>
              <w:rPr>
                <w:ins w:id="12660" w:author="China Telecom" w:date="2020-11-16T11:01:00Z"/>
                <w:rFonts w:eastAsia="宋体"/>
              </w:rPr>
            </w:pPr>
          </w:p>
        </w:tc>
        <w:tc>
          <w:tcPr>
            <w:tcW w:w="4596" w:type="dxa"/>
            <w:vAlign w:val="center"/>
          </w:tcPr>
          <w:p w14:paraId="51BB6AAD" w14:textId="77777777" w:rsidR="003B6B86" w:rsidRPr="00C7781B" w:rsidRDefault="003B6B86" w:rsidP="00DB5682">
            <w:pPr>
              <w:jc w:val="center"/>
              <w:rPr>
                <w:ins w:id="12661" w:author="China Telecom" w:date="2020-11-16T11:01:00Z"/>
                <w:rFonts w:eastAsia="宋体"/>
              </w:rPr>
            </w:pPr>
            <w:ins w:id="12662" w:author="China Telecom" w:date="2020-11-16T11:01:00Z">
              <w:r w:rsidRPr="00202557">
                <w:rPr>
                  <w:rFonts w:eastAsia="宋体"/>
                </w:rPr>
                <w:t>4GHz, MCS#5, one DMRS per repetition, 8 repetitions, No FH.</w:t>
              </w:r>
            </w:ins>
          </w:p>
          <w:p w14:paraId="1DF85786" w14:textId="77777777" w:rsidR="003B6B86" w:rsidRPr="00C7781B" w:rsidRDefault="003B6B86" w:rsidP="00DB5682">
            <w:pPr>
              <w:jc w:val="center"/>
              <w:rPr>
                <w:ins w:id="12663" w:author="China Telecom" w:date="2020-11-16T11:01:00Z"/>
              </w:rPr>
            </w:pPr>
            <w:ins w:id="12664" w:author="China Telecom" w:date="2020-11-16T11:01:00Z">
              <w:r w:rsidRPr="00C7781B">
                <w:lastRenderedPageBreak/>
                <w:t>Baseline scheme: No cross-slot channel estimation</w:t>
              </w:r>
            </w:ins>
          </w:p>
          <w:p w14:paraId="5B428000" w14:textId="77777777" w:rsidR="003B6B86" w:rsidRPr="00C7781B" w:rsidRDefault="003B6B86" w:rsidP="00DB5682">
            <w:pPr>
              <w:jc w:val="center"/>
              <w:rPr>
                <w:ins w:id="12665" w:author="China Telecom" w:date="2020-11-16T11:01:00Z"/>
                <w:rFonts w:eastAsia="宋体"/>
              </w:rPr>
            </w:pPr>
            <w:ins w:id="12666" w:author="China Telecom" w:date="2020-11-16T11:01:00Z">
              <w:r w:rsidRPr="00C7781B">
                <w:t>Enhanced scheme: Cross-slot channel estimation</w:t>
              </w:r>
            </w:ins>
          </w:p>
        </w:tc>
      </w:tr>
      <w:tr w:rsidR="003B6B86" w14:paraId="4B1278BF" w14:textId="77777777" w:rsidTr="00DB5682">
        <w:trPr>
          <w:trHeight w:val="412"/>
          <w:jc w:val="center"/>
          <w:ins w:id="12667" w:author="China Telecom" w:date="2020-11-16T11:01:00Z"/>
        </w:trPr>
        <w:tc>
          <w:tcPr>
            <w:tcW w:w="1192" w:type="dxa"/>
            <w:vAlign w:val="center"/>
          </w:tcPr>
          <w:p w14:paraId="1AE62F30" w14:textId="77777777" w:rsidR="003B6B86" w:rsidRPr="00661812" w:rsidRDefault="003B6B86" w:rsidP="00DB5682">
            <w:pPr>
              <w:jc w:val="center"/>
              <w:rPr>
                <w:ins w:id="12668" w:author="China Telecom" w:date="2020-11-16T11:01:00Z"/>
                <w:rFonts w:eastAsia="宋体"/>
              </w:rPr>
            </w:pPr>
            <w:ins w:id="12669" w:author="China Telecom" w:date="2020-11-19T14:22:00Z">
              <w:r>
                <w:rPr>
                  <w:rFonts w:eastAsia="宋体"/>
                </w:rPr>
                <w:lastRenderedPageBreak/>
                <w:t>Source 3</w:t>
              </w:r>
            </w:ins>
            <w:ins w:id="12670" w:author="China Telecom" w:date="2020-11-16T11:34:00Z">
              <w:r>
                <w:rPr>
                  <w:rFonts w:eastAsia="宋体"/>
                </w:rPr>
                <w:t xml:space="preserve"> (</w:t>
              </w:r>
              <w:r>
                <w:rPr>
                  <w:rFonts w:hint="eastAsia"/>
                  <w:szCs w:val="21"/>
                </w:rPr>
                <w:t>R1-2007954</w:t>
              </w:r>
              <w:r>
                <w:rPr>
                  <w:rFonts w:eastAsia="宋体"/>
                </w:rPr>
                <w:t>)</w:t>
              </w:r>
            </w:ins>
          </w:p>
        </w:tc>
        <w:tc>
          <w:tcPr>
            <w:tcW w:w="1134" w:type="dxa"/>
            <w:vAlign w:val="center"/>
          </w:tcPr>
          <w:p w14:paraId="0BAD0973" w14:textId="77777777" w:rsidR="003B6B86" w:rsidRPr="00661812" w:rsidRDefault="003B6B86" w:rsidP="00DB5682">
            <w:pPr>
              <w:jc w:val="center"/>
              <w:rPr>
                <w:ins w:id="12671" w:author="China Telecom" w:date="2020-11-16T11:01:00Z"/>
                <w:rFonts w:eastAsia="宋体"/>
              </w:rPr>
            </w:pPr>
            <w:ins w:id="12672" w:author="China Telecom" w:date="2020-11-16T11:01:00Z">
              <w:r w:rsidRPr="00661812">
                <w:rPr>
                  <w:rFonts w:eastAsia="宋体"/>
                </w:rPr>
                <w:t>FR1</w:t>
              </w:r>
            </w:ins>
          </w:p>
        </w:tc>
        <w:tc>
          <w:tcPr>
            <w:tcW w:w="1418" w:type="dxa"/>
            <w:vAlign w:val="center"/>
          </w:tcPr>
          <w:p w14:paraId="08503F6C" w14:textId="77777777" w:rsidR="003B6B86" w:rsidRPr="00661812" w:rsidRDefault="003B6B86" w:rsidP="00DB5682">
            <w:pPr>
              <w:jc w:val="center"/>
              <w:rPr>
                <w:ins w:id="12673" w:author="China Telecom" w:date="2020-11-16T11:01:00Z"/>
                <w:rFonts w:eastAsia="宋体"/>
              </w:rPr>
            </w:pPr>
            <w:ins w:id="12674" w:author="China Telecom" w:date="2020-11-16T11:01:00Z">
              <w:r w:rsidRPr="00661812">
                <w:rPr>
                  <w:rFonts w:eastAsia="宋体"/>
                </w:rPr>
                <w:t>~2.0dB</w:t>
              </w:r>
            </w:ins>
          </w:p>
        </w:tc>
        <w:tc>
          <w:tcPr>
            <w:tcW w:w="1417" w:type="dxa"/>
            <w:vAlign w:val="center"/>
          </w:tcPr>
          <w:p w14:paraId="099DC005" w14:textId="77777777" w:rsidR="003B6B86" w:rsidRPr="00661812" w:rsidRDefault="003B6B86" w:rsidP="00DB5682">
            <w:pPr>
              <w:jc w:val="center"/>
              <w:rPr>
                <w:ins w:id="12675" w:author="China Telecom" w:date="2020-11-16T11:01:00Z"/>
                <w:rFonts w:eastAsia="宋体"/>
              </w:rPr>
            </w:pPr>
          </w:p>
        </w:tc>
        <w:tc>
          <w:tcPr>
            <w:tcW w:w="4596" w:type="dxa"/>
            <w:vAlign w:val="center"/>
          </w:tcPr>
          <w:p w14:paraId="03DC329F" w14:textId="77777777" w:rsidR="003B6B86" w:rsidRPr="00C7781B" w:rsidRDefault="003B6B86" w:rsidP="00DB5682">
            <w:pPr>
              <w:spacing w:after="0" w:line="240" w:lineRule="auto"/>
              <w:jc w:val="center"/>
              <w:rPr>
                <w:ins w:id="12676" w:author="China Telecom" w:date="2020-11-16T11:01:00Z"/>
                <w:rFonts w:eastAsia="宋体"/>
              </w:rPr>
            </w:pPr>
            <w:ins w:id="12677" w:author="China Telecom" w:date="2020-11-16T11:01:00Z">
              <w:r w:rsidRPr="00202557">
                <w:rPr>
                  <w:rFonts w:eastAsia="宋体"/>
                </w:rPr>
                <w:t>Rural 3km/h, 700MHz, FDD, TBS=136 bits, MCS 0, 8 repetitions, 2 DMRS symbols, 12 data symbols. Cross-slot channel estimation is employed wit</w:t>
              </w:r>
              <w:r w:rsidRPr="00C7781B">
                <w:rPr>
                  <w:rFonts w:eastAsia="宋体"/>
                </w:rPr>
                <w:t>h a fixed window size of 4 slots</w:t>
              </w:r>
            </w:ins>
          </w:p>
          <w:p w14:paraId="318EB715" w14:textId="77777777" w:rsidR="003B6B86" w:rsidRPr="00C7781B" w:rsidRDefault="003B6B86" w:rsidP="00DB5682">
            <w:pPr>
              <w:spacing w:after="0" w:line="240" w:lineRule="auto"/>
              <w:jc w:val="center"/>
              <w:rPr>
                <w:ins w:id="12678" w:author="China Telecom" w:date="2020-11-16T11:01:00Z"/>
                <w:rFonts w:eastAsia="宋体"/>
              </w:rPr>
            </w:pPr>
            <w:ins w:id="12679" w:author="China Telecom" w:date="2020-11-16T11:01:00Z">
              <w:r w:rsidRPr="00C7781B">
                <w:rPr>
                  <w:rFonts w:eastAsia="宋体"/>
                </w:rPr>
                <w:t>For Rel-15 inter-slot FH, cross-slot channel estimation can provide ~2dB performance gain compared to the case without cross-slot channel estimation.</w:t>
              </w:r>
            </w:ins>
          </w:p>
        </w:tc>
      </w:tr>
      <w:tr w:rsidR="003B6B86" w14:paraId="6F48D457" w14:textId="77777777" w:rsidTr="00DB5682">
        <w:trPr>
          <w:trHeight w:val="412"/>
          <w:jc w:val="center"/>
          <w:ins w:id="12680" w:author="China Telecom" w:date="2020-11-16T11:01:00Z"/>
        </w:trPr>
        <w:tc>
          <w:tcPr>
            <w:tcW w:w="1192" w:type="dxa"/>
            <w:vAlign w:val="center"/>
          </w:tcPr>
          <w:p w14:paraId="1EAF023E" w14:textId="77777777" w:rsidR="003B6B86" w:rsidRPr="00661812" w:rsidRDefault="003B6B86" w:rsidP="00DB5682">
            <w:pPr>
              <w:jc w:val="center"/>
              <w:rPr>
                <w:ins w:id="12681" w:author="China Telecom" w:date="2020-11-16T11:01:00Z"/>
                <w:rFonts w:eastAsia="宋体"/>
              </w:rPr>
            </w:pPr>
            <w:ins w:id="12682" w:author="China Telecom" w:date="2020-11-19T14:22:00Z">
              <w:r>
                <w:rPr>
                  <w:rFonts w:eastAsia="宋体"/>
                </w:rPr>
                <w:t>Source 4</w:t>
              </w:r>
            </w:ins>
            <w:ins w:id="12683" w:author="China Telecom" w:date="2020-11-16T11:36:00Z">
              <w:r>
                <w:rPr>
                  <w:rFonts w:eastAsia="宋体"/>
                </w:rPr>
                <w:t xml:space="preserve"> (</w:t>
              </w:r>
              <w:r>
                <w:rPr>
                  <w:rFonts w:eastAsia="宋体"/>
                  <w:szCs w:val="21"/>
                </w:rPr>
                <w:t>R1-2008626</w:t>
              </w:r>
              <w:r>
                <w:rPr>
                  <w:rFonts w:eastAsia="宋体"/>
                </w:rPr>
                <w:t>)</w:t>
              </w:r>
            </w:ins>
          </w:p>
        </w:tc>
        <w:tc>
          <w:tcPr>
            <w:tcW w:w="1134" w:type="dxa"/>
            <w:vAlign w:val="center"/>
          </w:tcPr>
          <w:p w14:paraId="3AF5C99C" w14:textId="77777777" w:rsidR="003B6B86" w:rsidRPr="00661812" w:rsidRDefault="003B6B86" w:rsidP="00DB5682">
            <w:pPr>
              <w:jc w:val="center"/>
              <w:rPr>
                <w:ins w:id="12684" w:author="China Telecom" w:date="2020-11-16T11:01:00Z"/>
                <w:rFonts w:eastAsia="宋体"/>
              </w:rPr>
            </w:pPr>
            <w:ins w:id="12685" w:author="China Telecom" w:date="2020-11-16T11:01:00Z">
              <w:r w:rsidRPr="00661812">
                <w:rPr>
                  <w:rFonts w:eastAsia="宋体"/>
                </w:rPr>
                <w:t>FR1</w:t>
              </w:r>
            </w:ins>
            <w:ins w:id="12686" w:author="China Telecom" w:date="2020-11-16T11:34:00Z">
              <w:r>
                <w:rPr>
                  <w:rFonts w:eastAsia="宋体"/>
                </w:rPr>
                <w:t xml:space="preserve"> </w:t>
              </w:r>
            </w:ins>
          </w:p>
        </w:tc>
        <w:tc>
          <w:tcPr>
            <w:tcW w:w="1418" w:type="dxa"/>
            <w:vAlign w:val="center"/>
          </w:tcPr>
          <w:p w14:paraId="02442B49" w14:textId="77777777" w:rsidR="003B6B86" w:rsidRPr="00661812" w:rsidRDefault="003B6B86" w:rsidP="00DB5682">
            <w:pPr>
              <w:jc w:val="center"/>
              <w:rPr>
                <w:ins w:id="12687" w:author="China Telecom" w:date="2020-11-16T11:01:00Z"/>
                <w:rFonts w:eastAsia="宋体"/>
              </w:rPr>
            </w:pPr>
            <w:ins w:id="12688" w:author="China Telecom" w:date="2020-11-16T11:01:00Z">
              <w:r w:rsidRPr="00661812">
                <w:rPr>
                  <w:rFonts w:eastAsia="宋体"/>
                </w:rPr>
                <w:t>1-2 dB</w:t>
              </w:r>
            </w:ins>
          </w:p>
        </w:tc>
        <w:tc>
          <w:tcPr>
            <w:tcW w:w="1417" w:type="dxa"/>
            <w:vAlign w:val="center"/>
          </w:tcPr>
          <w:p w14:paraId="0C3D392F" w14:textId="77777777" w:rsidR="003B6B86" w:rsidRPr="00661812" w:rsidRDefault="003B6B86" w:rsidP="00DB5682">
            <w:pPr>
              <w:jc w:val="center"/>
              <w:rPr>
                <w:ins w:id="12689" w:author="China Telecom" w:date="2020-11-16T11:01:00Z"/>
                <w:rFonts w:eastAsia="宋体"/>
              </w:rPr>
            </w:pPr>
          </w:p>
        </w:tc>
        <w:tc>
          <w:tcPr>
            <w:tcW w:w="4596" w:type="dxa"/>
            <w:vAlign w:val="center"/>
          </w:tcPr>
          <w:p w14:paraId="23C77341" w14:textId="77777777" w:rsidR="003B6B86" w:rsidRPr="00C7781B" w:rsidRDefault="003B6B86" w:rsidP="00DB5682">
            <w:pPr>
              <w:spacing w:after="0" w:line="240" w:lineRule="auto"/>
              <w:jc w:val="center"/>
              <w:rPr>
                <w:ins w:id="12690" w:author="China Telecom" w:date="2020-11-16T11:01:00Z"/>
                <w:rFonts w:eastAsia="宋体"/>
              </w:rPr>
            </w:pPr>
            <w:ins w:id="12691" w:author="China Telecom" w:date="2020-11-16T11:01:00Z">
              <w:r w:rsidRPr="00202557">
                <w:rPr>
                  <w:rFonts w:eastAsia="宋体"/>
                </w:rPr>
                <w:t>Baseline: PUSCH 1RB allocation, 4 reps.</w:t>
              </w:r>
            </w:ins>
          </w:p>
          <w:p w14:paraId="359D5168" w14:textId="77777777" w:rsidR="003B6B86" w:rsidRPr="00C7781B" w:rsidRDefault="003B6B86" w:rsidP="00DB5682">
            <w:pPr>
              <w:spacing w:after="0" w:line="240" w:lineRule="auto"/>
              <w:jc w:val="center"/>
              <w:rPr>
                <w:ins w:id="12692" w:author="China Telecom" w:date="2020-11-16T11:01:00Z"/>
                <w:rFonts w:eastAsia="宋体"/>
              </w:rPr>
            </w:pPr>
            <w:ins w:id="12693" w:author="China Telecom" w:date="2020-11-16T11:01:00Z">
              <w:r w:rsidRPr="00C7781B">
                <w:rPr>
                  <w:rFonts w:eastAsia="宋体"/>
                </w:rPr>
                <w:t>Enhancement: PUSCH 1 RB allocation, 0/2/4 reps, with cross-slot channel estimation.</w:t>
              </w:r>
            </w:ins>
          </w:p>
        </w:tc>
      </w:tr>
      <w:tr w:rsidR="003B6B86" w14:paraId="65921956" w14:textId="77777777" w:rsidTr="00DB5682">
        <w:trPr>
          <w:trHeight w:val="412"/>
          <w:jc w:val="center"/>
          <w:ins w:id="12694" w:author="China Telecom" w:date="2020-11-16T11:01:00Z"/>
        </w:trPr>
        <w:tc>
          <w:tcPr>
            <w:tcW w:w="1192" w:type="dxa"/>
            <w:vAlign w:val="center"/>
          </w:tcPr>
          <w:p w14:paraId="5806EFC3" w14:textId="77777777" w:rsidR="003B6B86" w:rsidRPr="00661812" w:rsidRDefault="003B6B86" w:rsidP="00DB5682">
            <w:pPr>
              <w:jc w:val="center"/>
              <w:rPr>
                <w:ins w:id="12695" w:author="China Telecom" w:date="2020-11-16T11:01:00Z"/>
                <w:lang w:eastAsia="ja-JP"/>
              </w:rPr>
            </w:pPr>
            <w:ins w:id="12696" w:author="China Telecom" w:date="2020-11-19T14:22:00Z">
              <w:r>
                <w:rPr>
                  <w:rFonts w:eastAsia="宋体"/>
                </w:rPr>
                <w:t>Source 5</w:t>
              </w:r>
            </w:ins>
            <w:ins w:id="12697" w:author="China Telecom" w:date="2020-11-16T11:34:00Z">
              <w:r>
                <w:rPr>
                  <w:lang w:eastAsia="ja-JP"/>
                </w:rPr>
                <w:t xml:space="preserve"> (</w:t>
              </w:r>
              <w:r>
                <w:rPr>
                  <w:szCs w:val="21"/>
                  <w:lang w:eastAsia="ja-JP"/>
                </w:rPr>
                <w:t>R1-2008399</w:t>
              </w:r>
              <w:r>
                <w:rPr>
                  <w:lang w:eastAsia="ja-JP"/>
                </w:rPr>
                <w:t>)</w:t>
              </w:r>
            </w:ins>
          </w:p>
        </w:tc>
        <w:tc>
          <w:tcPr>
            <w:tcW w:w="1134" w:type="dxa"/>
            <w:vAlign w:val="center"/>
          </w:tcPr>
          <w:p w14:paraId="1D28E3E2" w14:textId="77777777" w:rsidR="003B6B86" w:rsidRPr="00661812" w:rsidRDefault="003B6B86" w:rsidP="00DB5682">
            <w:pPr>
              <w:jc w:val="center"/>
              <w:rPr>
                <w:ins w:id="12698" w:author="China Telecom" w:date="2020-11-16T11:01:00Z"/>
                <w:lang w:eastAsia="ja-JP"/>
              </w:rPr>
            </w:pPr>
            <w:ins w:id="12699" w:author="China Telecom" w:date="2020-11-16T11:01:00Z">
              <w:r w:rsidRPr="00661812">
                <w:rPr>
                  <w:lang w:eastAsia="ja-JP"/>
                </w:rPr>
                <w:t>FR1</w:t>
              </w:r>
            </w:ins>
          </w:p>
        </w:tc>
        <w:tc>
          <w:tcPr>
            <w:tcW w:w="1418" w:type="dxa"/>
            <w:vAlign w:val="center"/>
          </w:tcPr>
          <w:p w14:paraId="44BB18FD" w14:textId="77777777" w:rsidR="003B6B86" w:rsidRPr="00661812" w:rsidRDefault="003B6B86" w:rsidP="00DB5682">
            <w:pPr>
              <w:jc w:val="center"/>
              <w:rPr>
                <w:ins w:id="12700" w:author="China Telecom" w:date="2020-11-16T11:01:00Z"/>
                <w:lang w:eastAsia="ja-JP"/>
              </w:rPr>
            </w:pPr>
            <w:ins w:id="12701" w:author="China Telecom" w:date="2020-11-16T11:01:00Z">
              <w:r w:rsidRPr="00661812">
                <w:rPr>
                  <w:lang w:eastAsia="ja-JP"/>
                </w:rPr>
                <w:t>1.5 dB</w:t>
              </w:r>
            </w:ins>
          </w:p>
        </w:tc>
        <w:tc>
          <w:tcPr>
            <w:tcW w:w="1417" w:type="dxa"/>
            <w:vAlign w:val="center"/>
          </w:tcPr>
          <w:p w14:paraId="58BA6B1D" w14:textId="77777777" w:rsidR="003B6B86" w:rsidRPr="00661812" w:rsidRDefault="003B6B86" w:rsidP="00DB5682">
            <w:pPr>
              <w:jc w:val="center"/>
              <w:rPr>
                <w:ins w:id="12702" w:author="China Telecom" w:date="2020-11-16T11:01:00Z"/>
                <w:rFonts w:eastAsia="宋体"/>
              </w:rPr>
            </w:pPr>
          </w:p>
        </w:tc>
        <w:tc>
          <w:tcPr>
            <w:tcW w:w="4596" w:type="dxa"/>
            <w:vAlign w:val="center"/>
          </w:tcPr>
          <w:p w14:paraId="02AC2323" w14:textId="77777777" w:rsidR="003B6B86" w:rsidRPr="00C7781B" w:rsidRDefault="003B6B86" w:rsidP="00DB5682">
            <w:pPr>
              <w:spacing w:after="0" w:line="240" w:lineRule="auto"/>
              <w:jc w:val="center"/>
              <w:rPr>
                <w:ins w:id="12703" w:author="China Telecom" w:date="2020-11-16T11:01:00Z"/>
                <w:lang w:eastAsia="ja-JP"/>
              </w:rPr>
            </w:pPr>
            <w:ins w:id="12704" w:author="China Telecom" w:date="2020-11-16T11:01:00Z">
              <w:r w:rsidRPr="00202557">
                <w:rPr>
                  <w:lang w:eastAsia="ja-JP"/>
                </w:rPr>
                <w:t>Baseline: PUCCH, 1 RB allocation, repetition with 4 slots in FDD</w:t>
              </w:r>
            </w:ins>
          </w:p>
          <w:p w14:paraId="20CCA2E6" w14:textId="77777777" w:rsidR="003B6B86" w:rsidRPr="00C7781B" w:rsidRDefault="003B6B86" w:rsidP="00DB5682">
            <w:pPr>
              <w:spacing w:after="0" w:line="240" w:lineRule="auto"/>
              <w:jc w:val="center"/>
              <w:rPr>
                <w:ins w:id="12705" w:author="China Telecom" w:date="2020-11-16T11:01:00Z"/>
                <w:lang w:eastAsia="ja-JP"/>
              </w:rPr>
            </w:pPr>
            <w:ins w:id="12706" w:author="China Telecom" w:date="2020-11-16T11:01:00Z">
              <w:r w:rsidRPr="00C7781B">
                <w:rPr>
                  <w:lang w:eastAsia="ja-JP"/>
                </w:rPr>
                <w:t>Enhancement: PUCCH, 1 RB allocation, repetition with 4 slots in FDD, cross-slot channel estimation with 4 slots</w:t>
              </w:r>
            </w:ins>
          </w:p>
        </w:tc>
      </w:tr>
      <w:tr w:rsidR="003B6B86" w14:paraId="6BD49259" w14:textId="77777777" w:rsidTr="00DB5682">
        <w:trPr>
          <w:trHeight w:val="412"/>
          <w:jc w:val="center"/>
          <w:ins w:id="12707" w:author="China Telecom" w:date="2020-11-16T11:01:00Z"/>
        </w:trPr>
        <w:tc>
          <w:tcPr>
            <w:tcW w:w="1192" w:type="dxa"/>
            <w:vAlign w:val="center"/>
          </w:tcPr>
          <w:p w14:paraId="30E2E989" w14:textId="77777777" w:rsidR="003B6B86" w:rsidRPr="00661812" w:rsidRDefault="003B6B86" w:rsidP="00DB5682">
            <w:pPr>
              <w:jc w:val="center"/>
              <w:rPr>
                <w:ins w:id="12708" w:author="China Telecom" w:date="2020-11-16T11:01:00Z"/>
                <w:lang w:eastAsia="ja-JP"/>
              </w:rPr>
            </w:pPr>
            <w:ins w:id="12709" w:author="China Telecom" w:date="2020-11-19T14:22:00Z">
              <w:r>
                <w:rPr>
                  <w:rFonts w:eastAsia="宋体"/>
                </w:rPr>
                <w:t>Source 6</w:t>
              </w:r>
            </w:ins>
            <w:ins w:id="12710" w:author="China Telecom" w:date="2020-11-16T11:35:00Z">
              <w:r>
                <w:rPr>
                  <w:lang w:eastAsia="ja-JP"/>
                </w:rPr>
                <w:t xml:space="preserve"> (</w:t>
              </w:r>
              <w:r>
                <w:rPr>
                  <w:szCs w:val="21"/>
                  <w:lang w:eastAsia="ja-JP"/>
                </w:rPr>
                <w:t>R1-2008378</w:t>
              </w:r>
              <w:r>
                <w:rPr>
                  <w:lang w:eastAsia="ja-JP"/>
                </w:rPr>
                <w:t>)</w:t>
              </w:r>
            </w:ins>
          </w:p>
        </w:tc>
        <w:tc>
          <w:tcPr>
            <w:tcW w:w="1134" w:type="dxa"/>
            <w:vAlign w:val="center"/>
          </w:tcPr>
          <w:p w14:paraId="0C25F8D3" w14:textId="77777777" w:rsidR="003B6B86" w:rsidRPr="00661812" w:rsidRDefault="003B6B86" w:rsidP="00DB5682">
            <w:pPr>
              <w:jc w:val="center"/>
              <w:rPr>
                <w:ins w:id="12711" w:author="China Telecom" w:date="2020-11-16T11:01:00Z"/>
                <w:lang w:eastAsia="ja-JP"/>
              </w:rPr>
            </w:pPr>
            <w:ins w:id="12712" w:author="China Telecom" w:date="2020-11-16T11:01:00Z">
              <w:r w:rsidRPr="00661812">
                <w:rPr>
                  <w:lang w:eastAsia="ja-JP"/>
                </w:rPr>
                <w:t>FR1</w:t>
              </w:r>
            </w:ins>
          </w:p>
        </w:tc>
        <w:tc>
          <w:tcPr>
            <w:tcW w:w="1418" w:type="dxa"/>
            <w:vAlign w:val="center"/>
          </w:tcPr>
          <w:p w14:paraId="27C77824" w14:textId="77777777" w:rsidR="003B6B86" w:rsidRPr="00661812" w:rsidRDefault="003B6B86" w:rsidP="00DB5682">
            <w:pPr>
              <w:jc w:val="center"/>
              <w:rPr>
                <w:ins w:id="12713" w:author="China Telecom" w:date="2020-11-16T11:01:00Z"/>
                <w:lang w:eastAsia="ja-JP"/>
              </w:rPr>
            </w:pPr>
            <w:ins w:id="12714" w:author="China Telecom" w:date="2020-11-16T11:01:00Z">
              <w:r w:rsidRPr="00661812">
                <w:rPr>
                  <w:lang w:eastAsia="ja-JP"/>
                </w:rPr>
                <w:t>1.0 dB</w:t>
              </w:r>
            </w:ins>
          </w:p>
        </w:tc>
        <w:tc>
          <w:tcPr>
            <w:tcW w:w="1417" w:type="dxa"/>
            <w:vAlign w:val="center"/>
          </w:tcPr>
          <w:p w14:paraId="2A58CD7A" w14:textId="77777777" w:rsidR="003B6B86" w:rsidRPr="00661812" w:rsidRDefault="003B6B86" w:rsidP="00DB5682">
            <w:pPr>
              <w:jc w:val="center"/>
              <w:rPr>
                <w:ins w:id="12715" w:author="China Telecom" w:date="2020-11-16T11:01:00Z"/>
                <w:rFonts w:eastAsia="宋体"/>
              </w:rPr>
            </w:pPr>
          </w:p>
        </w:tc>
        <w:tc>
          <w:tcPr>
            <w:tcW w:w="4596" w:type="dxa"/>
            <w:vAlign w:val="center"/>
          </w:tcPr>
          <w:p w14:paraId="2BCF9757" w14:textId="77777777" w:rsidR="003B6B86" w:rsidRPr="00C7781B" w:rsidRDefault="003B6B86" w:rsidP="00DB5682">
            <w:pPr>
              <w:spacing w:after="0" w:line="240" w:lineRule="auto"/>
              <w:jc w:val="center"/>
              <w:rPr>
                <w:ins w:id="12716" w:author="China Telecom" w:date="2020-11-16T11:01:00Z"/>
                <w:lang w:eastAsia="ja-JP"/>
              </w:rPr>
            </w:pPr>
            <w:ins w:id="12717" w:author="China Telecom" w:date="2020-11-16T11:01:00Z">
              <w:r w:rsidRPr="00202557">
                <w:rPr>
                  <w:lang w:eastAsia="ja-JP"/>
                </w:rPr>
                <w:t>Rural, 4 GHz, DDDSUDDSUU, 3 km/h</w:t>
              </w:r>
            </w:ins>
          </w:p>
          <w:p w14:paraId="55EDAC29" w14:textId="77777777" w:rsidR="003B6B86" w:rsidRPr="00C7781B" w:rsidRDefault="003B6B86" w:rsidP="00DB5682">
            <w:pPr>
              <w:spacing w:after="0" w:line="240" w:lineRule="auto"/>
              <w:jc w:val="center"/>
              <w:rPr>
                <w:ins w:id="12718" w:author="China Telecom" w:date="2020-11-16T11:01:00Z"/>
                <w:lang w:eastAsia="ja-JP"/>
              </w:rPr>
            </w:pPr>
            <w:ins w:id="12719" w:author="China Telecom" w:date="2020-11-16T11:01:00Z">
              <w:r w:rsidRPr="00C7781B">
                <w:rPr>
                  <w:lang w:eastAsia="ja-JP"/>
                </w:rPr>
                <w:t>4PRBs, 2 repetitions, w/o HARQ</w:t>
              </w:r>
            </w:ins>
          </w:p>
          <w:p w14:paraId="19F28CA5" w14:textId="77777777" w:rsidR="003B6B86" w:rsidRPr="00C7781B" w:rsidRDefault="003B6B86" w:rsidP="00DB5682">
            <w:pPr>
              <w:spacing w:after="0" w:line="240" w:lineRule="auto"/>
              <w:jc w:val="center"/>
              <w:rPr>
                <w:ins w:id="12720" w:author="China Telecom" w:date="2020-11-16T11:01:00Z"/>
                <w:lang w:eastAsia="ja-JP"/>
              </w:rPr>
            </w:pPr>
            <w:ins w:id="12721" w:author="China Telecom" w:date="2020-11-16T11:01:00Z">
              <w:r w:rsidRPr="00C7781B">
                <w:rPr>
                  <w:lang w:eastAsia="ja-JP"/>
                </w:rPr>
                <w:t>Baseline: w/o cross-slot channel estimation</w:t>
              </w:r>
            </w:ins>
          </w:p>
          <w:p w14:paraId="090A5110" w14:textId="77777777" w:rsidR="003B6B86" w:rsidRPr="00C7781B" w:rsidRDefault="003B6B86" w:rsidP="00DB5682">
            <w:pPr>
              <w:spacing w:after="0" w:line="240" w:lineRule="auto"/>
              <w:jc w:val="center"/>
              <w:rPr>
                <w:ins w:id="12722" w:author="China Telecom" w:date="2020-11-16T11:01:00Z"/>
                <w:lang w:eastAsia="ja-JP"/>
              </w:rPr>
            </w:pPr>
            <w:ins w:id="12723" w:author="China Telecom" w:date="2020-11-16T11:01:00Z">
              <w:r w:rsidRPr="00C7781B">
                <w:rPr>
                  <w:lang w:eastAsia="ja-JP"/>
                </w:rPr>
                <w:t>Enhancement: w/ cross-slot channel estimation</w:t>
              </w:r>
            </w:ins>
          </w:p>
        </w:tc>
      </w:tr>
      <w:tr w:rsidR="003B6B86" w14:paraId="0BCFF5B6" w14:textId="77777777" w:rsidTr="00DB5682">
        <w:trPr>
          <w:trHeight w:val="412"/>
          <w:jc w:val="center"/>
          <w:ins w:id="12724" w:author="China Telecom" w:date="2020-11-16T11:01:00Z"/>
        </w:trPr>
        <w:tc>
          <w:tcPr>
            <w:tcW w:w="1192" w:type="dxa"/>
            <w:vAlign w:val="center"/>
          </w:tcPr>
          <w:p w14:paraId="54FF61BB" w14:textId="77777777" w:rsidR="003B6B86" w:rsidRPr="00661812" w:rsidRDefault="003B6B86" w:rsidP="00DB5682">
            <w:pPr>
              <w:jc w:val="center"/>
              <w:rPr>
                <w:ins w:id="12725" w:author="China Telecom" w:date="2020-11-16T11:01:00Z"/>
                <w:lang w:eastAsia="ja-JP"/>
              </w:rPr>
            </w:pPr>
            <w:ins w:id="12726" w:author="China Telecom" w:date="2020-11-19T14:22:00Z">
              <w:r>
                <w:rPr>
                  <w:rFonts w:eastAsia="宋体"/>
                </w:rPr>
                <w:t>Source 7</w:t>
              </w:r>
            </w:ins>
            <w:ins w:id="12727" w:author="China Telecom" w:date="2020-11-16T11:35:00Z">
              <w:r>
                <w:rPr>
                  <w:lang w:eastAsia="ja-JP"/>
                </w:rPr>
                <w:t xml:space="preserve"> (</w:t>
              </w:r>
              <w:r>
                <w:rPr>
                  <w:szCs w:val="21"/>
                </w:rPr>
                <w:t>R1-2008559</w:t>
              </w:r>
              <w:r>
                <w:rPr>
                  <w:lang w:eastAsia="ja-JP"/>
                </w:rPr>
                <w:t>)</w:t>
              </w:r>
            </w:ins>
          </w:p>
        </w:tc>
        <w:tc>
          <w:tcPr>
            <w:tcW w:w="1134" w:type="dxa"/>
            <w:vAlign w:val="center"/>
          </w:tcPr>
          <w:p w14:paraId="64553772" w14:textId="77777777" w:rsidR="003B6B86" w:rsidRPr="00661812" w:rsidRDefault="003B6B86" w:rsidP="00DB5682">
            <w:pPr>
              <w:jc w:val="center"/>
              <w:rPr>
                <w:ins w:id="12728" w:author="China Telecom" w:date="2020-11-16T11:01:00Z"/>
                <w:lang w:eastAsia="ja-JP"/>
              </w:rPr>
            </w:pPr>
            <w:ins w:id="12729" w:author="China Telecom" w:date="2020-11-16T11:01:00Z">
              <w:r w:rsidRPr="00661812">
                <w:rPr>
                  <w:lang w:eastAsia="ja-JP"/>
                </w:rPr>
                <w:t>FR1</w:t>
              </w:r>
            </w:ins>
          </w:p>
        </w:tc>
        <w:tc>
          <w:tcPr>
            <w:tcW w:w="1418" w:type="dxa"/>
            <w:vAlign w:val="center"/>
          </w:tcPr>
          <w:p w14:paraId="343CFB90" w14:textId="77777777" w:rsidR="003B6B86" w:rsidRPr="00661812" w:rsidRDefault="003B6B86" w:rsidP="00DB5682">
            <w:pPr>
              <w:jc w:val="center"/>
              <w:rPr>
                <w:ins w:id="12730" w:author="China Telecom" w:date="2020-11-16T11:01:00Z"/>
                <w:lang w:eastAsia="ja-JP"/>
              </w:rPr>
            </w:pPr>
          </w:p>
        </w:tc>
        <w:tc>
          <w:tcPr>
            <w:tcW w:w="1417" w:type="dxa"/>
            <w:vAlign w:val="center"/>
          </w:tcPr>
          <w:p w14:paraId="228B936A" w14:textId="77777777" w:rsidR="003B6B86" w:rsidRPr="009815DD" w:rsidRDefault="003B6B86" w:rsidP="00DB5682">
            <w:pPr>
              <w:jc w:val="center"/>
              <w:rPr>
                <w:ins w:id="12731" w:author="China Telecom" w:date="2020-11-16T11:01:00Z"/>
                <w:rFonts w:eastAsia="宋体"/>
              </w:rPr>
            </w:pPr>
            <w:ins w:id="12732" w:author="China Telecom" w:date="2020-11-16T11:01:00Z">
              <w:r w:rsidRPr="00661812">
                <w:rPr>
                  <w:lang w:eastAsia="ja-JP"/>
                </w:rPr>
                <w:t>1 dB</w:t>
              </w:r>
            </w:ins>
          </w:p>
        </w:tc>
        <w:tc>
          <w:tcPr>
            <w:tcW w:w="4596" w:type="dxa"/>
            <w:vAlign w:val="center"/>
          </w:tcPr>
          <w:p w14:paraId="5FA303A7" w14:textId="77777777" w:rsidR="003B6B86" w:rsidRPr="00C7781B" w:rsidRDefault="003B6B86" w:rsidP="00DB5682">
            <w:pPr>
              <w:spacing w:after="0" w:line="240" w:lineRule="auto"/>
              <w:jc w:val="center"/>
              <w:rPr>
                <w:ins w:id="12733" w:author="China Telecom" w:date="2020-11-16T11:01:00Z"/>
                <w:lang w:eastAsia="ja-JP"/>
              </w:rPr>
            </w:pPr>
            <w:ins w:id="12734" w:author="China Telecom" w:date="2020-11-16T11:01:00Z">
              <w:r w:rsidRPr="00202557">
                <w:rPr>
                  <w:lang w:eastAsia="ja-JP"/>
                </w:rPr>
                <w:t xml:space="preserve">Number of repetition is 2 for </w:t>
              </w:r>
              <w:r w:rsidRPr="00C7781B">
                <w:rPr>
                  <w:lang w:eastAsia="ja-JP"/>
                </w:rPr>
                <w:t>consecutive 2 UL slots assuming DDDSUDDSUU for FR1</w:t>
              </w:r>
            </w:ins>
          </w:p>
        </w:tc>
      </w:tr>
      <w:tr w:rsidR="003B6B86" w14:paraId="74464887" w14:textId="77777777" w:rsidTr="00DB5682">
        <w:trPr>
          <w:trHeight w:val="412"/>
          <w:jc w:val="center"/>
          <w:ins w:id="12735" w:author="China Telecom" w:date="2020-11-16T11:01:00Z"/>
        </w:trPr>
        <w:tc>
          <w:tcPr>
            <w:tcW w:w="1192" w:type="dxa"/>
            <w:vMerge w:val="restart"/>
            <w:vAlign w:val="center"/>
          </w:tcPr>
          <w:p w14:paraId="44120B01" w14:textId="77777777" w:rsidR="003B6B86" w:rsidRPr="00661812" w:rsidRDefault="003B6B86" w:rsidP="00DB5682">
            <w:pPr>
              <w:jc w:val="center"/>
              <w:rPr>
                <w:ins w:id="12736" w:author="China Telecom" w:date="2020-11-16T11:01:00Z"/>
                <w:rFonts w:eastAsia="Malgun Gothic"/>
                <w:lang w:eastAsia="ko-KR"/>
              </w:rPr>
            </w:pPr>
            <w:ins w:id="12737" w:author="China Telecom" w:date="2020-11-19T14:22:00Z">
              <w:r>
                <w:rPr>
                  <w:rFonts w:eastAsia="宋体"/>
                </w:rPr>
                <w:t>Source 8</w:t>
              </w:r>
            </w:ins>
            <w:ins w:id="12738" w:author="China Telecom" w:date="2020-11-16T11:35:00Z">
              <w:r>
                <w:rPr>
                  <w:rFonts w:eastAsia="Malgun Gothic"/>
                  <w:lang w:eastAsia="ko-KR"/>
                </w:rPr>
                <w:t xml:space="preserve"> (</w:t>
              </w:r>
              <w:r>
                <w:rPr>
                  <w:szCs w:val="21"/>
                </w:rPr>
                <w:t>R1-2009647</w:t>
              </w:r>
              <w:r>
                <w:rPr>
                  <w:rFonts w:eastAsia="Malgun Gothic"/>
                  <w:lang w:eastAsia="ko-KR"/>
                </w:rPr>
                <w:t>)</w:t>
              </w:r>
            </w:ins>
          </w:p>
        </w:tc>
        <w:tc>
          <w:tcPr>
            <w:tcW w:w="1134" w:type="dxa"/>
            <w:vAlign w:val="center"/>
          </w:tcPr>
          <w:p w14:paraId="033CEE92" w14:textId="77777777" w:rsidR="003B6B86" w:rsidRPr="00661812" w:rsidRDefault="003B6B86" w:rsidP="00DB5682">
            <w:pPr>
              <w:jc w:val="center"/>
              <w:rPr>
                <w:ins w:id="12739" w:author="China Telecom" w:date="2020-11-16T11:01:00Z"/>
                <w:lang w:eastAsia="ja-JP"/>
              </w:rPr>
            </w:pPr>
            <w:ins w:id="12740" w:author="China Telecom" w:date="2020-11-16T11:01:00Z">
              <w:r w:rsidRPr="00661812">
                <w:rPr>
                  <w:lang w:eastAsia="ja-JP"/>
                </w:rPr>
                <w:t>FR1</w:t>
              </w:r>
            </w:ins>
          </w:p>
        </w:tc>
        <w:tc>
          <w:tcPr>
            <w:tcW w:w="1418" w:type="dxa"/>
            <w:vAlign w:val="center"/>
          </w:tcPr>
          <w:p w14:paraId="53991C46" w14:textId="77777777" w:rsidR="003B6B86" w:rsidRPr="00661812" w:rsidRDefault="003B6B86" w:rsidP="00DB5682">
            <w:pPr>
              <w:jc w:val="center"/>
              <w:rPr>
                <w:ins w:id="12741" w:author="China Telecom" w:date="2020-11-16T11:01:00Z"/>
                <w:lang w:eastAsia="ja-JP"/>
              </w:rPr>
            </w:pPr>
          </w:p>
        </w:tc>
        <w:tc>
          <w:tcPr>
            <w:tcW w:w="1417" w:type="dxa"/>
            <w:vAlign w:val="center"/>
          </w:tcPr>
          <w:p w14:paraId="33DE7CFA" w14:textId="77777777" w:rsidR="003B6B86" w:rsidRPr="009815DD" w:rsidRDefault="003B6B86" w:rsidP="00DB5682">
            <w:pPr>
              <w:jc w:val="center"/>
              <w:rPr>
                <w:ins w:id="12742" w:author="China Telecom" w:date="2020-11-16T11:01:00Z"/>
                <w:lang w:eastAsia="ja-JP"/>
              </w:rPr>
            </w:pPr>
            <w:ins w:id="12743" w:author="China Telecom" w:date="2020-11-16T11:01:00Z">
              <w:r w:rsidRPr="00661812">
                <w:rPr>
                  <w:rFonts w:eastAsia="Malgun Gothic"/>
                  <w:lang w:eastAsia="ko-KR"/>
                </w:rPr>
                <w:t>1.3 dB</w:t>
              </w:r>
            </w:ins>
          </w:p>
        </w:tc>
        <w:tc>
          <w:tcPr>
            <w:tcW w:w="4596" w:type="dxa"/>
            <w:vAlign w:val="center"/>
          </w:tcPr>
          <w:p w14:paraId="796D619A" w14:textId="77777777" w:rsidR="003B6B86" w:rsidRPr="00C7781B" w:rsidRDefault="003B6B86" w:rsidP="00DB5682">
            <w:pPr>
              <w:spacing w:after="0" w:line="240" w:lineRule="auto"/>
              <w:jc w:val="center"/>
              <w:rPr>
                <w:ins w:id="12744" w:author="China Telecom" w:date="2020-11-16T11:01:00Z"/>
                <w:lang w:eastAsia="ja-JP"/>
              </w:rPr>
            </w:pPr>
            <w:ins w:id="12745" w:author="China Telecom" w:date="2020-11-16T11:01:00Z">
              <w:r w:rsidRPr="00202557">
                <w:rPr>
                  <w:rFonts w:eastAsia="Malgun Gothic"/>
                  <w:lang w:eastAsia="ko-KR"/>
                </w:rPr>
                <w:t>DDDSUDDSUU, 4GHz with O2I, 4PRB, Delay spread: 300 ns, Max # of HARQ tx: 4, Latency: 50 ms, 1 DMRS</w:t>
              </w:r>
            </w:ins>
          </w:p>
        </w:tc>
      </w:tr>
      <w:tr w:rsidR="003B6B86" w14:paraId="55AC5A90" w14:textId="77777777" w:rsidTr="00DB5682">
        <w:trPr>
          <w:trHeight w:val="412"/>
          <w:jc w:val="center"/>
          <w:ins w:id="12746" w:author="China Telecom" w:date="2020-11-16T11:01:00Z"/>
        </w:trPr>
        <w:tc>
          <w:tcPr>
            <w:tcW w:w="1192" w:type="dxa"/>
            <w:vMerge/>
            <w:vAlign w:val="center"/>
          </w:tcPr>
          <w:p w14:paraId="47595F59" w14:textId="77777777" w:rsidR="003B6B86" w:rsidRPr="00C7781B" w:rsidRDefault="003B6B86" w:rsidP="00DB5682">
            <w:pPr>
              <w:jc w:val="center"/>
              <w:rPr>
                <w:ins w:id="12747" w:author="China Telecom" w:date="2020-11-16T11:01:00Z"/>
                <w:lang w:eastAsia="ja-JP"/>
              </w:rPr>
            </w:pPr>
          </w:p>
        </w:tc>
        <w:tc>
          <w:tcPr>
            <w:tcW w:w="1134" w:type="dxa"/>
            <w:vAlign w:val="center"/>
          </w:tcPr>
          <w:p w14:paraId="4AABC05C" w14:textId="77777777" w:rsidR="003B6B86" w:rsidRPr="00C7781B" w:rsidRDefault="003B6B86" w:rsidP="00DB5682">
            <w:pPr>
              <w:jc w:val="center"/>
              <w:rPr>
                <w:ins w:id="12748" w:author="China Telecom" w:date="2020-11-16T11:01:00Z"/>
                <w:lang w:eastAsia="ja-JP"/>
              </w:rPr>
            </w:pPr>
            <w:ins w:id="12749" w:author="China Telecom" w:date="2020-11-16T11:01:00Z">
              <w:r w:rsidRPr="00C7781B">
                <w:rPr>
                  <w:lang w:eastAsia="ja-JP"/>
                </w:rPr>
                <w:t>FR1</w:t>
              </w:r>
            </w:ins>
          </w:p>
        </w:tc>
        <w:tc>
          <w:tcPr>
            <w:tcW w:w="1418" w:type="dxa"/>
            <w:vAlign w:val="center"/>
          </w:tcPr>
          <w:p w14:paraId="39FF59E5" w14:textId="77777777" w:rsidR="003B6B86" w:rsidRPr="00C7781B" w:rsidRDefault="003B6B86" w:rsidP="00DB5682">
            <w:pPr>
              <w:jc w:val="center"/>
              <w:rPr>
                <w:ins w:id="12750" w:author="China Telecom" w:date="2020-11-16T11:01:00Z"/>
                <w:lang w:eastAsia="ja-JP"/>
              </w:rPr>
            </w:pPr>
          </w:p>
        </w:tc>
        <w:tc>
          <w:tcPr>
            <w:tcW w:w="1417" w:type="dxa"/>
            <w:vAlign w:val="center"/>
          </w:tcPr>
          <w:p w14:paraId="1428832E" w14:textId="77777777" w:rsidR="003B6B86" w:rsidRPr="00C7781B" w:rsidRDefault="003B6B86" w:rsidP="00DB5682">
            <w:pPr>
              <w:jc w:val="center"/>
              <w:rPr>
                <w:ins w:id="12751" w:author="China Telecom" w:date="2020-11-16T11:01:00Z"/>
                <w:lang w:eastAsia="ja-JP"/>
              </w:rPr>
            </w:pPr>
            <w:ins w:id="12752" w:author="China Telecom" w:date="2020-11-16T11:01:00Z">
              <w:r w:rsidRPr="00C7781B">
                <w:rPr>
                  <w:rFonts w:eastAsia="Malgun Gothic"/>
                  <w:lang w:eastAsia="ko-KR"/>
                </w:rPr>
                <w:t>0.9 dB</w:t>
              </w:r>
            </w:ins>
          </w:p>
        </w:tc>
        <w:tc>
          <w:tcPr>
            <w:tcW w:w="4596" w:type="dxa"/>
            <w:vAlign w:val="center"/>
          </w:tcPr>
          <w:p w14:paraId="713D3F25" w14:textId="77777777" w:rsidR="003B6B86" w:rsidRPr="00C7781B" w:rsidRDefault="003B6B86" w:rsidP="00DB5682">
            <w:pPr>
              <w:spacing w:after="0" w:line="240" w:lineRule="auto"/>
              <w:jc w:val="center"/>
              <w:rPr>
                <w:ins w:id="12753" w:author="China Telecom" w:date="2020-11-16T11:01:00Z"/>
                <w:lang w:eastAsia="ja-JP"/>
              </w:rPr>
            </w:pPr>
            <w:ins w:id="12754" w:author="China Telecom" w:date="2020-11-16T11:01:00Z">
              <w:r w:rsidRPr="00C7781B">
                <w:rPr>
                  <w:rFonts w:eastAsia="Malgun Gothic"/>
                  <w:lang w:eastAsia="ko-KR"/>
                </w:rPr>
                <w:t>DDDSUDDSUU, 4GHz with O2I, 4PRB, Delay spread: 300 ns, Max # of HARQ tx: 4, Latency: 50 ms, 2 DMRS</w:t>
              </w:r>
            </w:ins>
          </w:p>
        </w:tc>
      </w:tr>
      <w:tr w:rsidR="003B6B86" w14:paraId="09F5FFE0" w14:textId="77777777" w:rsidTr="00DB5682">
        <w:trPr>
          <w:trHeight w:val="305"/>
          <w:jc w:val="center"/>
          <w:ins w:id="12755" w:author="China Telecom" w:date="2020-11-16T11:01:00Z"/>
        </w:trPr>
        <w:tc>
          <w:tcPr>
            <w:tcW w:w="1192" w:type="dxa"/>
            <w:vMerge/>
            <w:vAlign w:val="center"/>
          </w:tcPr>
          <w:p w14:paraId="501B2459" w14:textId="77777777" w:rsidR="003B6B86" w:rsidRPr="00C7781B" w:rsidRDefault="003B6B86" w:rsidP="00DB5682">
            <w:pPr>
              <w:jc w:val="center"/>
              <w:rPr>
                <w:ins w:id="12756" w:author="China Telecom" w:date="2020-11-16T11:01:00Z"/>
                <w:lang w:eastAsia="ja-JP"/>
              </w:rPr>
            </w:pPr>
          </w:p>
        </w:tc>
        <w:tc>
          <w:tcPr>
            <w:tcW w:w="1134" w:type="dxa"/>
            <w:vAlign w:val="center"/>
          </w:tcPr>
          <w:p w14:paraId="3C4E4299" w14:textId="77777777" w:rsidR="003B6B86" w:rsidRPr="00C7781B" w:rsidRDefault="003B6B86" w:rsidP="00DB5682">
            <w:pPr>
              <w:jc w:val="center"/>
              <w:rPr>
                <w:ins w:id="12757" w:author="China Telecom" w:date="2020-11-16T11:01:00Z"/>
                <w:rFonts w:eastAsia="Malgun Gothic"/>
                <w:lang w:eastAsia="ko-KR"/>
              </w:rPr>
            </w:pPr>
            <w:ins w:id="12758" w:author="China Telecom" w:date="2020-11-16T11:01:00Z">
              <w:r w:rsidRPr="00C7781B">
                <w:rPr>
                  <w:rFonts w:eastAsia="Malgun Gothic"/>
                  <w:lang w:eastAsia="ko-KR"/>
                </w:rPr>
                <w:t>FR2</w:t>
              </w:r>
            </w:ins>
          </w:p>
        </w:tc>
        <w:tc>
          <w:tcPr>
            <w:tcW w:w="1418" w:type="dxa"/>
            <w:vAlign w:val="center"/>
          </w:tcPr>
          <w:p w14:paraId="215DC060" w14:textId="77777777" w:rsidR="003B6B86" w:rsidRPr="00C7781B" w:rsidRDefault="003B6B86" w:rsidP="00DB5682">
            <w:pPr>
              <w:jc w:val="center"/>
              <w:rPr>
                <w:ins w:id="12759" w:author="China Telecom" w:date="2020-11-16T11:01:00Z"/>
                <w:lang w:eastAsia="ja-JP"/>
              </w:rPr>
            </w:pPr>
          </w:p>
        </w:tc>
        <w:tc>
          <w:tcPr>
            <w:tcW w:w="1417" w:type="dxa"/>
            <w:vAlign w:val="center"/>
          </w:tcPr>
          <w:p w14:paraId="24A9DFB8" w14:textId="77777777" w:rsidR="003B6B86" w:rsidRPr="00C7781B" w:rsidRDefault="003B6B86" w:rsidP="00DB5682">
            <w:pPr>
              <w:jc w:val="center"/>
              <w:rPr>
                <w:ins w:id="12760" w:author="China Telecom" w:date="2020-11-16T11:01:00Z"/>
                <w:lang w:eastAsia="ja-JP"/>
              </w:rPr>
            </w:pPr>
            <w:ins w:id="12761" w:author="China Telecom" w:date="2020-11-16T11:01:00Z">
              <w:r w:rsidRPr="00C7781B">
                <w:rPr>
                  <w:rFonts w:eastAsia="Malgun Gothic"/>
                  <w:lang w:eastAsia="ko-KR"/>
                </w:rPr>
                <w:t>1.1 dB</w:t>
              </w:r>
            </w:ins>
          </w:p>
        </w:tc>
        <w:tc>
          <w:tcPr>
            <w:tcW w:w="4596" w:type="dxa"/>
            <w:vAlign w:val="center"/>
          </w:tcPr>
          <w:p w14:paraId="23F85C34" w14:textId="77777777" w:rsidR="003B6B86" w:rsidRPr="00C7781B" w:rsidRDefault="003B6B86" w:rsidP="00DB5682">
            <w:pPr>
              <w:jc w:val="center"/>
              <w:rPr>
                <w:ins w:id="12762" w:author="China Telecom" w:date="2020-11-16T11:01:00Z"/>
                <w:lang w:eastAsia="ja-JP"/>
              </w:rPr>
            </w:pPr>
            <w:ins w:id="12763" w:author="China Telecom" w:date="2020-11-16T11:01:00Z">
              <w:r w:rsidRPr="00C7781B">
                <w:rPr>
                  <w:rFonts w:eastAsia="Malgun Gothic"/>
                  <w:lang w:eastAsia="ko-KR"/>
                </w:rPr>
                <w:t>DDDSUDDDSU, 28GHz with O2I, 4PRB, Delay spread: 100 ns, Max # of HARQ tx: 16, Latency: 50 ms, 1 DMRS</w:t>
              </w:r>
            </w:ins>
          </w:p>
        </w:tc>
      </w:tr>
      <w:tr w:rsidR="003B6B86" w14:paraId="1A627793" w14:textId="77777777" w:rsidTr="00DB5682">
        <w:trPr>
          <w:trHeight w:val="412"/>
          <w:jc w:val="center"/>
          <w:ins w:id="12764" w:author="China Telecom" w:date="2020-11-16T11:01:00Z"/>
        </w:trPr>
        <w:tc>
          <w:tcPr>
            <w:tcW w:w="1192" w:type="dxa"/>
            <w:vMerge/>
            <w:vAlign w:val="center"/>
          </w:tcPr>
          <w:p w14:paraId="3D65E4B4" w14:textId="77777777" w:rsidR="003B6B86" w:rsidRPr="00C7781B" w:rsidRDefault="003B6B86" w:rsidP="00DB5682">
            <w:pPr>
              <w:jc w:val="center"/>
              <w:rPr>
                <w:ins w:id="12765" w:author="China Telecom" w:date="2020-11-16T11:01:00Z"/>
                <w:lang w:eastAsia="ja-JP"/>
              </w:rPr>
            </w:pPr>
          </w:p>
        </w:tc>
        <w:tc>
          <w:tcPr>
            <w:tcW w:w="1134" w:type="dxa"/>
            <w:vAlign w:val="center"/>
          </w:tcPr>
          <w:p w14:paraId="0903AD4D" w14:textId="77777777" w:rsidR="003B6B86" w:rsidRPr="00C7781B" w:rsidRDefault="003B6B86" w:rsidP="00DB5682">
            <w:pPr>
              <w:jc w:val="center"/>
              <w:rPr>
                <w:ins w:id="12766" w:author="China Telecom" w:date="2020-11-16T11:01:00Z"/>
                <w:rFonts w:eastAsia="Malgun Gothic"/>
                <w:lang w:eastAsia="ko-KR"/>
              </w:rPr>
            </w:pPr>
            <w:ins w:id="12767" w:author="China Telecom" w:date="2020-11-16T11:01:00Z">
              <w:r w:rsidRPr="00C7781B">
                <w:rPr>
                  <w:rFonts w:eastAsia="Malgun Gothic"/>
                  <w:lang w:eastAsia="ko-KR"/>
                </w:rPr>
                <w:t>FR2</w:t>
              </w:r>
            </w:ins>
          </w:p>
        </w:tc>
        <w:tc>
          <w:tcPr>
            <w:tcW w:w="1418" w:type="dxa"/>
            <w:vAlign w:val="center"/>
          </w:tcPr>
          <w:p w14:paraId="6D1C29A1" w14:textId="77777777" w:rsidR="003B6B86" w:rsidRPr="00C7781B" w:rsidRDefault="003B6B86" w:rsidP="00DB5682">
            <w:pPr>
              <w:jc w:val="center"/>
              <w:rPr>
                <w:ins w:id="12768" w:author="China Telecom" w:date="2020-11-16T11:01:00Z"/>
                <w:lang w:eastAsia="ja-JP"/>
              </w:rPr>
            </w:pPr>
          </w:p>
        </w:tc>
        <w:tc>
          <w:tcPr>
            <w:tcW w:w="1417" w:type="dxa"/>
            <w:vAlign w:val="center"/>
          </w:tcPr>
          <w:p w14:paraId="6C75EA57" w14:textId="77777777" w:rsidR="003B6B86" w:rsidRPr="00C7781B" w:rsidRDefault="003B6B86" w:rsidP="00DB5682">
            <w:pPr>
              <w:jc w:val="center"/>
              <w:rPr>
                <w:ins w:id="12769" w:author="China Telecom" w:date="2020-11-16T11:01:00Z"/>
                <w:lang w:eastAsia="ja-JP"/>
              </w:rPr>
            </w:pPr>
            <w:ins w:id="12770" w:author="China Telecom" w:date="2020-11-16T11:01:00Z">
              <w:r w:rsidRPr="00C7781B">
                <w:rPr>
                  <w:rFonts w:eastAsia="Malgun Gothic"/>
                  <w:lang w:eastAsia="ko-KR"/>
                </w:rPr>
                <w:t>0.85 dB</w:t>
              </w:r>
            </w:ins>
          </w:p>
        </w:tc>
        <w:tc>
          <w:tcPr>
            <w:tcW w:w="4596" w:type="dxa"/>
            <w:vAlign w:val="center"/>
          </w:tcPr>
          <w:p w14:paraId="02ABF855" w14:textId="77777777" w:rsidR="003B6B86" w:rsidRPr="00C7781B" w:rsidRDefault="003B6B86" w:rsidP="00DB5682">
            <w:pPr>
              <w:jc w:val="center"/>
              <w:rPr>
                <w:ins w:id="12771" w:author="China Telecom" w:date="2020-11-16T11:01:00Z"/>
                <w:lang w:eastAsia="ja-JP"/>
              </w:rPr>
            </w:pPr>
            <w:ins w:id="12772" w:author="China Telecom" w:date="2020-11-16T11:01:00Z">
              <w:r w:rsidRPr="00C7781B">
                <w:rPr>
                  <w:rFonts w:eastAsia="Malgun Gothic"/>
                  <w:lang w:eastAsia="ko-KR"/>
                </w:rPr>
                <w:t>DDDSUDDDSU, 28GHz with O2I, 4PRB, Delay spread: 100 ns, Max # of HARQ tx: 16, Latency: 50 ms, 2 DMRS</w:t>
              </w:r>
            </w:ins>
          </w:p>
        </w:tc>
      </w:tr>
      <w:tr w:rsidR="003B6B86" w14:paraId="487A8141" w14:textId="77777777" w:rsidTr="00DB5682">
        <w:trPr>
          <w:trHeight w:val="412"/>
          <w:jc w:val="center"/>
          <w:ins w:id="12773" w:author="China Telecom" w:date="2020-11-16T11:01:00Z"/>
        </w:trPr>
        <w:tc>
          <w:tcPr>
            <w:tcW w:w="1192" w:type="dxa"/>
            <w:vMerge w:val="restart"/>
            <w:vAlign w:val="center"/>
          </w:tcPr>
          <w:p w14:paraId="4E91F9B4" w14:textId="77777777" w:rsidR="003B6B86" w:rsidRPr="00661812" w:rsidRDefault="003B6B86" w:rsidP="00DB5682">
            <w:pPr>
              <w:jc w:val="center"/>
              <w:rPr>
                <w:ins w:id="12774" w:author="China Telecom" w:date="2020-11-16T11:01:00Z"/>
                <w:lang w:eastAsia="ja-JP"/>
              </w:rPr>
            </w:pPr>
            <w:ins w:id="12775" w:author="China Telecom" w:date="2020-11-19T14:22:00Z">
              <w:r>
                <w:rPr>
                  <w:rFonts w:eastAsia="宋体"/>
                </w:rPr>
                <w:t>Source 9</w:t>
              </w:r>
            </w:ins>
            <w:ins w:id="12776" w:author="China Telecom" w:date="2020-11-16T11:35:00Z">
              <w:r>
                <w:rPr>
                  <w:rFonts w:eastAsia="宋体"/>
                </w:rPr>
                <w:t xml:space="preserve"> (</w:t>
              </w:r>
              <w:r>
                <w:rPr>
                  <w:rFonts w:eastAsia="宋体"/>
                  <w:szCs w:val="21"/>
                </w:rPr>
                <w:t>R1-2008026</w:t>
              </w:r>
              <w:r>
                <w:rPr>
                  <w:rFonts w:eastAsia="宋体"/>
                </w:rPr>
                <w:t>)</w:t>
              </w:r>
            </w:ins>
          </w:p>
        </w:tc>
        <w:tc>
          <w:tcPr>
            <w:tcW w:w="1134" w:type="dxa"/>
            <w:vAlign w:val="center"/>
          </w:tcPr>
          <w:p w14:paraId="51253AD1" w14:textId="77777777" w:rsidR="003B6B86" w:rsidRPr="00661812" w:rsidRDefault="003B6B86" w:rsidP="00DB5682">
            <w:pPr>
              <w:jc w:val="center"/>
              <w:rPr>
                <w:ins w:id="12777" w:author="China Telecom" w:date="2020-11-16T11:01:00Z"/>
                <w:rFonts w:eastAsia="Malgun Gothic"/>
                <w:lang w:eastAsia="ko-KR"/>
              </w:rPr>
            </w:pPr>
            <w:ins w:id="12778" w:author="China Telecom" w:date="2020-11-16T11:01:00Z">
              <w:r w:rsidRPr="00661812">
                <w:rPr>
                  <w:rFonts w:eastAsia="宋体"/>
                </w:rPr>
                <w:t>FR1</w:t>
              </w:r>
            </w:ins>
          </w:p>
        </w:tc>
        <w:tc>
          <w:tcPr>
            <w:tcW w:w="1418" w:type="dxa"/>
            <w:vAlign w:val="center"/>
          </w:tcPr>
          <w:p w14:paraId="1C4E4842" w14:textId="77777777" w:rsidR="003B6B86" w:rsidRPr="00661812" w:rsidRDefault="003B6B86" w:rsidP="00DB5682">
            <w:pPr>
              <w:jc w:val="center"/>
              <w:rPr>
                <w:ins w:id="12779" w:author="China Telecom" w:date="2020-11-16T11:01:00Z"/>
                <w:lang w:eastAsia="ja-JP"/>
              </w:rPr>
            </w:pPr>
            <w:ins w:id="12780" w:author="China Telecom" w:date="2020-11-16T11:01:00Z">
              <w:r w:rsidRPr="00661812">
                <w:rPr>
                  <w:rFonts w:eastAsia="宋体"/>
                </w:rPr>
                <w:t>0.4dB</w:t>
              </w:r>
            </w:ins>
          </w:p>
        </w:tc>
        <w:tc>
          <w:tcPr>
            <w:tcW w:w="1417" w:type="dxa"/>
            <w:vAlign w:val="center"/>
          </w:tcPr>
          <w:p w14:paraId="0236C7C6" w14:textId="77777777" w:rsidR="003B6B86" w:rsidRPr="00661812" w:rsidRDefault="003B6B86" w:rsidP="00DB5682">
            <w:pPr>
              <w:jc w:val="center"/>
              <w:rPr>
                <w:ins w:id="12781" w:author="China Telecom" w:date="2020-11-16T11:01:00Z"/>
                <w:rFonts w:eastAsia="Malgun Gothic"/>
                <w:lang w:eastAsia="ko-KR"/>
              </w:rPr>
            </w:pPr>
          </w:p>
        </w:tc>
        <w:tc>
          <w:tcPr>
            <w:tcW w:w="4596" w:type="dxa"/>
            <w:vAlign w:val="center"/>
          </w:tcPr>
          <w:p w14:paraId="0A9AA876" w14:textId="77777777" w:rsidR="003B6B86" w:rsidRPr="00C7781B" w:rsidRDefault="003B6B86" w:rsidP="00DB5682">
            <w:pPr>
              <w:spacing w:after="0" w:line="240" w:lineRule="auto"/>
              <w:jc w:val="center"/>
              <w:rPr>
                <w:ins w:id="12782" w:author="China Telecom" w:date="2020-11-16T11:01:00Z"/>
                <w:rFonts w:eastAsia="宋体"/>
              </w:rPr>
            </w:pPr>
            <w:ins w:id="12783" w:author="China Telecom" w:date="2020-11-16T11:01:00Z">
              <w:r w:rsidRPr="00202557">
                <w:rPr>
                  <w:rFonts w:eastAsia="宋体"/>
                </w:rPr>
                <w:t>Urban O2I</w:t>
              </w:r>
            </w:ins>
          </w:p>
          <w:p w14:paraId="6A3D6CD1" w14:textId="77777777" w:rsidR="003B6B86" w:rsidRPr="00C7781B" w:rsidRDefault="003B6B86" w:rsidP="00DB5682">
            <w:pPr>
              <w:spacing w:after="0" w:line="240" w:lineRule="auto"/>
              <w:jc w:val="center"/>
              <w:rPr>
                <w:ins w:id="12784" w:author="China Telecom" w:date="2020-11-16T11:01:00Z"/>
                <w:rFonts w:eastAsia="宋体"/>
              </w:rPr>
            </w:pPr>
            <w:ins w:id="12785" w:author="China Telecom" w:date="2020-11-16T11:01:00Z">
              <w:r w:rsidRPr="00C7781B">
                <w:rPr>
                  <w:rFonts w:eastAsia="宋体"/>
                </w:rPr>
                <w:t>2.6GHz 7D1S2U (6D:4S:4U for the Special slot)</w:t>
              </w:r>
            </w:ins>
          </w:p>
          <w:p w14:paraId="5184765E" w14:textId="77777777" w:rsidR="003B6B86" w:rsidRPr="00661812" w:rsidRDefault="003B6B86" w:rsidP="00DB5682">
            <w:pPr>
              <w:spacing w:after="0" w:line="240" w:lineRule="auto"/>
              <w:jc w:val="center"/>
              <w:rPr>
                <w:ins w:id="12786" w:author="China Telecom" w:date="2020-11-16T11:01:00Z"/>
                <w:rFonts w:eastAsia="宋体"/>
              </w:rPr>
            </w:pPr>
            <w:ins w:id="12787" w:author="China Telecom" w:date="2020-11-16T11:01:00Z">
              <w:r w:rsidRPr="00C7781B">
                <w:rPr>
                  <w:rFonts w:eastAsia="宋体"/>
                </w:rPr>
                <w:t>Baseline</w:t>
              </w:r>
              <w:r w:rsidRPr="00661812">
                <w:rPr>
                  <w:rFonts w:eastAsia="宋体"/>
                </w:rPr>
                <w:t>：</w:t>
              </w:r>
              <w:r w:rsidRPr="0016475D">
                <w:rPr>
                  <w:rFonts w:eastAsia="宋体"/>
                </w:rPr>
                <w:t>2 uplink slot without cross slot channel estimation, no FH</w:t>
              </w:r>
            </w:ins>
          </w:p>
          <w:p w14:paraId="61BDC6A5" w14:textId="77777777" w:rsidR="003B6B86" w:rsidRPr="00661812" w:rsidRDefault="003B6B86" w:rsidP="00DB5682">
            <w:pPr>
              <w:jc w:val="center"/>
              <w:rPr>
                <w:ins w:id="12788" w:author="China Telecom" w:date="2020-11-16T11:01:00Z"/>
                <w:rFonts w:eastAsia="Malgun Gothic"/>
                <w:lang w:eastAsia="ko-KR"/>
              </w:rPr>
            </w:pPr>
            <w:ins w:id="12789" w:author="China Telecom" w:date="2020-11-16T11:01:00Z">
              <w:r w:rsidRPr="00661812">
                <w:rPr>
                  <w:rFonts w:eastAsia="宋体"/>
                </w:rPr>
                <w:t>Enhancement</w:t>
              </w:r>
              <w:r w:rsidRPr="00661812">
                <w:rPr>
                  <w:rFonts w:eastAsia="宋体"/>
                </w:rPr>
                <w:t>：</w:t>
              </w:r>
              <w:r w:rsidRPr="0016475D">
                <w:rPr>
                  <w:rFonts w:eastAsia="宋体"/>
                </w:rPr>
                <w:t>2 uplink slot with cross slot channel estimation, no FH</w:t>
              </w:r>
            </w:ins>
          </w:p>
        </w:tc>
      </w:tr>
      <w:tr w:rsidR="003B6B86" w14:paraId="5B0A4EF8" w14:textId="77777777" w:rsidTr="00DB5682">
        <w:trPr>
          <w:trHeight w:val="412"/>
          <w:jc w:val="center"/>
          <w:ins w:id="12790" w:author="China Telecom" w:date="2020-11-16T11:01:00Z"/>
        </w:trPr>
        <w:tc>
          <w:tcPr>
            <w:tcW w:w="1192" w:type="dxa"/>
            <w:vMerge/>
            <w:vAlign w:val="center"/>
          </w:tcPr>
          <w:p w14:paraId="1EBD883C" w14:textId="77777777" w:rsidR="003B6B86" w:rsidRPr="00C7781B" w:rsidRDefault="003B6B86" w:rsidP="00DB5682">
            <w:pPr>
              <w:jc w:val="center"/>
              <w:rPr>
                <w:ins w:id="12791" w:author="China Telecom" w:date="2020-11-16T11:01:00Z"/>
                <w:rFonts w:eastAsia="宋体"/>
              </w:rPr>
            </w:pPr>
          </w:p>
        </w:tc>
        <w:tc>
          <w:tcPr>
            <w:tcW w:w="1134" w:type="dxa"/>
            <w:vAlign w:val="center"/>
          </w:tcPr>
          <w:p w14:paraId="682035AB" w14:textId="77777777" w:rsidR="003B6B86" w:rsidRPr="00C7781B" w:rsidRDefault="003B6B86" w:rsidP="00DB5682">
            <w:pPr>
              <w:jc w:val="center"/>
              <w:rPr>
                <w:ins w:id="12792" w:author="China Telecom" w:date="2020-11-16T11:01:00Z"/>
                <w:rFonts w:eastAsia="宋体"/>
              </w:rPr>
            </w:pPr>
            <w:ins w:id="12793" w:author="China Telecom" w:date="2020-11-16T11:01:00Z">
              <w:r w:rsidRPr="00C7781B">
                <w:rPr>
                  <w:rFonts w:eastAsia="宋体"/>
                </w:rPr>
                <w:t>FR1</w:t>
              </w:r>
            </w:ins>
          </w:p>
        </w:tc>
        <w:tc>
          <w:tcPr>
            <w:tcW w:w="1418" w:type="dxa"/>
            <w:vAlign w:val="center"/>
          </w:tcPr>
          <w:p w14:paraId="36B7D317" w14:textId="77777777" w:rsidR="003B6B86" w:rsidRPr="00C7781B" w:rsidRDefault="003B6B86" w:rsidP="00DB5682">
            <w:pPr>
              <w:jc w:val="center"/>
              <w:rPr>
                <w:ins w:id="12794" w:author="China Telecom" w:date="2020-11-16T11:01:00Z"/>
                <w:rFonts w:eastAsia="宋体"/>
              </w:rPr>
            </w:pPr>
            <w:ins w:id="12795" w:author="China Telecom" w:date="2020-11-16T11:01:00Z">
              <w:r w:rsidRPr="00C7781B">
                <w:rPr>
                  <w:rFonts w:eastAsia="宋体"/>
                </w:rPr>
                <w:t>1.22 dB</w:t>
              </w:r>
            </w:ins>
          </w:p>
        </w:tc>
        <w:tc>
          <w:tcPr>
            <w:tcW w:w="1417" w:type="dxa"/>
            <w:vAlign w:val="center"/>
          </w:tcPr>
          <w:p w14:paraId="4529D765" w14:textId="77777777" w:rsidR="003B6B86" w:rsidRPr="00C7781B" w:rsidRDefault="003B6B86" w:rsidP="00DB5682">
            <w:pPr>
              <w:jc w:val="center"/>
              <w:rPr>
                <w:ins w:id="12796" w:author="China Telecom" w:date="2020-11-16T11:01:00Z"/>
                <w:rFonts w:eastAsia="Malgun Gothic"/>
                <w:lang w:eastAsia="ko-KR"/>
              </w:rPr>
            </w:pPr>
          </w:p>
        </w:tc>
        <w:tc>
          <w:tcPr>
            <w:tcW w:w="4596" w:type="dxa"/>
            <w:vAlign w:val="center"/>
          </w:tcPr>
          <w:p w14:paraId="713926D0" w14:textId="77777777" w:rsidR="003B6B86" w:rsidRPr="00C7781B" w:rsidRDefault="003B6B86" w:rsidP="00DB5682">
            <w:pPr>
              <w:spacing w:after="0" w:line="240" w:lineRule="auto"/>
              <w:jc w:val="center"/>
              <w:rPr>
                <w:ins w:id="12797" w:author="China Telecom" w:date="2020-11-16T11:01:00Z"/>
                <w:rFonts w:eastAsia="宋体"/>
              </w:rPr>
            </w:pPr>
            <w:ins w:id="12798" w:author="China Telecom" w:date="2020-11-16T11:01:00Z">
              <w:r w:rsidRPr="00C7781B">
                <w:rPr>
                  <w:rFonts w:eastAsia="宋体"/>
                </w:rPr>
                <w:t>Urban O2I</w:t>
              </w:r>
            </w:ins>
          </w:p>
          <w:p w14:paraId="3892F3B2" w14:textId="77777777" w:rsidR="003B6B86" w:rsidRPr="00C7781B" w:rsidRDefault="003B6B86" w:rsidP="00DB5682">
            <w:pPr>
              <w:spacing w:after="0" w:line="240" w:lineRule="auto"/>
              <w:jc w:val="center"/>
              <w:rPr>
                <w:ins w:id="12799" w:author="China Telecom" w:date="2020-11-16T11:01:00Z"/>
              </w:rPr>
            </w:pPr>
            <w:ins w:id="12800" w:author="China Telecom" w:date="2020-11-16T11:01:00Z">
              <w:r w:rsidRPr="00C7781B">
                <w:rPr>
                  <w:rFonts w:eastAsia="宋体"/>
                </w:rPr>
                <w:t>2.6GHz 7D1S2U (</w:t>
              </w:r>
              <w:r w:rsidRPr="00C7781B">
                <w:t>6D:4S:4U for</w:t>
              </w:r>
            </w:ins>
          </w:p>
          <w:p w14:paraId="789BD07F" w14:textId="77777777" w:rsidR="003B6B86" w:rsidRPr="00C7781B" w:rsidRDefault="003B6B86" w:rsidP="00DB5682">
            <w:pPr>
              <w:spacing w:after="0" w:line="240" w:lineRule="auto"/>
              <w:ind w:firstLineChars="50" w:firstLine="100"/>
              <w:jc w:val="center"/>
              <w:rPr>
                <w:ins w:id="12801" w:author="China Telecom" w:date="2020-11-16T11:01:00Z"/>
              </w:rPr>
            </w:pPr>
            <w:ins w:id="12802" w:author="China Telecom" w:date="2020-11-16T11:01:00Z">
              <w:r w:rsidRPr="00C7781B">
                <w:t>Special slot)</w:t>
              </w:r>
            </w:ins>
          </w:p>
          <w:p w14:paraId="0C9A9A5E" w14:textId="77777777" w:rsidR="003B6B86" w:rsidRPr="00C7781B" w:rsidRDefault="003B6B86" w:rsidP="00DB5682">
            <w:pPr>
              <w:spacing w:after="0" w:line="240" w:lineRule="auto"/>
              <w:ind w:firstLineChars="50" w:firstLine="100"/>
              <w:jc w:val="center"/>
              <w:rPr>
                <w:ins w:id="12803" w:author="China Telecom" w:date="2020-11-16T11:01:00Z"/>
              </w:rPr>
            </w:pPr>
            <w:ins w:id="12804" w:author="China Telecom" w:date="2020-11-16T11:01:00Z">
              <w:r w:rsidRPr="00C7781B">
                <w:t>Baseline : MCS #4 2 uplink slot without cross slot channel estimation, 2 DMRS symbol per slot</w:t>
              </w:r>
            </w:ins>
          </w:p>
          <w:p w14:paraId="2220AFF0" w14:textId="77777777" w:rsidR="003B6B86" w:rsidRPr="00C7781B" w:rsidRDefault="003B6B86" w:rsidP="00DB5682">
            <w:pPr>
              <w:spacing w:after="0" w:line="240" w:lineRule="auto"/>
              <w:jc w:val="center"/>
              <w:rPr>
                <w:ins w:id="12805" w:author="China Telecom" w:date="2020-11-16T11:01:00Z"/>
                <w:rFonts w:eastAsia="宋体"/>
              </w:rPr>
            </w:pPr>
            <w:ins w:id="12806" w:author="China Telecom" w:date="2020-11-16T11:01:00Z">
              <w:r w:rsidRPr="00C7781B">
                <w:t>Enhancement : MCS #3, 4 symbol in special slot+ 2 uplink slot, with single DMRS symbol per slot(including the special slot), with cross slot channel estimation</w:t>
              </w:r>
            </w:ins>
          </w:p>
        </w:tc>
      </w:tr>
      <w:tr w:rsidR="003B6B86" w14:paraId="72F89186" w14:textId="77777777" w:rsidTr="00DB5682">
        <w:trPr>
          <w:trHeight w:val="412"/>
          <w:jc w:val="center"/>
          <w:ins w:id="12807" w:author="China Telecom" w:date="2020-11-16T11:01:00Z"/>
        </w:trPr>
        <w:tc>
          <w:tcPr>
            <w:tcW w:w="1192" w:type="dxa"/>
            <w:vMerge w:val="restart"/>
            <w:vAlign w:val="center"/>
          </w:tcPr>
          <w:p w14:paraId="3584768E" w14:textId="77777777" w:rsidR="003B6B86" w:rsidRPr="00661812" w:rsidRDefault="003B6B86" w:rsidP="00DB5682">
            <w:pPr>
              <w:jc w:val="center"/>
              <w:rPr>
                <w:ins w:id="12808" w:author="China Telecom" w:date="2020-11-16T11:01:00Z"/>
                <w:rFonts w:eastAsia="宋体"/>
              </w:rPr>
            </w:pPr>
            <w:ins w:id="12809" w:author="China Telecom" w:date="2020-11-19T14:22:00Z">
              <w:r>
                <w:rPr>
                  <w:rFonts w:eastAsia="宋体"/>
                </w:rPr>
                <w:t>Source 10</w:t>
              </w:r>
            </w:ins>
            <w:ins w:id="12810" w:author="China Telecom" w:date="2020-11-16T11:36:00Z">
              <w:r>
                <w:rPr>
                  <w:rFonts w:eastAsia="宋体"/>
                </w:rPr>
                <w:t xml:space="preserve"> </w:t>
              </w:r>
              <w:r>
                <w:rPr>
                  <w:rFonts w:eastAsia="宋体"/>
                </w:rPr>
                <w:lastRenderedPageBreak/>
                <w:t>(</w:t>
              </w:r>
              <w:r>
                <w:rPr>
                  <w:rFonts w:hint="eastAsia"/>
                  <w:szCs w:val="21"/>
                </w:rPr>
                <w:t>R1-2007680</w:t>
              </w:r>
              <w:r>
                <w:rPr>
                  <w:rFonts w:eastAsia="宋体"/>
                </w:rPr>
                <w:t>)</w:t>
              </w:r>
            </w:ins>
          </w:p>
        </w:tc>
        <w:tc>
          <w:tcPr>
            <w:tcW w:w="1134" w:type="dxa"/>
            <w:vMerge w:val="restart"/>
            <w:vAlign w:val="center"/>
          </w:tcPr>
          <w:p w14:paraId="35C50618" w14:textId="77777777" w:rsidR="003B6B86" w:rsidRPr="00661812" w:rsidRDefault="003B6B86" w:rsidP="00DB5682">
            <w:pPr>
              <w:jc w:val="center"/>
              <w:rPr>
                <w:ins w:id="12811" w:author="China Telecom" w:date="2020-11-16T11:01:00Z"/>
                <w:rFonts w:eastAsia="宋体"/>
              </w:rPr>
            </w:pPr>
            <w:ins w:id="12812" w:author="China Telecom" w:date="2020-11-16T11:01:00Z">
              <w:r w:rsidRPr="00661812">
                <w:rPr>
                  <w:rFonts w:eastAsia="宋体"/>
                </w:rPr>
                <w:lastRenderedPageBreak/>
                <w:t>FR1</w:t>
              </w:r>
            </w:ins>
          </w:p>
        </w:tc>
        <w:tc>
          <w:tcPr>
            <w:tcW w:w="1418" w:type="dxa"/>
            <w:vAlign w:val="center"/>
          </w:tcPr>
          <w:p w14:paraId="62879EC2" w14:textId="77777777" w:rsidR="003B6B86" w:rsidRPr="00661812" w:rsidRDefault="003B6B86" w:rsidP="00DB5682">
            <w:pPr>
              <w:jc w:val="center"/>
              <w:rPr>
                <w:ins w:id="12813" w:author="China Telecom" w:date="2020-11-16T11:01:00Z"/>
                <w:rFonts w:eastAsia="宋体"/>
              </w:rPr>
            </w:pPr>
            <w:ins w:id="12814" w:author="China Telecom" w:date="2020-11-16T11:01:00Z">
              <w:r w:rsidRPr="00661812">
                <w:rPr>
                  <w:rFonts w:eastAsia="宋体"/>
                </w:rPr>
                <w:t>0.8dB</w:t>
              </w:r>
            </w:ins>
          </w:p>
        </w:tc>
        <w:tc>
          <w:tcPr>
            <w:tcW w:w="1417" w:type="dxa"/>
            <w:vAlign w:val="center"/>
          </w:tcPr>
          <w:p w14:paraId="07E262BB" w14:textId="77777777" w:rsidR="003B6B86" w:rsidRPr="00661812" w:rsidRDefault="003B6B86" w:rsidP="00DB5682">
            <w:pPr>
              <w:jc w:val="center"/>
              <w:rPr>
                <w:ins w:id="12815" w:author="China Telecom" w:date="2020-11-16T11:01:00Z"/>
                <w:rFonts w:eastAsia="Malgun Gothic"/>
                <w:lang w:eastAsia="ko-KR"/>
              </w:rPr>
            </w:pPr>
          </w:p>
        </w:tc>
        <w:tc>
          <w:tcPr>
            <w:tcW w:w="4596" w:type="dxa"/>
            <w:vAlign w:val="center"/>
          </w:tcPr>
          <w:p w14:paraId="12F242C7" w14:textId="77777777" w:rsidR="003B6B86" w:rsidRPr="00C7781B" w:rsidRDefault="003B6B86" w:rsidP="00DB5682">
            <w:pPr>
              <w:spacing w:after="0" w:line="240" w:lineRule="auto"/>
              <w:jc w:val="center"/>
              <w:rPr>
                <w:ins w:id="12816" w:author="China Telecom" w:date="2020-11-16T11:01:00Z"/>
                <w:rFonts w:eastAsia="宋体"/>
              </w:rPr>
            </w:pPr>
            <w:ins w:id="12817" w:author="China Telecom" w:date="2020-11-16T11:01:00Z">
              <w:r w:rsidRPr="00202557">
                <w:rPr>
                  <w:rFonts w:eastAsia="宋体"/>
                </w:rPr>
                <w:t>4 repetitions transmission in one slot</w:t>
              </w:r>
            </w:ins>
          </w:p>
        </w:tc>
      </w:tr>
      <w:tr w:rsidR="003B6B86" w14:paraId="24174E76" w14:textId="77777777" w:rsidTr="00DB5682">
        <w:trPr>
          <w:trHeight w:val="412"/>
          <w:jc w:val="center"/>
          <w:ins w:id="12818" w:author="China Telecom" w:date="2020-11-16T11:01:00Z"/>
        </w:trPr>
        <w:tc>
          <w:tcPr>
            <w:tcW w:w="1192" w:type="dxa"/>
            <w:vMerge/>
            <w:vAlign w:val="center"/>
          </w:tcPr>
          <w:p w14:paraId="44F3BB97" w14:textId="77777777" w:rsidR="003B6B86" w:rsidRPr="00C7781B" w:rsidRDefault="003B6B86" w:rsidP="00DB5682">
            <w:pPr>
              <w:jc w:val="center"/>
              <w:rPr>
                <w:ins w:id="12819" w:author="China Telecom" w:date="2020-11-16T11:01:00Z"/>
                <w:rFonts w:eastAsia="宋体"/>
              </w:rPr>
            </w:pPr>
          </w:p>
        </w:tc>
        <w:tc>
          <w:tcPr>
            <w:tcW w:w="1134" w:type="dxa"/>
            <w:vMerge/>
            <w:vAlign w:val="center"/>
          </w:tcPr>
          <w:p w14:paraId="557057B6" w14:textId="77777777" w:rsidR="003B6B86" w:rsidRPr="00C7781B" w:rsidRDefault="003B6B86" w:rsidP="00DB5682">
            <w:pPr>
              <w:jc w:val="center"/>
              <w:rPr>
                <w:ins w:id="12820" w:author="China Telecom" w:date="2020-11-16T11:01:00Z"/>
                <w:rFonts w:eastAsia="宋体"/>
              </w:rPr>
            </w:pPr>
          </w:p>
        </w:tc>
        <w:tc>
          <w:tcPr>
            <w:tcW w:w="1418" w:type="dxa"/>
            <w:vAlign w:val="center"/>
          </w:tcPr>
          <w:p w14:paraId="51E1C260" w14:textId="77777777" w:rsidR="003B6B86" w:rsidRPr="00C7781B" w:rsidRDefault="003B6B86" w:rsidP="00DB5682">
            <w:pPr>
              <w:jc w:val="center"/>
              <w:rPr>
                <w:ins w:id="12821" w:author="China Telecom" w:date="2020-11-16T11:01:00Z"/>
                <w:rFonts w:eastAsia="宋体"/>
              </w:rPr>
            </w:pPr>
            <w:ins w:id="12822" w:author="China Telecom" w:date="2020-11-16T11:01:00Z">
              <w:r w:rsidRPr="00C7781B">
                <w:rPr>
                  <w:rFonts w:eastAsia="宋体"/>
                </w:rPr>
                <w:t>0.3dB</w:t>
              </w:r>
            </w:ins>
          </w:p>
        </w:tc>
        <w:tc>
          <w:tcPr>
            <w:tcW w:w="1417" w:type="dxa"/>
            <w:vAlign w:val="center"/>
          </w:tcPr>
          <w:p w14:paraId="5CEAADDF" w14:textId="77777777" w:rsidR="003B6B86" w:rsidRPr="00C7781B" w:rsidRDefault="003B6B86" w:rsidP="00DB5682">
            <w:pPr>
              <w:jc w:val="center"/>
              <w:rPr>
                <w:ins w:id="12823" w:author="China Telecom" w:date="2020-11-16T11:01:00Z"/>
                <w:rFonts w:eastAsia="Malgun Gothic"/>
                <w:lang w:eastAsia="ko-KR"/>
              </w:rPr>
            </w:pPr>
          </w:p>
        </w:tc>
        <w:tc>
          <w:tcPr>
            <w:tcW w:w="4596" w:type="dxa"/>
            <w:vAlign w:val="center"/>
          </w:tcPr>
          <w:p w14:paraId="321D2B6A" w14:textId="77777777" w:rsidR="003B6B86" w:rsidRPr="00C7781B" w:rsidRDefault="003B6B86" w:rsidP="00DB5682">
            <w:pPr>
              <w:spacing w:after="0" w:line="240" w:lineRule="auto"/>
              <w:jc w:val="center"/>
              <w:rPr>
                <w:ins w:id="12824" w:author="China Telecom" w:date="2020-11-16T11:01:00Z"/>
                <w:rFonts w:eastAsia="宋体"/>
              </w:rPr>
            </w:pPr>
            <w:ins w:id="12825" w:author="China Telecom" w:date="2020-11-16T11:01:00Z">
              <w:r w:rsidRPr="00C7781B">
                <w:rPr>
                  <w:rFonts w:eastAsia="宋体"/>
                </w:rPr>
                <w:t>4 repetitions transmission among 4 slots</w:t>
              </w:r>
            </w:ins>
          </w:p>
        </w:tc>
      </w:tr>
      <w:tr w:rsidR="003B6B86" w14:paraId="5B9F2985" w14:textId="77777777" w:rsidTr="00DB5682">
        <w:trPr>
          <w:trHeight w:val="412"/>
          <w:jc w:val="center"/>
          <w:ins w:id="12826" w:author="China Telecom" w:date="2020-11-16T11:01:00Z"/>
        </w:trPr>
        <w:tc>
          <w:tcPr>
            <w:tcW w:w="1192" w:type="dxa"/>
            <w:vMerge/>
            <w:vAlign w:val="center"/>
          </w:tcPr>
          <w:p w14:paraId="2D29CD40" w14:textId="77777777" w:rsidR="003B6B86" w:rsidRPr="00C7781B" w:rsidRDefault="003B6B86" w:rsidP="00DB5682">
            <w:pPr>
              <w:jc w:val="center"/>
              <w:rPr>
                <w:ins w:id="12827" w:author="China Telecom" w:date="2020-11-16T11:01:00Z"/>
                <w:rFonts w:eastAsia="宋体"/>
              </w:rPr>
            </w:pPr>
          </w:p>
        </w:tc>
        <w:tc>
          <w:tcPr>
            <w:tcW w:w="1134" w:type="dxa"/>
            <w:vMerge/>
            <w:vAlign w:val="center"/>
          </w:tcPr>
          <w:p w14:paraId="37B3D58F" w14:textId="77777777" w:rsidR="003B6B86" w:rsidRPr="00C7781B" w:rsidRDefault="003B6B86" w:rsidP="00DB5682">
            <w:pPr>
              <w:jc w:val="center"/>
              <w:rPr>
                <w:ins w:id="12828" w:author="China Telecom" w:date="2020-11-16T11:01:00Z"/>
                <w:rFonts w:eastAsia="宋体"/>
              </w:rPr>
            </w:pPr>
          </w:p>
        </w:tc>
        <w:tc>
          <w:tcPr>
            <w:tcW w:w="1418" w:type="dxa"/>
            <w:vAlign w:val="center"/>
          </w:tcPr>
          <w:p w14:paraId="0914A977" w14:textId="77777777" w:rsidR="003B6B86" w:rsidRPr="00C7781B" w:rsidRDefault="003B6B86" w:rsidP="00DB5682">
            <w:pPr>
              <w:jc w:val="center"/>
              <w:rPr>
                <w:ins w:id="12829" w:author="China Telecom" w:date="2020-11-16T11:01:00Z"/>
                <w:rFonts w:eastAsia="宋体"/>
              </w:rPr>
            </w:pPr>
            <w:ins w:id="12830" w:author="China Telecom" w:date="2020-11-16T11:01:00Z">
              <w:r w:rsidRPr="00C7781B">
                <w:rPr>
                  <w:rFonts w:eastAsia="宋体"/>
                </w:rPr>
                <w:t>1dB</w:t>
              </w:r>
            </w:ins>
          </w:p>
        </w:tc>
        <w:tc>
          <w:tcPr>
            <w:tcW w:w="1417" w:type="dxa"/>
            <w:vAlign w:val="center"/>
          </w:tcPr>
          <w:p w14:paraId="78B5FDE3" w14:textId="77777777" w:rsidR="003B6B86" w:rsidRPr="00C7781B" w:rsidRDefault="003B6B86" w:rsidP="00DB5682">
            <w:pPr>
              <w:spacing w:after="0" w:line="240" w:lineRule="auto"/>
              <w:jc w:val="center"/>
              <w:rPr>
                <w:ins w:id="12831" w:author="China Telecom" w:date="2020-11-16T11:01:00Z"/>
                <w:rFonts w:eastAsia="宋体"/>
              </w:rPr>
            </w:pPr>
          </w:p>
        </w:tc>
        <w:tc>
          <w:tcPr>
            <w:tcW w:w="4596" w:type="dxa"/>
            <w:vAlign w:val="center"/>
          </w:tcPr>
          <w:p w14:paraId="78D9EE7D" w14:textId="77777777" w:rsidR="003B6B86" w:rsidRPr="00C7781B" w:rsidRDefault="003B6B86" w:rsidP="00DB5682">
            <w:pPr>
              <w:spacing w:after="0" w:line="240" w:lineRule="auto"/>
              <w:jc w:val="center"/>
              <w:rPr>
                <w:ins w:id="12832" w:author="China Telecom" w:date="2020-11-16T11:01:00Z"/>
                <w:rFonts w:eastAsia="宋体"/>
              </w:rPr>
            </w:pPr>
            <w:ins w:id="12833" w:author="China Telecom" w:date="2020-11-16T11:01:00Z">
              <w:r w:rsidRPr="00C7781B">
                <w:t>DMRS-less in time domain with joint channel estimation for 4 repetitions within one slot.</w:t>
              </w:r>
            </w:ins>
          </w:p>
        </w:tc>
      </w:tr>
      <w:tr w:rsidR="003B6B86" w14:paraId="34E4A2E1" w14:textId="77777777" w:rsidTr="00DB5682">
        <w:trPr>
          <w:trHeight w:val="412"/>
          <w:jc w:val="center"/>
          <w:ins w:id="12834" w:author="China Telecom" w:date="2020-11-16T11:01:00Z"/>
        </w:trPr>
        <w:tc>
          <w:tcPr>
            <w:tcW w:w="1192" w:type="dxa"/>
            <w:vMerge/>
            <w:vAlign w:val="center"/>
          </w:tcPr>
          <w:p w14:paraId="0408B3C1" w14:textId="77777777" w:rsidR="003B6B86" w:rsidRPr="00C7781B" w:rsidRDefault="003B6B86" w:rsidP="00DB5682">
            <w:pPr>
              <w:jc w:val="center"/>
              <w:rPr>
                <w:ins w:id="12835" w:author="China Telecom" w:date="2020-11-16T11:01:00Z"/>
                <w:rFonts w:eastAsia="宋体"/>
              </w:rPr>
            </w:pPr>
          </w:p>
        </w:tc>
        <w:tc>
          <w:tcPr>
            <w:tcW w:w="1134" w:type="dxa"/>
            <w:vMerge/>
            <w:vAlign w:val="center"/>
          </w:tcPr>
          <w:p w14:paraId="5CE49DD2" w14:textId="77777777" w:rsidR="003B6B86" w:rsidRPr="00C7781B" w:rsidRDefault="003B6B86" w:rsidP="00DB5682">
            <w:pPr>
              <w:jc w:val="center"/>
              <w:rPr>
                <w:ins w:id="12836" w:author="China Telecom" w:date="2020-11-16T11:01:00Z"/>
                <w:rFonts w:eastAsia="宋体"/>
              </w:rPr>
            </w:pPr>
          </w:p>
        </w:tc>
        <w:tc>
          <w:tcPr>
            <w:tcW w:w="1418" w:type="dxa"/>
            <w:vAlign w:val="center"/>
          </w:tcPr>
          <w:p w14:paraId="49876FA8" w14:textId="77777777" w:rsidR="003B6B86" w:rsidRPr="00C7781B" w:rsidRDefault="003B6B86" w:rsidP="00DB5682">
            <w:pPr>
              <w:jc w:val="center"/>
              <w:rPr>
                <w:ins w:id="12837" w:author="China Telecom" w:date="2020-11-16T11:01:00Z"/>
                <w:rFonts w:eastAsia="宋体"/>
              </w:rPr>
            </w:pPr>
            <w:ins w:id="12838" w:author="China Telecom" w:date="2020-11-16T11:01:00Z">
              <w:r w:rsidRPr="00C7781B">
                <w:rPr>
                  <w:rFonts w:eastAsia="宋体"/>
                </w:rPr>
                <w:t>1dB</w:t>
              </w:r>
            </w:ins>
          </w:p>
        </w:tc>
        <w:tc>
          <w:tcPr>
            <w:tcW w:w="1417" w:type="dxa"/>
            <w:vAlign w:val="center"/>
          </w:tcPr>
          <w:p w14:paraId="6BD36F39" w14:textId="77777777" w:rsidR="003B6B86" w:rsidRPr="00C7781B" w:rsidRDefault="003B6B86" w:rsidP="00DB5682">
            <w:pPr>
              <w:spacing w:after="0" w:line="240" w:lineRule="auto"/>
              <w:jc w:val="center"/>
              <w:rPr>
                <w:ins w:id="12839" w:author="China Telecom" w:date="2020-11-16T11:01:00Z"/>
                <w:rFonts w:eastAsia="宋体"/>
              </w:rPr>
            </w:pPr>
          </w:p>
        </w:tc>
        <w:tc>
          <w:tcPr>
            <w:tcW w:w="4596" w:type="dxa"/>
            <w:vAlign w:val="center"/>
          </w:tcPr>
          <w:p w14:paraId="295ECCD4" w14:textId="77777777" w:rsidR="003B6B86" w:rsidRPr="00C7781B" w:rsidRDefault="003B6B86" w:rsidP="00DB5682">
            <w:pPr>
              <w:spacing w:after="0" w:line="240" w:lineRule="auto"/>
              <w:jc w:val="center"/>
              <w:rPr>
                <w:ins w:id="12840" w:author="China Telecom" w:date="2020-11-16T11:01:00Z"/>
                <w:rFonts w:eastAsia="宋体"/>
              </w:rPr>
            </w:pPr>
            <w:ins w:id="12841" w:author="China Telecom" w:date="2020-11-16T11:01:00Z">
              <w:r w:rsidRPr="00C7781B">
                <w:t>DMRS-less in time domain with joint channel estimation for 4 repetitions across 4 slots.</w:t>
              </w:r>
            </w:ins>
          </w:p>
        </w:tc>
      </w:tr>
      <w:tr w:rsidR="003B6B86" w14:paraId="76D8F7CC" w14:textId="77777777" w:rsidTr="00DB5682">
        <w:trPr>
          <w:trHeight w:val="412"/>
          <w:jc w:val="center"/>
          <w:ins w:id="12842" w:author="China Telecom" w:date="2020-11-16T11:01:00Z"/>
        </w:trPr>
        <w:tc>
          <w:tcPr>
            <w:tcW w:w="1192" w:type="dxa"/>
            <w:vAlign w:val="center"/>
          </w:tcPr>
          <w:p w14:paraId="42495E9D" w14:textId="77777777" w:rsidR="003B6B86" w:rsidRPr="00661812" w:rsidRDefault="003B6B86" w:rsidP="00DB5682">
            <w:pPr>
              <w:jc w:val="center"/>
              <w:rPr>
                <w:ins w:id="12843" w:author="China Telecom" w:date="2020-11-16T11:01:00Z"/>
                <w:rFonts w:eastAsia="宋体"/>
              </w:rPr>
            </w:pPr>
            <w:ins w:id="12844" w:author="China Telecom" w:date="2020-11-19T14:22:00Z">
              <w:r>
                <w:rPr>
                  <w:rFonts w:eastAsia="宋体"/>
                </w:rPr>
                <w:t>Source 11</w:t>
              </w:r>
            </w:ins>
            <w:ins w:id="12845" w:author="China Telecom" w:date="2020-11-16T11:36:00Z">
              <w:r>
                <w:rPr>
                  <w:rFonts w:eastAsia="宋体"/>
                </w:rPr>
                <w:t xml:space="preserve"> (</w:t>
              </w:r>
              <w:r>
                <w:rPr>
                  <w:rFonts w:eastAsia="宋体"/>
                  <w:szCs w:val="21"/>
                </w:rPr>
                <w:t>R1-2008419</w:t>
              </w:r>
              <w:r>
                <w:rPr>
                  <w:rFonts w:eastAsia="宋体"/>
                </w:rPr>
                <w:t>)</w:t>
              </w:r>
            </w:ins>
          </w:p>
        </w:tc>
        <w:tc>
          <w:tcPr>
            <w:tcW w:w="1134" w:type="dxa"/>
            <w:vAlign w:val="center"/>
          </w:tcPr>
          <w:p w14:paraId="13BF94D0" w14:textId="77777777" w:rsidR="003B6B86" w:rsidRPr="00661812" w:rsidRDefault="003B6B86" w:rsidP="00DB5682">
            <w:pPr>
              <w:jc w:val="center"/>
              <w:rPr>
                <w:ins w:id="12846" w:author="China Telecom" w:date="2020-11-16T11:01:00Z"/>
                <w:rFonts w:eastAsia="宋体"/>
              </w:rPr>
            </w:pPr>
            <w:ins w:id="12847" w:author="China Telecom" w:date="2020-11-16T11:01:00Z">
              <w:r w:rsidRPr="00661812">
                <w:rPr>
                  <w:rFonts w:eastAsia="宋体"/>
                </w:rPr>
                <w:t>FR1</w:t>
              </w:r>
            </w:ins>
          </w:p>
        </w:tc>
        <w:tc>
          <w:tcPr>
            <w:tcW w:w="1418" w:type="dxa"/>
            <w:vAlign w:val="center"/>
          </w:tcPr>
          <w:p w14:paraId="37BCB8FE" w14:textId="77777777" w:rsidR="003B6B86" w:rsidRPr="00661812" w:rsidRDefault="003B6B86" w:rsidP="00DB5682">
            <w:pPr>
              <w:jc w:val="center"/>
              <w:rPr>
                <w:ins w:id="12848" w:author="China Telecom" w:date="2020-11-16T11:01:00Z"/>
                <w:rFonts w:eastAsia="宋体"/>
              </w:rPr>
            </w:pPr>
            <w:ins w:id="12849" w:author="China Telecom" w:date="2020-11-16T11:01:00Z">
              <w:r w:rsidRPr="00661812">
                <w:rPr>
                  <w:rFonts w:eastAsia="宋体"/>
                </w:rPr>
                <w:t>1.1 dB (LLS)</w:t>
              </w:r>
            </w:ins>
          </w:p>
        </w:tc>
        <w:tc>
          <w:tcPr>
            <w:tcW w:w="1417" w:type="dxa"/>
            <w:vAlign w:val="center"/>
          </w:tcPr>
          <w:p w14:paraId="5E11C269" w14:textId="77777777" w:rsidR="003B6B86" w:rsidRPr="00661812" w:rsidRDefault="003B6B86" w:rsidP="00DB5682">
            <w:pPr>
              <w:spacing w:after="0" w:line="240" w:lineRule="auto"/>
              <w:jc w:val="center"/>
              <w:rPr>
                <w:ins w:id="12850" w:author="China Telecom" w:date="2020-11-16T11:01:00Z"/>
                <w:rFonts w:eastAsia="宋体"/>
              </w:rPr>
            </w:pPr>
          </w:p>
        </w:tc>
        <w:tc>
          <w:tcPr>
            <w:tcW w:w="4596" w:type="dxa"/>
            <w:vAlign w:val="center"/>
          </w:tcPr>
          <w:p w14:paraId="6A5C23B0" w14:textId="77777777" w:rsidR="003B6B86" w:rsidRPr="00C7781B" w:rsidRDefault="003B6B86" w:rsidP="00DB5682">
            <w:pPr>
              <w:spacing w:after="0"/>
              <w:jc w:val="center"/>
              <w:rPr>
                <w:ins w:id="12851" w:author="China Telecom" w:date="2020-11-16T11:01:00Z"/>
                <w:rFonts w:eastAsia="宋体"/>
              </w:rPr>
            </w:pPr>
            <w:ins w:id="12852" w:author="China Telecom" w:date="2020-11-16T11:01:00Z">
              <w:r w:rsidRPr="00202557">
                <w:rPr>
                  <w:rFonts w:eastAsia="宋体"/>
                  <w:u w:val="single"/>
                </w:rPr>
                <w:t>With vs. without cross-slot est</w:t>
              </w:r>
              <w:r w:rsidRPr="00C7781B">
                <w:rPr>
                  <w:rFonts w:eastAsia="宋体"/>
                </w:rPr>
                <w:t>., no FH</w:t>
              </w:r>
            </w:ins>
          </w:p>
          <w:p w14:paraId="6BD20634" w14:textId="77777777" w:rsidR="003B6B86" w:rsidRPr="00C7781B" w:rsidRDefault="003B6B86" w:rsidP="00DB5682">
            <w:pPr>
              <w:spacing w:after="0"/>
              <w:jc w:val="center"/>
              <w:rPr>
                <w:ins w:id="12853" w:author="China Telecom" w:date="2020-11-16T11:01:00Z"/>
                <w:rFonts w:eastAsia="宋体"/>
              </w:rPr>
            </w:pPr>
            <w:ins w:id="12854" w:author="China Telecom" w:date="2020-11-16T11:01:00Z">
              <w:r w:rsidRPr="00C7781B">
                <w:rPr>
                  <w:rFonts w:eastAsia="宋体"/>
                </w:rPr>
                <w:t>4 DMRS</w:t>
              </w:r>
            </w:ins>
          </w:p>
          <w:p w14:paraId="7344EEFA" w14:textId="77777777" w:rsidR="003B6B86" w:rsidRPr="00C7781B" w:rsidRDefault="003B6B86" w:rsidP="00DB5682">
            <w:pPr>
              <w:spacing w:after="0"/>
              <w:jc w:val="center"/>
              <w:rPr>
                <w:ins w:id="12855" w:author="China Telecom" w:date="2020-11-16T11:01:00Z"/>
                <w:rFonts w:eastAsia="宋体"/>
              </w:rPr>
            </w:pPr>
            <w:ins w:id="12856" w:author="China Telecom" w:date="2020-11-16T11:01:00Z">
              <w:r w:rsidRPr="00C7781B">
                <w:rPr>
                  <w:rFonts w:eastAsia="宋体"/>
                </w:rPr>
                <w:t>1% BLER</w:t>
              </w:r>
            </w:ins>
          </w:p>
          <w:p w14:paraId="3690D0DA" w14:textId="77777777" w:rsidR="003B6B86" w:rsidRPr="00C7781B" w:rsidRDefault="003B6B86" w:rsidP="00DB5682">
            <w:pPr>
              <w:spacing w:after="0"/>
              <w:jc w:val="center"/>
              <w:rPr>
                <w:ins w:id="12857" w:author="China Telecom" w:date="2020-11-16T11:01:00Z"/>
                <w:rFonts w:eastAsia="宋体"/>
              </w:rPr>
            </w:pPr>
            <w:ins w:id="12858" w:author="China Telecom" w:date="2020-11-16T11:01:00Z">
              <w:r w:rsidRPr="00C7781B">
                <w:rPr>
                  <w:rFonts w:eastAsia="宋体"/>
                </w:rPr>
                <w:t>For 300ns delay spread, 3kmph, 2 Rx</w:t>
              </w:r>
            </w:ins>
          </w:p>
          <w:p w14:paraId="6CA9018D" w14:textId="77777777" w:rsidR="003B6B86" w:rsidRPr="00C7781B" w:rsidRDefault="003B6B86" w:rsidP="00DB5682">
            <w:pPr>
              <w:spacing w:after="0"/>
              <w:jc w:val="center"/>
              <w:rPr>
                <w:ins w:id="12859" w:author="China Telecom" w:date="2020-11-16T11:01:00Z"/>
                <w:rFonts w:eastAsia="宋体"/>
              </w:rPr>
            </w:pPr>
            <w:ins w:id="12860" w:author="China Telecom" w:date="2020-11-16T11:01:00Z">
              <w:r w:rsidRPr="00C7781B">
                <w:rPr>
                  <w:rFonts w:eastAsia="宋体"/>
                </w:rPr>
                <w:t>4 PRBs, MCS0, 700 MHz</w:t>
              </w:r>
            </w:ins>
          </w:p>
          <w:p w14:paraId="2AAD6D91" w14:textId="77777777" w:rsidR="003B6B86" w:rsidRPr="00C7781B" w:rsidRDefault="003B6B86" w:rsidP="00DB5682">
            <w:pPr>
              <w:spacing w:after="0"/>
              <w:jc w:val="center"/>
              <w:rPr>
                <w:ins w:id="12861" w:author="China Telecom" w:date="2020-11-16T11:01:00Z"/>
                <w:rFonts w:eastAsia="宋体"/>
              </w:rPr>
            </w:pPr>
            <w:ins w:id="12862" w:author="China Telecom" w:date="2020-11-16T11:01:00Z">
              <w:r w:rsidRPr="00C7781B">
                <w:rPr>
                  <w:rFonts w:eastAsia="宋体"/>
                </w:rPr>
                <w:t>8 repetitions (no retransmissions)</w:t>
              </w:r>
            </w:ins>
          </w:p>
          <w:p w14:paraId="5A512A84" w14:textId="77777777" w:rsidR="003B6B86" w:rsidRPr="00C7781B" w:rsidRDefault="003B6B86" w:rsidP="00DB5682">
            <w:pPr>
              <w:spacing w:after="0" w:line="240" w:lineRule="auto"/>
              <w:jc w:val="center"/>
              <w:rPr>
                <w:ins w:id="12863" w:author="China Telecom" w:date="2020-11-16T11:01:00Z"/>
              </w:rPr>
            </w:pPr>
            <w:ins w:id="12864" w:author="China Telecom" w:date="2020-11-16T11:01:00Z">
              <w:r w:rsidRPr="00C7781B">
                <w:rPr>
                  <w:rFonts w:eastAsia="宋体"/>
                </w:rPr>
                <w:t>Details in R1-2008419</w:t>
              </w:r>
            </w:ins>
          </w:p>
        </w:tc>
      </w:tr>
      <w:tr w:rsidR="003B6B86" w14:paraId="1F9CBDEB" w14:textId="77777777" w:rsidTr="00DB5682">
        <w:trPr>
          <w:trHeight w:val="412"/>
          <w:jc w:val="center"/>
          <w:ins w:id="12865" w:author="China Telecom" w:date="2020-11-16T11:01:00Z"/>
        </w:trPr>
        <w:tc>
          <w:tcPr>
            <w:tcW w:w="1192" w:type="dxa"/>
            <w:vAlign w:val="center"/>
          </w:tcPr>
          <w:p w14:paraId="7CA731E2" w14:textId="4E9F9DF2" w:rsidR="003B6B86" w:rsidRPr="00661812" w:rsidRDefault="003B6B86" w:rsidP="00DB5682">
            <w:pPr>
              <w:jc w:val="center"/>
              <w:rPr>
                <w:ins w:id="12866" w:author="China Telecom" w:date="2020-11-16T11:01:00Z"/>
                <w:rFonts w:eastAsia="宋体"/>
              </w:rPr>
            </w:pPr>
            <w:ins w:id="12867" w:author="China Telecom" w:date="2020-11-19T14:22:00Z">
              <w:r>
                <w:rPr>
                  <w:rFonts w:eastAsia="宋体"/>
                </w:rPr>
                <w:t>Source 12</w:t>
              </w:r>
            </w:ins>
            <w:ins w:id="12868" w:author="China Telecom" w:date="2020-11-16T11:37:00Z">
              <w:r>
                <w:rPr>
                  <w:rFonts w:eastAsia="宋体"/>
                </w:rPr>
                <w:t xml:space="preserve"> (</w:t>
              </w:r>
            </w:ins>
            <w:r w:rsidR="009B432B" w:rsidRPr="009B432B">
              <w:rPr>
                <w:rFonts w:eastAsia="宋体"/>
                <w:szCs w:val="21"/>
              </w:rPr>
              <w:t>R1-2009792</w:t>
            </w:r>
            <w:ins w:id="12869" w:author="China Telecom" w:date="2020-11-16T11:37:00Z">
              <w:r>
                <w:rPr>
                  <w:rFonts w:eastAsia="宋体"/>
                </w:rPr>
                <w:t>)</w:t>
              </w:r>
            </w:ins>
          </w:p>
        </w:tc>
        <w:tc>
          <w:tcPr>
            <w:tcW w:w="1134" w:type="dxa"/>
            <w:vAlign w:val="center"/>
          </w:tcPr>
          <w:p w14:paraId="3531B725" w14:textId="77777777" w:rsidR="003B6B86" w:rsidRPr="00661812" w:rsidRDefault="003B6B86" w:rsidP="00DB5682">
            <w:pPr>
              <w:jc w:val="center"/>
              <w:rPr>
                <w:ins w:id="12870" w:author="China Telecom" w:date="2020-11-16T11:01:00Z"/>
                <w:rFonts w:eastAsia="宋体"/>
              </w:rPr>
            </w:pPr>
            <w:ins w:id="12871" w:author="China Telecom" w:date="2020-11-16T11:01:00Z">
              <w:r w:rsidRPr="00661812">
                <w:rPr>
                  <w:rFonts w:eastAsia="宋体"/>
                </w:rPr>
                <w:t>FR1</w:t>
              </w:r>
            </w:ins>
          </w:p>
        </w:tc>
        <w:tc>
          <w:tcPr>
            <w:tcW w:w="1418" w:type="dxa"/>
            <w:vAlign w:val="center"/>
          </w:tcPr>
          <w:p w14:paraId="4F4BCCA6" w14:textId="77777777" w:rsidR="003B6B86" w:rsidRPr="00661812" w:rsidRDefault="003B6B86" w:rsidP="00DB5682">
            <w:pPr>
              <w:jc w:val="center"/>
              <w:rPr>
                <w:ins w:id="12872" w:author="China Telecom" w:date="2020-11-16T11:01:00Z"/>
                <w:rFonts w:eastAsia="宋体"/>
              </w:rPr>
            </w:pPr>
            <w:ins w:id="12873" w:author="China Telecom" w:date="2020-11-16T11:01:00Z">
              <w:r w:rsidRPr="00661812">
                <w:rPr>
                  <w:rFonts w:eastAsia="宋体"/>
                </w:rPr>
                <w:t>0.4 dB</w:t>
              </w:r>
            </w:ins>
          </w:p>
        </w:tc>
        <w:tc>
          <w:tcPr>
            <w:tcW w:w="1417" w:type="dxa"/>
            <w:vAlign w:val="center"/>
          </w:tcPr>
          <w:p w14:paraId="29F6DDB7" w14:textId="77777777" w:rsidR="003B6B86" w:rsidRPr="00661812" w:rsidRDefault="003B6B86" w:rsidP="00DB5682">
            <w:pPr>
              <w:spacing w:after="0" w:line="240" w:lineRule="auto"/>
              <w:jc w:val="center"/>
              <w:rPr>
                <w:ins w:id="12874" w:author="China Telecom" w:date="2020-11-16T11:01:00Z"/>
                <w:rFonts w:eastAsia="宋体"/>
              </w:rPr>
            </w:pPr>
          </w:p>
        </w:tc>
        <w:tc>
          <w:tcPr>
            <w:tcW w:w="4596" w:type="dxa"/>
            <w:vAlign w:val="center"/>
          </w:tcPr>
          <w:p w14:paraId="7EA46E0C" w14:textId="77777777" w:rsidR="003B6B86" w:rsidRPr="00C7781B" w:rsidRDefault="003B6B86" w:rsidP="00DB5682">
            <w:pPr>
              <w:jc w:val="center"/>
              <w:rPr>
                <w:ins w:id="12875" w:author="China Telecom" w:date="2020-11-16T11:01:00Z"/>
                <w:rFonts w:eastAsia="宋体"/>
              </w:rPr>
            </w:pPr>
            <w:ins w:id="12876" w:author="China Telecom" w:date="2020-11-16T11:01:00Z">
              <w:r w:rsidRPr="00202557">
                <w:rPr>
                  <w:rFonts w:eastAsia="宋体"/>
                </w:rPr>
                <w:t>Urban 4GHz NLOS, 2DMRS symbols per slot, UE speed: 3km/h</w:t>
              </w:r>
            </w:ins>
          </w:p>
          <w:p w14:paraId="051EC7E3" w14:textId="77777777" w:rsidR="003B6B86" w:rsidRPr="00C7781B" w:rsidRDefault="003B6B86" w:rsidP="00DB5682">
            <w:pPr>
              <w:jc w:val="center"/>
              <w:rPr>
                <w:ins w:id="12877" w:author="China Telecom" w:date="2020-11-16T11:01:00Z"/>
                <w:rFonts w:eastAsia="宋体"/>
              </w:rPr>
            </w:pPr>
            <w:ins w:id="12878" w:author="China Telecom" w:date="2020-11-16T11:01:00Z">
              <w:r w:rsidRPr="00C7781B">
                <w:rPr>
                  <w:rFonts w:eastAsia="宋体"/>
                  <w:u w:val="single"/>
                </w:rPr>
                <w:t>Baseline scheme</w:t>
              </w:r>
              <w:r w:rsidRPr="00C7781B">
                <w:rPr>
                  <w:rFonts w:eastAsia="宋体"/>
                </w:rPr>
                <w:t>: no cross-slot channel estimation.</w:t>
              </w:r>
            </w:ins>
          </w:p>
          <w:p w14:paraId="08E6F6F5" w14:textId="77777777" w:rsidR="003B6B86" w:rsidRPr="00C7781B" w:rsidRDefault="003B6B86" w:rsidP="00DB5682">
            <w:pPr>
              <w:spacing w:after="0"/>
              <w:jc w:val="center"/>
              <w:rPr>
                <w:ins w:id="12879" w:author="China Telecom" w:date="2020-11-16T11:01:00Z"/>
                <w:rFonts w:eastAsia="宋体"/>
                <w:u w:val="single"/>
              </w:rPr>
            </w:pPr>
            <w:ins w:id="12880" w:author="China Telecom" w:date="2020-11-16T11:01:00Z">
              <w:r w:rsidRPr="00C7781B">
                <w:rPr>
                  <w:rFonts w:eastAsia="宋体"/>
                  <w:u w:val="single"/>
                </w:rPr>
                <w:t>Enhanced scheme</w:t>
              </w:r>
              <w:r w:rsidRPr="00C7781B">
                <w:rPr>
                  <w:rFonts w:eastAsia="宋体"/>
                </w:rPr>
                <w:t>: cross-slot channel estimation with 2-slot bundling.</w:t>
              </w:r>
            </w:ins>
          </w:p>
        </w:tc>
      </w:tr>
      <w:tr w:rsidR="003B6B86" w14:paraId="6C885656" w14:textId="77777777" w:rsidTr="00DB5682">
        <w:trPr>
          <w:trHeight w:val="412"/>
          <w:jc w:val="center"/>
          <w:ins w:id="12881" w:author="China Telecom" w:date="2020-11-16T11:01:00Z"/>
        </w:trPr>
        <w:tc>
          <w:tcPr>
            <w:tcW w:w="1192" w:type="dxa"/>
            <w:vMerge w:val="restart"/>
            <w:vAlign w:val="center"/>
          </w:tcPr>
          <w:p w14:paraId="5B2E9A97" w14:textId="77777777" w:rsidR="003B6B86" w:rsidRPr="00661812" w:rsidRDefault="003B6B86" w:rsidP="00DB5682">
            <w:pPr>
              <w:jc w:val="center"/>
              <w:rPr>
                <w:ins w:id="12882" w:author="China Telecom" w:date="2020-11-16T11:01:00Z"/>
                <w:rFonts w:eastAsia="宋体"/>
              </w:rPr>
            </w:pPr>
            <w:ins w:id="12883" w:author="China Telecom" w:date="2020-11-19T14:22:00Z">
              <w:r>
                <w:rPr>
                  <w:rFonts w:eastAsia="宋体"/>
                </w:rPr>
                <w:t>Source 13</w:t>
              </w:r>
            </w:ins>
            <w:ins w:id="12884" w:author="China Telecom" w:date="2020-11-16T11:36:00Z">
              <w:r>
                <w:rPr>
                  <w:rFonts w:eastAsia="宋体"/>
                </w:rPr>
                <w:t xml:space="preserve"> (</w:t>
              </w:r>
              <w:r>
                <w:rPr>
                  <w:rFonts w:eastAsia="宋体" w:hint="eastAsia"/>
                  <w:szCs w:val="21"/>
                </w:rPr>
                <w:t>R1-2008479</w:t>
              </w:r>
              <w:r>
                <w:rPr>
                  <w:rFonts w:eastAsia="宋体"/>
                </w:rPr>
                <w:t>)</w:t>
              </w:r>
            </w:ins>
          </w:p>
        </w:tc>
        <w:tc>
          <w:tcPr>
            <w:tcW w:w="1134" w:type="dxa"/>
            <w:vMerge w:val="restart"/>
            <w:vAlign w:val="center"/>
          </w:tcPr>
          <w:p w14:paraId="25ED71DE" w14:textId="77777777" w:rsidR="003B6B86" w:rsidRPr="00661812" w:rsidRDefault="003B6B86" w:rsidP="00DB5682">
            <w:pPr>
              <w:jc w:val="center"/>
              <w:rPr>
                <w:ins w:id="12885" w:author="China Telecom" w:date="2020-11-16T11:01:00Z"/>
                <w:rFonts w:eastAsia="宋体"/>
              </w:rPr>
            </w:pPr>
            <w:ins w:id="12886" w:author="China Telecom" w:date="2020-11-16T11:01:00Z">
              <w:r w:rsidRPr="00661812">
                <w:rPr>
                  <w:rFonts w:eastAsia="宋体"/>
                </w:rPr>
                <w:t>FR1</w:t>
              </w:r>
            </w:ins>
          </w:p>
        </w:tc>
        <w:tc>
          <w:tcPr>
            <w:tcW w:w="1418" w:type="dxa"/>
            <w:vAlign w:val="center"/>
          </w:tcPr>
          <w:p w14:paraId="2136116A" w14:textId="77777777" w:rsidR="003B6B86" w:rsidRPr="00661812" w:rsidRDefault="003B6B86" w:rsidP="00DB5682">
            <w:pPr>
              <w:jc w:val="center"/>
              <w:rPr>
                <w:ins w:id="12887" w:author="China Telecom" w:date="2020-11-16T11:01:00Z"/>
                <w:rFonts w:eastAsia="宋体"/>
              </w:rPr>
            </w:pPr>
            <w:ins w:id="12888" w:author="China Telecom" w:date="2020-11-16T11:01:00Z">
              <w:r w:rsidRPr="00661812">
                <w:rPr>
                  <w:rFonts w:eastAsia="宋体"/>
                </w:rPr>
                <w:t>0.2dB</w:t>
              </w:r>
            </w:ins>
          </w:p>
        </w:tc>
        <w:tc>
          <w:tcPr>
            <w:tcW w:w="1417" w:type="dxa"/>
            <w:vAlign w:val="center"/>
          </w:tcPr>
          <w:p w14:paraId="3246D917" w14:textId="77777777" w:rsidR="003B6B86" w:rsidRPr="00661812" w:rsidRDefault="003B6B86" w:rsidP="00DB5682">
            <w:pPr>
              <w:spacing w:after="0" w:line="240" w:lineRule="auto"/>
              <w:jc w:val="center"/>
              <w:rPr>
                <w:ins w:id="12889" w:author="China Telecom" w:date="2020-11-16T11:01:00Z"/>
                <w:rFonts w:eastAsia="宋体"/>
              </w:rPr>
            </w:pPr>
          </w:p>
        </w:tc>
        <w:tc>
          <w:tcPr>
            <w:tcW w:w="4596" w:type="dxa"/>
            <w:vAlign w:val="center"/>
          </w:tcPr>
          <w:p w14:paraId="63030911" w14:textId="77777777" w:rsidR="003B6B86" w:rsidRPr="00C7781B" w:rsidRDefault="003B6B86" w:rsidP="00DB5682">
            <w:pPr>
              <w:jc w:val="center"/>
              <w:rPr>
                <w:ins w:id="12890" w:author="China Telecom" w:date="2020-11-16T11:01:00Z"/>
                <w:lang w:eastAsia="ja-JP"/>
              </w:rPr>
            </w:pPr>
            <w:ins w:id="12891" w:author="China Telecom" w:date="2020-11-16T11:01:00Z">
              <w:r w:rsidRPr="00202557">
                <w:rPr>
                  <w:lang w:eastAsia="ja-JP"/>
                </w:rPr>
                <w:t xml:space="preserve">FDD 700MHz MCS=120/1024 4PRB, No frequency hopping, </w:t>
              </w:r>
              <w:r w:rsidRPr="00202557">
                <w:rPr>
                  <w:b/>
                  <w:bCs/>
                  <w:lang w:eastAsia="ja-JP"/>
                </w:rPr>
                <w:t>1DMRS</w:t>
              </w:r>
              <w:r w:rsidRPr="00C7781B">
                <w:rPr>
                  <w:lang w:eastAsia="ja-JP"/>
                </w:rPr>
                <w:t xml:space="preserve"> symbol, 3km/h</w:t>
              </w:r>
            </w:ins>
          </w:p>
          <w:p w14:paraId="067FB67C" w14:textId="77777777" w:rsidR="003B6B86" w:rsidRPr="00C7781B" w:rsidRDefault="003B6B86" w:rsidP="00DB5682">
            <w:pPr>
              <w:spacing w:after="0"/>
              <w:jc w:val="center"/>
              <w:rPr>
                <w:ins w:id="12892" w:author="China Telecom" w:date="2020-11-16T11:01:00Z"/>
                <w:rFonts w:eastAsia="宋体"/>
                <w:u w:val="single"/>
              </w:rPr>
            </w:pPr>
            <w:ins w:id="12893" w:author="China Telecom" w:date="2020-11-16T11:01:00Z">
              <w:r w:rsidRPr="00C7781B">
                <w:rPr>
                  <w:lang w:eastAsia="ja-JP"/>
                </w:rPr>
                <w:t>2 repetitions with or without cross slot channel estimation</w:t>
              </w:r>
            </w:ins>
          </w:p>
        </w:tc>
      </w:tr>
      <w:tr w:rsidR="003B6B86" w14:paraId="4D568ED2" w14:textId="77777777" w:rsidTr="00DB5682">
        <w:trPr>
          <w:trHeight w:val="412"/>
          <w:jc w:val="center"/>
          <w:ins w:id="12894" w:author="China Telecom" w:date="2020-11-16T11:01:00Z"/>
        </w:trPr>
        <w:tc>
          <w:tcPr>
            <w:tcW w:w="1192" w:type="dxa"/>
            <w:vMerge/>
            <w:vAlign w:val="center"/>
          </w:tcPr>
          <w:p w14:paraId="45651049" w14:textId="77777777" w:rsidR="003B6B86" w:rsidRPr="00C7781B" w:rsidRDefault="003B6B86" w:rsidP="00DB5682">
            <w:pPr>
              <w:jc w:val="center"/>
              <w:rPr>
                <w:ins w:id="12895" w:author="China Telecom" w:date="2020-11-16T11:01:00Z"/>
                <w:rFonts w:eastAsia="宋体"/>
              </w:rPr>
            </w:pPr>
          </w:p>
        </w:tc>
        <w:tc>
          <w:tcPr>
            <w:tcW w:w="1134" w:type="dxa"/>
            <w:vMerge/>
            <w:vAlign w:val="center"/>
          </w:tcPr>
          <w:p w14:paraId="512EA1DA" w14:textId="77777777" w:rsidR="003B6B86" w:rsidRPr="00C7781B" w:rsidRDefault="003B6B86" w:rsidP="00DB5682">
            <w:pPr>
              <w:jc w:val="center"/>
              <w:rPr>
                <w:ins w:id="12896" w:author="China Telecom" w:date="2020-11-16T11:01:00Z"/>
                <w:rFonts w:eastAsia="宋体"/>
              </w:rPr>
            </w:pPr>
          </w:p>
        </w:tc>
        <w:tc>
          <w:tcPr>
            <w:tcW w:w="1418" w:type="dxa"/>
            <w:vAlign w:val="center"/>
          </w:tcPr>
          <w:p w14:paraId="0504002A" w14:textId="77777777" w:rsidR="003B6B86" w:rsidRPr="00C7781B" w:rsidRDefault="003B6B86" w:rsidP="00DB5682">
            <w:pPr>
              <w:jc w:val="center"/>
              <w:rPr>
                <w:ins w:id="12897" w:author="China Telecom" w:date="2020-11-16T11:01:00Z"/>
                <w:rFonts w:eastAsia="宋体"/>
              </w:rPr>
            </w:pPr>
            <w:ins w:id="12898" w:author="China Telecom" w:date="2020-11-16T11:01:00Z">
              <w:r w:rsidRPr="00C7781B">
                <w:rPr>
                  <w:rFonts w:eastAsia="宋体"/>
                </w:rPr>
                <w:t>0.4dB</w:t>
              </w:r>
            </w:ins>
          </w:p>
        </w:tc>
        <w:tc>
          <w:tcPr>
            <w:tcW w:w="1417" w:type="dxa"/>
            <w:vAlign w:val="center"/>
          </w:tcPr>
          <w:p w14:paraId="0587082E" w14:textId="77777777" w:rsidR="003B6B86" w:rsidRPr="00C7781B" w:rsidRDefault="003B6B86" w:rsidP="00DB5682">
            <w:pPr>
              <w:spacing w:after="0" w:line="240" w:lineRule="auto"/>
              <w:jc w:val="center"/>
              <w:rPr>
                <w:ins w:id="12899" w:author="China Telecom" w:date="2020-11-16T11:01:00Z"/>
                <w:rFonts w:eastAsia="宋体"/>
              </w:rPr>
            </w:pPr>
          </w:p>
        </w:tc>
        <w:tc>
          <w:tcPr>
            <w:tcW w:w="4596" w:type="dxa"/>
            <w:vAlign w:val="center"/>
          </w:tcPr>
          <w:p w14:paraId="285173AD" w14:textId="77777777" w:rsidR="003B6B86" w:rsidRPr="00C7781B" w:rsidRDefault="003B6B86" w:rsidP="00DB5682">
            <w:pPr>
              <w:jc w:val="center"/>
              <w:rPr>
                <w:ins w:id="12900" w:author="China Telecom" w:date="2020-11-16T11:01:00Z"/>
                <w:lang w:eastAsia="ja-JP"/>
              </w:rPr>
            </w:pPr>
            <w:ins w:id="12901" w:author="China Telecom" w:date="2020-11-16T11:01:00Z">
              <w:r w:rsidRPr="00C7781B">
                <w:rPr>
                  <w:lang w:eastAsia="ja-JP"/>
                </w:rPr>
                <w:t xml:space="preserve">FDD 700MHz MCS=120/1024 4PRB, No frequency hopping, </w:t>
              </w:r>
              <w:r w:rsidRPr="00C7781B">
                <w:rPr>
                  <w:b/>
                  <w:bCs/>
                  <w:lang w:eastAsia="ja-JP"/>
                </w:rPr>
                <w:t>1DMRS</w:t>
              </w:r>
              <w:r w:rsidRPr="00C7781B">
                <w:rPr>
                  <w:lang w:eastAsia="ja-JP"/>
                </w:rPr>
                <w:t xml:space="preserve"> symbol, 3km/h</w:t>
              </w:r>
            </w:ins>
          </w:p>
          <w:p w14:paraId="57CF78B5" w14:textId="77777777" w:rsidR="003B6B86" w:rsidRPr="00C7781B" w:rsidRDefault="003B6B86" w:rsidP="00DB5682">
            <w:pPr>
              <w:spacing w:after="0"/>
              <w:jc w:val="center"/>
              <w:rPr>
                <w:ins w:id="12902" w:author="China Telecom" w:date="2020-11-16T11:01:00Z"/>
                <w:rFonts w:eastAsia="宋体"/>
                <w:u w:val="single"/>
              </w:rPr>
            </w:pPr>
            <w:ins w:id="12903" w:author="China Telecom" w:date="2020-11-16T11:01:00Z">
              <w:r w:rsidRPr="00C7781B">
                <w:rPr>
                  <w:lang w:eastAsia="ja-JP"/>
                </w:rPr>
                <w:t>4 repetitions with or without cross slot channel estimation</w:t>
              </w:r>
            </w:ins>
          </w:p>
        </w:tc>
      </w:tr>
      <w:tr w:rsidR="003B6B86" w14:paraId="33B408B9" w14:textId="77777777" w:rsidTr="00DB5682">
        <w:trPr>
          <w:trHeight w:val="412"/>
          <w:jc w:val="center"/>
          <w:ins w:id="12904" w:author="China Telecom" w:date="2020-11-16T11:01:00Z"/>
        </w:trPr>
        <w:tc>
          <w:tcPr>
            <w:tcW w:w="1192" w:type="dxa"/>
            <w:vMerge/>
            <w:vAlign w:val="center"/>
          </w:tcPr>
          <w:p w14:paraId="0CB1EAAE" w14:textId="77777777" w:rsidR="003B6B86" w:rsidRPr="00C7781B" w:rsidRDefault="003B6B86" w:rsidP="00DB5682">
            <w:pPr>
              <w:jc w:val="center"/>
              <w:rPr>
                <w:ins w:id="12905" w:author="China Telecom" w:date="2020-11-16T11:01:00Z"/>
                <w:rFonts w:eastAsia="宋体"/>
              </w:rPr>
            </w:pPr>
          </w:p>
        </w:tc>
        <w:tc>
          <w:tcPr>
            <w:tcW w:w="1134" w:type="dxa"/>
            <w:vMerge/>
            <w:vAlign w:val="center"/>
          </w:tcPr>
          <w:p w14:paraId="2084C744" w14:textId="77777777" w:rsidR="003B6B86" w:rsidRPr="00C7781B" w:rsidRDefault="003B6B86" w:rsidP="00DB5682">
            <w:pPr>
              <w:jc w:val="center"/>
              <w:rPr>
                <w:ins w:id="12906" w:author="China Telecom" w:date="2020-11-16T11:01:00Z"/>
                <w:rFonts w:eastAsia="宋体"/>
              </w:rPr>
            </w:pPr>
          </w:p>
        </w:tc>
        <w:tc>
          <w:tcPr>
            <w:tcW w:w="1418" w:type="dxa"/>
            <w:vAlign w:val="center"/>
          </w:tcPr>
          <w:p w14:paraId="20DD3C12" w14:textId="77777777" w:rsidR="003B6B86" w:rsidRPr="00C7781B" w:rsidRDefault="003B6B86" w:rsidP="00DB5682">
            <w:pPr>
              <w:jc w:val="center"/>
              <w:rPr>
                <w:ins w:id="12907" w:author="China Telecom" w:date="2020-11-16T11:01:00Z"/>
                <w:rFonts w:eastAsia="宋体"/>
              </w:rPr>
            </w:pPr>
            <w:ins w:id="12908" w:author="China Telecom" w:date="2020-11-16T11:01:00Z">
              <w:r w:rsidRPr="00C7781B">
                <w:rPr>
                  <w:rFonts w:eastAsia="宋体"/>
                </w:rPr>
                <w:t>0.6dB</w:t>
              </w:r>
            </w:ins>
          </w:p>
        </w:tc>
        <w:tc>
          <w:tcPr>
            <w:tcW w:w="1417" w:type="dxa"/>
            <w:vAlign w:val="center"/>
          </w:tcPr>
          <w:p w14:paraId="62563323" w14:textId="77777777" w:rsidR="003B6B86" w:rsidRPr="00C7781B" w:rsidRDefault="003B6B86" w:rsidP="00DB5682">
            <w:pPr>
              <w:spacing w:after="0" w:line="240" w:lineRule="auto"/>
              <w:jc w:val="center"/>
              <w:rPr>
                <w:ins w:id="12909" w:author="China Telecom" w:date="2020-11-16T11:01:00Z"/>
                <w:rFonts w:eastAsia="宋体"/>
              </w:rPr>
            </w:pPr>
          </w:p>
        </w:tc>
        <w:tc>
          <w:tcPr>
            <w:tcW w:w="4596" w:type="dxa"/>
            <w:vAlign w:val="center"/>
          </w:tcPr>
          <w:p w14:paraId="1FF4B330" w14:textId="77777777" w:rsidR="003B6B86" w:rsidRPr="00C7781B" w:rsidRDefault="003B6B86" w:rsidP="00DB5682">
            <w:pPr>
              <w:jc w:val="center"/>
              <w:rPr>
                <w:ins w:id="12910" w:author="China Telecom" w:date="2020-11-16T11:01:00Z"/>
                <w:lang w:eastAsia="ja-JP"/>
              </w:rPr>
            </w:pPr>
            <w:ins w:id="12911" w:author="China Telecom" w:date="2020-11-16T11:01:00Z">
              <w:r w:rsidRPr="00C7781B">
                <w:rPr>
                  <w:lang w:eastAsia="ja-JP"/>
                </w:rPr>
                <w:t xml:space="preserve">FDD 700MHz MCS=120/1024 4PRB, No frequency hopping, </w:t>
              </w:r>
              <w:r w:rsidRPr="00C7781B">
                <w:rPr>
                  <w:b/>
                  <w:bCs/>
                  <w:lang w:eastAsia="ja-JP"/>
                </w:rPr>
                <w:t>1DMRS</w:t>
              </w:r>
              <w:r w:rsidRPr="00C7781B">
                <w:rPr>
                  <w:lang w:eastAsia="ja-JP"/>
                </w:rPr>
                <w:t xml:space="preserve"> symbol, 3km/h</w:t>
              </w:r>
            </w:ins>
          </w:p>
          <w:p w14:paraId="098AFA61" w14:textId="77777777" w:rsidR="003B6B86" w:rsidRPr="00C7781B" w:rsidRDefault="003B6B86" w:rsidP="00DB5682">
            <w:pPr>
              <w:spacing w:after="0"/>
              <w:jc w:val="center"/>
              <w:rPr>
                <w:ins w:id="12912" w:author="China Telecom" w:date="2020-11-16T11:01:00Z"/>
                <w:rFonts w:eastAsia="宋体"/>
                <w:u w:val="single"/>
              </w:rPr>
            </w:pPr>
            <w:ins w:id="12913" w:author="China Telecom" w:date="2020-11-16T11:01:00Z">
              <w:r w:rsidRPr="00C7781B">
                <w:rPr>
                  <w:lang w:eastAsia="ja-JP"/>
                </w:rPr>
                <w:t>8 repetitions with or without cross slot channel estimation</w:t>
              </w:r>
            </w:ins>
          </w:p>
        </w:tc>
      </w:tr>
      <w:tr w:rsidR="003B6B86" w14:paraId="5DD9D191" w14:textId="77777777" w:rsidTr="00DB5682">
        <w:trPr>
          <w:trHeight w:val="412"/>
          <w:jc w:val="center"/>
          <w:ins w:id="12914" w:author="China Telecom" w:date="2020-11-16T11:01:00Z"/>
        </w:trPr>
        <w:tc>
          <w:tcPr>
            <w:tcW w:w="1192" w:type="dxa"/>
            <w:vMerge/>
            <w:vAlign w:val="center"/>
          </w:tcPr>
          <w:p w14:paraId="1CBF5E80" w14:textId="77777777" w:rsidR="003B6B86" w:rsidRPr="00C7781B" w:rsidRDefault="003B6B86" w:rsidP="00DB5682">
            <w:pPr>
              <w:jc w:val="center"/>
              <w:rPr>
                <w:ins w:id="12915" w:author="China Telecom" w:date="2020-11-16T11:01:00Z"/>
                <w:rFonts w:eastAsia="宋体"/>
              </w:rPr>
            </w:pPr>
          </w:p>
        </w:tc>
        <w:tc>
          <w:tcPr>
            <w:tcW w:w="1134" w:type="dxa"/>
            <w:vMerge/>
            <w:vAlign w:val="center"/>
          </w:tcPr>
          <w:p w14:paraId="74991E4D" w14:textId="77777777" w:rsidR="003B6B86" w:rsidRPr="00C7781B" w:rsidRDefault="003B6B86" w:rsidP="00DB5682">
            <w:pPr>
              <w:jc w:val="center"/>
              <w:rPr>
                <w:ins w:id="12916" w:author="China Telecom" w:date="2020-11-16T11:01:00Z"/>
                <w:rFonts w:eastAsia="宋体"/>
              </w:rPr>
            </w:pPr>
          </w:p>
        </w:tc>
        <w:tc>
          <w:tcPr>
            <w:tcW w:w="1418" w:type="dxa"/>
            <w:vAlign w:val="center"/>
          </w:tcPr>
          <w:p w14:paraId="312C6CF4" w14:textId="77777777" w:rsidR="003B6B86" w:rsidRPr="00C7781B" w:rsidRDefault="003B6B86" w:rsidP="00DB5682">
            <w:pPr>
              <w:jc w:val="center"/>
              <w:rPr>
                <w:ins w:id="12917" w:author="China Telecom" w:date="2020-11-16T11:01:00Z"/>
                <w:rFonts w:eastAsia="宋体"/>
              </w:rPr>
            </w:pPr>
            <w:ins w:id="12918" w:author="China Telecom" w:date="2020-11-16T11:01:00Z">
              <w:r w:rsidRPr="00C7781B">
                <w:rPr>
                  <w:rFonts w:eastAsia="宋体"/>
                </w:rPr>
                <w:t>0.6dB</w:t>
              </w:r>
            </w:ins>
          </w:p>
        </w:tc>
        <w:tc>
          <w:tcPr>
            <w:tcW w:w="1417" w:type="dxa"/>
            <w:vAlign w:val="center"/>
          </w:tcPr>
          <w:p w14:paraId="105CA595" w14:textId="77777777" w:rsidR="003B6B86" w:rsidRPr="00C7781B" w:rsidRDefault="003B6B86" w:rsidP="00DB5682">
            <w:pPr>
              <w:spacing w:after="0" w:line="240" w:lineRule="auto"/>
              <w:jc w:val="center"/>
              <w:rPr>
                <w:ins w:id="12919" w:author="China Telecom" w:date="2020-11-16T11:01:00Z"/>
                <w:rFonts w:eastAsia="宋体"/>
              </w:rPr>
            </w:pPr>
          </w:p>
        </w:tc>
        <w:tc>
          <w:tcPr>
            <w:tcW w:w="4596" w:type="dxa"/>
            <w:vAlign w:val="center"/>
          </w:tcPr>
          <w:p w14:paraId="4D490FE8" w14:textId="77777777" w:rsidR="003B6B86" w:rsidRPr="00C7781B" w:rsidRDefault="003B6B86" w:rsidP="00DB5682">
            <w:pPr>
              <w:jc w:val="center"/>
              <w:rPr>
                <w:ins w:id="12920" w:author="China Telecom" w:date="2020-11-16T11:01:00Z"/>
                <w:lang w:eastAsia="ja-JP"/>
              </w:rPr>
            </w:pPr>
            <w:ins w:id="12921" w:author="China Telecom" w:date="2020-11-16T11:01:00Z">
              <w:r w:rsidRPr="00C7781B">
                <w:rPr>
                  <w:lang w:eastAsia="ja-JP"/>
                </w:rPr>
                <w:t xml:space="preserve">FDD 700MHz MCS=120/1024 4PRB, No frequency hopping, </w:t>
              </w:r>
              <w:r w:rsidRPr="00C7781B">
                <w:rPr>
                  <w:b/>
                  <w:bCs/>
                  <w:lang w:eastAsia="ja-JP"/>
                </w:rPr>
                <w:t>2 DMRS</w:t>
              </w:r>
              <w:r w:rsidRPr="00C7781B">
                <w:rPr>
                  <w:lang w:eastAsia="ja-JP"/>
                </w:rPr>
                <w:t xml:space="preserve"> symbol, 3km/h</w:t>
              </w:r>
            </w:ins>
          </w:p>
          <w:p w14:paraId="06F41BC4" w14:textId="77777777" w:rsidR="003B6B86" w:rsidRPr="00C7781B" w:rsidRDefault="003B6B86" w:rsidP="00DB5682">
            <w:pPr>
              <w:spacing w:after="0"/>
              <w:jc w:val="center"/>
              <w:rPr>
                <w:ins w:id="12922" w:author="China Telecom" w:date="2020-11-16T11:01:00Z"/>
                <w:rFonts w:eastAsia="宋体"/>
                <w:u w:val="single"/>
              </w:rPr>
            </w:pPr>
            <w:ins w:id="12923" w:author="China Telecom" w:date="2020-11-16T11:01:00Z">
              <w:r w:rsidRPr="00C7781B">
                <w:rPr>
                  <w:lang w:eastAsia="ja-JP"/>
                </w:rPr>
                <w:t>4 repetitions with or without cross slot channel estimation</w:t>
              </w:r>
            </w:ins>
          </w:p>
        </w:tc>
      </w:tr>
      <w:tr w:rsidR="003B6B86" w14:paraId="744A2836" w14:textId="77777777" w:rsidTr="00DB5682">
        <w:trPr>
          <w:trHeight w:val="412"/>
          <w:jc w:val="center"/>
          <w:ins w:id="12924" w:author="China Telecom" w:date="2020-11-16T11:01:00Z"/>
        </w:trPr>
        <w:tc>
          <w:tcPr>
            <w:tcW w:w="1192" w:type="dxa"/>
            <w:vMerge/>
            <w:vAlign w:val="center"/>
          </w:tcPr>
          <w:p w14:paraId="08499DB1" w14:textId="77777777" w:rsidR="003B6B86" w:rsidRPr="00C7781B" w:rsidRDefault="003B6B86" w:rsidP="00DB5682">
            <w:pPr>
              <w:jc w:val="center"/>
              <w:rPr>
                <w:ins w:id="12925" w:author="China Telecom" w:date="2020-11-16T11:01:00Z"/>
                <w:rFonts w:eastAsia="宋体"/>
              </w:rPr>
            </w:pPr>
          </w:p>
        </w:tc>
        <w:tc>
          <w:tcPr>
            <w:tcW w:w="1134" w:type="dxa"/>
            <w:vMerge/>
            <w:vAlign w:val="center"/>
          </w:tcPr>
          <w:p w14:paraId="0B334601" w14:textId="77777777" w:rsidR="003B6B86" w:rsidRPr="00C7781B" w:rsidRDefault="003B6B86" w:rsidP="00DB5682">
            <w:pPr>
              <w:jc w:val="center"/>
              <w:rPr>
                <w:ins w:id="12926" w:author="China Telecom" w:date="2020-11-16T11:01:00Z"/>
                <w:rFonts w:eastAsia="宋体"/>
              </w:rPr>
            </w:pPr>
          </w:p>
        </w:tc>
        <w:tc>
          <w:tcPr>
            <w:tcW w:w="1418" w:type="dxa"/>
            <w:vAlign w:val="center"/>
          </w:tcPr>
          <w:p w14:paraId="49113867" w14:textId="77777777" w:rsidR="003B6B86" w:rsidRPr="00C7781B" w:rsidRDefault="003B6B86" w:rsidP="00DB5682">
            <w:pPr>
              <w:jc w:val="center"/>
              <w:rPr>
                <w:ins w:id="12927" w:author="China Telecom" w:date="2020-11-16T11:01:00Z"/>
                <w:rFonts w:eastAsia="宋体"/>
              </w:rPr>
            </w:pPr>
            <w:ins w:id="12928" w:author="China Telecom" w:date="2020-11-16T11:01:00Z">
              <w:r w:rsidRPr="00C7781B">
                <w:rPr>
                  <w:rFonts w:eastAsia="宋体"/>
                </w:rPr>
                <w:t>1dB</w:t>
              </w:r>
            </w:ins>
          </w:p>
        </w:tc>
        <w:tc>
          <w:tcPr>
            <w:tcW w:w="1417" w:type="dxa"/>
            <w:vAlign w:val="center"/>
          </w:tcPr>
          <w:p w14:paraId="34ADAF6B" w14:textId="77777777" w:rsidR="003B6B86" w:rsidRPr="00C7781B" w:rsidRDefault="003B6B86" w:rsidP="00DB5682">
            <w:pPr>
              <w:spacing w:after="0" w:line="240" w:lineRule="auto"/>
              <w:jc w:val="center"/>
              <w:rPr>
                <w:ins w:id="12929" w:author="China Telecom" w:date="2020-11-16T11:01:00Z"/>
                <w:rFonts w:eastAsia="宋体"/>
              </w:rPr>
            </w:pPr>
          </w:p>
        </w:tc>
        <w:tc>
          <w:tcPr>
            <w:tcW w:w="4596" w:type="dxa"/>
            <w:vAlign w:val="center"/>
          </w:tcPr>
          <w:p w14:paraId="062F7A36" w14:textId="77777777" w:rsidR="003B6B86" w:rsidRPr="00C7781B" w:rsidRDefault="003B6B86" w:rsidP="00DB5682">
            <w:pPr>
              <w:jc w:val="center"/>
              <w:rPr>
                <w:ins w:id="12930" w:author="China Telecom" w:date="2020-11-16T11:01:00Z"/>
                <w:lang w:eastAsia="ja-JP"/>
              </w:rPr>
            </w:pPr>
            <w:ins w:id="12931" w:author="China Telecom" w:date="2020-11-16T11:01:00Z">
              <w:r w:rsidRPr="00C7781B">
                <w:rPr>
                  <w:lang w:eastAsia="ja-JP"/>
                </w:rPr>
                <w:t xml:space="preserve">FDD 700MHz MCS=120/1024 4PRB, No frequency hopping,  </w:t>
              </w:r>
              <w:r w:rsidRPr="00C7781B">
                <w:rPr>
                  <w:b/>
                  <w:bCs/>
                  <w:lang w:eastAsia="ja-JP"/>
                </w:rPr>
                <w:t>2 DMRS</w:t>
              </w:r>
              <w:r w:rsidRPr="00C7781B">
                <w:rPr>
                  <w:lang w:eastAsia="ja-JP"/>
                </w:rPr>
                <w:t xml:space="preserve"> symbol, 3km/h</w:t>
              </w:r>
            </w:ins>
          </w:p>
          <w:p w14:paraId="66701107" w14:textId="77777777" w:rsidR="003B6B86" w:rsidRPr="00C7781B" w:rsidRDefault="003B6B86" w:rsidP="00DB5682">
            <w:pPr>
              <w:spacing w:after="0"/>
              <w:jc w:val="center"/>
              <w:rPr>
                <w:ins w:id="12932" w:author="China Telecom" w:date="2020-11-16T11:01:00Z"/>
                <w:rFonts w:eastAsia="宋体"/>
                <w:u w:val="single"/>
              </w:rPr>
            </w:pPr>
            <w:ins w:id="12933" w:author="China Telecom" w:date="2020-11-16T11:01:00Z">
              <w:r w:rsidRPr="00C7781B">
                <w:rPr>
                  <w:lang w:eastAsia="ja-JP"/>
                </w:rPr>
                <w:t>8 repetitions with or without cross slot channel estimation</w:t>
              </w:r>
            </w:ins>
          </w:p>
        </w:tc>
      </w:tr>
      <w:tr w:rsidR="003B6B86" w14:paraId="2E30DF98" w14:textId="77777777" w:rsidTr="00DB5682">
        <w:trPr>
          <w:trHeight w:val="412"/>
          <w:jc w:val="center"/>
          <w:ins w:id="12934" w:author="China Telecom" w:date="2020-11-16T11:01:00Z"/>
        </w:trPr>
        <w:tc>
          <w:tcPr>
            <w:tcW w:w="1192" w:type="dxa"/>
            <w:vAlign w:val="center"/>
          </w:tcPr>
          <w:p w14:paraId="5BF58452" w14:textId="77777777" w:rsidR="003B6B86" w:rsidRPr="00661812" w:rsidRDefault="003B6B86" w:rsidP="00DB5682">
            <w:pPr>
              <w:jc w:val="center"/>
              <w:rPr>
                <w:ins w:id="12935" w:author="China Telecom" w:date="2020-11-16T11:01:00Z"/>
                <w:rFonts w:eastAsia="宋体"/>
              </w:rPr>
            </w:pPr>
            <w:ins w:id="12936" w:author="China Telecom" w:date="2020-11-19T14:23:00Z">
              <w:r>
                <w:rPr>
                  <w:rFonts w:eastAsia="宋体"/>
                </w:rPr>
                <w:t>Source 14</w:t>
              </w:r>
            </w:ins>
            <w:ins w:id="12937" w:author="China Telecom" w:date="2020-11-16T11:37:00Z">
              <w:r>
                <w:rPr>
                  <w:rFonts w:eastAsia="宋体"/>
                </w:rPr>
                <w:t xml:space="preserve"> (</w:t>
              </w:r>
            </w:ins>
            <w:ins w:id="12938" w:author="China Telecom" w:date="2020-11-18T15:12:00Z">
              <w:r>
                <w:rPr>
                  <w:rFonts w:eastAsia="宋体"/>
                  <w:szCs w:val="21"/>
                </w:rPr>
                <w:t>R1-2009583</w:t>
              </w:r>
            </w:ins>
            <w:ins w:id="12939" w:author="China Telecom" w:date="2020-11-16T11:37:00Z">
              <w:r>
                <w:rPr>
                  <w:rFonts w:eastAsia="宋体"/>
                </w:rPr>
                <w:t>)</w:t>
              </w:r>
            </w:ins>
          </w:p>
        </w:tc>
        <w:tc>
          <w:tcPr>
            <w:tcW w:w="1134" w:type="dxa"/>
            <w:vAlign w:val="center"/>
          </w:tcPr>
          <w:p w14:paraId="74E21C6C" w14:textId="77777777" w:rsidR="003B6B86" w:rsidRPr="00661812" w:rsidRDefault="003B6B86" w:rsidP="00DB5682">
            <w:pPr>
              <w:jc w:val="center"/>
              <w:rPr>
                <w:ins w:id="12940" w:author="China Telecom" w:date="2020-11-16T11:01:00Z"/>
                <w:rFonts w:eastAsia="宋体"/>
              </w:rPr>
            </w:pPr>
            <w:ins w:id="12941" w:author="China Telecom" w:date="2020-11-16T11:01:00Z">
              <w:r w:rsidRPr="00661812">
                <w:rPr>
                  <w:rFonts w:eastAsia="宋体"/>
                </w:rPr>
                <w:t>FR1</w:t>
              </w:r>
            </w:ins>
          </w:p>
        </w:tc>
        <w:tc>
          <w:tcPr>
            <w:tcW w:w="1418" w:type="dxa"/>
            <w:vAlign w:val="center"/>
          </w:tcPr>
          <w:p w14:paraId="216944E3" w14:textId="77777777" w:rsidR="003B6B86" w:rsidRPr="00661812" w:rsidRDefault="003B6B86" w:rsidP="00DB5682">
            <w:pPr>
              <w:jc w:val="center"/>
              <w:rPr>
                <w:ins w:id="12942" w:author="China Telecom" w:date="2020-11-16T11:01:00Z"/>
                <w:rFonts w:eastAsia="宋体"/>
              </w:rPr>
            </w:pPr>
          </w:p>
        </w:tc>
        <w:tc>
          <w:tcPr>
            <w:tcW w:w="1417" w:type="dxa"/>
            <w:vAlign w:val="center"/>
          </w:tcPr>
          <w:p w14:paraId="5E84706F" w14:textId="77777777" w:rsidR="003B6B86" w:rsidRPr="00661812" w:rsidRDefault="003B6B86" w:rsidP="00DB5682">
            <w:pPr>
              <w:spacing w:after="0" w:line="240" w:lineRule="auto"/>
              <w:jc w:val="center"/>
              <w:rPr>
                <w:ins w:id="12943" w:author="China Telecom" w:date="2020-11-16T11:01:00Z"/>
                <w:rFonts w:eastAsia="宋体"/>
              </w:rPr>
            </w:pPr>
            <w:ins w:id="12944" w:author="China Telecom" w:date="2020-11-16T11:01:00Z">
              <w:r w:rsidRPr="00661812">
                <w:rPr>
                  <w:rFonts w:eastAsia="宋体"/>
                </w:rPr>
                <w:t>0.3dB</w:t>
              </w:r>
            </w:ins>
          </w:p>
        </w:tc>
        <w:tc>
          <w:tcPr>
            <w:tcW w:w="4596" w:type="dxa"/>
            <w:vAlign w:val="center"/>
          </w:tcPr>
          <w:p w14:paraId="19DA4677" w14:textId="77777777" w:rsidR="003B6B86" w:rsidRPr="00661812" w:rsidRDefault="003B6B86" w:rsidP="00DB5682">
            <w:pPr>
              <w:rPr>
                <w:ins w:id="12945" w:author="China Telecom" w:date="2020-11-16T11:01:00Z"/>
                <w:lang w:eastAsia="ja-JP"/>
              </w:rPr>
            </w:pPr>
            <w:ins w:id="12946" w:author="China Telecom" w:date="2020-11-16T11:01:00Z">
              <w:r w:rsidRPr="00661812">
                <w:rPr>
                  <w:lang w:eastAsia="ja-JP"/>
                </w:rPr>
                <w:t>4GHz TDD Rural, 4 PRBs, DDDSU, 120km/hr, VoIP</w:t>
              </w:r>
            </w:ins>
          </w:p>
          <w:p w14:paraId="65CE0B89" w14:textId="77777777" w:rsidR="003B6B86" w:rsidRPr="009815DD" w:rsidRDefault="003B6B86" w:rsidP="00DB5682">
            <w:pPr>
              <w:rPr>
                <w:ins w:id="12947" w:author="China Telecom" w:date="2020-11-16T11:01:00Z"/>
                <w:lang w:eastAsia="ja-JP"/>
              </w:rPr>
            </w:pPr>
            <w:ins w:id="12948" w:author="China Telecom" w:date="2020-11-16T11:01:00Z">
              <w:r w:rsidRPr="00661812">
                <w:rPr>
                  <w:lang w:eastAsia="ja-JP"/>
                </w:rPr>
                <w:t>Baseline : QPSK, 2 DMRS in uplink slot</w:t>
              </w:r>
            </w:ins>
          </w:p>
          <w:p w14:paraId="2C9D6B7A" w14:textId="77777777" w:rsidR="003B6B86" w:rsidRPr="00661812" w:rsidRDefault="003B6B86" w:rsidP="00DB5682">
            <w:pPr>
              <w:rPr>
                <w:ins w:id="12949" w:author="China Telecom" w:date="2020-11-16T11:01:00Z"/>
                <w:rFonts w:eastAsia="Yu Mincho"/>
                <w:lang w:eastAsia="ja-JP"/>
              </w:rPr>
            </w:pPr>
            <w:ins w:id="12950" w:author="China Telecom" w:date="2020-11-16T11:01:00Z">
              <w:r w:rsidRPr="00202557">
                <w:rPr>
                  <w:lang w:eastAsia="ja-JP"/>
                </w:rPr>
                <w:t>Enhancement : 2 DMRS in uplink slot, 1 DMRS in special slot, cross-slot channel estimation assisted by DMRS in special slot</w:t>
              </w:r>
            </w:ins>
          </w:p>
        </w:tc>
      </w:tr>
      <w:tr w:rsidR="003B6B86" w14:paraId="0F85F1C9" w14:textId="77777777" w:rsidTr="00DB5682">
        <w:trPr>
          <w:trHeight w:val="412"/>
          <w:jc w:val="center"/>
          <w:ins w:id="12951" w:author="China Telecom" w:date="2020-11-16T11:01:00Z"/>
        </w:trPr>
        <w:tc>
          <w:tcPr>
            <w:tcW w:w="1192" w:type="dxa"/>
            <w:vAlign w:val="center"/>
          </w:tcPr>
          <w:p w14:paraId="23FE8D82" w14:textId="77777777" w:rsidR="003B6B86" w:rsidRPr="00661812" w:rsidRDefault="003B6B86" w:rsidP="00DB5682">
            <w:pPr>
              <w:jc w:val="center"/>
              <w:rPr>
                <w:ins w:id="12952" w:author="China Telecom" w:date="2020-11-16T11:01:00Z"/>
                <w:rFonts w:eastAsia="宋体"/>
              </w:rPr>
            </w:pPr>
            <w:ins w:id="12953" w:author="China Telecom" w:date="2020-11-19T14:23:00Z">
              <w:r>
                <w:rPr>
                  <w:rFonts w:eastAsia="宋体"/>
                </w:rPr>
                <w:t>Source 15</w:t>
              </w:r>
            </w:ins>
            <w:ins w:id="12954" w:author="China Telecom" w:date="2020-11-16T11:37:00Z">
              <w:r>
                <w:rPr>
                  <w:rFonts w:eastAsia="宋体"/>
                </w:rPr>
                <w:t xml:space="preserve"> (</w:t>
              </w:r>
              <w:r>
                <w:rPr>
                  <w:szCs w:val="21"/>
                </w:rPr>
                <w:t>R1-2007583</w:t>
              </w:r>
              <w:r>
                <w:rPr>
                  <w:rFonts w:eastAsia="宋体"/>
                </w:rPr>
                <w:t>)</w:t>
              </w:r>
            </w:ins>
          </w:p>
        </w:tc>
        <w:tc>
          <w:tcPr>
            <w:tcW w:w="1134" w:type="dxa"/>
            <w:vAlign w:val="center"/>
          </w:tcPr>
          <w:p w14:paraId="77876C0C" w14:textId="77777777" w:rsidR="003B6B86" w:rsidRPr="00661812" w:rsidRDefault="003B6B86" w:rsidP="00DB5682">
            <w:pPr>
              <w:jc w:val="center"/>
              <w:rPr>
                <w:ins w:id="12955" w:author="China Telecom" w:date="2020-11-16T11:01:00Z"/>
                <w:rFonts w:eastAsia="宋体"/>
              </w:rPr>
            </w:pPr>
            <w:ins w:id="12956" w:author="China Telecom" w:date="2020-11-16T11:01:00Z">
              <w:r w:rsidRPr="00661812">
                <w:rPr>
                  <w:rFonts w:eastAsia="宋体"/>
                </w:rPr>
                <w:t>FR1</w:t>
              </w:r>
            </w:ins>
          </w:p>
        </w:tc>
        <w:tc>
          <w:tcPr>
            <w:tcW w:w="1418" w:type="dxa"/>
            <w:vAlign w:val="center"/>
          </w:tcPr>
          <w:p w14:paraId="2148EE90" w14:textId="77777777" w:rsidR="003B6B86" w:rsidRPr="009815DD" w:rsidRDefault="003B6B86" w:rsidP="00DB5682">
            <w:pPr>
              <w:jc w:val="center"/>
              <w:rPr>
                <w:ins w:id="12957" w:author="China Telecom" w:date="2020-11-16T11:01:00Z"/>
                <w:rFonts w:eastAsia="宋体"/>
              </w:rPr>
            </w:pPr>
            <w:ins w:id="12958" w:author="China Telecom" w:date="2020-11-16T11:01:00Z">
              <w:r w:rsidRPr="00661812">
                <w:rPr>
                  <w:rFonts w:eastAsia="宋体"/>
                </w:rPr>
                <w:t>1.4dB</w:t>
              </w:r>
            </w:ins>
          </w:p>
          <w:p w14:paraId="05F4DADD" w14:textId="77777777" w:rsidR="003B6B86" w:rsidRPr="00C7781B" w:rsidRDefault="003B6B86" w:rsidP="00DB5682">
            <w:pPr>
              <w:jc w:val="center"/>
              <w:rPr>
                <w:ins w:id="12959" w:author="China Telecom" w:date="2020-11-16T11:01:00Z"/>
                <w:rFonts w:eastAsia="宋体"/>
              </w:rPr>
            </w:pPr>
            <w:ins w:id="12960" w:author="China Telecom" w:date="2020-11-16T11:01:00Z">
              <w:r w:rsidRPr="00202557">
                <w:rPr>
                  <w:rFonts w:eastAsia="宋体"/>
                </w:rPr>
                <w:t>2.1dB</w:t>
              </w:r>
            </w:ins>
          </w:p>
        </w:tc>
        <w:tc>
          <w:tcPr>
            <w:tcW w:w="1417" w:type="dxa"/>
            <w:vAlign w:val="center"/>
          </w:tcPr>
          <w:p w14:paraId="1D7D0DE1" w14:textId="77777777" w:rsidR="003B6B86" w:rsidRPr="00C7781B" w:rsidRDefault="003B6B86" w:rsidP="00DB5682">
            <w:pPr>
              <w:spacing w:after="0" w:line="240" w:lineRule="auto"/>
              <w:jc w:val="center"/>
              <w:rPr>
                <w:ins w:id="12961" w:author="China Telecom" w:date="2020-11-16T11:01:00Z"/>
                <w:rFonts w:eastAsia="宋体"/>
              </w:rPr>
            </w:pPr>
          </w:p>
        </w:tc>
        <w:tc>
          <w:tcPr>
            <w:tcW w:w="4596" w:type="dxa"/>
            <w:vAlign w:val="center"/>
          </w:tcPr>
          <w:p w14:paraId="618A300D" w14:textId="77777777" w:rsidR="003B6B86" w:rsidRPr="00C7781B" w:rsidRDefault="003B6B86" w:rsidP="00DB5682">
            <w:pPr>
              <w:rPr>
                <w:ins w:id="12962" w:author="China Telecom" w:date="2020-11-16T11:01:00Z"/>
                <w:rFonts w:eastAsia="宋体"/>
              </w:rPr>
            </w:pPr>
            <w:ins w:id="12963" w:author="China Telecom" w:date="2020-11-16T11:01:00Z">
              <w:r w:rsidRPr="00C7781B">
                <w:rPr>
                  <w:rFonts w:eastAsia="宋体"/>
                </w:rPr>
                <w:t>Compared with single slot channel estimation, 1.4dB and 2.1 dB SNR gain can be obtained by 2 and 3 consecutive slots joint channel estimation at 10% BLER. Other parameter settings:</w:t>
              </w:r>
            </w:ins>
          </w:p>
          <w:p w14:paraId="0D624F39" w14:textId="77777777" w:rsidR="003B6B86" w:rsidRPr="00C7781B" w:rsidRDefault="003B6B86" w:rsidP="00DB5682">
            <w:pPr>
              <w:rPr>
                <w:ins w:id="12964" w:author="China Telecom" w:date="2020-11-16T11:01:00Z"/>
                <w:rFonts w:eastAsia="宋体"/>
              </w:rPr>
            </w:pPr>
            <w:ins w:id="12965" w:author="China Telecom" w:date="2020-11-16T11:01:00Z">
              <w:r w:rsidRPr="00C7781B">
                <w:rPr>
                  <w:rFonts w:eastAsia="宋体"/>
                </w:rPr>
                <w:t>1T 64R</w:t>
              </w:r>
            </w:ins>
            <w:ins w:id="12966" w:author="China Telecom" w:date="2020-11-16T11:02:00Z">
              <w:r w:rsidRPr="00C7781B">
                <w:rPr>
                  <w:rFonts w:eastAsia="宋体"/>
                </w:rPr>
                <w:t xml:space="preserve">, </w:t>
              </w:r>
            </w:ins>
            <w:ins w:id="12967" w:author="China Telecom" w:date="2020-11-16T11:01:00Z">
              <w:r w:rsidRPr="00C7781B">
                <w:rPr>
                  <w:rFonts w:eastAsia="宋体"/>
                </w:rPr>
                <w:t>TDL-C</w:t>
              </w:r>
            </w:ins>
            <w:ins w:id="12968" w:author="China Telecom" w:date="2020-11-16T11:02:00Z">
              <w:r w:rsidRPr="00C7781B">
                <w:rPr>
                  <w:rFonts w:eastAsia="宋体"/>
                </w:rPr>
                <w:t xml:space="preserve">, </w:t>
              </w:r>
            </w:ins>
            <w:ins w:id="12969" w:author="China Telecom" w:date="2020-11-16T11:01:00Z">
              <w:r w:rsidRPr="00C7781B">
                <w:rPr>
                  <w:rFonts w:eastAsia="宋体"/>
                </w:rPr>
                <w:t>3 km/h</w:t>
              </w:r>
            </w:ins>
            <w:ins w:id="12970" w:author="China Telecom" w:date="2020-11-16T11:02:00Z">
              <w:r w:rsidRPr="00C7781B">
                <w:rPr>
                  <w:rFonts w:eastAsia="宋体"/>
                </w:rPr>
                <w:t xml:space="preserve">, </w:t>
              </w:r>
            </w:ins>
            <w:ins w:id="12971" w:author="China Telecom" w:date="2020-11-16T11:01:00Z">
              <w:r w:rsidRPr="00C7781B">
                <w:rPr>
                  <w:rFonts w:eastAsia="宋体"/>
                </w:rPr>
                <w:t>300ns</w:t>
              </w:r>
            </w:ins>
            <w:ins w:id="12972" w:author="China Telecom" w:date="2020-11-16T11:02:00Z">
              <w:r w:rsidRPr="00C7781B">
                <w:rPr>
                  <w:rFonts w:eastAsia="宋体"/>
                </w:rPr>
                <w:t xml:space="preserve">, </w:t>
              </w:r>
            </w:ins>
            <w:ins w:id="12973" w:author="China Telecom" w:date="2020-11-16T11:01:00Z">
              <w:r w:rsidRPr="00C7781B">
                <w:rPr>
                  <w:rFonts w:eastAsia="宋体"/>
                </w:rPr>
                <w:t>Type I, max-</w:t>
              </w:r>
              <w:r w:rsidRPr="00C7781B">
                <w:rPr>
                  <w:rFonts w:eastAsia="宋体"/>
                </w:rPr>
                <w:lastRenderedPageBreak/>
                <w:t>length=1, 1 DMRS symbol per slot</w:t>
              </w:r>
            </w:ins>
          </w:p>
        </w:tc>
      </w:tr>
    </w:tbl>
    <w:p w14:paraId="209968B7" w14:textId="77777777" w:rsidR="003B6B86" w:rsidRDefault="003B6B86" w:rsidP="003B6B86">
      <w:pPr>
        <w:widowControl w:val="0"/>
        <w:tabs>
          <w:tab w:val="left" w:pos="1701"/>
        </w:tabs>
        <w:spacing w:after="160" w:line="259" w:lineRule="auto"/>
        <w:jc w:val="both"/>
        <w:rPr>
          <w:ins w:id="12974" w:author="China Telecom" w:date="2020-11-16T10:10:00Z"/>
          <w:szCs w:val="21"/>
        </w:rPr>
      </w:pPr>
    </w:p>
    <w:p w14:paraId="3852ECE7" w14:textId="77777777" w:rsidR="003B6B86" w:rsidRDefault="003B6B86" w:rsidP="003B6B86">
      <w:pPr>
        <w:widowControl w:val="0"/>
        <w:tabs>
          <w:tab w:val="left" w:pos="1701"/>
        </w:tabs>
        <w:spacing w:after="160" w:line="259" w:lineRule="auto"/>
        <w:jc w:val="both"/>
        <w:rPr>
          <w:ins w:id="12975" w:author="China Telecom" w:date="2020-11-16T10:10:00Z"/>
        </w:rPr>
      </w:pPr>
      <w:ins w:id="12976" w:author="China Telecom" w:date="2020-11-16T10:10:00Z">
        <w:r>
          <w:rPr>
            <w:rFonts w:hint="eastAsia"/>
          </w:rPr>
          <w:t>Five</w:t>
        </w:r>
        <w:r>
          <w:t xml:space="preserve"> sources (</w:t>
        </w:r>
        <w:r>
          <w:rPr>
            <w:rFonts w:eastAsia="宋体"/>
            <w:szCs w:val="21"/>
          </w:rPr>
          <w:t>R1-2008874</w:t>
        </w:r>
        <w:r>
          <w:rPr>
            <w:rFonts w:hint="eastAsia"/>
            <w:szCs w:val="21"/>
          </w:rPr>
          <w:t xml:space="preserve">, </w:t>
        </w:r>
        <w:r>
          <w:rPr>
            <w:szCs w:val="21"/>
          </w:rPr>
          <w:t xml:space="preserve">R1-2007743, R1-2007954, </w:t>
        </w:r>
        <w:r>
          <w:rPr>
            <w:rFonts w:eastAsia="Malgun Gothic"/>
            <w:szCs w:val="21"/>
            <w:lang w:eastAsia="ko-KR"/>
          </w:rPr>
          <w:t xml:space="preserve">R1-2009647, </w:t>
        </w:r>
        <w:r>
          <w:rPr>
            <w:rFonts w:eastAsia="宋体"/>
            <w:szCs w:val="21"/>
          </w:rPr>
          <w:t>R1-2008419</w:t>
        </w:r>
        <w:r>
          <w:t>) evaluate the performance of</w:t>
        </w:r>
        <w:r>
          <w:rPr>
            <w:rFonts w:hint="eastAsia"/>
          </w:rPr>
          <w:t xml:space="preserve"> i</w:t>
        </w:r>
        <w:r>
          <w:t>nter-slot frequency hopping with inter-slot bundling</w:t>
        </w:r>
        <w:r>
          <w:rPr>
            <w:rFonts w:hint="eastAsia"/>
          </w:rPr>
          <w:t xml:space="preserve"> and joint</w:t>
        </w:r>
        <w:r>
          <w:t xml:space="preserve"> channel estimation.</w:t>
        </w:r>
      </w:ins>
    </w:p>
    <w:p w14:paraId="60572B23" w14:textId="77777777" w:rsidR="003B6B86" w:rsidRPr="00716972" w:rsidRDefault="003B6B86" w:rsidP="003B6B86">
      <w:pPr>
        <w:widowControl w:val="0"/>
        <w:numPr>
          <w:ilvl w:val="0"/>
          <w:numId w:val="67"/>
        </w:numPr>
        <w:tabs>
          <w:tab w:val="left" w:pos="1701"/>
        </w:tabs>
        <w:spacing w:after="160" w:line="259" w:lineRule="auto"/>
        <w:jc w:val="both"/>
        <w:rPr>
          <w:ins w:id="12977" w:author="China Telecom" w:date="2020-11-16T10:10:00Z"/>
          <w:szCs w:val="21"/>
        </w:rPr>
      </w:pPr>
      <w:ins w:id="12978" w:author="China Telecom" w:date="2020-11-16T10:10:00Z">
        <w:r w:rsidRPr="008E000E">
          <w:rPr>
            <w:szCs w:val="21"/>
          </w:rPr>
          <w:t>Two sources (</w:t>
        </w:r>
        <w:r w:rsidRPr="00716972">
          <w:rPr>
            <w:szCs w:val="21"/>
          </w:rPr>
          <w:t>R1-2008874</w:t>
        </w:r>
        <w:r>
          <w:rPr>
            <w:rFonts w:hint="eastAsia"/>
            <w:szCs w:val="21"/>
          </w:rPr>
          <w:t xml:space="preserve">, </w:t>
        </w:r>
        <w:r w:rsidRPr="00716972">
          <w:rPr>
            <w:szCs w:val="21"/>
          </w:rPr>
          <w:t>R1-2009647) show 0.5~2.5 dB  SNR gain for inter-slot frequency hopping with inter-slot bundling for VoIP at 2% rBLER depending on bundle size, DM-RS configurations for FR1, compared to Rel-16 inter-slot frequency hopping.</w:t>
        </w:r>
      </w:ins>
    </w:p>
    <w:p w14:paraId="0B1EDA06" w14:textId="77777777" w:rsidR="003B6B86" w:rsidRPr="00716972" w:rsidRDefault="003B6B86" w:rsidP="003B6B86">
      <w:pPr>
        <w:widowControl w:val="0"/>
        <w:numPr>
          <w:ilvl w:val="0"/>
          <w:numId w:val="67"/>
        </w:numPr>
        <w:tabs>
          <w:tab w:val="left" w:pos="1701"/>
        </w:tabs>
        <w:spacing w:after="160" w:line="259" w:lineRule="auto"/>
        <w:jc w:val="both"/>
        <w:rPr>
          <w:ins w:id="12979" w:author="China Telecom" w:date="2020-11-16T10:10:00Z"/>
          <w:szCs w:val="21"/>
        </w:rPr>
      </w:pPr>
      <w:ins w:id="12980" w:author="China Telecom" w:date="2020-11-16T10:10:00Z">
        <w:r w:rsidRPr="00716972">
          <w:rPr>
            <w:szCs w:val="21"/>
          </w:rPr>
          <w:t>One source (R1-2009647) shows 1.0~1.55 dB  SNR gain for inter-slot frequency hopping with inter-slot bundling for VoIP at 2% rBLER depending on bundle size, DM-RS configurations for FR2, compared to Rel-16 inter-slot frequency hopping.</w:t>
        </w:r>
      </w:ins>
    </w:p>
    <w:p w14:paraId="399ED8C5" w14:textId="77777777" w:rsidR="003B6B86" w:rsidRPr="00716972" w:rsidRDefault="003B6B86" w:rsidP="003B6B86">
      <w:pPr>
        <w:widowControl w:val="0"/>
        <w:numPr>
          <w:ilvl w:val="0"/>
          <w:numId w:val="67"/>
        </w:numPr>
        <w:tabs>
          <w:tab w:val="left" w:pos="1701"/>
        </w:tabs>
        <w:spacing w:after="160" w:line="259" w:lineRule="auto"/>
        <w:jc w:val="both"/>
        <w:rPr>
          <w:ins w:id="12981" w:author="China Telecom" w:date="2020-11-16T10:10:00Z"/>
          <w:szCs w:val="21"/>
        </w:rPr>
      </w:pPr>
      <w:ins w:id="12982" w:author="China Telecom" w:date="2020-11-16T10:10:00Z">
        <w:r w:rsidRPr="00716972">
          <w:rPr>
            <w:szCs w:val="21"/>
          </w:rPr>
          <w:t>Three sources (R1-2007743, R1-2007954, R1-2008419) show 0.5~3 dB  SNR gain for inter-slot frequency hopping with inter-slot bundling for eMBB at 10% iBLER depending on bundle size for FR1, compared to Rel-16 inter-slot frequency hopping.</w:t>
        </w:r>
      </w:ins>
    </w:p>
    <w:p w14:paraId="1DEEC713" w14:textId="77777777" w:rsidR="003B6B86" w:rsidRPr="00716972" w:rsidRDefault="003B6B86" w:rsidP="003B6B86">
      <w:pPr>
        <w:widowControl w:val="0"/>
        <w:numPr>
          <w:ilvl w:val="0"/>
          <w:numId w:val="67"/>
        </w:numPr>
        <w:tabs>
          <w:tab w:val="left" w:pos="1701"/>
        </w:tabs>
        <w:spacing w:after="160" w:line="259" w:lineRule="auto"/>
        <w:jc w:val="both"/>
        <w:rPr>
          <w:ins w:id="12983" w:author="China Telecom" w:date="2020-11-16T10:10:00Z"/>
          <w:szCs w:val="21"/>
        </w:rPr>
      </w:pPr>
      <w:ins w:id="12984" w:author="China Telecom" w:date="2020-11-16T10:10:00Z">
        <w:r w:rsidRPr="00716972">
          <w:rPr>
            <w:szCs w:val="21"/>
          </w:rPr>
          <w:t>One source (R1-2007954) shows 1 dB  SNR gain for inter-slot frequency hopping with inter-slot bundling and joint channel estimation over multiple slot for eMBB at 10% iBLER for FR1, compared to Rel-16 inter-slot frequency hopping with joint channel estimation over multiple non-consecutive slots.</w:t>
        </w:r>
      </w:ins>
    </w:p>
    <w:p w14:paraId="6C57DEA5" w14:textId="77777777" w:rsidR="003B6B86" w:rsidRDefault="003B6B86" w:rsidP="00C55C48">
      <w:pPr>
        <w:pStyle w:val="TH"/>
        <w:rPr>
          <w:ins w:id="12985" w:author="China Telecom" w:date="2020-11-16T11:04:00Z"/>
          <w:rFonts w:ascii="Calibri" w:eastAsia="宋体" w:hAnsi="Calibri"/>
        </w:rPr>
      </w:pPr>
      <w:ins w:id="12986" w:author="China Telecom" w:date="2020-11-16T11:04:00Z">
        <w:r>
          <w:rPr>
            <w:rFonts w:eastAsia="宋体" w:hint="eastAsia"/>
          </w:rPr>
          <w:t xml:space="preserve">Table </w:t>
        </w:r>
        <w:r>
          <w:rPr>
            <w:rFonts w:eastAsia="宋体"/>
          </w:rPr>
          <w:t>6.1.3</w:t>
        </w:r>
        <w:r>
          <w:rPr>
            <w:rFonts w:eastAsia="宋体" w:hint="eastAsia"/>
          </w:rPr>
          <w:t>-</w:t>
        </w:r>
        <w:r>
          <w:rPr>
            <w:rFonts w:eastAsia="宋体"/>
          </w:rPr>
          <w:t xml:space="preserve">2 Performance </w:t>
        </w:r>
        <w:r w:rsidRPr="00C55C48">
          <w:t>evaluation</w:t>
        </w:r>
        <w:r>
          <w:rPr>
            <w:rFonts w:eastAsia="宋体"/>
          </w:rPr>
          <w:t xml:space="preserve"> for</w:t>
        </w:r>
        <w:r>
          <w:rPr>
            <w:rFonts w:eastAsia="宋体" w:hint="eastAsia"/>
          </w:rPr>
          <w:t xml:space="preserve"> </w:t>
        </w:r>
        <w:r>
          <w:rPr>
            <w:bCs/>
          </w:rPr>
          <w:t>inter-slot frequency hopping with inter-slot bundling</w:t>
        </w:r>
      </w:ins>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2745B83B" w14:textId="77777777" w:rsidTr="00DB5682">
        <w:trPr>
          <w:trHeight w:val="420"/>
          <w:jc w:val="center"/>
          <w:ins w:id="12987" w:author="China Telecom" w:date="2020-11-16T11:04:00Z"/>
        </w:trPr>
        <w:tc>
          <w:tcPr>
            <w:tcW w:w="1192" w:type="dxa"/>
            <w:vMerge w:val="restart"/>
            <w:vAlign w:val="center"/>
          </w:tcPr>
          <w:p w14:paraId="0205495F" w14:textId="77777777" w:rsidR="003B6B86" w:rsidRPr="00661812" w:rsidRDefault="003B6B86" w:rsidP="00DB5682">
            <w:pPr>
              <w:jc w:val="center"/>
              <w:rPr>
                <w:ins w:id="12988" w:author="China Telecom" w:date="2020-11-16T11:04:00Z"/>
                <w:rFonts w:eastAsia="宋体"/>
                <w:b/>
              </w:rPr>
            </w:pPr>
            <w:ins w:id="12989" w:author="China Telecom" w:date="2020-11-16T11:06:00Z">
              <w:r w:rsidRPr="00661812">
                <w:rPr>
                  <w:rFonts w:eastAsia="宋体"/>
                  <w:b/>
                </w:rPr>
                <w:t>Source</w:t>
              </w:r>
            </w:ins>
          </w:p>
        </w:tc>
        <w:tc>
          <w:tcPr>
            <w:tcW w:w="1134" w:type="dxa"/>
            <w:vMerge w:val="restart"/>
            <w:vAlign w:val="center"/>
          </w:tcPr>
          <w:p w14:paraId="1FDC6481" w14:textId="77777777" w:rsidR="003B6B86" w:rsidRPr="00661812" w:rsidRDefault="003B6B86" w:rsidP="00DB5682">
            <w:pPr>
              <w:jc w:val="center"/>
              <w:rPr>
                <w:ins w:id="12990" w:author="China Telecom" w:date="2020-11-16T11:04:00Z"/>
                <w:rFonts w:eastAsia="宋体"/>
                <w:b/>
              </w:rPr>
            </w:pPr>
            <w:ins w:id="12991" w:author="China Telecom" w:date="2020-11-16T11:04:00Z">
              <w:r w:rsidRPr="00661812">
                <w:rPr>
                  <w:rFonts w:eastAsia="宋体"/>
                  <w:b/>
                </w:rPr>
                <w:t>Frequency Range</w:t>
              </w:r>
            </w:ins>
          </w:p>
        </w:tc>
        <w:tc>
          <w:tcPr>
            <w:tcW w:w="2835" w:type="dxa"/>
            <w:gridSpan w:val="2"/>
            <w:vAlign w:val="center"/>
          </w:tcPr>
          <w:p w14:paraId="65087C09" w14:textId="77777777" w:rsidR="003B6B86" w:rsidRPr="00661812" w:rsidRDefault="003B6B86" w:rsidP="00DB5682">
            <w:pPr>
              <w:jc w:val="center"/>
              <w:rPr>
                <w:ins w:id="12992" w:author="China Telecom" w:date="2020-11-16T11:04:00Z"/>
                <w:rFonts w:eastAsia="宋体"/>
                <w:b/>
              </w:rPr>
            </w:pPr>
            <w:ins w:id="12993" w:author="China Telecom" w:date="2020-11-16T11:04:00Z">
              <w:r w:rsidRPr="00661812">
                <w:rPr>
                  <w:rFonts w:eastAsia="宋体"/>
                  <w:b/>
                </w:rPr>
                <w:t>Performance gain</w:t>
              </w:r>
            </w:ins>
          </w:p>
        </w:tc>
        <w:tc>
          <w:tcPr>
            <w:tcW w:w="4596" w:type="dxa"/>
            <w:vMerge w:val="restart"/>
            <w:vAlign w:val="center"/>
          </w:tcPr>
          <w:p w14:paraId="118B4794" w14:textId="77777777" w:rsidR="003B6B86" w:rsidRPr="00661812" w:rsidRDefault="003B6B86" w:rsidP="00DB5682">
            <w:pPr>
              <w:jc w:val="center"/>
              <w:rPr>
                <w:ins w:id="12994" w:author="China Telecom" w:date="2020-11-16T11:04:00Z"/>
                <w:rFonts w:eastAsia="宋体"/>
                <w:b/>
              </w:rPr>
            </w:pPr>
            <w:ins w:id="12995" w:author="China Telecom" w:date="2020-11-16T11:04:00Z">
              <w:r w:rsidRPr="00661812">
                <w:rPr>
                  <w:rFonts w:eastAsia="宋体"/>
                  <w:b/>
                </w:rPr>
                <w:t>Key Assumptions</w:t>
              </w:r>
            </w:ins>
          </w:p>
        </w:tc>
      </w:tr>
      <w:tr w:rsidR="003B6B86" w14:paraId="6EC432E2" w14:textId="77777777" w:rsidTr="00DB5682">
        <w:trPr>
          <w:trHeight w:val="431"/>
          <w:jc w:val="center"/>
          <w:ins w:id="12996" w:author="China Telecom" w:date="2020-11-16T11:04:00Z"/>
        </w:trPr>
        <w:tc>
          <w:tcPr>
            <w:tcW w:w="1192" w:type="dxa"/>
            <w:vMerge/>
            <w:vAlign w:val="center"/>
          </w:tcPr>
          <w:p w14:paraId="38B98381" w14:textId="77777777" w:rsidR="003B6B86" w:rsidRPr="00501646" w:rsidRDefault="003B6B86" w:rsidP="00DB5682">
            <w:pPr>
              <w:jc w:val="center"/>
              <w:rPr>
                <w:ins w:id="12997" w:author="China Telecom" w:date="2020-11-16T11:04:00Z"/>
                <w:rFonts w:eastAsia="宋体"/>
              </w:rPr>
            </w:pPr>
          </w:p>
        </w:tc>
        <w:tc>
          <w:tcPr>
            <w:tcW w:w="1134" w:type="dxa"/>
            <w:vMerge/>
            <w:vAlign w:val="center"/>
          </w:tcPr>
          <w:p w14:paraId="3FF6BE0F" w14:textId="77777777" w:rsidR="003B6B86" w:rsidRPr="00501646" w:rsidRDefault="003B6B86" w:rsidP="00DB5682">
            <w:pPr>
              <w:jc w:val="center"/>
              <w:rPr>
                <w:ins w:id="12998" w:author="China Telecom" w:date="2020-11-16T11:04:00Z"/>
                <w:rFonts w:eastAsia="宋体"/>
              </w:rPr>
            </w:pPr>
          </w:p>
        </w:tc>
        <w:tc>
          <w:tcPr>
            <w:tcW w:w="1418" w:type="dxa"/>
            <w:vAlign w:val="center"/>
          </w:tcPr>
          <w:p w14:paraId="77E62940" w14:textId="77777777" w:rsidR="003B6B86" w:rsidRPr="00661812" w:rsidRDefault="003B6B86" w:rsidP="00DB5682">
            <w:pPr>
              <w:jc w:val="center"/>
              <w:rPr>
                <w:ins w:id="12999" w:author="China Telecom" w:date="2020-11-16T11:04:00Z"/>
                <w:rFonts w:eastAsia="宋体"/>
                <w:b/>
              </w:rPr>
            </w:pPr>
            <w:ins w:id="13000" w:author="China Telecom" w:date="2020-11-16T11:04:00Z">
              <w:r w:rsidRPr="00661812">
                <w:rPr>
                  <w:rFonts w:eastAsia="宋体"/>
                  <w:b/>
                </w:rPr>
                <w:t>eMBB</w:t>
              </w:r>
            </w:ins>
          </w:p>
        </w:tc>
        <w:tc>
          <w:tcPr>
            <w:tcW w:w="1417" w:type="dxa"/>
            <w:vAlign w:val="center"/>
          </w:tcPr>
          <w:p w14:paraId="53C97A5A" w14:textId="77777777" w:rsidR="003B6B86" w:rsidRPr="00661812" w:rsidRDefault="003B6B86" w:rsidP="00DB5682">
            <w:pPr>
              <w:jc w:val="center"/>
              <w:rPr>
                <w:ins w:id="13001" w:author="China Telecom" w:date="2020-11-16T11:04:00Z"/>
                <w:rFonts w:eastAsia="宋体"/>
                <w:b/>
              </w:rPr>
            </w:pPr>
            <w:ins w:id="13002" w:author="China Telecom" w:date="2020-11-16T11:04:00Z">
              <w:r w:rsidRPr="00661812">
                <w:rPr>
                  <w:rFonts w:eastAsia="宋体"/>
                  <w:b/>
                </w:rPr>
                <w:t>voice</w:t>
              </w:r>
            </w:ins>
          </w:p>
        </w:tc>
        <w:tc>
          <w:tcPr>
            <w:tcW w:w="4596" w:type="dxa"/>
            <w:vMerge/>
            <w:vAlign w:val="center"/>
          </w:tcPr>
          <w:p w14:paraId="7367C381" w14:textId="77777777" w:rsidR="003B6B86" w:rsidRPr="00501646" w:rsidRDefault="003B6B86" w:rsidP="00DB5682">
            <w:pPr>
              <w:jc w:val="center"/>
              <w:rPr>
                <w:ins w:id="13003" w:author="China Telecom" w:date="2020-11-16T11:04:00Z"/>
                <w:rFonts w:eastAsia="宋体"/>
              </w:rPr>
            </w:pPr>
          </w:p>
        </w:tc>
      </w:tr>
      <w:tr w:rsidR="003B6B86" w14:paraId="2CB8216C" w14:textId="77777777" w:rsidTr="00DB5682">
        <w:trPr>
          <w:trHeight w:val="420"/>
          <w:jc w:val="center"/>
          <w:ins w:id="13004" w:author="China Telecom" w:date="2020-11-16T11:04:00Z"/>
        </w:trPr>
        <w:tc>
          <w:tcPr>
            <w:tcW w:w="1192" w:type="dxa"/>
            <w:vAlign w:val="center"/>
          </w:tcPr>
          <w:p w14:paraId="77E0EE3A" w14:textId="77777777" w:rsidR="003B6B86" w:rsidRPr="00501646" w:rsidRDefault="003B6B86" w:rsidP="00DB5682">
            <w:pPr>
              <w:jc w:val="center"/>
              <w:rPr>
                <w:ins w:id="13005" w:author="China Telecom" w:date="2020-11-16T11:04:00Z"/>
                <w:rFonts w:eastAsia="宋体"/>
              </w:rPr>
            </w:pPr>
            <w:ins w:id="13006" w:author="China Telecom" w:date="2020-11-19T14:24:00Z">
              <w:r>
                <w:rPr>
                  <w:rFonts w:eastAsia="宋体"/>
                </w:rPr>
                <w:t>Source 1</w:t>
              </w:r>
            </w:ins>
            <w:ins w:id="13007" w:author="China Telecom" w:date="2020-11-16T11:32:00Z">
              <w:r>
                <w:rPr>
                  <w:rFonts w:eastAsia="宋体"/>
                </w:rPr>
                <w:t xml:space="preserve"> (</w:t>
              </w:r>
              <w:r>
                <w:rPr>
                  <w:rFonts w:eastAsia="宋体"/>
                  <w:szCs w:val="21"/>
                </w:rPr>
                <w:t>R1-2008874</w:t>
              </w:r>
              <w:r>
                <w:rPr>
                  <w:rFonts w:eastAsia="宋体"/>
                </w:rPr>
                <w:t>)</w:t>
              </w:r>
            </w:ins>
          </w:p>
        </w:tc>
        <w:tc>
          <w:tcPr>
            <w:tcW w:w="1134" w:type="dxa"/>
            <w:vAlign w:val="center"/>
          </w:tcPr>
          <w:p w14:paraId="0B201717" w14:textId="77777777" w:rsidR="003B6B86" w:rsidRPr="00501646" w:rsidRDefault="003B6B86" w:rsidP="00DB5682">
            <w:pPr>
              <w:jc w:val="center"/>
              <w:rPr>
                <w:ins w:id="13008" w:author="China Telecom" w:date="2020-11-16T11:04:00Z"/>
                <w:rFonts w:eastAsia="宋体"/>
              </w:rPr>
            </w:pPr>
            <w:ins w:id="13009" w:author="China Telecom" w:date="2020-11-16T11:04:00Z">
              <w:r w:rsidRPr="00501646">
                <w:rPr>
                  <w:rFonts w:eastAsia="宋体"/>
                </w:rPr>
                <w:t>FR1</w:t>
              </w:r>
            </w:ins>
          </w:p>
        </w:tc>
        <w:tc>
          <w:tcPr>
            <w:tcW w:w="1418" w:type="dxa"/>
            <w:vAlign w:val="center"/>
          </w:tcPr>
          <w:p w14:paraId="6922961C" w14:textId="77777777" w:rsidR="003B6B86" w:rsidRPr="00501646" w:rsidRDefault="003B6B86" w:rsidP="00DB5682">
            <w:pPr>
              <w:jc w:val="center"/>
              <w:rPr>
                <w:ins w:id="13010" w:author="China Telecom" w:date="2020-11-16T11:04:00Z"/>
                <w:rFonts w:eastAsia="宋体"/>
              </w:rPr>
            </w:pPr>
          </w:p>
        </w:tc>
        <w:tc>
          <w:tcPr>
            <w:tcW w:w="1417" w:type="dxa"/>
            <w:vAlign w:val="center"/>
          </w:tcPr>
          <w:p w14:paraId="6EE59852" w14:textId="77777777" w:rsidR="003B6B86" w:rsidRPr="00501646" w:rsidRDefault="003B6B86" w:rsidP="00DB5682">
            <w:pPr>
              <w:jc w:val="center"/>
              <w:rPr>
                <w:ins w:id="13011" w:author="China Telecom" w:date="2020-11-16T11:04:00Z"/>
                <w:rFonts w:eastAsia="宋体"/>
              </w:rPr>
            </w:pPr>
            <w:ins w:id="13012" w:author="China Telecom" w:date="2020-11-16T11:04:00Z">
              <w:r w:rsidRPr="00501646">
                <w:rPr>
                  <w:rFonts w:eastAsia="宋体"/>
                </w:rPr>
                <w:t>0.5 dB</w:t>
              </w:r>
            </w:ins>
          </w:p>
        </w:tc>
        <w:tc>
          <w:tcPr>
            <w:tcW w:w="4596" w:type="dxa"/>
            <w:vAlign w:val="center"/>
          </w:tcPr>
          <w:p w14:paraId="79116E0F" w14:textId="77777777" w:rsidR="003B6B86" w:rsidRPr="00501646" w:rsidRDefault="003B6B86" w:rsidP="00DB5682">
            <w:pPr>
              <w:jc w:val="center"/>
              <w:rPr>
                <w:ins w:id="13013" w:author="China Telecom" w:date="2020-11-16T11:04:00Z"/>
                <w:rFonts w:eastAsia="宋体"/>
              </w:rPr>
            </w:pPr>
            <w:ins w:id="13014" w:author="China Telecom" w:date="2020-11-16T11:04:00Z">
              <w:r w:rsidRPr="00501646">
                <w:rPr>
                  <w:rFonts w:eastAsia="宋体"/>
                </w:rPr>
                <w:t>FDD, O2I, 2 slots bundling</w:t>
              </w:r>
            </w:ins>
          </w:p>
        </w:tc>
      </w:tr>
      <w:tr w:rsidR="003B6B86" w14:paraId="577B651C" w14:textId="77777777" w:rsidTr="00DB5682">
        <w:trPr>
          <w:trHeight w:val="412"/>
          <w:jc w:val="center"/>
          <w:ins w:id="13015" w:author="China Telecom" w:date="2020-11-16T11:04:00Z"/>
        </w:trPr>
        <w:tc>
          <w:tcPr>
            <w:tcW w:w="1192" w:type="dxa"/>
            <w:vAlign w:val="center"/>
          </w:tcPr>
          <w:p w14:paraId="2EE6FC56" w14:textId="77777777" w:rsidR="003B6B86" w:rsidRPr="00501646" w:rsidRDefault="003B6B86" w:rsidP="00DB5682">
            <w:pPr>
              <w:jc w:val="center"/>
              <w:rPr>
                <w:ins w:id="13016" w:author="China Telecom" w:date="2020-11-16T11:04:00Z"/>
                <w:rFonts w:eastAsia="宋体"/>
              </w:rPr>
            </w:pPr>
            <w:ins w:id="13017" w:author="China Telecom" w:date="2020-11-19T14:24:00Z">
              <w:r>
                <w:rPr>
                  <w:rFonts w:eastAsia="宋体"/>
                </w:rPr>
                <w:t xml:space="preserve">Source 2 </w:t>
              </w:r>
            </w:ins>
            <w:ins w:id="13018" w:author="China Telecom" w:date="2020-11-16T11:32:00Z">
              <w:r>
                <w:rPr>
                  <w:rFonts w:eastAsia="宋体"/>
                </w:rPr>
                <w:t>(</w:t>
              </w:r>
              <w:r w:rsidRPr="00716972">
                <w:rPr>
                  <w:szCs w:val="21"/>
                </w:rPr>
                <w:t>R1-2007743</w:t>
              </w:r>
              <w:r>
                <w:rPr>
                  <w:rFonts w:eastAsia="宋体"/>
                </w:rPr>
                <w:t>)</w:t>
              </w:r>
            </w:ins>
          </w:p>
        </w:tc>
        <w:tc>
          <w:tcPr>
            <w:tcW w:w="1134" w:type="dxa"/>
            <w:vAlign w:val="center"/>
          </w:tcPr>
          <w:p w14:paraId="6E6B2962" w14:textId="77777777" w:rsidR="003B6B86" w:rsidRPr="00501646" w:rsidRDefault="003B6B86" w:rsidP="00DB5682">
            <w:pPr>
              <w:jc w:val="center"/>
              <w:rPr>
                <w:ins w:id="13019" w:author="China Telecom" w:date="2020-11-16T11:04:00Z"/>
                <w:rFonts w:eastAsia="宋体"/>
              </w:rPr>
            </w:pPr>
            <w:ins w:id="13020" w:author="China Telecom" w:date="2020-11-16T11:04:00Z">
              <w:r w:rsidRPr="00501646">
                <w:rPr>
                  <w:rFonts w:eastAsia="宋体"/>
                </w:rPr>
                <w:t>FR1</w:t>
              </w:r>
            </w:ins>
          </w:p>
        </w:tc>
        <w:tc>
          <w:tcPr>
            <w:tcW w:w="1418" w:type="dxa"/>
            <w:vAlign w:val="center"/>
          </w:tcPr>
          <w:p w14:paraId="201F9302" w14:textId="77777777" w:rsidR="003B6B86" w:rsidRPr="00501646" w:rsidRDefault="003B6B86" w:rsidP="00DB5682">
            <w:pPr>
              <w:jc w:val="center"/>
              <w:rPr>
                <w:ins w:id="13021" w:author="China Telecom" w:date="2020-11-16T11:04:00Z"/>
                <w:rFonts w:eastAsia="宋体"/>
              </w:rPr>
            </w:pPr>
            <w:ins w:id="13022" w:author="China Telecom" w:date="2020-11-16T11:04:00Z">
              <w:r w:rsidRPr="00501646">
                <w:rPr>
                  <w:rFonts w:eastAsia="宋体"/>
                </w:rPr>
                <w:t>0.5 dB</w:t>
              </w:r>
            </w:ins>
          </w:p>
        </w:tc>
        <w:tc>
          <w:tcPr>
            <w:tcW w:w="1417" w:type="dxa"/>
            <w:vAlign w:val="center"/>
          </w:tcPr>
          <w:p w14:paraId="765777AF" w14:textId="77777777" w:rsidR="003B6B86" w:rsidRPr="00501646" w:rsidRDefault="003B6B86" w:rsidP="00DB5682">
            <w:pPr>
              <w:jc w:val="center"/>
              <w:rPr>
                <w:ins w:id="13023" w:author="China Telecom" w:date="2020-11-16T11:04:00Z"/>
                <w:rFonts w:eastAsia="宋体"/>
              </w:rPr>
            </w:pPr>
          </w:p>
        </w:tc>
        <w:tc>
          <w:tcPr>
            <w:tcW w:w="4596" w:type="dxa"/>
            <w:vAlign w:val="center"/>
          </w:tcPr>
          <w:p w14:paraId="14976B1D" w14:textId="77777777" w:rsidR="003B6B86" w:rsidRPr="00501646" w:rsidRDefault="003B6B86" w:rsidP="00DB5682">
            <w:pPr>
              <w:jc w:val="center"/>
              <w:rPr>
                <w:ins w:id="13024" w:author="China Telecom" w:date="2020-11-16T11:04:00Z"/>
                <w:rFonts w:eastAsia="宋体"/>
              </w:rPr>
            </w:pPr>
            <w:ins w:id="13025" w:author="China Telecom" w:date="2020-11-16T11:04:00Z">
              <w:r w:rsidRPr="00501646">
                <w:rPr>
                  <w:rFonts w:eastAsia="宋体"/>
                </w:rPr>
                <w:t>4GHz, Urban, MCS#3, one DMRS per hop.</w:t>
              </w:r>
            </w:ins>
          </w:p>
          <w:p w14:paraId="0FF4F8CD" w14:textId="77777777" w:rsidR="003B6B86" w:rsidRPr="00501646" w:rsidRDefault="003B6B86" w:rsidP="00DB5682">
            <w:pPr>
              <w:jc w:val="center"/>
              <w:rPr>
                <w:ins w:id="13026" w:author="China Telecom" w:date="2020-11-16T11:04:00Z"/>
              </w:rPr>
            </w:pPr>
            <w:ins w:id="13027" w:author="China Telecom" w:date="2020-11-16T11:04:00Z">
              <w:r w:rsidRPr="00501646">
                <w:t>Baseline scheme: Inter-slot FH</w:t>
              </w:r>
            </w:ins>
          </w:p>
          <w:p w14:paraId="43F98BF7" w14:textId="77777777" w:rsidR="003B6B86" w:rsidRPr="00501646" w:rsidRDefault="003B6B86" w:rsidP="00DB5682">
            <w:pPr>
              <w:jc w:val="center"/>
              <w:rPr>
                <w:ins w:id="13028" w:author="China Telecom" w:date="2020-11-16T11:04:00Z"/>
                <w:rFonts w:eastAsia="宋体"/>
              </w:rPr>
            </w:pPr>
            <w:ins w:id="13029" w:author="China Telecom" w:date="2020-11-16T11:04:00Z">
              <w:r w:rsidRPr="00501646">
                <w:t>Enhanced scheme: FH per two repetitions and cross-slot channel estimation among two repetitions per hop.</w:t>
              </w:r>
            </w:ins>
          </w:p>
        </w:tc>
      </w:tr>
      <w:tr w:rsidR="003B6B86" w14:paraId="309AD49E" w14:textId="77777777" w:rsidTr="00DB5682">
        <w:trPr>
          <w:trHeight w:val="412"/>
          <w:jc w:val="center"/>
          <w:ins w:id="13030" w:author="China Telecom" w:date="2020-11-16T11:04:00Z"/>
        </w:trPr>
        <w:tc>
          <w:tcPr>
            <w:tcW w:w="1192" w:type="dxa"/>
            <w:vMerge w:val="restart"/>
            <w:vAlign w:val="center"/>
          </w:tcPr>
          <w:p w14:paraId="33E2CFF8" w14:textId="77777777" w:rsidR="003B6B86" w:rsidRPr="00501646" w:rsidRDefault="003B6B86" w:rsidP="00DB5682">
            <w:pPr>
              <w:jc w:val="center"/>
              <w:rPr>
                <w:ins w:id="13031" w:author="China Telecom" w:date="2020-11-16T11:04:00Z"/>
                <w:rFonts w:eastAsia="宋体"/>
              </w:rPr>
            </w:pPr>
            <w:ins w:id="13032" w:author="China Telecom" w:date="2020-11-19T14:24:00Z">
              <w:r>
                <w:rPr>
                  <w:rFonts w:eastAsia="宋体"/>
                </w:rPr>
                <w:t>Source 3</w:t>
              </w:r>
            </w:ins>
            <w:ins w:id="13033" w:author="China Telecom" w:date="2020-11-16T11:32:00Z">
              <w:r>
                <w:rPr>
                  <w:rFonts w:eastAsia="宋体"/>
                </w:rPr>
                <w:t xml:space="preserve"> (</w:t>
              </w:r>
              <w:r w:rsidRPr="00716972">
                <w:rPr>
                  <w:szCs w:val="21"/>
                </w:rPr>
                <w:t>R1-2007954</w:t>
              </w:r>
              <w:r>
                <w:rPr>
                  <w:rFonts w:eastAsia="宋体"/>
                </w:rPr>
                <w:t>)</w:t>
              </w:r>
            </w:ins>
          </w:p>
        </w:tc>
        <w:tc>
          <w:tcPr>
            <w:tcW w:w="1134" w:type="dxa"/>
            <w:vMerge w:val="restart"/>
            <w:vAlign w:val="center"/>
          </w:tcPr>
          <w:p w14:paraId="1F512D0B" w14:textId="77777777" w:rsidR="003B6B86" w:rsidRPr="00501646" w:rsidRDefault="003B6B86" w:rsidP="00DB5682">
            <w:pPr>
              <w:jc w:val="center"/>
              <w:rPr>
                <w:ins w:id="13034" w:author="China Telecom" w:date="2020-11-16T11:04:00Z"/>
                <w:rFonts w:eastAsia="宋体"/>
              </w:rPr>
            </w:pPr>
            <w:ins w:id="13035" w:author="China Telecom" w:date="2020-11-16T11:04:00Z">
              <w:r w:rsidRPr="00501646">
                <w:rPr>
                  <w:rFonts w:eastAsia="宋体"/>
                </w:rPr>
                <w:t>FR1</w:t>
              </w:r>
            </w:ins>
          </w:p>
        </w:tc>
        <w:tc>
          <w:tcPr>
            <w:tcW w:w="1418" w:type="dxa"/>
            <w:vAlign w:val="center"/>
          </w:tcPr>
          <w:p w14:paraId="0839D192" w14:textId="77777777" w:rsidR="003B6B86" w:rsidRPr="00501646" w:rsidRDefault="003B6B86" w:rsidP="00DB5682">
            <w:pPr>
              <w:jc w:val="center"/>
              <w:rPr>
                <w:ins w:id="13036" w:author="China Telecom" w:date="2020-11-16T11:04:00Z"/>
                <w:rFonts w:eastAsia="宋体"/>
              </w:rPr>
            </w:pPr>
            <w:ins w:id="13037" w:author="China Telecom" w:date="2020-11-16T11:04:00Z">
              <w:r w:rsidRPr="00501646">
                <w:rPr>
                  <w:rFonts w:eastAsia="宋体"/>
                </w:rPr>
                <w:t>~1.0dB</w:t>
              </w:r>
            </w:ins>
          </w:p>
        </w:tc>
        <w:tc>
          <w:tcPr>
            <w:tcW w:w="1417" w:type="dxa"/>
            <w:vAlign w:val="center"/>
          </w:tcPr>
          <w:p w14:paraId="2D2987F6" w14:textId="77777777" w:rsidR="003B6B86" w:rsidRPr="00501646" w:rsidRDefault="003B6B86" w:rsidP="00DB5682">
            <w:pPr>
              <w:jc w:val="center"/>
              <w:rPr>
                <w:ins w:id="13038" w:author="China Telecom" w:date="2020-11-16T11:04:00Z"/>
                <w:rFonts w:eastAsia="宋体"/>
              </w:rPr>
            </w:pPr>
          </w:p>
        </w:tc>
        <w:tc>
          <w:tcPr>
            <w:tcW w:w="4596" w:type="dxa"/>
            <w:vAlign w:val="center"/>
          </w:tcPr>
          <w:p w14:paraId="2D51AB81" w14:textId="77777777" w:rsidR="003B6B86" w:rsidRPr="00501646" w:rsidRDefault="003B6B86" w:rsidP="00DB5682">
            <w:pPr>
              <w:spacing w:after="0" w:line="240" w:lineRule="auto"/>
              <w:jc w:val="center"/>
              <w:rPr>
                <w:ins w:id="13039" w:author="China Telecom" w:date="2020-11-16T11:04:00Z"/>
                <w:rFonts w:eastAsia="宋体"/>
              </w:rPr>
            </w:pPr>
            <w:ins w:id="13040" w:author="China Telecom" w:date="2020-11-16T11:04:00Z">
              <w:r w:rsidRPr="00501646">
                <w:rPr>
                  <w:rFonts w:eastAsia="宋体"/>
                </w:rPr>
                <w:t>Rural 3km/h, 700MHz, FDD, TBS=136 bits, MCS 0, 8 repetitions, 2 DMRS symbols, 12 data symbols</w:t>
              </w:r>
            </w:ins>
          </w:p>
          <w:p w14:paraId="312D441D" w14:textId="77777777" w:rsidR="003B6B86" w:rsidRPr="00501646" w:rsidRDefault="003B6B86" w:rsidP="00DB5682">
            <w:pPr>
              <w:spacing w:after="0" w:line="240" w:lineRule="auto"/>
              <w:jc w:val="center"/>
              <w:rPr>
                <w:ins w:id="13041" w:author="China Telecom" w:date="2020-11-16T11:04:00Z"/>
                <w:rFonts w:eastAsia="宋体"/>
              </w:rPr>
            </w:pPr>
            <w:ins w:id="13042" w:author="China Telecom" w:date="2020-11-16T11:04:00Z">
              <w:r w:rsidRPr="00501646">
                <w:rPr>
                  <w:rFonts w:eastAsia="宋体"/>
                </w:rPr>
                <w:t>Enhanced inter-slot FH pattern:</w:t>
              </w:r>
              <w:r w:rsidRPr="00501646">
                <w:t xml:space="preserve"> </w:t>
              </w:r>
              <w:r w:rsidRPr="00501646">
                <w:rPr>
                  <w:rFonts w:eastAsia="宋体"/>
                </w:rPr>
                <w:t>same frequency resource in 4 consecutive slots. Cross-slot channel estimation is employed with a fixed window size of 4 slots for both Rel-15 inter-slot FH and enhanced inter-slot FH. When employing cross-slot channel estimation, ~1.0dB performance gain can be achieved by enhanced inter-slot FH pattern, compared to Rel-15 inter-slot FH.</w:t>
              </w:r>
            </w:ins>
          </w:p>
        </w:tc>
      </w:tr>
      <w:tr w:rsidR="003B6B86" w14:paraId="363C7C60" w14:textId="77777777" w:rsidTr="00DB5682">
        <w:trPr>
          <w:trHeight w:val="412"/>
          <w:jc w:val="center"/>
          <w:ins w:id="13043" w:author="China Telecom" w:date="2020-11-16T11:04:00Z"/>
        </w:trPr>
        <w:tc>
          <w:tcPr>
            <w:tcW w:w="1192" w:type="dxa"/>
            <w:vMerge/>
            <w:vAlign w:val="center"/>
          </w:tcPr>
          <w:p w14:paraId="3EDB8133" w14:textId="77777777" w:rsidR="003B6B86" w:rsidRPr="00501646" w:rsidRDefault="003B6B86" w:rsidP="00DB5682">
            <w:pPr>
              <w:jc w:val="center"/>
              <w:rPr>
                <w:ins w:id="13044" w:author="China Telecom" w:date="2020-11-16T11:04:00Z"/>
                <w:rFonts w:eastAsia="宋体"/>
              </w:rPr>
            </w:pPr>
          </w:p>
        </w:tc>
        <w:tc>
          <w:tcPr>
            <w:tcW w:w="1134" w:type="dxa"/>
            <w:vMerge/>
            <w:vAlign w:val="center"/>
          </w:tcPr>
          <w:p w14:paraId="05F8462A" w14:textId="77777777" w:rsidR="003B6B86" w:rsidRPr="00501646" w:rsidRDefault="003B6B86" w:rsidP="00DB5682">
            <w:pPr>
              <w:jc w:val="center"/>
              <w:rPr>
                <w:ins w:id="13045" w:author="China Telecom" w:date="2020-11-16T11:04:00Z"/>
                <w:rFonts w:eastAsia="宋体"/>
              </w:rPr>
            </w:pPr>
          </w:p>
        </w:tc>
        <w:tc>
          <w:tcPr>
            <w:tcW w:w="1418" w:type="dxa"/>
            <w:vAlign w:val="center"/>
          </w:tcPr>
          <w:p w14:paraId="20A87B6C" w14:textId="77777777" w:rsidR="003B6B86" w:rsidRPr="00501646" w:rsidRDefault="003B6B86" w:rsidP="00DB5682">
            <w:pPr>
              <w:jc w:val="center"/>
              <w:rPr>
                <w:ins w:id="13046" w:author="China Telecom" w:date="2020-11-16T11:04:00Z"/>
                <w:rFonts w:eastAsia="宋体"/>
              </w:rPr>
            </w:pPr>
            <w:ins w:id="13047" w:author="China Telecom" w:date="2020-11-16T11:04:00Z">
              <w:r w:rsidRPr="00501646">
                <w:rPr>
                  <w:rFonts w:eastAsia="宋体"/>
                </w:rPr>
                <w:t>~3.0dB</w:t>
              </w:r>
            </w:ins>
          </w:p>
        </w:tc>
        <w:tc>
          <w:tcPr>
            <w:tcW w:w="1417" w:type="dxa"/>
            <w:vAlign w:val="center"/>
          </w:tcPr>
          <w:p w14:paraId="7A93A09E" w14:textId="77777777" w:rsidR="003B6B86" w:rsidRPr="00501646" w:rsidRDefault="003B6B86" w:rsidP="00DB5682">
            <w:pPr>
              <w:jc w:val="center"/>
              <w:rPr>
                <w:ins w:id="13048" w:author="China Telecom" w:date="2020-11-16T11:04:00Z"/>
                <w:rFonts w:eastAsia="宋体"/>
              </w:rPr>
            </w:pPr>
          </w:p>
        </w:tc>
        <w:tc>
          <w:tcPr>
            <w:tcW w:w="4596" w:type="dxa"/>
            <w:vAlign w:val="center"/>
          </w:tcPr>
          <w:p w14:paraId="0C85CB0F" w14:textId="77777777" w:rsidR="003B6B86" w:rsidRPr="00501646" w:rsidRDefault="003B6B86" w:rsidP="00DB5682">
            <w:pPr>
              <w:spacing w:after="0" w:line="240" w:lineRule="auto"/>
              <w:jc w:val="center"/>
              <w:rPr>
                <w:ins w:id="13049" w:author="China Telecom" w:date="2020-11-16T11:04:00Z"/>
                <w:rFonts w:eastAsia="宋体"/>
              </w:rPr>
            </w:pPr>
            <w:ins w:id="13050" w:author="China Telecom" w:date="2020-11-16T11:04:00Z">
              <w:r w:rsidRPr="00501646">
                <w:rPr>
                  <w:rFonts w:eastAsia="宋体"/>
                </w:rPr>
                <w:t>Same simulation assumptions as above. Enhanced inter-slot FH pattern:</w:t>
              </w:r>
              <w:r w:rsidRPr="00501646">
                <w:t xml:space="preserve"> </w:t>
              </w:r>
              <w:r w:rsidRPr="00501646">
                <w:rPr>
                  <w:rFonts w:eastAsia="宋体"/>
                </w:rPr>
                <w:t>same frequency resource in 4 consecutive slots.</w:t>
              </w:r>
            </w:ins>
          </w:p>
          <w:p w14:paraId="03CBA318" w14:textId="77777777" w:rsidR="003B6B86" w:rsidRPr="00501646" w:rsidRDefault="003B6B86" w:rsidP="00DB5682">
            <w:pPr>
              <w:spacing w:after="0" w:line="240" w:lineRule="auto"/>
              <w:jc w:val="center"/>
              <w:rPr>
                <w:ins w:id="13051" w:author="China Telecom" w:date="2020-11-16T11:04:00Z"/>
                <w:rFonts w:eastAsia="宋体"/>
              </w:rPr>
            </w:pPr>
            <w:ins w:id="13052" w:author="China Telecom" w:date="2020-11-16T11:04:00Z">
              <w:r w:rsidRPr="00501646">
                <w:rPr>
                  <w:rFonts w:eastAsia="宋体"/>
                </w:rPr>
                <w:t>Compared to Rel-15 inter-slot FH without cross-slot channel estimation, ~3dB can be achieved by enhanced inter-slot frequency hopping with cross-slot channel estimation</w:t>
              </w:r>
            </w:ins>
          </w:p>
        </w:tc>
      </w:tr>
      <w:tr w:rsidR="003B6B86" w14:paraId="65D0E681" w14:textId="77777777" w:rsidTr="00DB5682">
        <w:trPr>
          <w:trHeight w:val="412"/>
          <w:jc w:val="center"/>
          <w:ins w:id="13053" w:author="China Telecom" w:date="2020-11-16T11:04:00Z"/>
        </w:trPr>
        <w:tc>
          <w:tcPr>
            <w:tcW w:w="1192" w:type="dxa"/>
            <w:vMerge w:val="restart"/>
            <w:vAlign w:val="center"/>
          </w:tcPr>
          <w:p w14:paraId="497C529B" w14:textId="77777777" w:rsidR="003B6B86" w:rsidRPr="00501646" w:rsidRDefault="003B6B86" w:rsidP="00DB5682">
            <w:pPr>
              <w:jc w:val="center"/>
              <w:rPr>
                <w:ins w:id="13054" w:author="China Telecom" w:date="2020-11-16T11:04:00Z"/>
                <w:rFonts w:eastAsia="Malgun Gothic"/>
                <w:lang w:eastAsia="ko-KR"/>
              </w:rPr>
            </w:pPr>
            <w:ins w:id="13055" w:author="China Telecom" w:date="2020-11-19T14:24:00Z">
              <w:r>
                <w:rPr>
                  <w:rFonts w:eastAsia="宋体"/>
                </w:rPr>
                <w:t>Source 4</w:t>
              </w:r>
            </w:ins>
            <w:ins w:id="13056" w:author="China Telecom" w:date="2020-11-16T11:32:00Z">
              <w:r>
                <w:rPr>
                  <w:rFonts w:eastAsia="Malgun Gothic"/>
                  <w:lang w:eastAsia="ko-KR"/>
                </w:rPr>
                <w:t xml:space="preserve"> (</w:t>
              </w:r>
              <w:r w:rsidRPr="00716972">
                <w:rPr>
                  <w:rFonts w:eastAsia="等线"/>
                  <w:szCs w:val="21"/>
                </w:rPr>
                <w:t>R1-2009647</w:t>
              </w:r>
              <w:r>
                <w:rPr>
                  <w:rFonts w:eastAsia="Malgun Gothic"/>
                  <w:lang w:eastAsia="ko-KR"/>
                </w:rPr>
                <w:t>)</w:t>
              </w:r>
            </w:ins>
          </w:p>
        </w:tc>
        <w:tc>
          <w:tcPr>
            <w:tcW w:w="1134" w:type="dxa"/>
            <w:vAlign w:val="center"/>
          </w:tcPr>
          <w:p w14:paraId="4179D515" w14:textId="77777777" w:rsidR="003B6B86" w:rsidRPr="00501646" w:rsidRDefault="003B6B86" w:rsidP="00DB5682">
            <w:pPr>
              <w:jc w:val="center"/>
              <w:rPr>
                <w:ins w:id="13057" w:author="China Telecom" w:date="2020-11-16T11:04:00Z"/>
                <w:rFonts w:eastAsia="宋体"/>
              </w:rPr>
            </w:pPr>
            <w:ins w:id="13058" w:author="China Telecom" w:date="2020-11-16T11:04:00Z">
              <w:r w:rsidRPr="00501646">
                <w:rPr>
                  <w:rFonts w:eastAsia="Malgun Gothic"/>
                  <w:lang w:eastAsia="ko-KR"/>
                </w:rPr>
                <w:t>FR1</w:t>
              </w:r>
            </w:ins>
          </w:p>
        </w:tc>
        <w:tc>
          <w:tcPr>
            <w:tcW w:w="1418" w:type="dxa"/>
            <w:vAlign w:val="center"/>
          </w:tcPr>
          <w:p w14:paraId="79F0591F" w14:textId="77777777" w:rsidR="003B6B86" w:rsidRPr="00501646" w:rsidRDefault="003B6B86" w:rsidP="00DB5682">
            <w:pPr>
              <w:jc w:val="center"/>
              <w:rPr>
                <w:ins w:id="13059" w:author="China Telecom" w:date="2020-11-16T11:04:00Z"/>
                <w:rFonts w:eastAsia="宋体"/>
              </w:rPr>
            </w:pPr>
          </w:p>
        </w:tc>
        <w:tc>
          <w:tcPr>
            <w:tcW w:w="1417" w:type="dxa"/>
            <w:vAlign w:val="center"/>
          </w:tcPr>
          <w:p w14:paraId="1497F9F1" w14:textId="77777777" w:rsidR="003B6B86" w:rsidRPr="00501646" w:rsidRDefault="003B6B86" w:rsidP="00DB5682">
            <w:pPr>
              <w:jc w:val="center"/>
              <w:rPr>
                <w:ins w:id="13060" w:author="China Telecom" w:date="2020-11-16T11:04:00Z"/>
                <w:rFonts w:eastAsia="宋体"/>
              </w:rPr>
            </w:pPr>
            <w:ins w:id="13061" w:author="China Telecom" w:date="2020-11-16T11:04:00Z">
              <w:r w:rsidRPr="00501646">
                <w:rPr>
                  <w:rFonts w:eastAsia="Malgun Gothic"/>
                  <w:lang w:eastAsia="ko-KR"/>
                </w:rPr>
                <w:t>2.5 dB</w:t>
              </w:r>
            </w:ins>
          </w:p>
        </w:tc>
        <w:tc>
          <w:tcPr>
            <w:tcW w:w="4596" w:type="dxa"/>
            <w:vAlign w:val="center"/>
          </w:tcPr>
          <w:p w14:paraId="255C59CF" w14:textId="77777777" w:rsidR="003B6B86" w:rsidRPr="00501646" w:rsidRDefault="003B6B86" w:rsidP="00DB5682">
            <w:pPr>
              <w:jc w:val="center"/>
              <w:rPr>
                <w:ins w:id="13062" w:author="China Telecom" w:date="2020-11-16T11:04:00Z"/>
                <w:rFonts w:eastAsia="Malgun Gothic"/>
                <w:lang w:eastAsia="ko-KR"/>
              </w:rPr>
            </w:pPr>
            <w:ins w:id="13063" w:author="China Telecom" w:date="2020-11-16T11:04:00Z">
              <w:r w:rsidRPr="00501646">
                <w:rPr>
                  <w:rFonts w:eastAsia="Malgun Gothic"/>
                  <w:lang w:eastAsia="ko-KR"/>
                </w:rPr>
                <w:t>Residual BLER</w:t>
              </w:r>
            </w:ins>
          </w:p>
          <w:p w14:paraId="62EE2A12" w14:textId="77777777" w:rsidR="003B6B86" w:rsidRPr="00501646" w:rsidRDefault="003B6B86" w:rsidP="00DB5682">
            <w:pPr>
              <w:spacing w:after="0" w:line="240" w:lineRule="auto"/>
              <w:jc w:val="center"/>
              <w:rPr>
                <w:ins w:id="13064" w:author="China Telecom" w:date="2020-11-16T11:04:00Z"/>
                <w:rFonts w:eastAsia="宋体"/>
              </w:rPr>
            </w:pPr>
            <w:ins w:id="13065" w:author="China Telecom" w:date="2020-11-16T11:04:00Z">
              <w:r w:rsidRPr="00501646">
                <w:rPr>
                  <w:rFonts w:eastAsia="Malgun Gothic"/>
                  <w:lang w:eastAsia="ko-KR"/>
                </w:rPr>
                <w:t>DDDSUDDSUU, 4GHz with O2I, 4PRB, Delay spread: 300 ns, Max # of HARQ tx: 4, Latency: 50 ms, Frequency hopping offset: 40RBs, 1 DMRS</w:t>
              </w:r>
            </w:ins>
          </w:p>
        </w:tc>
      </w:tr>
      <w:tr w:rsidR="003B6B86" w14:paraId="05698831" w14:textId="77777777" w:rsidTr="00DB5682">
        <w:trPr>
          <w:trHeight w:val="412"/>
          <w:jc w:val="center"/>
          <w:ins w:id="13066" w:author="China Telecom" w:date="2020-11-16T11:04:00Z"/>
        </w:trPr>
        <w:tc>
          <w:tcPr>
            <w:tcW w:w="1192" w:type="dxa"/>
            <w:vMerge/>
            <w:vAlign w:val="center"/>
          </w:tcPr>
          <w:p w14:paraId="1A27C745" w14:textId="77777777" w:rsidR="003B6B86" w:rsidRPr="00501646" w:rsidRDefault="003B6B86" w:rsidP="00DB5682">
            <w:pPr>
              <w:jc w:val="center"/>
              <w:rPr>
                <w:ins w:id="13067" w:author="China Telecom" w:date="2020-11-16T11:04:00Z"/>
                <w:rFonts w:eastAsia="宋体"/>
              </w:rPr>
            </w:pPr>
          </w:p>
        </w:tc>
        <w:tc>
          <w:tcPr>
            <w:tcW w:w="1134" w:type="dxa"/>
            <w:vAlign w:val="center"/>
          </w:tcPr>
          <w:p w14:paraId="031464D5" w14:textId="77777777" w:rsidR="003B6B86" w:rsidRPr="00501646" w:rsidRDefault="003B6B86" w:rsidP="00DB5682">
            <w:pPr>
              <w:jc w:val="center"/>
              <w:rPr>
                <w:ins w:id="13068" w:author="China Telecom" w:date="2020-11-16T11:04:00Z"/>
                <w:rFonts w:eastAsia="宋体"/>
              </w:rPr>
            </w:pPr>
            <w:ins w:id="13069" w:author="China Telecom" w:date="2020-11-16T11:04:00Z">
              <w:r w:rsidRPr="00501646">
                <w:rPr>
                  <w:rFonts w:eastAsia="Malgun Gothic"/>
                  <w:lang w:eastAsia="ko-KR"/>
                </w:rPr>
                <w:t>FR1</w:t>
              </w:r>
            </w:ins>
          </w:p>
        </w:tc>
        <w:tc>
          <w:tcPr>
            <w:tcW w:w="1418" w:type="dxa"/>
            <w:vAlign w:val="center"/>
          </w:tcPr>
          <w:p w14:paraId="406CECC9" w14:textId="77777777" w:rsidR="003B6B86" w:rsidRPr="00501646" w:rsidRDefault="003B6B86" w:rsidP="00DB5682">
            <w:pPr>
              <w:jc w:val="center"/>
              <w:rPr>
                <w:ins w:id="13070" w:author="China Telecom" w:date="2020-11-16T11:04:00Z"/>
                <w:rFonts w:eastAsia="宋体"/>
              </w:rPr>
            </w:pPr>
          </w:p>
        </w:tc>
        <w:tc>
          <w:tcPr>
            <w:tcW w:w="1417" w:type="dxa"/>
            <w:vAlign w:val="center"/>
          </w:tcPr>
          <w:p w14:paraId="2DC4B7B6" w14:textId="77777777" w:rsidR="003B6B86" w:rsidRPr="00501646" w:rsidRDefault="003B6B86" w:rsidP="00DB5682">
            <w:pPr>
              <w:jc w:val="center"/>
              <w:rPr>
                <w:ins w:id="13071" w:author="China Telecom" w:date="2020-11-16T11:04:00Z"/>
                <w:rFonts w:eastAsia="宋体"/>
              </w:rPr>
            </w:pPr>
            <w:ins w:id="13072" w:author="China Telecom" w:date="2020-11-16T11:04:00Z">
              <w:r w:rsidRPr="00501646">
                <w:rPr>
                  <w:rFonts w:eastAsia="Malgun Gothic"/>
                  <w:lang w:eastAsia="ko-KR"/>
                </w:rPr>
                <w:t>2.1 dB</w:t>
              </w:r>
            </w:ins>
          </w:p>
        </w:tc>
        <w:tc>
          <w:tcPr>
            <w:tcW w:w="4596" w:type="dxa"/>
            <w:vAlign w:val="center"/>
          </w:tcPr>
          <w:p w14:paraId="6EC87FAE" w14:textId="77777777" w:rsidR="003B6B86" w:rsidRPr="00501646" w:rsidRDefault="003B6B86" w:rsidP="00DB5682">
            <w:pPr>
              <w:jc w:val="center"/>
              <w:rPr>
                <w:ins w:id="13073" w:author="China Telecom" w:date="2020-11-16T11:04:00Z"/>
                <w:rFonts w:eastAsia="Malgun Gothic"/>
                <w:lang w:eastAsia="ko-KR"/>
              </w:rPr>
            </w:pPr>
            <w:ins w:id="13074" w:author="China Telecom" w:date="2020-11-16T11:04:00Z">
              <w:r w:rsidRPr="00501646">
                <w:rPr>
                  <w:rFonts w:eastAsia="Malgun Gothic"/>
                  <w:lang w:eastAsia="ko-KR"/>
                </w:rPr>
                <w:t>Residual BLER</w:t>
              </w:r>
            </w:ins>
          </w:p>
          <w:p w14:paraId="1CD729C1" w14:textId="77777777" w:rsidR="003B6B86" w:rsidRPr="00501646" w:rsidRDefault="003B6B86" w:rsidP="00DB5682">
            <w:pPr>
              <w:spacing w:after="0" w:line="240" w:lineRule="auto"/>
              <w:jc w:val="center"/>
              <w:rPr>
                <w:ins w:id="13075" w:author="China Telecom" w:date="2020-11-16T11:04:00Z"/>
                <w:rFonts w:eastAsia="宋体"/>
              </w:rPr>
            </w:pPr>
            <w:ins w:id="13076" w:author="China Telecom" w:date="2020-11-16T11:04:00Z">
              <w:r w:rsidRPr="00501646">
                <w:rPr>
                  <w:rFonts w:eastAsia="Malgun Gothic"/>
                  <w:lang w:eastAsia="ko-KR"/>
                </w:rPr>
                <w:t>DDDSUDDSUU, 4GHz with O2I, 4PRB, Delay spread: 300 ns, Max # of HARQ tx: 4, Latency: 50 ms, Frequency hopping offset: 40RBs, 2 DMRS</w:t>
              </w:r>
            </w:ins>
          </w:p>
        </w:tc>
      </w:tr>
      <w:tr w:rsidR="003B6B86" w14:paraId="68F31319" w14:textId="77777777" w:rsidTr="00DB5682">
        <w:trPr>
          <w:trHeight w:val="412"/>
          <w:jc w:val="center"/>
          <w:ins w:id="13077" w:author="China Telecom" w:date="2020-11-16T11:04:00Z"/>
        </w:trPr>
        <w:tc>
          <w:tcPr>
            <w:tcW w:w="1192" w:type="dxa"/>
            <w:vMerge/>
            <w:vAlign w:val="center"/>
          </w:tcPr>
          <w:p w14:paraId="3C9A6052" w14:textId="77777777" w:rsidR="003B6B86" w:rsidRPr="00501646" w:rsidRDefault="003B6B86" w:rsidP="00DB5682">
            <w:pPr>
              <w:jc w:val="center"/>
              <w:rPr>
                <w:ins w:id="13078" w:author="China Telecom" w:date="2020-11-16T11:04:00Z"/>
                <w:rFonts w:eastAsia="宋体"/>
              </w:rPr>
            </w:pPr>
          </w:p>
        </w:tc>
        <w:tc>
          <w:tcPr>
            <w:tcW w:w="1134" w:type="dxa"/>
            <w:vAlign w:val="center"/>
          </w:tcPr>
          <w:p w14:paraId="096DFD30" w14:textId="77777777" w:rsidR="003B6B86" w:rsidRPr="00501646" w:rsidRDefault="003B6B86" w:rsidP="00DB5682">
            <w:pPr>
              <w:jc w:val="center"/>
              <w:rPr>
                <w:ins w:id="13079" w:author="China Telecom" w:date="2020-11-16T11:04:00Z"/>
                <w:rFonts w:eastAsia="宋体"/>
              </w:rPr>
            </w:pPr>
            <w:ins w:id="13080" w:author="China Telecom" w:date="2020-11-16T11:04:00Z">
              <w:r w:rsidRPr="00501646">
                <w:rPr>
                  <w:rFonts w:eastAsia="Malgun Gothic"/>
                  <w:lang w:eastAsia="ko-KR"/>
                </w:rPr>
                <w:t>FR2</w:t>
              </w:r>
            </w:ins>
          </w:p>
        </w:tc>
        <w:tc>
          <w:tcPr>
            <w:tcW w:w="1418" w:type="dxa"/>
            <w:vAlign w:val="center"/>
          </w:tcPr>
          <w:p w14:paraId="5B96D448" w14:textId="77777777" w:rsidR="003B6B86" w:rsidRPr="00501646" w:rsidRDefault="003B6B86" w:rsidP="00DB5682">
            <w:pPr>
              <w:jc w:val="center"/>
              <w:rPr>
                <w:ins w:id="13081" w:author="China Telecom" w:date="2020-11-16T11:04:00Z"/>
                <w:rFonts w:eastAsia="宋体"/>
              </w:rPr>
            </w:pPr>
          </w:p>
        </w:tc>
        <w:tc>
          <w:tcPr>
            <w:tcW w:w="1417" w:type="dxa"/>
            <w:vAlign w:val="center"/>
          </w:tcPr>
          <w:p w14:paraId="445AB0B0" w14:textId="77777777" w:rsidR="003B6B86" w:rsidRPr="00501646" w:rsidRDefault="003B6B86" w:rsidP="00DB5682">
            <w:pPr>
              <w:jc w:val="center"/>
              <w:rPr>
                <w:ins w:id="13082" w:author="China Telecom" w:date="2020-11-16T11:04:00Z"/>
                <w:rFonts w:eastAsia="宋体"/>
              </w:rPr>
            </w:pPr>
            <w:ins w:id="13083" w:author="China Telecom" w:date="2020-11-16T11:04:00Z">
              <w:r w:rsidRPr="00501646">
                <w:rPr>
                  <w:rFonts w:eastAsia="Malgun Gothic"/>
                  <w:lang w:eastAsia="ko-KR"/>
                </w:rPr>
                <w:t>1.55 dB</w:t>
              </w:r>
            </w:ins>
          </w:p>
        </w:tc>
        <w:tc>
          <w:tcPr>
            <w:tcW w:w="4596" w:type="dxa"/>
            <w:vAlign w:val="center"/>
          </w:tcPr>
          <w:p w14:paraId="6639244E" w14:textId="77777777" w:rsidR="003B6B86" w:rsidRPr="00501646" w:rsidRDefault="003B6B86" w:rsidP="00DB5682">
            <w:pPr>
              <w:jc w:val="center"/>
              <w:rPr>
                <w:ins w:id="13084" w:author="China Telecom" w:date="2020-11-16T11:04:00Z"/>
                <w:rFonts w:eastAsia="Malgun Gothic"/>
                <w:lang w:eastAsia="ko-KR"/>
              </w:rPr>
            </w:pPr>
            <w:ins w:id="13085" w:author="China Telecom" w:date="2020-11-16T11:04:00Z">
              <w:r w:rsidRPr="00501646">
                <w:rPr>
                  <w:rFonts w:eastAsia="Malgun Gothic"/>
                  <w:lang w:eastAsia="ko-KR"/>
                </w:rPr>
                <w:t>Residual BLER</w:t>
              </w:r>
            </w:ins>
          </w:p>
          <w:p w14:paraId="3932B268" w14:textId="77777777" w:rsidR="003B6B86" w:rsidRPr="00501646" w:rsidRDefault="003B6B86" w:rsidP="00DB5682">
            <w:pPr>
              <w:spacing w:after="0" w:line="240" w:lineRule="auto"/>
              <w:jc w:val="center"/>
              <w:rPr>
                <w:ins w:id="13086" w:author="China Telecom" w:date="2020-11-16T11:04:00Z"/>
                <w:rFonts w:eastAsia="宋体"/>
              </w:rPr>
            </w:pPr>
            <w:ins w:id="13087" w:author="China Telecom" w:date="2020-11-16T11:04:00Z">
              <w:r w:rsidRPr="00501646">
                <w:rPr>
                  <w:rFonts w:eastAsia="Malgun Gothic"/>
                  <w:lang w:eastAsia="ko-KR"/>
                </w:rPr>
                <w:t>DDDSUDDDSU, 28GHz with O2I, 4PRB, Delay spread: 100 ns, Max # of HARQ tx: 16, Latency: 50 ms, Frequency hopping offset: 40RBs, 1 DMRS</w:t>
              </w:r>
            </w:ins>
          </w:p>
        </w:tc>
      </w:tr>
      <w:tr w:rsidR="003B6B86" w14:paraId="4241E457" w14:textId="77777777" w:rsidTr="00DB5682">
        <w:trPr>
          <w:trHeight w:val="412"/>
          <w:jc w:val="center"/>
          <w:ins w:id="13088" w:author="China Telecom" w:date="2020-11-16T11:04:00Z"/>
        </w:trPr>
        <w:tc>
          <w:tcPr>
            <w:tcW w:w="1192" w:type="dxa"/>
            <w:vMerge/>
            <w:vAlign w:val="center"/>
          </w:tcPr>
          <w:p w14:paraId="5030A5AF" w14:textId="77777777" w:rsidR="003B6B86" w:rsidRPr="00501646" w:rsidRDefault="003B6B86" w:rsidP="00DB5682">
            <w:pPr>
              <w:jc w:val="center"/>
              <w:rPr>
                <w:ins w:id="13089" w:author="China Telecom" w:date="2020-11-16T11:04:00Z"/>
                <w:rFonts w:eastAsia="宋体"/>
              </w:rPr>
            </w:pPr>
          </w:p>
        </w:tc>
        <w:tc>
          <w:tcPr>
            <w:tcW w:w="1134" w:type="dxa"/>
            <w:vAlign w:val="center"/>
          </w:tcPr>
          <w:p w14:paraId="75511139" w14:textId="77777777" w:rsidR="003B6B86" w:rsidRPr="00501646" w:rsidRDefault="003B6B86" w:rsidP="00DB5682">
            <w:pPr>
              <w:jc w:val="center"/>
              <w:rPr>
                <w:ins w:id="13090" w:author="China Telecom" w:date="2020-11-16T11:04:00Z"/>
                <w:rFonts w:eastAsia="宋体"/>
              </w:rPr>
            </w:pPr>
            <w:ins w:id="13091" w:author="China Telecom" w:date="2020-11-16T11:04:00Z">
              <w:r w:rsidRPr="00501646">
                <w:rPr>
                  <w:rFonts w:eastAsia="Malgun Gothic"/>
                  <w:lang w:eastAsia="ko-KR"/>
                </w:rPr>
                <w:t>FR2</w:t>
              </w:r>
            </w:ins>
          </w:p>
        </w:tc>
        <w:tc>
          <w:tcPr>
            <w:tcW w:w="1418" w:type="dxa"/>
            <w:vAlign w:val="center"/>
          </w:tcPr>
          <w:p w14:paraId="420EB211" w14:textId="77777777" w:rsidR="003B6B86" w:rsidRPr="00501646" w:rsidRDefault="003B6B86" w:rsidP="00DB5682">
            <w:pPr>
              <w:jc w:val="center"/>
              <w:rPr>
                <w:ins w:id="13092" w:author="China Telecom" w:date="2020-11-16T11:04:00Z"/>
                <w:rFonts w:eastAsia="宋体"/>
              </w:rPr>
            </w:pPr>
          </w:p>
        </w:tc>
        <w:tc>
          <w:tcPr>
            <w:tcW w:w="1417" w:type="dxa"/>
            <w:vAlign w:val="center"/>
          </w:tcPr>
          <w:p w14:paraId="48D2017A" w14:textId="77777777" w:rsidR="003B6B86" w:rsidRPr="00501646" w:rsidRDefault="003B6B86" w:rsidP="00DB5682">
            <w:pPr>
              <w:jc w:val="center"/>
              <w:rPr>
                <w:ins w:id="13093" w:author="China Telecom" w:date="2020-11-16T11:04:00Z"/>
                <w:rFonts w:eastAsia="宋体"/>
              </w:rPr>
            </w:pPr>
            <w:ins w:id="13094" w:author="China Telecom" w:date="2020-11-16T11:04:00Z">
              <w:r w:rsidRPr="00501646">
                <w:rPr>
                  <w:rFonts w:eastAsia="Malgun Gothic"/>
                  <w:lang w:eastAsia="ko-KR"/>
                </w:rPr>
                <w:t>1 dB</w:t>
              </w:r>
            </w:ins>
          </w:p>
        </w:tc>
        <w:tc>
          <w:tcPr>
            <w:tcW w:w="4596" w:type="dxa"/>
            <w:vAlign w:val="center"/>
          </w:tcPr>
          <w:p w14:paraId="3B8F9437" w14:textId="77777777" w:rsidR="003B6B86" w:rsidRPr="00501646" w:rsidRDefault="003B6B86" w:rsidP="00DB5682">
            <w:pPr>
              <w:jc w:val="center"/>
              <w:rPr>
                <w:ins w:id="13095" w:author="China Telecom" w:date="2020-11-16T11:04:00Z"/>
                <w:rFonts w:eastAsia="Malgun Gothic"/>
                <w:lang w:eastAsia="ko-KR"/>
              </w:rPr>
            </w:pPr>
            <w:ins w:id="13096" w:author="China Telecom" w:date="2020-11-16T11:04:00Z">
              <w:r w:rsidRPr="00501646">
                <w:rPr>
                  <w:rFonts w:eastAsia="Malgun Gothic"/>
                  <w:lang w:eastAsia="ko-KR"/>
                </w:rPr>
                <w:t>Residual BLER</w:t>
              </w:r>
            </w:ins>
          </w:p>
          <w:p w14:paraId="0E35D53B" w14:textId="77777777" w:rsidR="003B6B86" w:rsidRPr="00501646" w:rsidRDefault="003B6B86" w:rsidP="00DB5682">
            <w:pPr>
              <w:spacing w:after="0" w:line="240" w:lineRule="auto"/>
              <w:jc w:val="center"/>
              <w:rPr>
                <w:ins w:id="13097" w:author="China Telecom" w:date="2020-11-16T11:04:00Z"/>
                <w:rFonts w:eastAsia="宋体"/>
              </w:rPr>
            </w:pPr>
            <w:ins w:id="13098" w:author="China Telecom" w:date="2020-11-16T11:04:00Z">
              <w:r w:rsidRPr="00501646">
                <w:rPr>
                  <w:rFonts w:eastAsia="Malgun Gothic"/>
                  <w:lang w:eastAsia="ko-KR"/>
                </w:rPr>
                <w:t>DDDSUDDDSU, 28GHz with O2I, 4PRB, Delay spread: 100 ns, Max # of HARQ tx: 16, Latency: 50 ms, Frequency hopping offset: 40RBs, 2 DMRS</w:t>
              </w:r>
            </w:ins>
          </w:p>
        </w:tc>
      </w:tr>
      <w:tr w:rsidR="003B6B86" w14:paraId="7E1EF687" w14:textId="77777777" w:rsidTr="00DB5682">
        <w:trPr>
          <w:trHeight w:val="412"/>
          <w:jc w:val="center"/>
          <w:ins w:id="13099" w:author="China Telecom" w:date="2020-11-16T11:04:00Z"/>
        </w:trPr>
        <w:tc>
          <w:tcPr>
            <w:tcW w:w="1192" w:type="dxa"/>
            <w:vAlign w:val="center"/>
          </w:tcPr>
          <w:p w14:paraId="74E1C860" w14:textId="77777777" w:rsidR="003B6B86" w:rsidRPr="00501646" w:rsidRDefault="003B6B86" w:rsidP="00DB5682">
            <w:pPr>
              <w:jc w:val="center"/>
              <w:rPr>
                <w:ins w:id="13100" w:author="China Telecom" w:date="2020-11-16T11:04:00Z"/>
                <w:rFonts w:eastAsia="宋体"/>
              </w:rPr>
            </w:pPr>
            <w:ins w:id="13101" w:author="China Telecom" w:date="2020-11-19T14:24:00Z">
              <w:r>
                <w:rPr>
                  <w:rFonts w:eastAsia="宋体"/>
                </w:rPr>
                <w:t>Source 5</w:t>
              </w:r>
            </w:ins>
            <w:ins w:id="13102" w:author="China Telecom" w:date="2020-11-16T11:33:00Z">
              <w:r>
                <w:rPr>
                  <w:rFonts w:eastAsia="宋体"/>
                </w:rPr>
                <w:t xml:space="preserve"> (</w:t>
              </w:r>
              <w:r>
                <w:rPr>
                  <w:rFonts w:eastAsia="宋体"/>
                  <w:szCs w:val="21"/>
                </w:rPr>
                <w:t>R1-2008419</w:t>
              </w:r>
              <w:r>
                <w:rPr>
                  <w:rFonts w:eastAsia="宋体"/>
                </w:rPr>
                <w:t>)</w:t>
              </w:r>
            </w:ins>
          </w:p>
        </w:tc>
        <w:tc>
          <w:tcPr>
            <w:tcW w:w="1134" w:type="dxa"/>
            <w:vAlign w:val="center"/>
          </w:tcPr>
          <w:p w14:paraId="14D104DC" w14:textId="77777777" w:rsidR="003B6B86" w:rsidRPr="00501646" w:rsidRDefault="003B6B86" w:rsidP="00DB5682">
            <w:pPr>
              <w:jc w:val="center"/>
              <w:rPr>
                <w:ins w:id="13103" w:author="China Telecom" w:date="2020-11-16T11:04:00Z"/>
                <w:rFonts w:eastAsia="Malgun Gothic"/>
                <w:lang w:eastAsia="ko-KR"/>
              </w:rPr>
            </w:pPr>
            <w:ins w:id="13104" w:author="China Telecom" w:date="2020-11-16T11:04:00Z">
              <w:r w:rsidRPr="00501646">
                <w:rPr>
                  <w:rFonts w:eastAsia="宋体"/>
                </w:rPr>
                <w:t>FR1</w:t>
              </w:r>
            </w:ins>
          </w:p>
        </w:tc>
        <w:tc>
          <w:tcPr>
            <w:tcW w:w="1418" w:type="dxa"/>
            <w:vAlign w:val="center"/>
          </w:tcPr>
          <w:p w14:paraId="31B43AAC" w14:textId="77777777" w:rsidR="003B6B86" w:rsidRPr="00501646" w:rsidRDefault="003B6B86" w:rsidP="00DB5682">
            <w:pPr>
              <w:jc w:val="center"/>
              <w:rPr>
                <w:ins w:id="13105" w:author="China Telecom" w:date="2020-11-16T11:04:00Z"/>
                <w:rFonts w:eastAsia="宋体"/>
              </w:rPr>
            </w:pPr>
            <w:ins w:id="13106" w:author="China Telecom" w:date="2020-11-16T11:04:00Z">
              <w:r w:rsidRPr="00501646">
                <w:rPr>
                  <w:rFonts w:eastAsia="宋体"/>
                </w:rPr>
                <w:t>1.3 dB (LLS)</w:t>
              </w:r>
            </w:ins>
          </w:p>
        </w:tc>
        <w:tc>
          <w:tcPr>
            <w:tcW w:w="1417" w:type="dxa"/>
            <w:vAlign w:val="center"/>
          </w:tcPr>
          <w:p w14:paraId="6A3BAEA6" w14:textId="77777777" w:rsidR="003B6B86" w:rsidRPr="00501646" w:rsidRDefault="003B6B86" w:rsidP="00DB5682">
            <w:pPr>
              <w:jc w:val="center"/>
              <w:rPr>
                <w:ins w:id="13107" w:author="China Telecom" w:date="2020-11-16T11:04:00Z"/>
                <w:rFonts w:eastAsia="Malgun Gothic"/>
                <w:lang w:eastAsia="ko-KR"/>
              </w:rPr>
            </w:pPr>
          </w:p>
        </w:tc>
        <w:tc>
          <w:tcPr>
            <w:tcW w:w="4596" w:type="dxa"/>
            <w:vAlign w:val="center"/>
          </w:tcPr>
          <w:p w14:paraId="0EA8122A" w14:textId="77777777" w:rsidR="003B6B86" w:rsidRPr="00501646" w:rsidRDefault="003B6B86" w:rsidP="00DB5682">
            <w:pPr>
              <w:spacing w:after="0"/>
              <w:jc w:val="center"/>
              <w:rPr>
                <w:ins w:id="13108" w:author="China Telecom" w:date="2020-11-16T11:04:00Z"/>
                <w:rFonts w:eastAsia="宋体"/>
              </w:rPr>
            </w:pPr>
            <w:ins w:id="13109" w:author="China Telecom" w:date="2020-11-16T11:04:00Z">
              <w:r w:rsidRPr="00501646">
                <w:rPr>
                  <w:rFonts w:eastAsia="宋体"/>
                  <w:u w:val="single"/>
                </w:rPr>
                <w:t>With vs. without cross-slot est</w:t>
              </w:r>
              <w:r w:rsidRPr="00501646">
                <w:rPr>
                  <w:rFonts w:eastAsia="宋体"/>
                </w:rPr>
                <w:t>.</w:t>
              </w:r>
            </w:ins>
          </w:p>
          <w:p w14:paraId="60CD9266" w14:textId="77777777" w:rsidR="003B6B86" w:rsidRPr="00501646" w:rsidRDefault="003B6B86" w:rsidP="00DB5682">
            <w:pPr>
              <w:spacing w:after="0"/>
              <w:jc w:val="center"/>
              <w:rPr>
                <w:ins w:id="13110" w:author="China Telecom" w:date="2020-11-16T11:04:00Z"/>
                <w:rFonts w:eastAsia="宋体"/>
              </w:rPr>
            </w:pPr>
            <w:ins w:id="13111" w:author="China Telecom" w:date="2020-11-16T11:04:00Z">
              <w:r w:rsidRPr="00501646">
                <w:rPr>
                  <w:rFonts w:eastAsia="宋体"/>
                </w:rPr>
                <w:t>With frequency hopping (2 hops)</w:t>
              </w:r>
            </w:ins>
          </w:p>
          <w:p w14:paraId="49763549" w14:textId="77777777" w:rsidR="003B6B86" w:rsidRPr="00501646" w:rsidRDefault="003B6B86" w:rsidP="00DB5682">
            <w:pPr>
              <w:spacing w:after="0"/>
              <w:jc w:val="center"/>
              <w:rPr>
                <w:ins w:id="13112" w:author="China Telecom" w:date="2020-11-16T11:04:00Z"/>
                <w:rFonts w:eastAsia="宋体"/>
              </w:rPr>
            </w:pPr>
            <w:ins w:id="13113" w:author="China Telecom" w:date="2020-11-16T11:04:00Z">
              <w:r w:rsidRPr="00501646">
                <w:rPr>
                  <w:rFonts w:eastAsia="宋体"/>
                </w:rPr>
                <w:t>1% BLER</w:t>
              </w:r>
            </w:ins>
          </w:p>
          <w:p w14:paraId="56E71061" w14:textId="77777777" w:rsidR="003B6B86" w:rsidRPr="00501646" w:rsidRDefault="003B6B86" w:rsidP="00DB5682">
            <w:pPr>
              <w:spacing w:after="0"/>
              <w:jc w:val="center"/>
              <w:rPr>
                <w:ins w:id="13114" w:author="China Telecom" w:date="2020-11-16T11:04:00Z"/>
                <w:rFonts w:eastAsia="宋体"/>
              </w:rPr>
            </w:pPr>
            <w:ins w:id="13115" w:author="China Telecom" w:date="2020-11-16T11:04:00Z">
              <w:r w:rsidRPr="00501646">
                <w:rPr>
                  <w:rFonts w:eastAsia="宋体"/>
                </w:rPr>
                <w:t>For 30ns delay spread, 3kmph, 2 Rx, 2 DMRS</w:t>
              </w:r>
            </w:ins>
          </w:p>
          <w:p w14:paraId="796C316D" w14:textId="77777777" w:rsidR="003B6B86" w:rsidRPr="00501646" w:rsidRDefault="003B6B86" w:rsidP="00DB5682">
            <w:pPr>
              <w:spacing w:after="0"/>
              <w:jc w:val="center"/>
              <w:rPr>
                <w:ins w:id="13116" w:author="China Telecom" w:date="2020-11-16T11:04:00Z"/>
                <w:rFonts w:eastAsia="宋体"/>
              </w:rPr>
            </w:pPr>
            <w:ins w:id="13117" w:author="China Telecom" w:date="2020-11-16T11:04:00Z">
              <w:r w:rsidRPr="00501646">
                <w:rPr>
                  <w:rFonts w:eastAsia="宋体"/>
                </w:rPr>
                <w:t>4 PRBs, MCS0, 700 MHz</w:t>
              </w:r>
            </w:ins>
          </w:p>
          <w:p w14:paraId="46B11AC8" w14:textId="77777777" w:rsidR="003B6B86" w:rsidRPr="00501646" w:rsidRDefault="003B6B86" w:rsidP="00DB5682">
            <w:pPr>
              <w:spacing w:after="0"/>
              <w:jc w:val="center"/>
              <w:rPr>
                <w:ins w:id="13118" w:author="China Telecom" w:date="2020-11-16T11:04:00Z"/>
                <w:rFonts w:eastAsia="宋体"/>
              </w:rPr>
            </w:pPr>
            <w:ins w:id="13119" w:author="China Telecom" w:date="2020-11-16T11:04:00Z">
              <w:r w:rsidRPr="00501646">
                <w:rPr>
                  <w:rFonts w:eastAsia="宋体"/>
                </w:rPr>
                <w:t>8 repetitions (no retransmissions)</w:t>
              </w:r>
            </w:ins>
          </w:p>
          <w:p w14:paraId="135D51FC" w14:textId="77777777" w:rsidR="003B6B86" w:rsidRPr="00501646" w:rsidRDefault="003B6B86" w:rsidP="00DB5682">
            <w:pPr>
              <w:jc w:val="center"/>
              <w:rPr>
                <w:ins w:id="13120" w:author="China Telecom" w:date="2020-11-16T11:04:00Z"/>
                <w:rFonts w:eastAsia="Malgun Gothic"/>
                <w:lang w:eastAsia="ko-KR"/>
              </w:rPr>
            </w:pPr>
            <w:ins w:id="13121" w:author="China Telecom" w:date="2020-11-16T11:04:00Z">
              <w:r w:rsidRPr="00501646">
                <w:rPr>
                  <w:rFonts w:eastAsia="宋体"/>
                </w:rPr>
                <w:t>Details in R1-2008419</w:t>
              </w:r>
            </w:ins>
          </w:p>
        </w:tc>
      </w:tr>
    </w:tbl>
    <w:p w14:paraId="04E48BE9" w14:textId="77777777" w:rsidR="003B6B86" w:rsidRDefault="003B6B86" w:rsidP="003B6B86">
      <w:pPr>
        <w:jc w:val="center"/>
        <w:rPr>
          <w:ins w:id="13122" w:author="China Telecom" w:date="2020-11-16T11:04:00Z"/>
          <w:rFonts w:eastAsia="宋体"/>
        </w:rPr>
      </w:pPr>
    </w:p>
    <w:p w14:paraId="4ED82EA7" w14:textId="77777777" w:rsidR="003B6B86" w:rsidRPr="00716972" w:rsidRDefault="003B6B86" w:rsidP="003B6B86">
      <w:pPr>
        <w:jc w:val="both"/>
        <w:rPr>
          <w:ins w:id="13123" w:author="China Telecom" w:date="2020-11-13T08:09:00Z"/>
        </w:rPr>
      </w:pPr>
      <w:ins w:id="13124" w:author="China Telecom" w:date="2020-11-13T08:09:00Z">
        <w:r w:rsidRPr="00716972">
          <w:t>Two sources (R1-2007743, R1-2007954) evaluate the performance of lower DM-RS density.</w:t>
        </w:r>
      </w:ins>
    </w:p>
    <w:p w14:paraId="5682A1AC" w14:textId="77777777" w:rsidR="003B6B86" w:rsidRDefault="003B6B86" w:rsidP="003B6B86">
      <w:pPr>
        <w:widowControl w:val="0"/>
        <w:numPr>
          <w:ilvl w:val="0"/>
          <w:numId w:val="67"/>
        </w:numPr>
        <w:tabs>
          <w:tab w:val="left" w:pos="1701"/>
        </w:tabs>
        <w:spacing w:after="160" w:line="259" w:lineRule="auto"/>
        <w:jc w:val="both"/>
        <w:rPr>
          <w:ins w:id="13125" w:author="China Telecom" w:date="2020-11-13T08:09:00Z"/>
        </w:rPr>
      </w:pPr>
      <w:ins w:id="13126" w:author="China Telecom" w:date="2020-11-13T08:09:00Z">
        <w:r>
          <w:t>One source (</w:t>
        </w:r>
        <w:r>
          <w:rPr>
            <w:rFonts w:eastAsia="宋体"/>
          </w:rPr>
          <w:t>R1-2007743</w:t>
        </w:r>
        <w:r>
          <w:t xml:space="preserve">) shows around 1.0 dB SNR gain for lower DM-RS density in frequency domain for eMBB at 10% iBLER for FR1, compared to Rel-16 DM-RS density. The results is based on the assumption with </w:t>
        </w:r>
        <w:r>
          <w:rPr>
            <w:rFonts w:eastAsia="Times New Roman"/>
            <w:szCs w:val="21"/>
          </w:rPr>
          <w:t>only 1 RX antenna, single front-loaded DMRS symbol and without frequency hopping.</w:t>
        </w:r>
      </w:ins>
    </w:p>
    <w:p w14:paraId="6C8117A0" w14:textId="77777777" w:rsidR="003B6B86" w:rsidRDefault="003B6B86" w:rsidP="003B6B86">
      <w:pPr>
        <w:widowControl w:val="0"/>
        <w:numPr>
          <w:ilvl w:val="0"/>
          <w:numId w:val="67"/>
        </w:numPr>
        <w:tabs>
          <w:tab w:val="left" w:pos="1701"/>
        </w:tabs>
        <w:spacing w:after="160" w:line="259" w:lineRule="auto"/>
        <w:jc w:val="both"/>
        <w:rPr>
          <w:ins w:id="13127" w:author="China Telecom" w:date="2020-11-13T08:09:00Z"/>
        </w:rPr>
      </w:pPr>
      <w:ins w:id="13128" w:author="China Telecom" w:date="2020-11-13T08:09:00Z">
        <w:r>
          <w:t>One source</w:t>
        </w:r>
        <w:r>
          <w:rPr>
            <w:rFonts w:hint="eastAsia"/>
          </w:rPr>
          <w:t xml:space="preserve"> (R1-2007954)</w:t>
        </w:r>
        <w:r>
          <w:t xml:space="preserve"> shows around 0.2 d</w:t>
        </w:r>
        <w:r>
          <w:rPr>
            <w:rFonts w:hint="eastAsia"/>
          </w:rPr>
          <w:t>B</w:t>
        </w:r>
        <w:r>
          <w:t xml:space="preserve"> </w:t>
        </w:r>
        <w:r>
          <w:rPr>
            <w:rFonts w:hint="eastAsia"/>
          </w:rPr>
          <w:t>SNR</w:t>
        </w:r>
        <w:r>
          <w:t xml:space="preserve"> </w:t>
        </w:r>
        <w:r>
          <w:rPr>
            <w:rFonts w:hint="eastAsia"/>
          </w:rPr>
          <w:t>loss</w:t>
        </w:r>
        <w:r>
          <w:t xml:space="preserve"> for lower DM-RS density in time domain for eMBB at 10% iBLER for FR1, compared to Rel-16 DM-RS density.</w:t>
        </w:r>
      </w:ins>
    </w:p>
    <w:p w14:paraId="2F7454A8" w14:textId="77777777" w:rsidR="003B6B86" w:rsidRDefault="003B6B86" w:rsidP="00C55C48">
      <w:pPr>
        <w:pStyle w:val="TH"/>
        <w:rPr>
          <w:ins w:id="13129" w:author="China Telecom" w:date="2020-11-16T11:07:00Z"/>
          <w:rFonts w:ascii="Calibri" w:eastAsia="宋体" w:hAnsi="Calibri"/>
        </w:rPr>
      </w:pPr>
      <w:ins w:id="13130" w:author="China Telecom" w:date="2020-11-16T11:09:00Z">
        <w:r>
          <w:rPr>
            <w:rFonts w:eastAsia="宋体" w:hint="eastAsia"/>
          </w:rPr>
          <w:t xml:space="preserve">Table </w:t>
        </w:r>
        <w:r>
          <w:rPr>
            <w:rFonts w:eastAsia="宋体"/>
          </w:rPr>
          <w:t>6.1.3</w:t>
        </w:r>
        <w:r>
          <w:rPr>
            <w:rFonts w:eastAsia="宋体" w:hint="eastAsia"/>
          </w:rPr>
          <w:t>-</w:t>
        </w:r>
        <w:r>
          <w:rPr>
            <w:rFonts w:eastAsia="宋体"/>
          </w:rPr>
          <w:t xml:space="preserve">3 </w:t>
        </w:r>
        <w:r w:rsidRPr="00C55C48">
          <w:t>Performance</w:t>
        </w:r>
        <w:r>
          <w:rPr>
            <w:rFonts w:eastAsia="宋体"/>
          </w:rPr>
          <w:t xml:space="preserve"> evaluation for</w:t>
        </w:r>
      </w:ins>
      <w:ins w:id="13131" w:author="China Telecom" w:date="2020-11-16T11:07:00Z">
        <w:r>
          <w:rPr>
            <w:rFonts w:eastAsia="宋体" w:hint="eastAsia"/>
          </w:rPr>
          <w:t xml:space="preserve"> </w:t>
        </w:r>
      </w:ins>
      <w:ins w:id="13132" w:author="China Telecom" w:date="2020-11-16T11:09:00Z">
        <w:r>
          <w:rPr>
            <w:bCs/>
          </w:rPr>
          <w:t>l</w:t>
        </w:r>
      </w:ins>
      <w:ins w:id="13133" w:author="China Telecom" w:date="2020-11-16T11:07:00Z">
        <w:r>
          <w:rPr>
            <w:bCs/>
          </w:rPr>
          <w:t xml:space="preserve">ower </w:t>
        </w:r>
        <w:r>
          <w:rPr>
            <w:rFonts w:hint="eastAsia"/>
            <w:bCs/>
          </w:rPr>
          <w:t xml:space="preserve">DMRS </w:t>
        </w:r>
        <w:r>
          <w:rPr>
            <w:bCs/>
          </w:rPr>
          <w:t>density</w:t>
        </w:r>
      </w:ins>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14:paraId="0F79F85B" w14:textId="77777777" w:rsidTr="00DB5682">
        <w:trPr>
          <w:trHeight w:val="420"/>
          <w:jc w:val="center"/>
          <w:ins w:id="13134" w:author="China Telecom" w:date="2020-11-16T11:07:00Z"/>
        </w:trPr>
        <w:tc>
          <w:tcPr>
            <w:tcW w:w="1192" w:type="dxa"/>
            <w:vMerge w:val="restart"/>
            <w:vAlign w:val="center"/>
          </w:tcPr>
          <w:p w14:paraId="1CE06A81" w14:textId="77777777" w:rsidR="003B6B86" w:rsidRPr="00661812" w:rsidRDefault="003B6B86" w:rsidP="00DB5682">
            <w:pPr>
              <w:jc w:val="center"/>
              <w:rPr>
                <w:ins w:id="13135" w:author="China Telecom" w:date="2020-11-16T11:07:00Z"/>
                <w:rFonts w:eastAsia="宋体"/>
                <w:b/>
              </w:rPr>
            </w:pPr>
            <w:ins w:id="13136" w:author="China Telecom" w:date="2020-11-16T11:08:00Z">
              <w:r w:rsidRPr="00661812">
                <w:rPr>
                  <w:rFonts w:eastAsia="宋体"/>
                  <w:b/>
                </w:rPr>
                <w:t>Source</w:t>
              </w:r>
            </w:ins>
          </w:p>
        </w:tc>
        <w:tc>
          <w:tcPr>
            <w:tcW w:w="1134" w:type="dxa"/>
            <w:vMerge w:val="restart"/>
            <w:vAlign w:val="center"/>
          </w:tcPr>
          <w:p w14:paraId="6862968D" w14:textId="77777777" w:rsidR="003B6B86" w:rsidRPr="00661812" w:rsidRDefault="003B6B86" w:rsidP="00DB5682">
            <w:pPr>
              <w:jc w:val="center"/>
              <w:rPr>
                <w:ins w:id="13137" w:author="China Telecom" w:date="2020-11-16T11:07:00Z"/>
                <w:rFonts w:eastAsia="宋体"/>
                <w:b/>
              </w:rPr>
            </w:pPr>
            <w:ins w:id="13138" w:author="China Telecom" w:date="2020-11-16T11:07:00Z">
              <w:r w:rsidRPr="00661812">
                <w:rPr>
                  <w:rFonts w:eastAsia="宋体"/>
                  <w:b/>
                </w:rPr>
                <w:t>Frequency Range</w:t>
              </w:r>
            </w:ins>
          </w:p>
        </w:tc>
        <w:tc>
          <w:tcPr>
            <w:tcW w:w="2835" w:type="dxa"/>
            <w:gridSpan w:val="2"/>
            <w:vAlign w:val="center"/>
          </w:tcPr>
          <w:p w14:paraId="29368833" w14:textId="77777777" w:rsidR="003B6B86" w:rsidRPr="00661812" w:rsidRDefault="003B6B86" w:rsidP="00DB5682">
            <w:pPr>
              <w:jc w:val="center"/>
              <w:rPr>
                <w:ins w:id="13139" w:author="China Telecom" w:date="2020-11-16T11:07:00Z"/>
                <w:rFonts w:eastAsia="宋体"/>
                <w:b/>
              </w:rPr>
            </w:pPr>
            <w:ins w:id="13140" w:author="China Telecom" w:date="2020-11-16T11:07:00Z">
              <w:r w:rsidRPr="00661812">
                <w:rPr>
                  <w:rFonts w:eastAsia="宋体"/>
                  <w:b/>
                </w:rPr>
                <w:t>Performance gain</w:t>
              </w:r>
            </w:ins>
          </w:p>
        </w:tc>
        <w:tc>
          <w:tcPr>
            <w:tcW w:w="4596" w:type="dxa"/>
            <w:vMerge w:val="restart"/>
            <w:vAlign w:val="center"/>
          </w:tcPr>
          <w:p w14:paraId="2C13D25D" w14:textId="77777777" w:rsidR="003B6B86" w:rsidRPr="00661812" w:rsidRDefault="003B6B86" w:rsidP="00DB5682">
            <w:pPr>
              <w:jc w:val="center"/>
              <w:rPr>
                <w:ins w:id="13141" w:author="China Telecom" w:date="2020-11-16T11:07:00Z"/>
                <w:rFonts w:eastAsia="宋体"/>
                <w:b/>
              </w:rPr>
            </w:pPr>
            <w:ins w:id="13142" w:author="China Telecom" w:date="2020-11-16T11:07:00Z">
              <w:r w:rsidRPr="00661812">
                <w:rPr>
                  <w:rFonts w:eastAsia="宋体"/>
                  <w:b/>
                </w:rPr>
                <w:t>Key Assumptions</w:t>
              </w:r>
            </w:ins>
          </w:p>
        </w:tc>
      </w:tr>
      <w:tr w:rsidR="003B6B86" w14:paraId="0F529A86" w14:textId="77777777" w:rsidTr="00DB5682">
        <w:trPr>
          <w:trHeight w:val="431"/>
          <w:jc w:val="center"/>
          <w:ins w:id="13143" w:author="China Telecom" w:date="2020-11-16T11:07:00Z"/>
        </w:trPr>
        <w:tc>
          <w:tcPr>
            <w:tcW w:w="1192" w:type="dxa"/>
            <w:vMerge/>
            <w:vAlign w:val="center"/>
          </w:tcPr>
          <w:p w14:paraId="553961DF" w14:textId="77777777" w:rsidR="003B6B86" w:rsidRPr="00501646" w:rsidRDefault="003B6B86" w:rsidP="00DB5682">
            <w:pPr>
              <w:jc w:val="center"/>
              <w:rPr>
                <w:ins w:id="13144" w:author="China Telecom" w:date="2020-11-16T11:07:00Z"/>
                <w:rFonts w:eastAsia="宋体"/>
              </w:rPr>
            </w:pPr>
          </w:p>
        </w:tc>
        <w:tc>
          <w:tcPr>
            <w:tcW w:w="1134" w:type="dxa"/>
            <w:vMerge/>
            <w:vAlign w:val="center"/>
          </w:tcPr>
          <w:p w14:paraId="156C854D" w14:textId="77777777" w:rsidR="003B6B86" w:rsidRPr="00501646" w:rsidRDefault="003B6B86" w:rsidP="00DB5682">
            <w:pPr>
              <w:jc w:val="center"/>
              <w:rPr>
                <w:ins w:id="13145" w:author="China Telecom" w:date="2020-11-16T11:07:00Z"/>
                <w:rFonts w:eastAsia="宋体"/>
              </w:rPr>
            </w:pPr>
          </w:p>
        </w:tc>
        <w:tc>
          <w:tcPr>
            <w:tcW w:w="1418" w:type="dxa"/>
            <w:vAlign w:val="center"/>
          </w:tcPr>
          <w:p w14:paraId="7F4293EA" w14:textId="77777777" w:rsidR="003B6B86" w:rsidRPr="00661812" w:rsidRDefault="003B6B86" w:rsidP="00DB5682">
            <w:pPr>
              <w:jc w:val="center"/>
              <w:rPr>
                <w:ins w:id="13146" w:author="China Telecom" w:date="2020-11-16T11:07:00Z"/>
                <w:rFonts w:eastAsia="宋体"/>
                <w:b/>
              </w:rPr>
            </w:pPr>
            <w:ins w:id="13147" w:author="China Telecom" w:date="2020-11-16T11:07:00Z">
              <w:r w:rsidRPr="00661812">
                <w:rPr>
                  <w:rFonts w:eastAsia="宋体"/>
                  <w:b/>
                </w:rPr>
                <w:t>eMBB</w:t>
              </w:r>
            </w:ins>
          </w:p>
        </w:tc>
        <w:tc>
          <w:tcPr>
            <w:tcW w:w="1417" w:type="dxa"/>
            <w:vAlign w:val="center"/>
          </w:tcPr>
          <w:p w14:paraId="38317A02" w14:textId="77777777" w:rsidR="003B6B86" w:rsidRPr="00661812" w:rsidRDefault="003B6B86" w:rsidP="00DB5682">
            <w:pPr>
              <w:jc w:val="center"/>
              <w:rPr>
                <w:ins w:id="13148" w:author="China Telecom" w:date="2020-11-16T11:07:00Z"/>
                <w:rFonts w:eastAsia="宋体"/>
                <w:b/>
              </w:rPr>
            </w:pPr>
            <w:ins w:id="13149" w:author="China Telecom" w:date="2020-11-16T11:07:00Z">
              <w:r w:rsidRPr="00661812">
                <w:rPr>
                  <w:rFonts w:eastAsia="宋体"/>
                  <w:b/>
                </w:rPr>
                <w:t>voice</w:t>
              </w:r>
            </w:ins>
          </w:p>
        </w:tc>
        <w:tc>
          <w:tcPr>
            <w:tcW w:w="4596" w:type="dxa"/>
            <w:vMerge/>
            <w:vAlign w:val="center"/>
          </w:tcPr>
          <w:p w14:paraId="5D227E42" w14:textId="77777777" w:rsidR="003B6B86" w:rsidRPr="00501646" w:rsidRDefault="003B6B86" w:rsidP="00DB5682">
            <w:pPr>
              <w:jc w:val="center"/>
              <w:rPr>
                <w:ins w:id="13150" w:author="China Telecom" w:date="2020-11-16T11:07:00Z"/>
                <w:rFonts w:eastAsia="宋体"/>
              </w:rPr>
            </w:pPr>
          </w:p>
        </w:tc>
      </w:tr>
      <w:tr w:rsidR="003B6B86" w14:paraId="2F635FD5" w14:textId="77777777" w:rsidTr="00DB5682">
        <w:trPr>
          <w:trHeight w:val="431"/>
          <w:jc w:val="center"/>
          <w:ins w:id="13151" w:author="China Telecom" w:date="2020-11-16T11:07:00Z"/>
        </w:trPr>
        <w:tc>
          <w:tcPr>
            <w:tcW w:w="1192" w:type="dxa"/>
            <w:vAlign w:val="center"/>
          </w:tcPr>
          <w:p w14:paraId="6EFEB369" w14:textId="77777777" w:rsidR="003B6B86" w:rsidRPr="00501646" w:rsidRDefault="003B6B86" w:rsidP="00DB5682">
            <w:pPr>
              <w:jc w:val="center"/>
              <w:rPr>
                <w:ins w:id="13152" w:author="China Telecom" w:date="2020-11-16T11:07:00Z"/>
                <w:rFonts w:eastAsia="宋体"/>
              </w:rPr>
            </w:pPr>
            <w:ins w:id="13153" w:author="China Telecom" w:date="2020-11-19T14:25:00Z">
              <w:r>
                <w:rPr>
                  <w:rFonts w:eastAsia="宋体"/>
                </w:rPr>
                <w:t>Source 1</w:t>
              </w:r>
            </w:ins>
            <w:ins w:id="13154" w:author="China Telecom" w:date="2020-11-16T11:32:00Z">
              <w:r>
                <w:rPr>
                  <w:rFonts w:eastAsia="宋体"/>
                </w:rPr>
                <w:t xml:space="preserve"> (R1-2007743)</w:t>
              </w:r>
            </w:ins>
          </w:p>
        </w:tc>
        <w:tc>
          <w:tcPr>
            <w:tcW w:w="1134" w:type="dxa"/>
            <w:vAlign w:val="center"/>
          </w:tcPr>
          <w:p w14:paraId="3C35ADD8" w14:textId="77777777" w:rsidR="003B6B86" w:rsidRPr="00501646" w:rsidRDefault="003B6B86" w:rsidP="00DB5682">
            <w:pPr>
              <w:jc w:val="center"/>
              <w:rPr>
                <w:ins w:id="13155" w:author="China Telecom" w:date="2020-11-16T11:07:00Z"/>
                <w:rFonts w:eastAsia="宋体"/>
              </w:rPr>
            </w:pPr>
            <w:ins w:id="13156" w:author="China Telecom" w:date="2020-11-16T11:07:00Z">
              <w:r w:rsidRPr="00501646">
                <w:rPr>
                  <w:rFonts w:eastAsia="宋体"/>
                </w:rPr>
                <w:t>FR1</w:t>
              </w:r>
            </w:ins>
          </w:p>
        </w:tc>
        <w:tc>
          <w:tcPr>
            <w:tcW w:w="1418" w:type="dxa"/>
            <w:vAlign w:val="center"/>
          </w:tcPr>
          <w:p w14:paraId="725B041E" w14:textId="77777777" w:rsidR="003B6B86" w:rsidRPr="00501646" w:rsidRDefault="003B6B86" w:rsidP="00DB5682">
            <w:pPr>
              <w:jc w:val="center"/>
              <w:rPr>
                <w:ins w:id="13157" w:author="China Telecom" w:date="2020-11-16T11:07:00Z"/>
                <w:rFonts w:eastAsia="宋体"/>
              </w:rPr>
            </w:pPr>
            <w:ins w:id="13158" w:author="China Telecom" w:date="2020-11-16T11:07:00Z">
              <w:r w:rsidRPr="00501646">
                <w:rPr>
                  <w:rFonts w:eastAsia="宋体"/>
                </w:rPr>
                <w:t>1 dB</w:t>
              </w:r>
            </w:ins>
          </w:p>
        </w:tc>
        <w:tc>
          <w:tcPr>
            <w:tcW w:w="1417" w:type="dxa"/>
            <w:vAlign w:val="center"/>
          </w:tcPr>
          <w:p w14:paraId="28B9EC22" w14:textId="77777777" w:rsidR="003B6B86" w:rsidRPr="00501646" w:rsidRDefault="003B6B86" w:rsidP="00DB5682">
            <w:pPr>
              <w:jc w:val="center"/>
              <w:rPr>
                <w:ins w:id="13159" w:author="China Telecom" w:date="2020-11-16T11:07:00Z"/>
                <w:rFonts w:eastAsia="宋体"/>
              </w:rPr>
            </w:pPr>
          </w:p>
        </w:tc>
        <w:tc>
          <w:tcPr>
            <w:tcW w:w="4596" w:type="dxa"/>
            <w:vAlign w:val="center"/>
          </w:tcPr>
          <w:p w14:paraId="7FA4AA4A" w14:textId="77777777" w:rsidR="003B6B86" w:rsidRPr="00501646" w:rsidRDefault="003B6B86" w:rsidP="00DB5682">
            <w:pPr>
              <w:jc w:val="center"/>
              <w:rPr>
                <w:ins w:id="13160" w:author="China Telecom" w:date="2020-11-16T11:07:00Z"/>
                <w:rFonts w:eastAsia="宋体"/>
              </w:rPr>
            </w:pPr>
            <w:ins w:id="13161" w:author="China Telecom" w:date="2020-11-16T11:07:00Z">
              <w:r w:rsidRPr="00501646">
                <w:rPr>
                  <w:rFonts w:eastAsia="宋体"/>
                </w:rPr>
                <w:t>2GHz, 14-symbol PUSCH, one DMRS, DMRS type 1, one port transmission.</w:t>
              </w:r>
            </w:ins>
          </w:p>
          <w:p w14:paraId="6B25E632" w14:textId="77777777" w:rsidR="003B6B86" w:rsidRPr="00501646" w:rsidRDefault="003B6B86" w:rsidP="00DB5682">
            <w:pPr>
              <w:jc w:val="center"/>
              <w:rPr>
                <w:ins w:id="13162" w:author="China Telecom" w:date="2020-11-16T11:07:00Z"/>
              </w:rPr>
            </w:pPr>
            <w:ins w:id="13163" w:author="China Telecom" w:date="2020-11-16T11:07:00Z">
              <w:r w:rsidRPr="00501646">
                <w:t>Baseline scheme: DMRS type 1, one port transmission, 3 dB power boosting on DMRS RE compared to data RE.</w:t>
              </w:r>
            </w:ins>
          </w:p>
          <w:p w14:paraId="27FCFC2F" w14:textId="77777777" w:rsidR="003B6B86" w:rsidRPr="00501646" w:rsidRDefault="003B6B86" w:rsidP="00DB5682">
            <w:pPr>
              <w:jc w:val="center"/>
              <w:rPr>
                <w:ins w:id="13164" w:author="China Telecom" w:date="2020-11-16T11:07:00Z"/>
                <w:rFonts w:eastAsia="宋体"/>
              </w:rPr>
            </w:pPr>
            <w:ins w:id="13165" w:author="China Telecom" w:date="2020-11-16T11:07:00Z">
              <w:r w:rsidRPr="00501646">
                <w:t>Enhanced scheme: Only mapping DMRS type 1 on even PRBs, 6 dB power boosting on DMRS RE compared to data RE.</w:t>
              </w:r>
            </w:ins>
          </w:p>
        </w:tc>
      </w:tr>
      <w:tr w:rsidR="003B6B86" w14:paraId="64074155" w14:textId="77777777" w:rsidTr="00DB5682">
        <w:trPr>
          <w:trHeight w:val="913"/>
          <w:jc w:val="center"/>
          <w:ins w:id="13166" w:author="China Telecom" w:date="2020-11-16T11:07:00Z"/>
        </w:trPr>
        <w:tc>
          <w:tcPr>
            <w:tcW w:w="1192" w:type="dxa"/>
            <w:vAlign w:val="center"/>
          </w:tcPr>
          <w:p w14:paraId="1260302B" w14:textId="77777777" w:rsidR="003B6B86" w:rsidRPr="00501646" w:rsidRDefault="003B6B86" w:rsidP="00DB5682">
            <w:pPr>
              <w:jc w:val="center"/>
              <w:rPr>
                <w:ins w:id="13167" w:author="China Telecom" w:date="2020-11-16T11:07:00Z"/>
                <w:rFonts w:eastAsia="宋体"/>
              </w:rPr>
            </w:pPr>
            <w:ins w:id="13168" w:author="China Telecom" w:date="2020-11-19T14:25:00Z">
              <w:r>
                <w:rPr>
                  <w:rFonts w:eastAsia="宋体"/>
                </w:rPr>
                <w:t>Source 2</w:t>
              </w:r>
            </w:ins>
            <w:ins w:id="13169" w:author="China Telecom" w:date="2020-11-16T11:32:00Z">
              <w:r>
                <w:rPr>
                  <w:rFonts w:eastAsia="宋体"/>
                </w:rPr>
                <w:t xml:space="preserve"> (</w:t>
              </w:r>
              <w:r>
                <w:rPr>
                  <w:rFonts w:hint="eastAsia"/>
                </w:rPr>
                <w:t>R1-2007954</w:t>
              </w:r>
              <w:r>
                <w:rPr>
                  <w:rFonts w:eastAsia="宋体"/>
                </w:rPr>
                <w:t>)</w:t>
              </w:r>
            </w:ins>
          </w:p>
        </w:tc>
        <w:tc>
          <w:tcPr>
            <w:tcW w:w="1134" w:type="dxa"/>
            <w:vAlign w:val="center"/>
          </w:tcPr>
          <w:p w14:paraId="0F24A788" w14:textId="77777777" w:rsidR="003B6B86" w:rsidRPr="00501646" w:rsidRDefault="003B6B86" w:rsidP="00DB5682">
            <w:pPr>
              <w:jc w:val="center"/>
              <w:rPr>
                <w:ins w:id="13170" w:author="China Telecom" w:date="2020-11-16T11:07:00Z"/>
                <w:rFonts w:eastAsia="宋体"/>
              </w:rPr>
            </w:pPr>
            <w:ins w:id="13171" w:author="China Telecom" w:date="2020-11-16T11:07:00Z">
              <w:r w:rsidRPr="00501646">
                <w:rPr>
                  <w:rFonts w:eastAsia="宋体"/>
                </w:rPr>
                <w:t>FR1</w:t>
              </w:r>
            </w:ins>
          </w:p>
        </w:tc>
        <w:tc>
          <w:tcPr>
            <w:tcW w:w="1418" w:type="dxa"/>
            <w:vAlign w:val="center"/>
          </w:tcPr>
          <w:p w14:paraId="0C3BD1F1" w14:textId="77777777" w:rsidR="003B6B86" w:rsidRPr="00501646" w:rsidRDefault="003B6B86" w:rsidP="00DB5682">
            <w:pPr>
              <w:jc w:val="center"/>
              <w:rPr>
                <w:ins w:id="13172" w:author="China Telecom" w:date="2020-11-16T11:07:00Z"/>
                <w:rFonts w:eastAsia="宋体"/>
              </w:rPr>
            </w:pPr>
            <w:ins w:id="13173" w:author="China Telecom" w:date="2020-11-16T11:07:00Z">
              <w:r w:rsidRPr="00501646">
                <w:rPr>
                  <w:rFonts w:eastAsia="宋体"/>
                </w:rPr>
                <w:t>-0.2dB</w:t>
              </w:r>
            </w:ins>
          </w:p>
        </w:tc>
        <w:tc>
          <w:tcPr>
            <w:tcW w:w="1417" w:type="dxa"/>
            <w:vAlign w:val="center"/>
          </w:tcPr>
          <w:p w14:paraId="6DF1D39A" w14:textId="77777777" w:rsidR="003B6B86" w:rsidRPr="00501646" w:rsidRDefault="003B6B86" w:rsidP="00DB5682">
            <w:pPr>
              <w:jc w:val="center"/>
              <w:rPr>
                <w:ins w:id="13174" w:author="China Telecom" w:date="2020-11-16T11:07:00Z"/>
                <w:rFonts w:eastAsia="宋体"/>
              </w:rPr>
            </w:pPr>
          </w:p>
        </w:tc>
        <w:tc>
          <w:tcPr>
            <w:tcW w:w="4596" w:type="dxa"/>
            <w:vAlign w:val="center"/>
          </w:tcPr>
          <w:p w14:paraId="714FBEF7" w14:textId="77777777" w:rsidR="003B6B86" w:rsidRPr="00501646" w:rsidRDefault="003B6B86" w:rsidP="00DB5682">
            <w:pPr>
              <w:jc w:val="center"/>
              <w:rPr>
                <w:ins w:id="13175" w:author="China Telecom" w:date="2020-11-16T11:07:00Z"/>
                <w:rFonts w:eastAsia="宋体"/>
              </w:rPr>
            </w:pPr>
            <w:ins w:id="13176" w:author="China Telecom" w:date="2020-11-16T11:07:00Z">
              <w:r w:rsidRPr="00501646">
                <w:rPr>
                  <w:rFonts w:eastAsia="宋体"/>
                </w:rPr>
                <w:t>Baseline scheme: 2 DMRS symbols in each slot</w:t>
              </w:r>
            </w:ins>
          </w:p>
          <w:p w14:paraId="1B5E0C09" w14:textId="77777777" w:rsidR="003B6B86" w:rsidRPr="00501646" w:rsidRDefault="003B6B86" w:rsidP="00DB5682">
            <w:pPr>
              <w:jc w:val="center"/>
              <w:rPr>
                <w:ins w:id="13177" w:author="China Telecom" w:date="2020-11-16T11:07:00Z"/>
                <w:rFonts w:eastAsia="宋体"/>
              </w:rPr>
            </w:pPr>
            <w:ins w:id="13178" w:author="China Telecom" w:date="2020-11-16T11:07:00Z">
              <w:r w:rsidRPr="00501646">
                <w:rPr>
                  <w:rFonts w:eastAsia="宋体"/>
                </w:rPr>
                <w:t>Lower DMRS density scheme: 2 DMRS symbols in even slots and no DMRS in odd slots</w:t>
              </w:r>
            </w:ins>
          </w:p>
          <w:p w14:paraId="020063F4" w14:textId="77777777" w:rsidR="003B6B86" w:rsidRPr="00501646" w:rsidRDefault="003B6B86" w:rsidP="00DB5682">
            <w:pPr>
              <w:jc w:val="center"/>
              <w:rPr>
                <w:ins w:id="13179" w:author="China Telecom" w:date="2020-11-16T11:07:00Z"/>
                <w:rFonts w:eastAsia="宋体"/>
              </w:rPr>
            </w:pPr>
            <w:ins w:id="13180" w:author="China Telecom" w:date="2020-11-16T11:07:00Z">
              <w:r w:rsidRPr="00501646">
                <w:rPr>
                  <w:rFonts w:eastAsia="宋体"/>
                </w:rPr>
                <w:t>Rural 3km/h, 700MHz, FDD, TBS=136 bits, MCS 0, 8 repetitions, 2 DMRS symbols, 12 data symbols</w:t>
              </w:r>
            </w:ins>
          </w:p>
        </w:tc>
      </w:tr>
    </w:tbl>
    <w:p w14:paraId="056254D8" w14:textId="77777777" w:rsidR="003B6B86" w:rsidRDefault="003B6B86" w:rsidP="003B6B86">
      <w:pPr>
        <w:jc w:val="both"/>
        <w:rPr>
          <w:ins w:id="13181" w:author="China Telecom" w:date="2020-11-13T08:10:00Z"/>
        </w:rPr>
      </w:pPr>
    </w:p>
    <w:p w14:paraId="285D895C" w14:textId="77777777" w:rsidR="003B6B86" w:rsidRPr="00716972" w:rsidRDefault="003B6B86" w:rsidP="003B6B86">
      <w:pPr>
        <w:jc w:val="both"/>
        <w:rPr>
          <w:ins w:id="13182" w:author="China Telecom" w:date="2020-11-13T08:10:00Z"/>
        </w:rPr>
      </w:pPr>
      <w:ins w:id="13183" w:author="China Telecom" w:date="2020-11-13T08:10:00Z">
        <w:r w:rsidRPr="00716972">
          <w:t>Three sources (</w:t>
        </w:r>
        <w:r>
          <w:t>R1-2008874</w:t>
        </w:r>
        <w:r w:rsidRPr="00716972">
          <w:t xml:space="preserve">, </w:t>
        </w:r>
        <w:r>
          <w:t>R1-2007954</w:t>
        </w:r>
        <w:r w:rsidRPr="00716972">
          <w:t xml:space="preserve">, </w:t>
        </w:r>
        <w:r>
          <w:t>R1-2008559</w:t>
        </w:r>
        <w:r w:rsidRPr="00716972">
          <w:t>) evaluate the performance of higher DM-RS density.</w:t>
        </w:r>
      </w:ins>
    </w:p>
    <w:p w14:paraId="276B4C51" w14:textId="77777777" w:rsidR="003B6B86" w:rsidRDefault="003B6B86" w:rsidP="003B6B86">
      <w:pPr>
        <w:widowControl w:val="0"/>
        <w:numPr>
          <w:ilvl w:val="0"/>
          <w:numId w:val="67"/>
        </w:numPr>
        <w:tabs>
          <w:tab w:val="left" w:pos="1701"/>
        </w:tabs>
        <w:spacing w:after="160" w:line="259" w:lineRule="auto"/>
        <w:jc w:val="both"/>
        <w:rPr>
          <w:ins w:id="13184" w:author="China Telecom" w:date="2020-11-13T08:10:00Z"/>
        </w:rPr>
      </w:pPr>
      <w:ins w:id="13185" w:author="China Telecom" w:date="2020-11-13T08:10:00Z">
        <w:r>
          <w:lastRenderedPageBreak/>
          <w:t xml:space="preserve">One source </w:t>
        </w:r>
        <w:r>
          <w:rPr>
            <w:rFonts w:hint="eastAsia"/>
          </w:rPr>
          <w:t>(</w:t>
        </w:r>
        <w:r>
          <w:t>R1-2008874</w:t>
        </w:r>
        <w:r>
          <w:rPr>
            <w:rFonts w:hint="eastAsia"/>
          </w:rPr>
          <w:t>)</w:t>
        </w:r>
        <w:r>
          <w:t xml:space="preserve"> shows 0.5~1.5 dB </w:t>
        </w:r>
        <w:r>
          <w:rPr>
            <w:rFonts w:hint="eastAsia"/>
          </w:rPr>
          <w:t>SNR gain</w:t>
        </w:r>
        <w:r>
          <w:t xml:space="preserve"> for 1-comb DM-RS for eMBB at 10% iBLER for FR1, compared to Rel-16 DM-RS density without power boosting.</w:t>
        </w:r>
      </w:ins>
    </w:p>
    <w:p w14:paraId="5A5B7440" w14:textId="77777777" w:rsidR="003B6B86" w:rsidRDefault="003B6B86" w:rsidP="003B6B86">
      <w:pPr>
        <w:widowControl w:val="0"/>
        <w:numPr>
          <w:ilvl w:val="0"/>
          <w:numId w:val="67"/>
        </w:numPr>
        <w:tabs>
          <w:tab w:val="left" w:pos="1701"/>
        </w:tabs>
        <w:spacing w:after="160" w:line="259" w:lineRule="auto"/>
        <w:jc w:val="both"/>
        <w:rPr>
          <w:ins w:id="13186" w:author="China Telecom" w:date="2020-11-13T08:10:00Z"/>
        </w:rPr>
      </w:pPr>
      <w:ins w:id="13187" w:author="China Telecom" w:date="2020-11-13T08:10:00Z">
        <w:r>
          <w:t>One source</w:t>
        </w:r>
        <w:r>
          <w:rPr>
            <w:rFonts w:hint="eastAsia"/>
          </w:rPr>
          <w:t xml:space="preserve"> (</w:t>
        </w:r>
        <w:r>
          <w:t>R1-2008559</w:t>
        </w:r>
        <w:r>
          <w:rPr>
            <w:rFonts w:hint="eastAsia"/>
          </w:rPr>
          <w:t>)</w:t>
        </w:r>
        <w:r>
          <w:t xml:space="preserve"> shows around 1.0 dB </w:t>
        </w:r>
        <w:r>
          <w:rPr>
            <w:rFonts w:hint="eastAsia"/>
          </w:rPr>
          <w:t>SNR gain</w:t>
        </w:r>
        <w:r>
          <w:t xml:space="preserve"> for additional DM-RS symbol position for VoIP at 2% rBLER for FR1, compared to Rel-16 DM-RS density with only single DMRS symbol.</w:t>
        </w:r>
      </w:ins>
    </w:p>
    <w:p w14:paraId="01879744" w14:textId="77777777" w:rsidR="003B6B86" w:rsidRDefault="003B6B86" w:rsidP="003B6B86">
      <w:pPr>
        <w:widowControl w:val="0"/>
        <w:numPr>
          <w:ilvl w:val="0"/>
          <w:numId w:val="67"/>
        </w:numPr>
        <w:tabs>
          <w:tab w:val="left" w:pos="1701"/>
        </w:tabs>
        <w:spacing w:after="160" w:line="259" w:lineRule="auto"/>
        <w:jc w:val="both"/>
        <w:rPr>
          <w:ins w:id="13188" w:author="China Telecom" w:date="2020-11-13T08:10:00Z"/>
        </w:rPr>
      </w:pPr>
      <w:ins w:id="13189" w:author="China Telecom" w:date="2020-11-13T08:10:00Z">
        <w:r>
          <w:t>One source</w:t>
        </w:r>
        <w:r>
          <w:rPr>
            <w:rFonts w:hint="eastAsia"/>
          </w:rPr>
          <w:t xml:space="preserve"> (</w:t>
        </w:r>
        <w:r>
          <w:t>R1-2007954</w:t>
        </w:r>
        <w:r>
          <w:rPr>
            <w:rFonts w:hint="eastAsia"/>
          </w:rPr>
          <w:t>)</w:t>
        </w:r>
        <w:r>
          <w:t xml:space="preserve"> shows around 0.05 d</w:t>
        </w:r>
        <w:r>
          <w:rPr>
            <w:rFonts w:hint="eastAsia"/>
          </w:rPr>
          <w:t>B</w:t>
        </w:r>
        <w:r>
          <w:t xml:space="preserve"> </w:t>
        </w:r>
        <w:r>
          <w:rPr>
            <w:rFonts w:hint="eastAsia"/>
          </w:rPr>
          <w:t>SNR</w:t>
        </w:r>
        <w:r>
          <w:t xml:space="preserve"> </w:t>
        </w:r>
        <w:r>
          <w:rPr>
            <w:rFonts w:hint="eastAsia"/>
          </w:rPr>
          <w:t>loss</w:t>
        </w:r>
        <w:r>
          <w:t xml:space="preserve"> for higher DM-RS density in time domain for eMBB 10% iBLER for FR1, compared to Rel-16 DM-RS density.</w:t>
        </w:r>
      </w:ins>
    </w:p>
    <w:p w14:paraId="49C2C147" w14:textId="77777777" w:rsidR="003B6B86" w:rsidRDefault="003B6B86" w:rsidP="00C55C48">
      <w:pPr>
        <w:pStyle w:val="TH"/>
        <w:rPr>
          <w:ins w:id="13190" w:author="China Telecom" w:date="2020-11-16T11:09:00Z"/>
          <w:rFonts w:ascii="Calibri" w:eastAsia="宋体" w:hAnsi="Calibri"/>
        </w:rPr>
      </w:pPr>
      <w:ins w:id="13191" w:author="China Telecom" w:date="2020-11-16T11:09:00Z">
        <w:r>
          <w:rPr>
            <w:rFonts w:eastAsia="宋体" w:hint="eastAsia"/>
          </w:rPr>
          <w:t xml:space="preserve">Table </w:t>
        </w:r>
        <w:r>
          <w:rPr>
            <w:rFonts w:eastAsia="宋体"/>
          </w:rPr>
          <w:t>6.1.3</w:t>
        </w:r>
        <w:r>
          <w:rPr>
            <w:rFonts w:eastAsia="宋体" w:hint="eastAsia"/>
          </w:rPr>
          <w:t>-</w:t>
        </w:r>
      </w:ins>
      <w:ins w:id="13192" w:author="China Telecom" w:date="2020-11-16T11:10:00Z">
        <w:r>
          <w:rPr>
            <w:rFonts w:eastAsia="宋体"/>
          </w:rPr>
          <w:t>4</w:t>
        </w:r>
      </w:ins>
      <w:ins w:id="13193" w:author="China Telecom" w:date="2020-11-16T11:09:00Z">
        <w:r>
          <w:rPr>
            <w:rFonts w:eastAsia="宋体"/>
          </w:rPr>
          <w:t xml:space="preserve"> </w:t>
        </w:r>
        <w:r w:rsidRPr="00C55C48">
          <w:t>Performance</w:t>
        </w:r>
        <w:r>
          <w:rPr>
            <w:rFonts w:eastAsia="宋体"/>
          </w:rPr>
          <w:t xml:space="preserve"> evaluation for</w:t>
        </w:r>
        <w:r>
          <w:rPr>
            <w:rFonts w:eastAsia="宋体" w:hint="eastAsia"/>
          </w:rPr>
          <w:t xml:space="preserve"> </w:t>
        </w:r>
        <w:r>
          <w:rPr>
            <w:bCs/>
          </w:rPr>
          <w:t xml:space="preserve">higher </w:t>
        </w:r>
        <w:r>
          <w:rPr>
            <w:rFonts w:hint="eastAsia"/>
            <w:bCs/>
          </w:rPr>
          <w:t xml:space="preserve">DMRS </w:t>
        </w:r>
        <w:r>
          <w:rPr>
            <w:bCs/>
          </w:rPr>
          <w:t>density</w:t>
        </w:r>
      </w:ins>
    </w:p>
    <w:tbl>
      <w:tblPr>
        <w:tblStyle w:val="12"/>
        <w:tblW w:w="9757" w:type="dxa"/>
        <w:jc w:val="center"/>
        <w:tblLayout w:type="fixed"/>
        <w:tblLook w:val="04A0" w:firstRow="1" w:lastRow="0" w:firstColumn="1" w:lastColumn="0" w:noHBand="0" w:noVBand="1"/>
      </w:tblPr>
      <w:tblGrid>
        <w:gridCol w:w="1192"/>
        <w:gridCol w:w="1134"/>
        <w:gridCol w:w="1560"/>
        <w:gridCol w:w="1417"/>
        <w:gridCol w:w="4454"/>
      </w:tblGrid>
      <w:tr w:rsidR="003B6B86" w14:paraId="2E1BFAFF" w14:textId="77777777" w:rsidTr="00DB5682">
        <w:trPr>
          <w:trHeight w:val="420"/>
          <w:jc w:val="center"/>
          <w:ins w:id="13194" w:author="China Telecom" w:date="2020-11-16T11:09:00Z"/>
        </w:trPr>
        <w:tc>
          <w:tcPr>
            <w:tcW w:w="1192" w:type="dxa"/>
            <w:vMerge w:val="restart"/>
            <w:vAlign w:val="center"/>
          </w:tcPr>
          <w:p w14:paraId="4F7D95C3" w14:textId="77777777" w:rsidR="003B6B86" w:rsidRPr="00661812" w:rsidRDefault="003B6B86" w:rsidP="00DB5682">
            <w:pPr>
              <w:jc w:val="center"/>
              <w:rPr>
                <w:ins w:id="13195" w:author="China Telecom" w:date="2020-11-16T11:09:00Z"/>
                <w:rFonts w:eastAsia="宋体"/>
                <w:b/>
              </w:rPr>
            </w:pPr>
            <w:ins w:id="13196" w:author="China Telecom" w:date="2020-11-16T11:10:00Z">
              <w:r w:rsidRPr="00661812">
                <w:rPr>
                  <w:rFonts w:eastAsia="宋体"/>
                  <w:b/>
                </w:rPr>
                <w:t>Source</w:t>
              </w:r>
            </w:ins>
          </w:p>
        </w:tc>
        <w:tc>
          <w:tcPr>
            <w:tcW w:w="1134" w:type="dxa"/>
            <w:vMerge w:val="restart"/>
            <w:vAlign w:val="center"/>
          </w:tcPr>
          <w:p w14:paraId="1FE73E65" w14:textId="77777777" w:rsidR="003B6B86" w:rsidRPr="00661812" w:rsidRDefault="003B6B86" w:rsidP="00DB5682">
            <w:pPr>
              <w:jc w:val="center"/>
              <w:rPr>
                <w:ins w:id="13197" w:author="China Telecom" w:date="2020-11-16T11:09:00Z"/>
                <w:rFonts w:eastAsia="宋体"/>
                <w:b/>
              </w:rPr>
            </w:pPr>
            <w:ins w:id="13198" w:author="China Telecom" w:date="2020-11-16T11:09:00Z">
              <w:r w:rsidRPr="00661812">
                <w:rPr>
                  <w:rFonts w:eastAsia="宋体"/>
                  <w:b/>
                </w:rPr>
                <w:t>Frequency Range</w:t>
              </w:r>
            </w:ins>
          </w:p>
        </w:tc>
        <w:tc>
          <w:tcPr>
            <w:tcW w:w="2977" w:type="dxa"/>
            <w:gridSpan w:val="2"/>
            <w:vAlign w:val="center"/>
          </w:tcPr>
          <w:p w14:paraId="05517965" w14:textId="77777777" w:rsidR="003B6B86" w:rsidRPr="00661812" w:rsidRDefault="003B6B86" w:rsidP="00DB5682">
            <w:pPr>
              <w:jc w:val="center"/>
              <w:rPr>
                <w:ins w:id="13199" w:author="China Telecom" w:date="2020-11-16T11:09:00Z"/>
                <w:rFonts w:eastAsia="宋体"/>
                <w:b/>
              </w:rPr>
            </w:pPr>
            <w:ins w:id="13200" w:author="China Telecom" w:date="2020-11-16T11:09:00Z">
              <w:r w:rsidRPr="00661812">
                <w:rPr>
                  <w:rFonts w:eastAsia="宋体"/>
                  <w:b/>
                </w:rPr>
                <w:t>Performance gain</w:t>
              </w:r>
            </w:ins>
          </w:p>
        </w:tc>
        <w:tc>
          <w:tcPr>
            <w:tcW w:w="4454" w:type="dxa"/>
            <w:vMerge w:val="restart"/>
            <w:vAlign w:val="center"/>
          </w:tcPr>
          <w:p w14:paraId="21AABCDC" w14:textId="77777777" w:rsidR="003B6B86" w:rsidRPr="00661812" w:rsidRDefault="003B6B86" w:rsidP="00DB5682">
            <w:pPr>
              <w:jc w:val="center"/>
              <w:rPr>
                <w:ins w:id="13201" w:author="China Telecom" w:date="2020-11-16T11:09:00Z"/>
                <w:rFonts w:eastAsia="宋体"/>
                <w:b/>
              </w:rPr>
            </w:pPr>
            <w:ins w:id="13202" w:author="China Telecom" w:date="2020-11-16T11:09:00Z">
              <w:r w:rsidRPr="00661812">
                <w:rPr>
                  <w:rFonts w:eastAsia="宋体"/>
                  <w:b/>
                </w:rPr>
                <w:t>Key Assumptions</w:t>
              </w:r>
            </w:ins>
          </w:p>
        </w:tc>
      </w:tr>
      <w:tr w:rsidR="003B6B86" w14:paraId="762A7F17" w14:textId="77777777" w:rsidTr="00DB5682">
        <w:trPr>
          <w:trHeight w:val="431"/>
          <w:jc w:val="center"/>
          <w:ins w:id="13203" w:author="China Telecom" w:date="2020-11-16T11:09:00Z"/>
        </w:trPr>
        <w:tc>
          <w:tcPr>
            <w:tcW w:w="1192" w:type="dxa"/>
            <w:vMerge/>
            <w:vAlign w:val="center"/>
          </w:tcPr>
          <w:p w14:paraId="0278CF86" w14:textId="77777777" w:rsidR="003B6B86" w:rsidRPr="00501646" w:rsidRDefault="003B6B86" w:rsidP="00DB5682">
            <w:pPr>
              <w:jc w:val="center"/>
              <w:rPr>
                <w:ins w:id="13204" w:author="China Telecom" w:date="2020-11-16T11:09:00Z"/>
                <w:rFonts w:eastAsia="宋体"/>
              </w:rPr>
            </w:pPr>
          </w:p>
        </w:tc>
        <w:tc>
          <w:tcPr>
            <w:tcW w:w="1134" w:type="dxa"/>
            <w:vMerge/>
            <w:vAlign w:val="center"/>
          </w:tcPr>
          <w:p w14:paraId="6FBDF4B6" w14:textId="77777777" w:rsidR="003B6B86" w:rsidRPr="00501646" w:rsidRDefault="003B6B86" w:rsidP="00DB5682">
            <w:pPr>
              <w:jc w:val="center"/>
              <w:rPr>
                <w:ins w:id="13205" w:author="China Telecom" w:date="2020-11-16T11:09:00Z"/>
                <w:rFonts w:eastAsia="宋体"/>
              </w:rPr>
            </w:pPr>
          </w:p>
        </w:tc>
        <w:tc>
          <w:tcPr>
            <w:tcW w:w="1560" w:type="dxa"/>
            <w:vAlign w:val="center"/>
          </w:tcPr>
          <w:p w14:paraId="6561CA53" w14:textId="77777777" w:rsidR="003B6B86" w:rsidRPr="00661812" w:rsidRDefault="003B6B86" w:rsidP="00DB5682">
            <w:pPr>
              <w:jc w:val="center"/>
              <w:rPr>
                <w:ins w:id="13206" w:author="China Telecom" w:date="2020-11-16T11:09:00Z"/>
                <w:rFonts w:eastAsia="宋体"/>
                <w:b/>
              </w:rPr>
            </w:pPr>
            <w:ins w:id="13207" w:author="China Telecom" w:date="2020-11-16T11:09:00Z">
              <w:r w:rsidRPr="00661812">
                <w:rPr>
                  <w:rFonts w:eastAsia="宋体"/>
                  <w:b/>
                </w:rPr>
                <w:t>eMBB</w:t>
              </w:r>
            </w:ins>
          </w:p>
        </w:tc>
        <w:tc>
          <w:tcPr>
            <w:tcW w:w="1417" w:type="dxa"/>
            <w:vAlign w:val="center"/>
          </w:tcPr>
          <w:p w14:paraId="739BCBC2" w14:textId="77777777" w:rsidR="003B6B86" w:rsidRPr="00661812" w:rsidRDefault="003B6B86" w:rsidP="00DB5682">
            <w:pPr>
              <w:jc w:val="center"/>
              <w:rPr>
                <w:ins w:id="13208" w:author="China Telecom" w:date="2020-11-16T11:09:00Z"/>
                <w:rFonts w:eastAsia="宋体"/>
                <w:b/>
              </w:rPr>
            </w:pPr>
            <w:ins w:id="13209" w:author="China Telecom" w:date="2020-11-16T11:09:00Z">
              <w:r w:rsidRPr="00661812">
                <w:rPr>
                  <w:rFonts w:eastAsia="宋体"/>
                  <w:b/>
                </w:rPr>
                <w:t>voice</w:t>
              </w:r>
            </w:ins>
          </w:p>
        </w:tc>
        <w:tc>
          <w:tcPr>
            <w:tcW w:w="4454" w:type="dxa"/>
            <w:vMerge/>
            <w:vAlign w:val="center"/>
          </w:tcPr>
          <w:p w14:paraId="3AE4CA1D" w14:textId="77777777" w:rsidR="003B6B86" w:rsidRPr="00501646" w:rsidRDefault="003B6B86" w:rsidP="00DB5682">
            <w:pPr>
              <w:jc w:val="center"/>
              <w:rPr>
                <w:ins w:id="13210" w:author="China Telecom" w:date="2020-11-16T11:09:00Z"/>
                <w:rFonts w:eastAsia="宋体"/>
              </w:rPr>
            </w:pPr>
          </w:p>
        </w:tc>
      </w:tr>
      <w:tr w:rsidR="003B6B86" w14:paraId="66A6087E" w14:textId="77777777" w:rsidTr="00DB5682">
        <w:trPr>
          <w:trHeight w:val="420"/>
          <w:jc w:val="center"/>
          <w:ins w:id="13211" w:author="China Telecom" w:date="2020-11-16T11:09:00Z"/>
        </w:trPr>
        <w:tc>
          <w:tcPr>
            <w:tcW w:w="1192" w:type="dxa"/>
            <w:vMerge w:val="restart"/>
            <w:vAlign w:val="center"/>
          </w:tcPr>
          <w:p w14:paraId="575A9D46" w14:textId="77777777" w:rsidR="003B6B86" w:rsidRPr="00501646" w:rsidRDefault="003B6B86" w:rsidP="00DB5682">
            <w:pPr>
              <w:jc w:val="center"/>
              <w:rPr>
                <w:ins w:id="13212" w:author="China Telecom" w:date="2020-11-16T11:09:00Z"/>
                <w:rFonts w:eastAsia="宋体"/>
              </w:rPr>
            </w:pPr>
            <w:ins w:id="13213" w:author="China Telecom" w:date="2020-11-19T14:25:00Z">
              <w:r>
                <w:rPr>
                  <w:rFonts w:eastAsia="宋体"/>
                </w:rPr>
                <w:t>Source 1</w:t>
              </w:r>
            </w:ins>
            <w:ins w:id="13214" w:author="China Telecom" w:date="2020-11-16T11:31:00Z">
              <w:r>
                <w:rPr>
                  <w:rFonts w:eastAsia="宋体"/>
                </w:rPr>
                <w:t xml:space="preserve"> (</w:t>
              </w:r>
              <w:r>
                <w:t>R1-2008874</w:t>
              </w:r>
              <w:r>
                <w:rPr>
                  <w:rFonts w:eastAsia="宋体"/>
                </w:rPr>
                <w:t>)</w:t>
              </w:r>
            </w:ins>
          </w:p>
        </w:tc>
        <w:tc>
          <w:tcPr>
            <w:tcW w:w="1134" w:type="dxa"/>
            <w:vMerge w:val="restart"/>
            <w:vAlign w:val="center"/>
          </w:tcPr>
          <w:p w14:paraId="4A507373" w14:textId="77777777" w:rsidR="003B6B86" w:rsidRPr="00501646" w:rsidRDefault="003B6B86" w:rsidP="00DB5682">
            <w:pPr>
              <w:jc w:val="center"/>
              <w:rPr>
                <w:ins w:id="13215" w:author="China Telecom" w:date="2020-11-16T11:09:00Z"/>
                <w:rFonts w:eastAsia="宋体"/>
              </w:rPr>
            </w:pPr>
            <w:ins w:id="13216" w:author="China Telecom" w:date="2020-11-16T11:09:00Z">
              <w:r w:rsidRPr="00501646">
                <w:rPr>
                  <w:rFonts w:eastAsia="宋体"/>
                </w:rPr>
                <w:t>FR1</w:t>
              </w:r>
            </w:ins>
          </w:p>
        </w:tc>
        <w:tc>
          <w:tcPr>
            <w:tcW w:w="1560" w:type="dxa"/>
            <w:vAlign w:val="center"/>
          </w:tcPr>
          <w:p w14:paraId="0B69E7A2" w14:textId="77777777" w:rsidR="003B6B86" w:rsidRPr="00501646" w:rsidRDefault="003B6B86" w:rsidP="00DB5682">
            <w:pPr>
              <w:jc w:val="center"/>
              <w:rPr>
                <w:ins w:id="13217" w:author="China Telecom" w:date="2020-11-16T11:09:00Z"/>
                <w:rFonts w:eastAsia="宋体"/>
              </w:rPr>
            </w:pPr>
            <w:ins w:id="13218" w:author="China Telecom" w:date="2020-11-16T11:09:00Z">
              <w:r w:rsidRPr="00501646">
                <w:rPr>
                  <w:rFonts w:eastAsia="宋体"/>
                </w:rPr>
                <w:t>0.5 dB</w:t>
              </w:r>
            </w:ins>
          </w:p>
        </w:tc>
        <w:tc>
          <w:tcPr>
            <w:tcW w:w="1417" w:type="dxa"/>
            <w:vAlign w:val="center"/>
          </w:tcPr>
          <w:p w14:paraId="78E7F80E" w14:textId="77777777" w:rsidR="003B6B86" w:rsidRPr="00501646" w:rsidRDefault="003B6B86" w:rsidP="00DB5682">
            <w:pPr>
              <w:jc w:val="center"/>
              <w:rPr>
                <w:ins w:id="13219" w:author="China Telecom" w:date="2020-11-16T11:09:00Z"/>
                <w:rFonts w:eastAsia="宋体"/>
              </w:rPr>
            </w:pPr>
          </w:p>
        </w:tc>
        <w:tc>
          <w:tcPr>
            <w:tcW w:w="4454" w:type="dxa"/>
            <w:vAlign w:val="center"/>
          </w:tcPr>
          <w:p w14:paraId="762438DA" w14:textId="77777777" w:rsidR="003B6B86" w:rsidRPr="00501646" w:rsidRDefault="003B6B86" w:rsidP="00DB5682">
            <w:pPr>
              <w:jc w:val="center"/>
              <w:rPr>
                <w:ins w:id="13220" w:author="China Telecom" w:date="2020-11-16T11:09:00Z"/>
                <w:rFonts w:eastAsia="宋体"/>
              </w:rPr>
            </w:pPr>
            <w:ins w:id="13221" w:author="China Telecom" w:date="2020-11-16T11:09:00Z">
              <w:r w:rsidRPr="00501646">
                <w:t>DDDSUDDSUU, urban O2I, 1-comb DM-RS</w:t>
              </w:r>
            </w:ins>
          </w:p>
        </w:tc>
      </w:tr>
      <w:tr w:rsidR="003B6B86" w14:paraId="1AB38A9E" w14:textId="77777777" w:rsidTr="00DB5682">
        <w:trPr>
          <w:trHeight w:val="431"/>
          <w:jc w:val="center"/>
          <w:ins w:id="13222" w:author="China Telecom" w:date="2020-11-16T11:09:00Z"/>
        </w:trPr>
        <w:tc>
          <w:tcPr>
            <w:tcW w:w="1192" w:type="dxa"/>
            <w:vMerge/>
            <w:vAlign w:val="center"/>
          </w:tcPr>
          <w:p w14:paraId="0AA0A903" w14:textId="77777777" w:rsidR="003B6B86" w:rsidRPr="00501646" w:rsidRDefault="003B6B86" w:rsidP="00DB5682">
            <w:pPr>
              <w:jc w:val="center"/>
              <w:rPr>
                <w:ins w:id="13223" w:author="China Telecom" w:date="2020-11-16T11:09:00Z"/>
                <w:rFonts w:eastAsia="宋体"/>
              </w:rPr>
            </w:pPr>
          </w:p>
        </w:tc>
        <w:tc>
          <w:tcPr>
            <w:tcW w:w="1134" w:type="dxa"/>
            <w:vMerge/>
            <w:vAlign w:val="center"/>
          </w:tcPr>
          <w:p w14:paraId="50808665" w14:textId="77777777" w:rsidR="003B6B86" w:rsidRPr="00501646" w:rsidRDefault="003B6B86" w:rsidP="00DB5682">
            <w:pPr>
              <w:jc w:val="center"/>
              <w:rPr>
                <w:ins w:id="13224" w:author="China Telecom" w:date="2020-11-16T11:09:00Z"/>
                <w:rFonts w:eastAsia="宋体"/>
              </w:rPr>
            </w:pPr>
          </w:p>
        </w:tc>
        <w:tc>
          <w:tcPr>
            <w:tcW w:w="1560" w:type="dxa"/>
            <w:vAlign w:val="center"/>
          </w:tcPr>
          <w:p w14:paraId="6DB0B445" w14:textId="77777777" w:rsidR="003B6B86" w:rsidRPr="00501646" w:rsidRDefault="003B6B86" w:rsidP="00DB5682">
            <w:pPr>
              <w:jc w:val="center"/>
              <w:rPr>
                <w:ins w:id="13225" w:author="China Telecom" w:date="2020-11-16T11:09:00Z"/>
                <w:rFonts w:eastAsia="宋体"/>
              </w:rPr>
            </w:pPr>
            <w:ins w:id="13226" w:author="China Telecom" w:date="2020-11-16T11:09:00Z">
              <w:r w:rsidRPr="00501646">
                <w:rPr>
                  <w:rFonts w:eastAsia="宋体"/>
                </w:rPr>
                <w:t>1.5 dB</w:t>
              </w:r>
            </w:ins>
          </w:p>
        </w:tc>
        <w:tc>
          <w:tcPr>
            <w:tcW w:w="1417" w:type="dxa"/>
            <w:vAlign w:val="center"/>
          </w:tcPr>
          <w:p w14:paraId="2F00A444" w14:textId="77777777" w:rsidR="003B6B86" w:rsidRPr="00501646" w:rsidRDefault="003B6B86" w:rsidP="00DB5682">
            <w:pPr>
              <w:jc w:val="center"/>
              <w:rPr>
                <w:ins w:id="13227" w:author="China Telecom" w:date="2020-11-16T11:09:00Z"/>
                <w:rFonts w:eastAsia="宋体"/>
              </w:rPr>
            </w:pPr>
          </w:p>
        </w:tc>
        <w:tc>
          <w:tcPr>
            <w:tcW w:w="4454" w:type="dxa"/>
            <w:vAlign w:val="center"/>
          </w:tcPr>
          <w:p w14:paraId="46AA9F71" w14:textId="77777777" w:rsidR="003B6B86" w:rsidRPr="00501646" w:rsidRDefault="003B6B86" w:rsidP="00DB5682">
            <w:pPr>
              <w:jc w:val="center"/>
              <w:rPr>
                <w:ins w:id="13228" w:author="China Telecom" w:date="2020-11-16T11:09:00Z"/>
                <w:rFonts w:eastAsia="宋体"/>
              </w:rPr>
            </w:pPr>
            <w:ins w:id="13229" w:author="China Telecom" w:date="2020-11-16T11:09:00Z">
              <w:r w:rsidRPr="00501646">
                <w:t>DDDSUDDSUU, rural O2O, 1-comb DM-RS</w:t>
              </w:r>
            </w:ins>
          </w:p>
        </w:tc>
      </w:tr>
      <w:tr w:rsidR="003B6B86" w14:paraId="5716DC40" w14:textId="77777777" w:rsidTr="00DB5682">
        <w:trPr>
          <w:trHeight w:val="412"/>
          <w:jc w:val="center"/>
          <w:ins w:id="13230" w:author="China Telecom" w:date="2020-11-16T11:09:00Z"/>
        </w:trPr>
        <w:tc>
          <w:tcPr>
            <w:tcW w:w="1192" w:type="dxa"/>
            <w:vAlign w:val="center"/>
          </w:tcPr>
          <w:p w14:paraId="74D99DB2" w14:textId="77777777" w:rsidR="003B6B86" w:rsidRPr="00501646" w:rsidRDefault="003B6B86" w:rsidP="00DB5682">
            <w:pPr>
              <w:jc w:val="center"/>
              <w:rPr>
                <w:ins w:id="13231" w:author="China Telecom" w:date="2020-11-16T11:09:00Z"/>
                <w:rFonts w:eastAsia="宋体"/>
              </w:rPr>
            </w:pPr>
            <w:ins w:id="13232" w:author="China Telecom" w:date="2020-11-19T14:25:00Z">
              <w:r>
                <w:rPr>
                  <w:rFonts w:eastAsia="宋体"/>
                </w:rPr>
                <w:t>Source 2</w:t>
              </w:r>
            </w:ins>
            <w:ins w:id="13233" w:author="China Telecom" w:date="2020-11-16T11:31:00Z">
              <w:r>
                <w:rPr>
                  <w:rFonts w:eastAsia="宋体"/>
                </w:rPr>
                <w:t xml:space="preserve"> (</w:t>
              </w:r>
              <w:r>
                <w:t>R1-2007954</w:t>
              </w:r>
              <w:r>
                <w:rPr>
                  <w:rFonts w:eastAsia="宋体"/>
                </w:rPr>
                <w:t>)</w:t>
              </w:r>
            </w:ins>
          </w:p>
        </w:tc>
        <w:tc>
          <w:tcPr>
            <w:tcW w:w="1134" w:type="dxa"/>
            <w:vAlign w:val="center"/>
          </w:tcPr>
          <w:p w14:paraId="5B83AEBF" w14:textId="77777777" w:rsidR="003B6B86" w:rsidRPr="00501646" w:rsidRDefault="003B6B86" w:rsidP="00DB5682">
            <w:pPr>
              <w:jc w:val="center"/>
              <w:rPr>
                <w:ins w:id="13234" w:author="China Telecom" w:date="2020-11-16T11:09:00Z"/>
                <w:rFonts w:eastAsia="宋体"/>
              </w:rPr>
            </w:pPr>
            <w:ins w:id="13235" w:author="China Telecom" w:date="2020-11-16T11:09:00Z">
              <w:r w:rsidRPr="00501646">
                <w:rPr>
                  <w:rFonts w:eastAsia="宋体"/>
                </w:rPr>
                <w:t>FR1</w:t>
              </w:r>
            </w:ins>
          </w:p>
        </w:tc>
        <w:tc>
          <w:tcPr>
            <w:tcW w:w="1560" w:type="dxa"/>
            <w:vAlign w:val="center"/>
          </w:tcPr>
          <w:p w14:paraId="65D3C39B" w14:textId="77777777" w:rsidR="003B6B86" w:rsidRPr="00501646" w:rsidRDefault="003B6B86" w:rsidP="00DB5682">
            <w:pPr>
              <w:jc w:val="center"/>
              <w:rPr>
                <w:ins w:id="13236" w:author="China Telecom" w:date="2020-11-16T11:09:00Z"/>
                <w:rFonts w:eastAsia="宋体"/>
              </w:rPr>
            </w:pPr>
            <w:ins w:id="13237" w:author="China Telecom" w:date="2020-11-16T11:09:00Z">
              <w:r w:rsidRPr="00501646">
                <w:rPr>
                  <w:rFonts w:eastAsia="宋体"/>
                </w:rPr>
                <w:t>-0.05dB</w:t>
              </w:r>
            </w:ins>
          </w:p>
        </w:tc>
        <w:tc>
          <w:tcPr>
            <w:tcW w:w="1417" w:type="dxa"/>
            <w:vAlign w:val="center"/>
          </w:tcPr>
          <w:p w14:paraId="0803F292" w14:textId="77777777" w:rsidR="003B6B86" w:rsidRPr="00501646" w:rsidRDefault="003B6B86" w:rsidP="00DB5682">
            <w:pPr>
              <w:jc w:val="center"/>
              <w:rPr>
                <w:ins w:id="13238" w:author="China Telecom" w:date="2020-11-16T11:09:00Z"/>
                <w:rFonts w:eastAsia="宋体"/>
              </w:rPr>
            </w:pPr>
          </w:p>
        </w:tc>
        <w:tc>
          <w:tcPr>
            <w:tcW w:w="4454" w:type="dxa"/>
            <w:vAlign w:val="center"/>
          </w:tcPr>
          <w:p w14:paraId="1A7D75AD" w14:textId="77777777" w:rsidR="003B6B86" w:rsidRPr="00501646" w:rsidRDefault="003B6B86" w:rsidP="00DB5682">
            <w:pPr>
              <w:jc w:val="center"/>
              <w:rPr>
                <w:ins w:id="13239" w:author="China Telecom" w:date="2020-11-16T11:09:00Z"/>
                <w:rFonts w:eastAsia="宋体"/>
              </w:rPr>
            </w:pPr>
            <w:ins w:id="13240" w:author="China Telecom" w:date="2020-11-16T11:09:00Z">
              <w:r w:rsidRPr="00501646">
                <w:rPr>
                  <w:rFonts w:eastAsia="宋体"/>
                </w:rPr>
                <w:t>Baseline scheme: 4 DMRS symbols in each slot</w:t>
              </w:r>
            </w:ins>
          </w:p>
          <w:p w14:paraId="5A182EE2" w14:textId="77777777" w:rsidR="003B6B86" w:rsidRPr="00501646" w:rsidRDefault="003B6B86" w:rsidP="00DB5682">
            <w:pPr>
              <w:jc w:val="center"/>
              <w:rPr>
                <w:ins w:id="13241" w:author="China Telecom" w:date="2020-11-16T11:09:00Z"/>
                <w:rFonts w:eastAsia="宋体"/>
              </w:rPr>
            </w:pPr>
            <w:ins w:id="13242" w:author="China Telecom" w:date="2020-11-16T11:09:00Z">
              <w:r w:rsidRPr="00501646">
                <w:rPr>
                  <w:rFonts w:eastAsia="宋体"/>
                </w:rPr>
                <w:t>Higher DMRS density: 5 or 6 DMRS symbols in each slot</w:t>
              </w:r>
            </w:ins>
          </w:p>
          <w:p w14:paraId="6CCB876A" w14:textId="77777777" w:rsidR="003B6B86" w:rsidRPr="00501646" w:rsidRDefault="003B6B86" w:rsidP="00DB5682">
            <w:pPr>
              <w:jc w:val="center"/>
              <w:rPr>
                <w:ins w:id="13243" w:author="China Telecom" w:date="2020-11-16T11:09:00Z"/>
                <w:rFonts w:eastAsia="宋体"/>
              </w:rPr>
            </w:pPr>
            <w:ins w:id="13244" w:author="China Telecom" w:date="2020-11-16T11:09:00Z">
              <w:r w:rsidRPr="00501646">
                <w:rPr>
                  <w:rFonts w:eastAsia="宋体"/>
                </w:rPr>
                <w:t>Rural 3km/h, 700MHz, FDD, TBS=136 bits, MCS 0, 8 transmissions, 2 DMRS symbols, 12 data symbols. Inter-slot FH</w:t>
              </w:r>
            </w:ins>
          </w:p>
        </w:tc>
      </w:tr>
      <w:tr w:rsidR="003B6B86" w14:paraId="3811F490" w14:textId="77777777" w:rsidTr="00DB5682">
        <w:trPr>
          <w:trHeight w:val="412"/>
          <w:jc w:val="center"/>
          <w:ins w:id="13245" w:author="China Telecom" w:date="2020-11-16T11:09:00Z"/>
        </w:trPr>
        <w:tc>
          <w:tcPr>
            <w:tcW w:w="1192" w:type="dxa"/>
            <w:vAlign w:val="center"/>
          </w:tcPr>
          <w:p w14:paraId="230C6F13" w14:textId="77777777" w:rsidR="003B6B86" w:rsidRPr="00501646" w:rsidRDefault="003B6B86" w:rsidP="00DB5682">
            <w:pPr>
              <w:jc w:val="center"/>
              <w:rPr>
                <w:ins w:id="13246" w:author="China Telecom" w:date="2020-11-16T11:09:00Z"/>
                <w:rFonts w:eastAsia="宋体"/>
              </w:rPr>
            </w:pPr>
            <w:ins w:id="13247" w:author="China Telecom" w:date="2020-11-19T14:25:00Z">
              <w:r>
                <w:rPr>
                  <w:rFonts w:eastAsia="宋体"/>
                </w:rPr>
                <w:t>Source 3</w:t>
              </w:r>
            </w:ins>
            <w:ins w:id="13248" w:author="China Telecom" w:date="2020-11-16T11:31:00Z">
              <w:r>
                <w:rPr>
                  <w:lang w:eastAsia="ja-JP"/>
                </w:rPr>
                <w:t xml:space="preserve"> (</w:t>
              </w:r>
              <w:r>
                <w:t>R1-2008559</w:t>
              </w:r>
              <w:r>
                <w:rPr>
                  <w:lang w:eastAsia="ja-JP"/>
                </w:rPr>
                <w:t>)</w:t>
              </w:r>
            </w:ins>
          </w:p>
        </w:tc>
        <w:tc>
          <w:tcPr>
            <w:tcW w:w="1134" w:type="dxa"/>
            <w:vAlign w:val="center"/>
          </w:tcPr>
          <w:p w14:paraId="2F0DEDFE" w14:textId="77777777" w:rsidR="003B6B86" w:rsidRPr="00501646" w:rsidRDefault="003B6B86" w:rsidP="00DB5682">
            <w:pPr>
              <w:jc w:val="center"/>
              <w:rPr>
                <w:ins w:id="13249" w:author="China Telecom" w:date="2020-11-16T11:09:00Z"/>
                <w:rFonts w:eastAsia="宋体"/>
              </w:rPr>
            </w:pPr>
            <w:ins w:id="13250" w:author="China Telecom" w:date="2020-11-16T11:09:00Z">
              <w:r w:rsidRPr="00501646">
                <w:rPr>
                  <w:lang w:eastAsia="ja-JP"/>
                </w:rPr>
                <w:t>FR1</w:t>
              </w:r>
            </w:ins>
          </w:p>
        </w:tc>
        <w:tc>
          <w:tcPr>
            <w:tcW w:w="1560" w:type="dxa"/>
            <w:vAlign w:val="center"/>
          </w:tcPr>
          <w:p w14:paraId="446FE4B1" w14:textId="77777777" w:rsidR="003B6B86" w:rsidRPr="00501646" w:rsidRDefault="003B6B86" w:rsidP="00DB5682">
            <w:pPr>
              <w:jc w:val="center"/>
              <w:rPr>
                <w:ins w:id="13251" w:author="China Telecom" w:date="2020-11-16T11:09:00Z"/>
                <w:rFonts w:eastAsia="宋体"/>
              </w:rPr>
            </w:pPr>
          </w:p>
        </w:tc>
        <w:tc>
          <w:tcPr>
            <w:tcW w:w="1417" w:type="dxa"/>
            <w:vAlign w:val="center"/>
          </w:tcPr>
          <w:p w14:paraId="13A535B7" w14:textId="77777777" w:rsidR="003B6B86" w:rsidRPr="00501646" w:rsidRDefault="003B6B86" w:rsidP="00DB5682">
            <w:pPr>
              <w:jc w:val="center"/>
              <w:rPr>
                <w:ins w:id="13252" w:author="China Telecom" w:date="2020-11-16T11:09:00Z"/>
                <w:rFonts w:eastAsia="宋体"/>
              </w:rPr>
            </w:pPr>
            <w:ins w:id="13253" w:author="China Telecom" w:date="2020-11-16T11:09:00Z">
              <w:r w:rsidRPr="00501646">
                <w:rPr>
                  <w:lang w:eastAsia="ja-JP"/>
                </w:rPr>
                <w:t>1 dB</w:t>
              </w:r>
            </w:ins>
          </w:p>
        </w:tc>
        <w:tc>
          <w:tcPr>
            <w:tcW w:w="4454" w:type="dxa"/>
            <w:vAlign w:val="center"/>
          </w:tcPr>
          <w:p w14:paraId="440A7809" w14:textId="77777777" w:rsidR="003B6B86" w:rsidRPr="00501646" w:rsidRDefault="003B6B86" w:rsidP="00DB5682">
            <w:pPr>
              <w:jc w:val="center"/>
              <w:rPr>
                <w:ins w:id="13254" w:author="China Telecom" w:date="2020-11-16T11:09:00Z"/>
                <w:lang w:eastAsia="ja-JP"/>
              </w:rPr>
            </w:pPr>
            <w:ins w:id="13255" w:author="China Telecom" w:date="2020-11-16T11:09:00Z">
              <w:r w:rsidRPr="00501646">
                <w:rPr>
                  <w:lang w:eastAsia="ja-JP"/>
                </w:rPr>
                <w:t>Symbol duration 1 or 2</w:t>
              </w:r>
            </w:ins>
          </w:p>
          <w:p w14:paraId="60ABC0D7" w14:textId="77777777" w:rsidR="003B6B86" w:rsidRPr="00501646" w:rsidRDefault="003B6B86" w:rsidP="00DB5682">
            <w:pPr>
              <w:jc w:val="center"/>
              <w:rPr>
                <w:ins w:id="13256" w:author="China Telecom" w:date="2020-11-16T11:09:00Z"/>
                <w:rFonts w:eastAsia="宋体"/>
              </w:rPr>
            </w:pPr>
            <w:ins w:id="13257" w:author="China Telecom" w:date="2020-11-16T11:09:00Z">
              <w:r w:rsidRPr="00501646">
                <w:rPr>
                  <w:lang w:eastAsia="ja-JP"/>
                </w:rPr>
                <w:t>Additional DMRS symbol position : pos3</w:t>
              </w:r>
            </w:ins>
          </w:p>
        </w:tc>
      </w:tr>
    </w:tbl>
    <w:p w14:paraId="23E006D7" w14:textId="77777777" w:rsidR="003B6B86" w:rsidRDefault="003B6B86" w:rsidP="003B6B86">
      <w:pPr>
        <w:jc w:val="both"/>
        <w:rPr>
          <w:ins w:id="13258" w:author="China Telecom" w:date="2020-11-13T08:11:00Z"/>
        </w:rPr>
      </w:pPr>
    </w:p>
    <w:p w14:paraId="6473275E" w14:textId="77777777" w:rsidR="003B6B86" w:rsidRPr="00716972" w:rsidRDefault="003B6B86" w:rsidP="003B6B86">
      <w:pPr>
        <w:jc w:val="both"/>
        <w:rPr>
          <w:ins w:id="13259" w:author="China Telecom" w:date="2020-11-13T08:11:00Z"/>
        </w:rPr>
      </w:pPr>
      <w:ins w:id="13260" w:author="China Telecom" w:date="2020-11-13T08:11:00Z">
        <w:r w:rsidRPr="00716972">
          <w:t>One source (</w:t>
        </w:r>
        <w:r>
          <w:t>R1-2008626</w:t>
        </w:r>
        <w:r w:rsidRPr="00716972">
          <w:t>) evaluates the performance of adaptive DM-RS configuration and shows 1.7 dB SNR gain for eMBB at 10% iBLER for FR1, compared to Rel-16 semi-static DM-RS configuration. For low SNR such as -10 to -12 dB, it shows that adaptive DM-RS configuration can bring 10-100% increase in throughput compared to an ill-suited DMRS configuration depending on factors such as UE speed, DMRS bundling, and PUSCH repetition.</w:t>
        </w:r>
      </w:ins>
    </w:p>
    <w:p w14:paraId="30BA2302" w14:textId="77777777" w:rsidR="003B6B86" w:rsidRDefault="003B6B86" w:rsidP="00C55C48">
      <w:pPr>
        <w:pStyle w:val="TH"/>
        <w:rPr>
          <w:ins w:id="13261" w:author="China Telecom" w:date="2020-11-16T11:11:00Z"/>
          <w:rFonts w:ascii="Calibri" w:eastAsia="宋体" w:hAnsi="Calibri"/>
        </w:rPr>
      </w:pPr>
      <w:ins w:id="13262" w:author="China Telecom" w:date="2020-11-16T11:11:00Z">
        <w:r>
          <w:rPr>
            <w:rFonts w:eastAsia="宋体" w:hint="eastAsia"/>
          </w:rPr>
          <w:t xml:space="preserve">Table </w:t>
        </w:r>
        <w:r>
          <w:rPr>
            <w:rFonts w:eastAsia="宋体"/>
          </w:rPr>
          <w:t>6.1.3</w:t>
        </w:r>
        <w:r>
          <w:rPr>
            <w:rFonts w:eastAsia="宋体" w:hint="eastAsia"/>
          </w:rPr>
          <w:t>-</w:t>
        </w:r>
        <w:r>
          <w:rPr>
            <w:rFonts w:eastAsia="宋体"/>
          </w:rPr>
          <w:t>5</w:t>
        </w:r>
        <w:r>
          <w:rPr>
            <w:rFonts w:eastAsia="宋体" w:hint="eastAsia"/>
          </w:rPr>
          <w:t xml:space="preserve"> </w:t>
        </w:r>
        <w:r w:rsidRPr="00C55C48">
          <w:t>Performance</w:t>
        </w:r>
        <w:r>
          <w:rPr>
            <w:rFonts w:eastAsia="宋体"/>
          </w:rPr>
          <w:t xml:space="preserve"> evaluation for</w:t>
        </w:r>
        <w:r>
          <w:rPr>
            <w:bCs/>
          </w:rPr>
          <w:t xml:space="preserve"> adaptive </w:t>
        </w:r>
        <w:r>
          <w:rPr>
            <w:rFonts w:hint="eastAsia"/>
            <w:bCs/>
          </w:rPr>
          <w:t xml:space="preserve">DMRS </w:t>
        </w:r>
        <w:r>
          <w:rPr>
            <w:bCs/>
          </w:rPr>
          <w:t>configuration</w:t>
        </w:r>
      </w:ins>
    </w:p>
    <w:tbl>
      <w:tblPr>
        <w:tblStyle w:val="12"/>
        <w:tblW w:w="9757" w:type="dxa"/>
        <w:jc w:val="center"/>
        <w:tblLayout w:type="fixed"/>
        <w:tblLook w:val="04A0" w:firstRow="1" w:lastRow="0" w:firstColumn="1" w:lastColumn="0" w:noHBand="0" w:noVBand="1"/>
      </w:tblPr>
      <w:tblGrid>
        <w:gridCol w:w="1192"/>
        <w:gridCol w:w="1134"/>
        <w:gridCol w:w="1560"/>
        <w:gridCol w:w="1417"/>
        <w:gridCol w:w="4454"/>
      </w:tblGrid>
      <w:tr w:rsidR="003B6B86" w14:paraId="7D2CB437" w14:textId="77777777" w:rsidTr="00DB5682">
        <w:trPr>
          <w:trHeight w:val="420"/>
          <w:jc w:val="center"/>
          <w:ins w:id="13263" w:author="China Telecom" w:date="2020-11-16T11:11:00Z"/>
        </w:trPr>
        <w:tc>
          <w:tcPr>
            <w:tcW w:w="1192" w:type="dxa"/>
            <w:vMerge w:val="restart"/>
            <w:vAlign w:val="center"/>
          </w:tcPr>
          <w:p w14:paraId="6FDDBFBE" w14:textId="77777777" w:rsidR="003B6B86" w:rsidRPr="00661812" w:rsidRDefault="003B6B86" w:rsidP="00DB5682">
            <w:pPr>
              <w:jc w:val="center"/>
              <w:rPr>
                <w:ins w:id="13264" w:author="China Telecom" w:date="2020-11-16T11:11:00Z"/>
                <w:rFonts w:eastAsia="宋体"/>
                <w:b/>
              </w:rPr>
            </w:pPr>
            <w:ins w:id="13265" w:author="China Telecom" w:date="2020-11-16T11:11:00Z">
              <w:r w:rsidRPr="00661812">
                <w:rPr>
                  <w:rFonts w:eastAsia="宋体"/>
                  <w:b/>
                </w:rPr>
                <w:t>Source</w:t>
              </w:r>
            </w:ins>
          </w:p>
        </w:tc>
        <w:tc>
          <w:tcPr>
            <w:tcW w:w="1134" w:type="dxa"/>
            <w:vMerge w:val="restart"/>
            <w:vAlign w:val="center"/>
          </w:tcPr>
          <w:p w14:paraId="2911C8D2" w14:textId="77777777" w:rsidR="003B6B86" w:rsidRPr="00661812" w:rsidRDefault="003B6B86" w:rsidP="00DB5682">
            <w:pPr>
              <w:jc w:val="center"/>
              <w:rPr>
                <w:ins w:id="13266" w:author="China Telecom" w:date="2020-11-16T11:11:00Z"/>
                <w:rFonts w:eastAsia="宋体"/>
                <w:b/>
              </w:rPr>
            </w:pPr>
            <w:ins w:id="13267" w:author="China Telecom" w:date="2020-11-16T11:11:00Z">
              <w:r w:rsidRPr="00661812">
                <w:rPr>
                  <w:rFonts w:eastAsia="宋体"/>
                  <w:b/>
                </w:rPr>
                <w:t>Frequency Range</w:t>
              </w:r>
            </w:ins>
          </w:p>
        </w:tc>
        <w:tc>
          <w:tcPr>
            <w:tcW w:w="2977" w:type="dxa"/>
            <w:gridSpan w:val="2"/>
            <w:vAlign w:val="center"/>
          </w:tcPr>
          <w:p w14:paraId="2A51F03D" w14:textId="77777777" w:rsidR="003B6B86" w:rsidRPr="00661812" w:rsidRDefault="003B6B86" w:rsidP="00DB5682">
            <w:pPr>
              <w:jc w:val="center"/>
              <w:rPr>
                <w:ins w:id="13268" w:author="China Telecom" w:date="2020-11-16T11:11:00Z"/>
                <w:rFonts w:eastAsia="宋体"/>
                <w:b/>
              </w:rPr>
            </w:pPr>
            <w:ins w:id="13269" w:author="China Telecom" w:date="2020-11-16T11:11:00Z">
              <w:r w:rsidRPr="00661812">
                <w:rPr>
                  <w:rFonts w:eastAsia="宋体"/>
                  <w:b/>
                </w:rPr>
                <w:t>Performance gain</w:t>
              </w:r>
            </w:ins>
          </w:p>
        </w:tc>
        <w:tc>
          <w:tcPr>
            <w:tcW w:w="4454" w:type="dxa"/>
            <w:vMerge w:val="restart"/>
            <w:vAlign w:val="center"/>
          </w:tcPr>
          <w:p w14:paraId="247A26BC" w14:textId="77777777" w:rsidR="003B6B86" w:rsidRPr="00661812" w:rsidRDefault="003B6B86" w:rsidP="00DB5682">
            <w:pPr>
              <w:jc w:val="center"/>
              <w:rPr>
                <w:ins w:id="13270" w:author="China Telecom" w:date="2020-11-16T11:11:00Z"/>
                <w:rFonts w:eastAsia="宋体"/>
                <w:b/>
              </w:rPr>
            </w:pPr>
            <w:ins w:id="13271" w:author="China Telecom" w:date="2020-11-16T11:11:00Z">
              <w:r w:rsidRPr="00661812">
                <w:rPr>
                  <w:rFonts w:eastAsia="宋体"/>
                  <w:b/>
                </w:rPr>
                <w:t>Key Assumptions</w:t>
              </w:r>
            </w:ins>
          </w:p>
        </w:tc>
      </w:tr>
      <w:tr w:rsidR="003B6B86" w14:paraId="1B376DDE" w14:textId="77777777" w:rsidTr="00DB5682">
        <w:trPr>
          <w:trHeight w:val="431"/>
          <w:jc w:val="center"/>
          <w:ins w:id="13272" w:author="China Telecom" w:date="2020-11-16T11:11:00Z"/>
        </w:trPr>
        <w:tc>
          <w:tcPr>
            <w:tcW w:w="1192" w:type="dxa"/>
            <w:vMerge/>
            <w:vAlign w:val="center"/>
          </w:tcPr>
          <w:p w14:paraId="370A8B7B" w14:textId="77777777" w:rsidR="003B6B86" w:rsidRPr="00501646" w:rsidRDefault="003B6B86" w:rsidP="00DB5682">
            <w:pPr>
              <w:jc w:val="center"/>
              <w:rPr>
                <w:ins w:id="13273" w:author="China Telecom" w:date="2020-11-16T11:11:00Z"/>
                <w:rFonts w:eastAsia="宋体"/>
              </w:rPr>
            </w:pPr>
          </w:p>
        </w:tc>
        <w:tc>
          <w:tcPr>
            <w:tcW w:w="1134" w:type="dxa"/>
            <w:vMerge/>
          </w:tcPr>
          <w:p w14:paraId="2A95BDEF" w14:textId="77777777" w:rsidR="003B6B86" w:rsidRPr="00501646" w:rsidRDefault="003B6B86" w:rsidP="00DB5682">
            <w:pPr>
              <w:jc w:val="center"/>
              <w:rPr>
                <w:ins w:id="13274" w:author="China Telecom" w:date="2020-11-16T11:11:00Z"/>
                <w:rFonts w:eastAsia="宋体"/>
              </w:rPr>
            </w:pPr>
          </w:p>
        </w:tc>
        <w:tc>
          <w:tcPr>
            <w:tcW w:w="1560" w:type="dxa"/>
            <w:vAlign w:val="center"/>
          </w:tcPr>
          <w:p w14:paraId="4DA441E8" w14:textId="77777777" w:rsidR="003B6B86" w:rsidRPr="00661812" w:rsidRDefault="003B6B86" w:rsidP="00DB5682">
            <w:pPr>
              <w:jc w:val="center"/>
              <w:rPr>
                <w:ins w:id="13275" w:author="China Telecom" w:date="2020-11-16T11:11:00Z"/>
                <w:rFonts w:eastAsia="宋体"/>
                <w:b/>
              </w:rPr>
            </w:pPr>
            <w:ins w:id="13276" w:author="China Telecom" w:date="2020-11-16T11:11:00Z">
              <w:r w:rsidRPr="00661812">
                <w:rPr>
                  <w:rFonts w:eastAsia="宋体"/>
                  <w:b/>
                </w:rPr>
                <w:t>eMBB</w:t>
              </w:r>
            </w:ins>
          </w:p>
        </w:tc>
        <w:tc>
          <w:tcPr>
            <w:tcW w:w="1417" w:type="dxa"/>
            <w:vAlign w:val="center"/>
          </w:tcPr>
          <w:p w14:paraId="31813115" w14:textId="77777777" w:rsidR="003B6B86" w:rsidRPr="00661812" w:rsidRDefault="003B6B86" w:rsidP="00DB5682">
            <w:pPr>
              <w:jc w:val="center"/>
              <w:rPr>
                <w:ins w:id="13277" w:author="China Telecom" w:date="2020-11-16T11:11:00Z"/>
                <w:rFonts w:eastAsia="宋体"/>
                <w:b/>
              </w:rPr>
            </w:pPr>
            <w:ins w:id="13278" w:author="China Telecom" w:date="2020-11-16T11:11:00Z">
              <w:r w:rsidRPr="00661812">
                <w:rPr>
                  <w:rFonts w:eastAsia="宋体"/>
                  <w:b/>
                </w:rPr>
                <w:t>voice</w:t>
              </w:r>
            </w:ins>
          </w:p>
        </w:tc>
        <w:tc>
          <w:tcPr>
            <w:tcW w:w="4454" w:type="dxa"/>
            <w:vMerge/>
            <w:vAlign w:val="center"/>
          </w:tcPr>
          <w:p w14:paraId="4444B743" w14:textId="77777777" w:rsidR="003B6B86" w:rsidRPr="00501646" w:rsidRDefault="003B6B86" w:rsidP="00DB5682">
            <w:pPr>
              <w:jc w:val="center"/>
              <w:rPr>
                <w:ins w:id="13279" w:author="China Telecom" w:date="2020-11-16T11:11:00Z"/>
                <w:rFonts w:eastAsia="宋体"/>
              </w:rPr>
            </w:pPr>
          </w:p>
        </w:tc>
      </w:tr>
      <w:tr w:rsidR="003B6B86" w14:paraId="2859D22A" w14:textId="77777777" w:rsidTr="00DB5682">
        <w:trPr>
          <w:trHeight w:val="420"/>
          <w:jc w:val="center"/>
          <w:ins w:id="13280" w:author="China Telecom" w:date="2020-11-16T11:11:00Z"/>
        </w:trPr>
        <w:tc>
          <w:tcPr>
            <w:tcW w:w="1192" w:type="dxa"/>
            <w:vAlign w:val="center"/>
          </w:tcPr>
          <w:p w14:paraId="387EA009" w14:textId="77777777" w:rsidR="003B6B86" w:rsidRPr="00501646" w:rsidRDefault="003B6B86" w:rsidP="00DB5682">
            <w:pPr>
              <w:jc w:val="center"/>
              <w:rPr>
                <w:ins w:id="13281" w:author="China Telecom" w:date="2020-11-16T11:11:00Z"/>
                <w:rFonts w:eastAsia="宋体"/>
              </w:rPr>
            </w:pPr>
            <w:ins w:id="13282" w:author="China Telecom" w:date="2020-11-16T11:31:00Z">
              <w:r w:rsidRPr="00716972">
                <w:t>R1-2008626</w:t>
              </w:r>
            </w:ins>
          </w:p>
        </w:tc>
        <w:tc>
          <w:tcPr>
            <w:tcW w:w="1134" w:type="dxa"/>
            <w:vAlign w:val="center"/>
          </w:tcPr>
          <w:p w14:paraId="6CCE508F" w14:textId="77777777" w:rsidR="003B6B86" w:rsidRPr="00501646" w:rsidRDefault="003B6B86" w:rsidP="00DB5682">
            <w:pPr>
              <w:jc w:val="center"/>
              <w:rPr>
                <w:ins w:id="13283" w:author="China Telecom" w:date="2020-11-16T11:11:00Z"/>
                <w:rFonts w:eastAsia="宋体"/>
              </w:rPr>
            </w:pPr>
            <w:ins w:id="13284" w:author="China Telecom" w:date="2020-11-16T11:11:00Z">
              <w:r w:rsidRPr="00501646">
                <w:rPr>
                  <w:rFonts w:eastAsia="宋体"/>
                </w:rPr>
                <w:t>FR1</w:t>
              </w:r>
            </w:ins>
          </w:p>
        </w:tc>
        <w:tc>
          <w:tcPr>
            <w:tcW w:w="1560" w:type="dxa"/>
            <w:vAlign w:val="center"/>
          </w:tcPr>
          <w:p w14:paraId="41F56F3E" w14:textId="77777777" w:rsidR="003B6B86" w:rsidRPr="00501646" w:rsidRDefault="003B6B86" w:rsidP="00DB5682">
            <w:pPr>
              <w:jc w:val="center"/>
              <w:rPr>
                <w:ins w:id="13285" w:author="China Telecom" w:date="2020-11-16T11:11:00Z"/>
                <w:rFonts w:eastAsia="宋体"/>
              </w:rPr>
            </w:pPr>
            <w:ins w:id="13286" w:author="China Telecom" w:date="2020-11-16T11:11:00Z">
              <w:r w:rsidRPr="00501646">
                <w:rPr>
                  <w:rFonts w:eastAsia="宋体"/>
                </w:rPr>
                <w:t>1.7 dB</w:t>
              </w:r>
            </w:ins>
          </w:p>
        </w:tc>
        <w:tc>
          <w:tcPr>
            <w:tcW w:w="1417" w:type="dxa"/>
            <w:vAlign w:val="center"/>
          </w:tcPr>
          <w:p w14:paraId="7FB96992" w14:textId="77777777" w:rsidR="003B6B86" w:rsidRPr="00501646" w:rsidRDefault="003B6B86" w:rsidP="00DB5682">
            <w:pPr>
              <w:jc w:val="center"/>
              <w:rPr>
                <w:ins w:id="13287" w:author="China Telecom" w:date="2020-11-16T11:11:00Z"/>
                <w:rFonts w:eastAsia="宋体"/>
              </w:rPr>
            </w:pPr>
          </w:p>
        </w:tc>
        <w:tc>
          <w:tcPr>
            <w:tcW w:w="4454" w:type="dxa"/>
            <w:vAlign w:val="center"/>
          </w:tcPr>
          <w:p w14:paraId="07141442" w14:textId="77777777" w:rsidR="003B6B86" w:rsidRPr="00501646" w:rsidRDefault="003B6B86" w:rsidP="00DB5682">
            <w:pPr>
              <w:jc w:val="center"/>
              <w:rPr>
                <w:ins w:id="13288" w:author="China Telecom" w:date="2020-11-16T11:11:00Z"/>
                <w:rFonts w:eastAsia="宋体"/>
              </w:rPr>
            </w:pPr>
            <w:ins w:id="13289" w:author="China Telecom" w:date="2020-11-16T11:11:00Z">
              <w:r w:rsidRPr="00501646">
                <w:rPr>
                  <w:rFonts w:eastAsia="宋体"/>
                </w:rPr>
                <w:t>PUSCH with 14 symbol allocation. 1 Tx, 4 Rx. Channel: TDL-C 300ns, 3 kmph. Performance gap between optimal DMRS and suboptimal DMRS choice is reported as gain.</w:t>
              </w:r>
            </w:ins>
          </w:p>
        </w:tc>
      </w:tr>
    </w:tbl>
    <w:p w14:paraId="18E052DA" w14:textId="77777777" w:rsidR="003B6B86" w:rsidRPr="00F752CE" w:rsidDel="000E0514" w:rsidRDefault="003B6B86" w:rsidP="003B6B86">
      <w:pPr>
        <w:jc w:val="both"/>
        <w:rPr>
          <w:del w:id="13290" w:author="China Telecom" w:date="2020-11-09T16:21:00Z"/>
        </w:rPr>
      </w:pPr>
      <w:del w:id="13291" w:author="China Telecom" w:date="2020-11-09T16:18:00Z">
        <w:r w:rsidDel="002E5F53">
          <w:delText>The study on cross-slot channel estimation is prioritized.</w:delText>
        </w:r>
      </w:del>
    </w:p>
    <w:p w14:paraId="70D73482" w14:textId="77777777" w:rsidR="003B6B86" w:rsidRDefault="003B6B86" w:rsidP="003B6B86">
      <w:pPr>
        <w:jc w:val="both"/>
      </w:pPr>
    </w:p>
    <w:p w14:paraId="0B064BBA" w14:textId="77777777" w:rsidR="003B6B86" w:rsidRDefault="003B6B86" w:rsidP="003B6B86">
      <w:pPr>
        <w:pStyle w:val="3"/>
        <w:rPr>
          <w:rFonts w:cs="Arial"/>
          <w:szCs w:val="28"/>
        </w:rPr>
      </w:pPr>
      <w:bookmarkStart w:id="13292" w:name="_Toc56794604"/>
      <w:r>
        <w:rPr>
          <w:rFonts w:eastAsia="Malgun Gothic"/>
        </w:rPr>
        <w:t>6.1</w:t>
      </w:r>
      <w:r w:rsidRPr="007368F9">
        <w:rPr>
          <w:rFonts w:eastAsia="Malgun Gothic"/>
        </w:rPr>
        <w:t>.</w:t>
      </w:r>
      <w:r>
        <w:rPr>
          <w:rFonts w:eastAsia="Malgun Gothic"/>
        </w:rPr>
        <w:t>4</w:t>
      </w:r>
      <w:r w:rsidRPr="007368F9">
        <w:rPr>
          <w:rFonts w:eastAsia="Malgun Gothic"/>
        </w:rPr>
        <w:tab/>
      </w:r>
      <w:r w:rsidRPr="00E745A8">
        <w:rPr>
          <w:rFonts w:cs="Arial"/>
          <w:szCs w:val="28"/>
        </w:rPr>
        <w:t>Power-domain based solutions</w:t>
      </w:r>
      <w:bookmarkEnd w:id="13292"/>
    </w:p>
    <w:p w14:paraId="0B93D2A6" w14:textId="77777777" w:rsidR="003B6B86" w:rsidRDefault="003B6B86" w:rsidP="003B6B86">
      <w:pPr>
        <w:jc w:val="both"/>
        <w:rPr>
          <w:ins w:id="13293" w:author="China Telecom" w:date="2020-11-09T16:25:00Z"/>
        </w:rPr>
      </w:pPr>
      <w:r>
        <w:t xml:space="preserve">Power domain based solutions are studied, including </w:t>
      </w:r>
      <w:r w:rsidRPr="00F72C65">
        <w:t xml:space="preserve">waveform design to optimize MPR/A-MPR, FDD high power UE, and </w:t>
      </w:r>
      <w:r>
        <w:rPr>
          <w:rFonts w:hint="eastAsia"/>
          <w:lang w:eastAsia="zh-CN"/>
        </w:rPr>
        <w:t>p</w:t>
      </w:r>
      <w:r w:rsidRPr="00EB3FF3">
        <w:t>ower boosting for pi/2 BPSK.</w:t>
      </w:r>
    </w:p>
    <w:p w14:paraId="4104E6FF" w14:textId="77777777" w:rsidR="003B6B86" w:rsidRPr="00716972" w:rsidRDefault="003B6B86" w:rsidP="003B6B86">
      <w:pPr>
        <w:jc w:val="both"/>
        <w:rPr>
          <w:ins w:id="13294" w:author="China Telecom" w:date="2020-11-09T16:25:00Z"/>
          <w:b/>
        </w:rPr>
      </w:pPr>
      <w:ins w:id="13295" w:author="China Telecom" w:date="2020-11-09T16:25:00Z">
        <w:r w:rsidRPr="005711CD">
          <w:t>UE transmit waveform design to reduce MPR was studied from several aspects, including tone reservation, FDSS (Frequency Domain Spectral Shaping) without spectral extension for pi/2 BPSK, and FDSS with and without spectral extension for QPSK.</w:t>
        </w:r>
        <w:r>
          <w:t xml:space="preserve"> </w:t>
        </w:r>
        <w:r w:rsidRPr="005711CD">
          <w:t>Potential specification impacts include</w:t>
        </w:r>
        <w:r>
          <w:t>: r</w:t>
        </w:r>
        <w:r w:rsidRPr="005711CD">
          <w:t>elated signalling, design for spectral extension, RF requirements.</w:t>
        </w:r>
        <w:r>
          <w:t xml:space="preserve"> </w:t>
        </w:r>
        <w:r w:rsidRPr="005711CD">
          <w:t>Note: For tone reservation, a fraction of tones allocated to a UE are reserved for the UE to shape its waveform; no data is transmitted on these tones.</w:t>
        </w:r>
      </w:ins>
    </w:p>
    <w:p w14:paraId="741EA36B" w14:textId="77777777" w:rsidR="003B6B86" w:rsidRPr="00716972" w:rsidRDefault="003B6B86" w:rsidP="003B6B86">
      <w:pPr>
        <w:jc w:val="both"/>
        <w:rPr>
          <w:ins w:id="13296" w:author="China Telecom" w:date="2020-11-09T16:23:00Z"/>
        </w:rPr>
      </w:pPr>
      <w:ins w:id="13297" w:author="China Telecom" w:date="2020-11-09T16:23:00Z">
        <w:r w:rsidRPr="00716972">
          <w:lastRenderedPageBreak/>
          <w:t>Power boosting for pi/2 BPSK was studied, including beyond 26 dBm as a function of the UL duty cycle.</w:t>
        </w:r>
        <w:r>
          <w:t xml:space="preserve"> </w:t>
        </w:r>
        <w:r w:rsidRPr="00716972">
          <w:t>Potentia</w:t>
        </w:r>
        <w:r>
          <w:t xml:space="preserve">l specification impacts include: </w:t>
        </w:r>
        <w:r w:rsidRPr="00716972">
          <w:t>UE behavior for power boosting based on the UL time domain resource allocation, explicit or implicit signaling, RF requirement.</w:t>
        </w:r>
      </w:ins>
    </w:p>
    <w:p w14:paraId="56703775" w14:textId="77777777" w:rsidR="003B6B86" w:rsidRPr="00A07FFD" w:rsidRDefault="003B6B86" w:rsidP="003B6B86">
      <w:pPr>
        <w:jc w:val="both"/>
        <w:rPr>
          <w:ins w:id="13298" w:author="China Telecom" w:date="2020-11-13T08:13:00Z"/>
        </w:rPr>
      </w:pPr>
      <w:ins w:id="13299" w:author="China Telecom" w:date="2020-11-13T08:13:00Z">
        <w:r w:rsidRPr="00A07FFD">
          <w:t>One source</w:t>
        </w:r>
        <w:r w:rsidRPr="00A07FFD">
          <w:rPr>
            <w:rFonts w:hint="eastAsia"/>
          </w:rPr>
          <w:t xml:space="preserve"> (</w:t>
        </w:r>
        <w:r>
          <w:rPr>
            <w:rFonts w:hint="eastAsia"/>
          </w:rPr>
          <w:t>R1-2008626</w:t>
        </w:r>
        <w:r w:rsidRPr="00A07FFD">
          <w:rPr>
            <w:rFonts w:hint="eastAsia"/>
          </w:rPr>
          <w:t>)</w:t>
        </w:r>
        <w:r w:rsidRPr="00A07FFD">
          <w:t xml:space="preserve"> evaluates the performance of UE transmit waveform design to reduce MPR and shows 1 ~1.5 dB gain, compared to Rel-16 DFT-S-OFDM and CP-OFDM.</w:t>
        </w:r>
      </w:ins>
    </w:p>
    <w:p w14:paraId="2A0C5973" w14:textId="77777777" w:rsidR="003B6B86" w:rsidRPr="00BB0186" w:rsidDel="00AE1069" w:rsidRDefault="003B6B86" w:rsidP="003B6B86">
      <w:pPr>
        <w:rPr>
          <w:del w:id="13300" w:author="China Telecom" w:date="2020-11-09T16:25:00Z"/>
        </w:rPr>
      </w:pPr>
    </w:p>
    <w:p w14:paraId="36D0515E" w14:textId="77777777" w:rsidR="003B6B86" w:rsidRPr="00716972" w:rsidRDefault="003B6B86" w:rsidP="003B6B86">
      <w:pPr>
        <w:jc w:val="both"/>
        <w:rPr>
          <w:ins w:id="13301" w:author="China Telecom" w:date="2020-11-13T08:11:00Z"/>
        </w:rPr>
      </w:pPr>
      <w:ins w:id="13302" w:author="China Telecom" w:date="2020-11-13T08:11:00Z">
        <w:r w:rsidRPr="00716972">
          <w:t>One source (</w:t>
        </w:r>
        <w:r>
          <w:t>R1-2007905</w:t>
        </w:r>
        <w:r w:rsidRPr="00716972">
          <w:t>) evaluates the performance of power boosting for pi/2 BPSK and shows around 3 dB gain for UL duty cycle less than 50% and around 6 dB gain for UL duty cycle less than 25%.</w:t>
        </w:r>
      </w:ins>
    </w:p>
    <w:p w14:paraId="70CE4CA7" w14:textId="77777777" w:rsidR="003B6B86" w:rsidRDefault="003B6B86" w:rsidP="00C55C48">
      <w:pPr>
        <w:pStyle w:val="TH"/>
        <w:rPr>
          <w:ins w:id="13303" w:author="China Telecom" w:date="2020-11-16T11:14:00Z"/>
          <w:rFonts w:ascii="Calibri" w:eastAsia="宋体" w:hAnsi="Calibri"/>
        </w:rPr>
      </w:pPr>
      <w:ins w:id="13304" w:author="China Telecom" w:date="2020-11-16T11:14:00Z">
        <w:r>
          <w:rPr>
            <w:rFonts w:eastAsia="宋体" w:hint="eastAsia"/>
          </w:rPr>
          <w:t xml:space="preserve">Table </w:t>
        </w:r>
      </w:ins>
      <w:ins w:id="13305" w:author="China Telecom" w:date="2020-11-16T11:16:00Z">
        <w:r>
          <w:rPr>
            <w:rFonts w:eastAsia="宋体"/>
          </w:rPr>
          <w:t xml:space="preserve">6.1.4 </w:t>
        </w:r>
        <w:r w:rsidRPr="00C55C48">
          <w:t>Performance</w:t>
        </w:r>
        <w:r>
          <w:rPr>
            <w:rFonts w:eastAsia="宋体"/>
          </w:rPr>
          <w:t xml:space="preserve"> </w:t>
        </w:r>
      </w:ins>
      <w:ins w:id="13306" w:author="China Telecom" w:date="2020-11-16T11:17:00Z">
        <w:r>
          <w:rPr>
            <w:rFonts w:eastAsia="宋体"/>
          </w:rPr>
          <w:t>evaluation for power domain based solutions</w:t>
        </w:r>
      </w:ins>
    </w:p>
    <w:tbl>
      <w:tblPr>
        <w:tblStyle w:val="12"/>
        <w:tblW w:w="9740" w:type="dxa"/>
        <w:jc w:val="center"/>
        <w:tblLayout w:type="fixed"/>
        <w:tblLook w:val="04A0" w:firstRow="1" w:lastRow="0" w:firstColumn="1" w:lastColumn="0" w:noHBand="0" w:noVBand="1"/>
      </w:tblPr>
      <w:tblGrid>
        <w:gridCol w:w="1184"/>
        <w:gridCol w:w="2410"/>
        <w:gridCol w:w="3119"/>
        <w:gridCol w:w="3027"/>
      </w:tblGrid>
      <w:tr w:rsidR="003B6B86" w14:paraId="2292DDB3" w14:textId="77777777" w:rsidTr="00DB5682">
        <w:trPr>
          <w:trHeight w:val="558"/>
          <w:jc w:val="center"/>
          <w:ins w:id="13307" w:author="China Telecom" w:date="2020-11-16T11:14:00Z"/>
        </w:trPr>
        <w:tc>
          <w:tcPr>
            <w:tcW w:w="1184" w:type="dxa"/>
            <w:vAlign w:val="center"/>
          </w:tcPr>
          <w:p w14:paraId="355F83C7" w14:textId="77777777" w:rsidR="003B6B86" w:rsidRPr="00661812" w:rsidRDefault="003B6B86" w:rsidP="00DB5682">
            <w:pPr>
              <w:jc w:val="center"/>
              <w:rPr>
                <w:ins w:id="13308" w:author="China Telecom" w:date="2020-11-16T11:14:00Z"/>
                <w:rFonts w:eastAsia="宋体"/>
                <w:b/>
              </w:rPr>
            </w:pPr>
            <w:ins w:id="13309" w:author="China Telecom" w:date="2020-11-16T11:15:00Z">
              <w:r w:rsidRPr="00661812">
                <w:rPr>
                  <w:rFonts w:eastAsia="宋体"/>
                  <w:b/>
                </w:rPr>
                <w:t>Source</w:t>
              </w:r>
            </w:ins>
          </w:p>
        </w:tc>
        <w:tc>
          <w:tcPr>
            <w:tcW w:w="2410" w:type="dxa"/>
            <w:vAlign w:val="center"/>
          </w:tcPr>
          <w:p w14:paraId="2C4F2C5B" w14:textId="77777777" w:rsidR="003B6B86" w:rsidRPr="00661812" w:rsidRDefault="003B6B86" w:rsidP="00DB5682">
            <w:pPr>
              <w:jc w:val="center"/>
              <w:rPr>
                <w:ins w:id="13310" w:author="China Telecom" w:date="2020-11-16T11:14:00Z"/>
                <w:rFonts w:eastAsia="宋体"/>
                <w:b/>
              </w:rPr>
            </w:pPr>
            <w:ins w:id="13311" w:author="China Telecom" w:date="2020-11-16T11:14:00Z">
              <w:r w:rsidRPr="00661812">
                <w:rPr>
                  <w:rFonts w:eastAsia="宋体"/>
                  <w:b/>
                </w:rPr>
                <w:t>Solutions</w:t>
              </w:r>
            </w:ins>
          </w:p>
        </w:tc>
        <w:tc>
          <w:tcPr>
            <w:tcW w:w="3119" w:type="dxa"/>
            <w:vAlign w:val="center"/>
          </w:tcPr>
          <w:p w14:paraId="74656856" w14:textId="77777777" w:rsidR="003B6B86" w:rsidRPr="00661812" w:rsidRDefault="003B6B86" w:rsidP="00DB5682">
            <w:pPr>
              <w:jc w:val="center"/>
              <w:rPr>
                <w:ins w:id="13312" w:author="China Telecom" w:date="2020-11-16T11:14:00Z"/>
                <w:rFonts w:eastAsia="宋体"/>
                <w:b/>
              </w:rPr>
            </w:pPr>
            <w:ins w:id="13313" w:author="China Telecom" w:date="2020-11-16T11:14:00Z">
              <w:r w:rsidRPr="00661812">
                <w:rPr>
                  <w:rFonts w:eastAsia="宋体"/>
                  <w:b/>
                </w:rPr>
                <w:t>Performance gain</w:t>
              </w:r>
            </w:ins>
          </w:p>
        </w:tc>
        <w:tc>
          <w:tcPr>
            <w:tcW w:w="3027" w:type="dxa"/>
            <w:vAlign w:val="center"/>
          </w:tcPr>
          <w:p w14:paraId="71609DCE" w14:textId="77777777" w:rsidR="003B6B86" w:rsidRPr="00661812" w:rsidRDefault="003B6B86" w:rsidP="00DB5682">
            <w:pPr>
              <w:jc w:val="center"/>
              <w:rPr>
                <w:ins w:id="13314" w:author="China Telecom" w:date="2020-11-16T11:14:00Z"/>
                <w:rFonts w:eastAsia="宋体"/>
                <w:b/>
              </w:rPr>
            </w:pPr>
            <w:ins w:id="13315" w:author="China Telecom" w:date="2020-11-16T11:14:00Z">
              <w:r w:rsidRPr="00661812">
                <w:rPr>
                  <w:rFonts w:eastAsia="宋体"/>
                  <w:b/>
                </w:rPr>
                <w:t>Key Assumptions</w:t>
              </w:r>
            </w:ins>
          </w:p>
        </w:tc>
      </w:tr>
      <w:tr w:rsidR="003B6B86" w14:paraId="0210E48C" w14:textId="77777777" w:rsidTr="00DB5682">
        <w:trPr>
          <w:trHeight w:val="499"/>
          <w:jc w:val="center"/>
          <w:ins w:id="13316" w:author="China Telecom" w:date="2020-11-16T11:14:00Z"/>
        </w:trPr>
        <w:tc>
          <w:tcPr>
            <w:tcW w:w="1184" w:type="dxa"/>
            <w:vMerge w:val="restart"/>
            <w:vAlign w:val="center"/>
          </w:tcPr>
          <w:p w14:paraId="774FEB39" w14:textId="77777777" w:rsidR="003B6B86" w:rsidRPr="00501646" w:rsidRDefault="003B6B86" w:rsidP="00DB5682">
            <w:pPr>
              <w:jc w:val="center"/>
              <w:rPr>
                <w:ins w:id="13317" w:author="China Telecom" w:date="2020-11-16T11:14:00Z"/>
                <w:rFonts w:eastAsia="宋体"/>
              </w:rPr>
            </w:pPr>
            <w:ins w:id="13318" w:author="China Telecom" w:date="2020-11-16T11:31:00Z">
              <w:r>
                <w:t>R1-2007905</w:t>
              </w:r>
            </w:ins>
          </w:p>
        </w:tc>
        <w:tc>
          <w:tcPr>
            <w:tcW w:w="2410" w:type="dxa"/>
            <w:vMerge w:val="restart"/>
            <w:vAlign w:val="center"/>
          </w:tcPr>
          <w:p w14:paraId="4FFFE9AF" w14:textId="77777777" w:rsidR="003B6B86" w:rsidRPr="00501646" w:rsidRDefault="003B6B86" w:rsidP="00DB5682">
            <w:pPr>
              <w:jc w:val="center"/>
              <w:rPr>
                <w:ins w:id="13319" w:author="China Telecom" w:date="2020-11-16T11:14:00Z"/>
                <w:rFonts w:eastAsia="宋体"/>
              </w:rPr>
            </w:pPr>
            <w:ins w:id="13320" w:author="China Telecom" w:date="2020-11-16T11:14:00Z">
              <w:r w:rsidRPr="00501646">
                <w:rPr>
                  <w:rFonts w:eastAsia="宋体"/>
                </w:rPr>
                <w:t>Power boosting for pi/2 BPSK</w:t>
              </w:r>
            </w:ins>
          </w:p>
        </w:tc>
        <w:tc>
          <w:tcPr>
            <w:tcW w:w="3119" w:type="dxa"/>
            <w:vAlign w:val="center"/>
          </w:tcPr>
          <w:p w14:paraId="27B4C1B5" w14:textId="77777777" w:rsidR="003B6B86" w:rsidRPr="00501646" w:rsidRDefault="003B6B86" w:rsidP="00DB5682">
            <w:pPr>
              <w:jc w:val="center"/>
              <w:rPr>
                <w:ins w:id="13321" w:author="China Telecom" w:date="2020-11-16T11:14:00Z"/>
                <w:rFonts w:eastAsia="宋体"/>
              </w:rPr>
            </w:pPr>
            <w:ins w:id="13322" w:author="China Telecom" w:date="2020-11-16T11:14:00Z">
              <w:r w:rsidRPr="00501646">
                <w:rPr>
                  <w:rFonts w:eastAsia="宋体"/>
                </w:rPr>
                <w:t>3 dB for &lt;50% UL   duty cycle</w:t>
              </w:r>
            </w:ins>
          </w:p>
        </w:tc>
        <w:tc>
          <w:tcPr>
            <w:tcW w:w="3027" w:type="dxa"/>
            <w:vAlign w:val="center"/>
          </w:tcPr>
          <w:p w14:paraId="5C77FC24" w14:textId="77777777" w:rsidR="003B6B86" w:rsidRPr="00501646" w:rsidRDefault="003B6B86" w:rsidP="00DB5682">
            <w:pPr>
              <w:jc w:val="center"/>
              <w:rPr>
                <w:ins w:id="13323" w:author="China Telecom" w:date="2020-11-16T11:14:00Z"/>
                <w:rFonts w:eastAsia="宋体"/>
              </w:rPr>
            </w:pPr>
          </w:p>
        </w:tc>
      </w:tr>
      <w:tr w:rsidR="003B6B86" w14:paraId="29B4C300" w14:textId="77777777" w:rsidTr="00DB5682">
        <w:trPr>
          <w:trHeight w:val="499"/>
          <w:jc w:val="center"/>
          <w:ins w:id="13324" w:author="China Telecom" w:date="2020-11-16T11:14:00Z"/>
        </w:trPr>
        <w:tc>
          <w:tcPr>
            <w:tcW w:w="1184" w:type="dxa"/>
            <w:vMerge/>
            <w:vAlign w:val="center"/>
          </w:tcPr>
          <w:p w14:paraId="5D1C7ED0" w14:textId="77777777" w:rsidR="003B6B86" w:rsidRPr="00501646" w:rsidRDefault="003B6B86" w:rsidP="00DB5682">
            <w:pPr>
              <w:jc w:val="center"/>
              <w:rPr>
                <w:ins w:id="13325" w:author="China Telecom" w:date="2020-11-16T11:14:00Z"/>
                <w:rFonts w:eastAsia="宋体"/>
              </w:rPr>
            </w:pPr>
          </w:p>
        </w:tc>
        <w:tc>
          <w:tcPr>
            <w:tcW w:w="2410" w:type="dxa"/>
            <w:vMerge/>
            <w:vAlign w:val="center"/>
          </w:tcPr>
          <w:p w14:paraId="2939D4FF" w14:textId="77777777" w:rsidR="003B6B86" w:rsidRPr="00501646" w:rsidRDefault="003B6B86" w:rsidP="00DB5682">
            <w:pPr>
              <w:jc w:val="center"/>
              <w:rPr>
                <w:ins w:id="13326" w:author="China Telecom" w:date="2020-11-16T11:14:00Z"/>
                <w:rFonts w:eastAsia="宋体"/>
              </w:rPr>
            </w:pPr>
          </w:p>
        </w:tc>
        <w:tc>
          <w:tcPr>
            <w:tcW w:w="3119" w:type="dxa"/>
            <w:vAlign w:val="center"/>
          </w:tcPr>
          <w:p w14:paraId="2AAD068A" w14:textId="77777777" w:rsidR="003B6B86" w:rsidRPr="00501646" w:rsidRDefault="003B6B86" w:rsidP="00DB5682">
            <w:pPr>
              <w:jc w:val="center"/>
              <w:rPr>
                <w:ins w:id="13327" w:author="China Telecom" w:date="2020-11-16T11:14:00Z"/>
                <w:rFonts w:eastAsia="宋体"/>
              </w:rPr>
            </w:pPr>
            <w:ins w:id="13328" w:author="China Telecom" w:date="2020-11-16T11:14:00Z">
              <w:r w:rsidRPr="00501646">
                <w:rPr>
                  <w:rFonts w:eastAsia="宋体"/>
                </w:rPr>
                <w:t>6 dB for &lt;25 % UL duty cycle</w:t>
              </w:r>
            </w:ins>
          </w:p>
        </w:tc>
        <w:tc>
          <w:tcPr>
            <w:tcW w:w="3027" w:type="dxa"/>
            <w:vAlign w:val="center"/>
          </w:tcPr>
          <w:p w14:paraId="4AE0B60C" w14:textId="77777777" w:rsidR="003B6B86" w:rsidRPr="00501646" w:rsidRDefault="003B6B86" w:rsidP="00DB5682">
            <w:pPr>
              <w:jc w:val="center"/>
              <w:rPr>
                <w:ins w:id="13329" w:author="China Telecom" w:date="2020-11-16T11:14:00Z"/>
                <w:rFonts w:eastAsia="宋体"/>
              </w:rPr>
            </w:pPr>
          </w:p>
        </w:tc>
      </w:tr>
      <w:tr w:rsidR="003B6B86" w14:paraId="0110DDB8" w14:textId="77777777" w:rsidTr="00DB5682">
        <w:trPr>
          <w:trHeight w:val="499"/>
          <w:jc w:val="center"/>
          <w:ins w:id="13330" w:author="China Telecom" w:date="2020-11-16T11:14:00Z"/>
        </w:trPr>
        <w:tc>
          <w:tcPr>
            <w:tcW w:w="1184" w:type="dxa"/>
            <w:vAlign w:val="center"/>
          </w:tcPr>
          <w:p w14:paraId="16A9AC45" w14:textId="77777777" w:rsidR="003B6B86" w:rsidRPr="00501646" w:rsidRDefault="003B6B86" w:rsidP="00DB5682">
            <w:pPr>
              <w:jc w:val="center"/>
              <w:rPr>
                <w:ins w:id="13331" w:author="China Telecom" w:date="2020-11-16T11:14:00Z"/>
                <w:rFonts w:eastAsia="宋体"/>
              </w:rPr>
            </w:pPr>
            <w:ins w:id="13332" w:author="China Telecom" w:date="2020-11-16T11:31:00Z">
              <w:r w:rsidRPr="00A07FFD">
                <w:rPr>
                  <w:rFonts w:hint="eastAsia"/>
                </w:rPr>
                <w:t>R1-2008626</w:t>
              </w:r>
            </w:ins>
          </w:p>
        </w:tc>
        <w:tc>
          <w:tcPr>
            <w:tcW w:w="2410" w:type="dxa"/>
            <w:vAlign w:val="center"/>
          </w:tcPr>
          <w:p w14:paraId="0642A1AC" w14:textId="77777777" w:rsidR="003B6B86" w:rsidRPr="00501646" w:rsidRDefault="003B6B86" w:rsidP="00DB5682">
            <w:pPr>
              <w:jc w:val="center"/>
              <w:rPr>
                <w:ins w:id="13333" w:author="China Telecom" w:date="2020-11-16T11:14:00Z"/>
                <w:rFonts w:eastAsia="宋体"/>
              </w:rPr>
            </w:pPr>
            <w:ins w:id="13334" w:author="China Telecom" w:date="2020-11-16T11:14:00Z">
              <w:r w:rsidRPr="00501646">
                <w:rPr>
                  <w:rFonts w:eastAsia="宋体"/>
                </w:rPr>
                <w:t>Techniques to reduce MPR in uplink transmissions</w:t>
              </w:r>
            </w:ins>
          </w:p>
        </w:tc>
        <w:tc>
          <w:tcPr>
            <w:tcW w:w="3119" w:type="dxa"/>
            <w:vAlign w:val="center"/>
          </w:tcPr>
          <w:p w14:paraId="4540E55A" w14:textId="77777777" w:rsidR="003B6B86" w:rsidRPr="00501646" w:rsidRDefault="003B6B86" w:rsidP="00DB5682">
            <w:pPr>
              <w:jc w:val="center"/>
              <w:rPr>
                <w:ins w:id="13335" w:author="China Telecom" w:date="2020-11-16T11:14:00Z"/>
                <w:rFonts w:eastAsia="宋体"/>
              </w:rPr>
            </w:pPr>
            <w:ins w:id="13336" w:author="China Telecom" w:date="2020-11-16T11:14:00Z">
              <w:r w:rsidRPr="00501646">
                <w:rPr>
                  <w:rFonts w:eastAsia="宋体"/>
                </w:rPr>
                <w:t>1-1.5 dB (due to increase in tx power)</w:t>
              </w:r>
            </w:ins>
          </w:p>
        </w:tc>
        <w:tc>
          <w:tcPr>
            <w:tcW w:w="3027" w:type="dxa"/>
            <w:vAlign w:val="center"/>
          </w:tcPr>
          <w:p w14:paraId="65AB8B6E" w14:textId="77777777" w:rsidR="003B6B86" w:rsidRPr="00501646" w:rsidRDefault="003B6B86" w:rsidP="00DB5682">
            <w:pPr>
              <w:jc w:val="center"/>
              <w:rPr>
                <w:ins w:id="13337" w:author="China Telecom" w:date="2020-11-16T11:14:00Z"/>
                <w:rFonts w:eastAsia="宋体"/>
              </w:rPr>
            </w:pPr>
            <w:ins w:id="13338" w:author="China Telecom" w:date="2020-11-16T11:14:00Z">
              <w:r w:rsidRPr="00501646">
                <w:rPr>
                  <w:rFonts w:eastAsia="宋体"/>
                </w:rPr>
                <w:t>Aimed at increasing uplink transmit power for DFT-S-OFDM and CP-OFDM waveforms.</w:t>
              </w:r>
            </w:ins>
          </w:p>
        </w:tc>
      </w:tr>
    </w:tbl>
    <w:p w14:paraId="7F169EC0" w14:textId="77777777" w:rsidR="003B6B86" w:rsidRDefault="003B6B86" w:rsidP="003B6B86"/>
    <w:p w14:paraId="21D533D3" w14:textId="77777777" w:rsidR="003B6B86" w:rsidRDefault="003B6B86" w:rsidP="003B6B86">
      <w:pPr>
        <w:pStyle w:val="3"/>
        <w:rPr>
          <w:rFonts w:cs="Arial"/>
          <w:szCs w:val="28"/>
        </w:rPr>
      </w:pPr>
      <w:bookmarkStart w:id="13339" w:name="_Toc56794605"/>
      <w:r>
        <w:rPr>
          <w:rFonts w:eastAsia="Malgun Gothic"/>
        </w:rPr>
        <w:t>6.1</w:t>
      </w:r>
      <w:r w:rsidRPr="007368F9">
        <w:rPr>
          <w:rFonts w:eastAsia="Malgun Gothic"/>
        </w:rPr>
        <w:t>.</w:t>
      </w:r>
      <w:r>
        <w:rPr>
          <w:rFonts w:eastAsia="Malgun Gothic"/>
        </w:rPr>
        <w:t>5</w:t>
      </w:r>
      <w:r w:rsidRPr="007368F9">
        <w:rPr>
          <w:rFonts w:eastAsia="Malgun Gothic"/>
        </w:rPr>
        <w:tab/>
      </w:r>
      <w:r w:rsidRPr="00E745A8">
        <w:rPr>
          <w:rFonts w:cs="Arial"/>
          <w:szCs w:val="28"/>
        </w:rPr>
        <w:t>Spatial-domain based solutions</w:t>
      </w:r>
      <w:bookmarkEnd w:id="13339"/>
    </w:p>
    <w:p w14:paraId="0B31DF47" w14:textId="77777777" w:rsidR="003B6B86" w:rsidRPr="00716972" w:rsidRDefault="003B6B86" w:rsidP="003B6B86">
      <w:pPr>
        <w:jc w:val="both"/>
        <w:rPr>
          <w:ins w:id="13340" w:author="China Telecom" w:date="2020-11-09T16:26:00Z"/>
          <w:b/>
        </w:rPr>
      </w:pPr>
      <w:del w:id="13341" w:author="China Telecom" w:date="2020-11-09T16:26:00Z">
        <w:r w:rsidDel="004F3302">
          <w:delText>Spatial domain based solutions are studied with low priority, including m</w:delText>
        </w:r>
        <w:r w:rsidRPr="00B3314C" w:rsidDel="004F3302">
          <w:delText>ultiple layer PUSCH transmission with DFT-</w:delText>
        </w:r>
        <w:r w:rsidDel="004F3302">
          <w:delText>s</w:delText>
        </w:r>
        <w:r w:rsidRPr="00B3314C" w:rsidDel="004F3302">
          <w:delText>-OFDM</w:delText>
        </w:r>
        <w:r w:rsidDel="004F3302">
          <w:delText xml:space="preserve"> and s</w:delText>
        </w:r>
        <w:r w:rsidRPr="00B3314C" w:rsidDel="004F3302">
          <w:delText>tudy open-loop/closed loop Tx diversity for PUSCH enhancements</w:delText>
        </w:r>
        <w:r w:rsidDel="004F3302">
          <w:delText xml:space="preserve">. </w:delText>
        </w:r>
      </w:del>
      <w:ins w:id="13342" w:author="China Telecom" w:date="2020-11-09T16:26:00Z">
        <w:r w:rsidRPr="005711CD">
          <w:t>Spatial domain based solutions were studies from several aspects, including multiple layer PUSCH transmission with DFT-S-OFDM and Open-loop Tx diversity.</w:t>
        </w:r>
        <w:r>
          <w:t xml:space="preserve"> </w:t>
        </w:r>
        <w:r w:rsidRPr="005711CD">
          <w:t>Potential specification impacts include</w:t>
        </w:r>
        <w:r>
          <w:t>: m</w:t>
        </w:r>
        <w:r w:rsidRPr="005711CD">
          <w:t>echanism to indicate the support of multiple layer PUSCH transmission with DFT-S-OFDM and to determine the precoder, e.g. reuse a subset of the R15 codebooks</w:t>
        </w:r>
        <w:r>
          <w:t>, and s</w:t>
        </w:r>
        <w:r w:rsidRPr="00716972">
          <w:t>ignalling related to support of Tx diversity for PUSCH with DFT-s-OFDM, and different PUSCH spatial filter parameters and different antenna ports for different PUSCH transmissions</w:t>
        </w:r>
      </w:ins>
    </w:p>
    <w:p w14:paraId="134F4E0F" w14:textId="77777777" w:rsidR="003B6B86" w:rsidDel="003A2E48" w:rsidRDefault="003B6B86" w:rsidP="003B6B86">
      <w:pPr>
        <w:rPr>
          <w:del w:id="13343" w:author="China Telecom" w:date="2020-11-09T16:26:00Z"/>
        </w:rPr>
      </w:pPr>
    </w:p>
    <w:p w14:paraId="64724FD1" w14:textId="77777777" w:rsidR="003B6B86" w:rsidRPr="00716972" w:rsidRDefault="003B6B86" w:rsidP="003B6B86">
      <w:pPr>
        <w:jc w:val="both"/>
        <w:rPr>
          <w:ins w:id="13344" w:author="China Telecom" w:date="2020-11-13T08:13:00Z"/>
        </w:rPr>
      </w:pPr>
      <w:ins w:id="13345" w:author="China Telecom" w:date="2020-11-13T08:13:00Z">
        <w:r w:rsidRPr="00716972">
          <w:t>One source (</w:t>
        </w:r>
        <w:r>
          <w:t>R1-2008743</w:t>
        </w:r>
        <w:r w:rsidRPr="00716972">
          <w:t>) evaluates the performance of Alamouti-based transmit diversity and shows 2-2.7dB SNR gain for FR1, and 2-3dB SNR gain with QPSK and up to 8.5dB SNR gain with 16QAM for FR2.</w:t>
        </w:r>
      </w:ins>
    </w:p>
    <w:p w14:paraId="106CF1E0" w14:textId="77777777" w:rsidR="003B6B86" w:rsidRPr="00716972" w:rsidRDefault="003B6B86" w:rsidP="003B6B86">
      <w:pPr>
        <w:jc w:val="both"/>
        <w:rPr>
          <w:ins w:id="13346" w:author="China Telecom" w:date="2020-11-13T08:13:00Z"/>
        </w:rPr>
      </w:pPr>
      <w:ins w:id="13347" w:author="China Telecom" w:date="2020-11-13T08:13:00Z">
        <w:r w:rsidRPr="00716972">
          <w:t>One source (</w:t>
        </w:r>
        <w:r>
          <w:t>R1-2008419</w:t>
        </w:r>
        <w:r w:rsidRPr="008E000E">
          <w:t>)</w:t>
        </w:r>
        <w:r w:rsidRPr="00716972">
          <w:t xml:space="preserve"> evaluates the performance of multiple layer PUSCH transmission with DFT-S-OFDM and shows around 3 dB cubic metric gain, compared to multiple layer PUSCH transmission with CP-OFDM.</w:t>
        </w:r>
      </w:ins>
    </w:p>
    <w:p w14:paraId="3E87D5E6" w14:textId="77777777" w:rsidR="003B6B86" w:rsidRDefault="003B6B86" w:rsidP="00C55C48">
      <w:pPr>
        <w:pStyle w:val="TH"/>
        <w:rPr>
          <w:ins w:id="13348" w:author="China Telecom" w:date="2020-11-16T11:18:00Z"/>
          <w:rFonts w:ascii="Calibri" w:eastAsia="宋体" w:hAnsi="Calibri"/>
        </w:rPr>
      </w:pPr>
      <w:ins w:id="13349" w:author="China Telecom" w:date="2020-11-16T11:18:00Z">
        <w:r>
          <w:rPr>
            <w:rFonts w:eastAsia="宋体" w:hint="eastAsia"/>
          </w:rPr>
          <w:t xml:space="preserve">Table </w:t>
        </w:r>
        <w:r>
          <w:rPr>
            <w:rFonts w:eastAsia="宋体"/>
          </w:rPr>
          <w:t xml:space="preserve">6.1.5 </w:t>
        </w:r>
        <w:r w:rsidRPr="00C55C48">
          <w:t>Performance</w:t>
        </w:r>
        <w:r>
          <w:rPr>
            <w:rFonts w:eastAsia="宋体"/>
          </w:rPr>
          <w:t xml:space="preserve"> evaluation for spatial domain based solutions</w:t>
        </w:r>
      </w:ins>
    </w:p>
    <w:tbl>
      <w:tblPr>
        <w:tblStyle w:val="12"/>
        <w:tblW w:w="9740" w:type="dxa"/>
        <w:jc w:val="center"/>
        <w:tblLayout w:type="fixed"/>
        <w:tblLook w:val="04A0" w:firstRow="1" w:lastRow="0" w:firstColumn="1" w:lastColumn="0" w:noHBand="0" w:noVBand="1"/>
      </w:tblPr>
      <w:tblGrid>
        <w:gridCol w:w="1184"/>
        <w:gridCol w:w="2410"/>
        <w:gridCol w:w="3119"/>
        <w:gridCol w:w="3027"/>
      </w:tblGrid>
      <w:tr w:rsidR="003B6B86" w14:paraId="2F39DAAA" w14:textId="77777777" w:rsidTr="00DB5682">
        <w:trPr>
          <w:trHeight w:val="558"/>
          <w:jc w:val="center"/>
          <w:ins w:id="13350" w:author="China Telecom" w:date="2020-11-16T11:18:00Z"/>
        </w:trPr>
        <w:tc>
          <w:tcPr>
            <w:tcW w:w="1184" w:type="dxa"/>
            <w:vAlign w:val="center"/>
          </w:tcPr>
          <w:p w14:paraId="7C25A2E1" w14:textId="77777777" w:rsidR="003B6B86" w:rsidRPr="00661812" w:rsidRDefault="003B6B86" w:rsidP="00DB5682">
            <w:pPr>
              <w:jc w:val="center"/>
              <w:rPr>
                <w:ins w:id="13351" w:author="China Telecom" w:date="2020-11-16T11:18:00Z"/>
                <w:rFonts w:eastAsia="宋体"/>
                <w:b/>
              </w:rPr>
            </w:pPr>
            <w:ins w:id="13352" w:author="China Telecom" w:date="2020-11-16T11:18:00Z">
              <w:r w:rsidRPr="00661812">
                <w:rPr>
                  <w:rFonts w:eastAsia="宋体"/>
                  <w:b/>
                </w:rPr>
                <w:t>Source</w:t>
              </w:r>
            </w:ins>
          </w:p>
        </w:tc>
        <w:tc>
          <w:tcPr>
            <w:tcW w:w="2410" w:type="dxa"/>
            <w:vAlign w:val="center"/>
          </w:tcPr>
          <w:p w14:paraId="4AE69922" w14:textId="77777777" w:rsidR="003B6B86" w:rsidRPr="00661812" w:rsidRDefault="003B6B86" w:rsidP="00DB5682">
            <w:pPr>
              <w:jc w:val="center"/>
              <w:rPr>
                <w:ins w:id="13353" w:author="China Telecom" w:date="2020-11-16T11:18:00Z"/>
                <w:rFonts w:eastAsia="宋体"/>
                <w:b/>
              </w:rPr>
            </w:pPr>
            <w:ins w:id="13354" w:author="China Telecom" w:date="2020-11-16T11:18:00Z">
              <w:r w:rsidRPr="00661812">
                <w:rPr>
                  <w:rFonts w:eastAsia="宋体"/>
                  <w:b/>
                </w:rPr>
                <w:t>Solutions</w:t>
              </w:r>
            </w:ins>
          </w:p>
        </w:tc>
        <w:tc>
          <w:tcPr>
            <w:tcW w:w="3119" w:type="dxa"/>
            <w:vAlign w:val="center"/>
          </w:tcPr>
          <w:p w14:paraId="0B8D8FE3" w14:textId="77777777" w:rsidR="003B6B86" w:rsidRPr="00661812" w:rsidRDefault="003B6B86" w:rsidP="00DB5682">
            <w:pPr>
              <w:jc w:val="center"/>
              <w:rPr>
                <w:ins w:id="13355" w:author="China Telecom" w:date="2020-11-16T11:18:00Z"/>
                <w:rFonts w:eastAsia="宋体"/>
                <w:b/>
              </w:rPr>
            </w:pPr>
            <w:ins w:id="13356" w:author="China Telecom" w:date="2020-11-16T11:18:00Z">
              <w:r w:rsidRPr="00661812">
                <w:rPr>
                  <w:rFonts w:eastAsia="宋体"/>
                  <w:b/>
                </w:rPr>
                <w:t>Performance gain</w:t>
              </w:r>
            </w:ins>
          </w:p>
        </w:tc>
        <w:tc>
          <w:tcPr>
            <w:tcW w:w="3027" w:type="dxa"/>
            <w:vAlign w:val="center"/>
          </w:tcPr>
          <w:p w14:paraId="50D5A578" w14:textId="77777777" w:rsidR="003B6B86" w:rsidRPr="00661812" w:rsidRDefault="003B6B86" w:rsidP="00DB5682">
            <w:pPr>
              <w:jc w:val="center"/>
              <w:rPr>
                <w:ins w:id="13357" w:author="China Telecom" w:date="2020-11-16T11:18:00Z"/>
                <w:rFonts w:eastAsia="宋体"/>
                <w:b/>
              </w:rPr>
            </w:pPr>
            <w:ins w:id="13358" w:author="China Telecom" w:date="2020-11-16T11:18:00Z">
              <w:r w:rsidRPr="00661812">
                <w:rPr>
                  <w:rFonts w:eastAsia="宋体"/>
                  <w:b/>
                </w:rPr>
                <w:t>Key Assumptions</w:t>
              </w:r>
            </w:ins>
          </w:p>
        </w:tc>
      </w:tr>
      <w:tr w:rsidR="003B6B86" w14:paraId="153F42CB" w14:textId="77777777" w:rsidTr="00DB5682">
        <w:trPr>
          <w:trHeight w:val="499"/>
          <w:jc w:val="center"/>
          <w:ins w:id="13359" w:author="China Telecom" w:date="2020-11-16T11:18:00Z"/>
        </w:trPr>
        <w:tc>
          <w:tcPr>
            <w:tcW w:w="1184" w:type="dxa"/>
            <w:vAlign w:val="center"/>
          </w:tcPr>
          <w:p w14:paraId="59867F14" w14:textId="77777777" w:rsidR="003B6B86" w:rsidRPr="00501646" w:rsidRDefault="003B6B86" w:rsidP="00DB5682">
            <w:pPr>
              <w:jc w:val="center"/>
              <w:rPr>
                <w:ins w:id="13360" w:author="China Telecom" w:date="2020-11-16T11:18:00Z"/>
                <w:lang w:eastAsia="ja-JP"/>
              </w:rPr>
            </w:pPr>
            <w:ins w:id="13361" w:author="China Telecom" w:date="2020-11-16T11:30:00Z">
              <w:r w:rsidRPr="00716972">
                <w:t>R1-2008743</w:t>
              </w:r>
            </w:ins>
          </w:p>
        </w:tc>
        <w:tc>
          <w:tcPr>
            <w:tcW w:w="2410" w:type="dxa"/>
            <w:vAlign w:val="center"/>
          </w:tcPr>
          <w:p w14:paraId="17C5FB82" w14:textId="77777777" w:rsidR="003B6B86" w:rsidRPr="00501646" w:rsidRDefault="003B6B86" w:rsidP="00DB5682">
            <w:pPr>
              <w:jc w:val="center"/>
              <w:rPr>
                <w:ins w:id="13362" w:author="China Telecom" w:date="2020-11-16T11:18:00Z"/>
                <w:lang w:eastAsia="ja-JP"/>
              </w:rPr>
            </w:pPr>
            <w:ins w:id="13363" w:author="China Telecom" w:date="2020-11-16T11:18:00Z">
              <w:r w:rsidRPr="00501646">
                <w:rPr>
                  <w:lang w:eastAsia="ja-JP"/>
                </w:rPr>
                <w:t>Alamouti-based transmit diversity</w:t>
              </w:r>
            </w:ins>
          </w:p>
        </w:tc>
        <w:tc>
          <w:tcPr>
            <w:tcW w:w="3119" w:type="dxa"/>
            <w:vAlign w:val="center"/>
          </w:tcPr>
          <w:p w14:paraId="214E6A84" w14:textId="77777777" w:rsidR="003B6B86" w:rsidRPr="00501646" w:rsidRDefault="003B6B86" w:rsidP="00DB5682">
            <w:pPr>
              <w:jc w:val="center"/>
              <w:rPr>
                <w:ins w:id="13364" w:author="China Telecom" w:date="2020-11-16T11:18:00Z"/>
                <w:rFonts w:eastAsia="宋体"/>
              </w:rPr>
            </w:pPr>
            <w:ins w:id="13365" w:author="China Telecom" w:date="2020-11-16T11:18:00Z">
              <w:r w:rsidRPr="00501646">
                <w:rPr>
                  <w:rFonts w:eastAsia="宋体"/>
                </w:rPr>
                <w:t>2-2.7dB in FR1</w:t>
              </w:r>
            </w:ins>
          </w:p>
          <w:p w14:paraId="58591DF2" w14:textId="77777777" w:rsidR="003B6B86" w:rsidRPr="00501646" w:rsidRDefault="003B6B86" w:rsidP="00DB5682">
            <w:pPr>
              <w:jc w:val="center"/>
              <w:rPr>
                <w:ins w:id="13366" w:author="China Telecom" w:date="2020-11-16T11:18:00Z"/>
                <w:rFonts w:eastAsia="宋体"/>
              </w:rPr>
            </w:pPr>
            <w:ins w:id="13367" w:author="China Telecom" w:date="2020-11-16T11:18:00Z">
              <w:r w:rsidRPr="00501646">
                <w:rPr>
                  <w:rFonts w:eastAsia="宋体"/>
                </w:rPr>
                <w:t>2-3dB with QPSK, up to 8.5dB with 16QAM in FR2</w:t>
              </w:r>
            </w:ins>
          </w:p>
        </w:tc>
        <w:tc>
          <w:tcPr>
            <w:tcW w:w="3027" w:type="dxa"/>
            <w:vAlign w:val="center"/>
          </w:tcPr>
          <w:p w14:paraId="6DDEBE81" w14:textId="77777777" w:rsidR="003B6B86" w:rsidRPr="00501646" w:rsidRDefault="003B6B86" w:rsidP="00DB5682">
            <w:pPr>
              <w:spacing w:after="0" w:line="240" w:lineRule="auto"/>
              <w:jc w:val="center"/>
              <w:rPr>
                <w:ins w:id="13368" w:author="China Telecom" w:date="2020-11-16T11:18:00Z"/>
                <w:lang w:eastAsia="ja-JP"/>
              </w:rPr>
            </w:pPr>
            <w:ins w:id="13369" w:author="China Telecom" w:date="2020-11-16T11:18:00Z">
              <w:r w:rsidRPr="00501646">
                <w:rPr>
                  <w:lang w:eastAsia="ja-JP"/>
                </w:rPr>
                <w:t>PAPR preserving SFBC and /or single symbol STBC</w:t>
              </w:r>
            </w:ins>
          </w:p>
        </w:tc>
      </w:tr>
      <w:tr w:rsidR="003B6B86" w14:paraId="2BA5F7D0" w14:textId="77777777" w:rsidTr="00DB5682">
        <w:trPr>
          <w:trHeight w:val="499"/>
          <w:jc w:val="center"/>
          <w:ins w:id="13370" w:author="China Telecom" w:date="2020-11-16T11:18:00Z"/>
        </w:trPr>
        <w:tc>
          <w:tcPr>
            <w:tcW w:w="1184" w:type="dxa"/>
            <w:vAlign w:val="center"/>
          </w:tcPr>
          <w:p w14:paraId="36F216D3" w14:textId="77777777" w:rsidR="003B6B86" w:rsidRPr="00501646" w:rsidRDefault="003B6B86" w:rsidP="00DB5682">
            <w:pPr>
              <w:jc w:val="center"/>
              <w:rPr>
                <w:ins w:id="13371" w:author="China Telecom" w:date="2020-11-16T11:18:00Z"/>
                <w:lang w:eastAsia="ja-JP"/>
              </w:rPr>
            </w:pPr>
            <w:ins w:id="13372" w:author="China Telecom" w:date="2020-11-16T11:30:00Z">
              <w:r>
                <w:t>R1-2008419</w:t>
              </w:r>
            </w:ins>
          </w:p>
        </w:tc>
        <w:tc>
          <w:tcPr>
            <w:tcW w:w="2410" w:type="dxa"/>
            <w:vAlign w:val="center"/>
          </w:tcPr>
          <w:p w14:paraId="00627586" w14:textId="77777777" w:rsidR="003B6B86" w:rsidRPr="00501646" w:rsidRDefault="003B6B86" w:rsidP="00DB5682">
            <w:pPr>
              <w:jc w:val="center"/>
              <w:rPr>
                <w:ins w:id="13373" w:author="China Telecom" w:date="2020-11-16T11:18:00Z"/>
                <w:lang w:eastAsia="ja-JP"/>
              </w:rPr>
            </w:pPr>
            <w:ins w:id="13374" w:author="China Telecom" w:date="2020-11-16T11:18:00Z">
              <w:r w:rsidRPr="00501646">
                <w:rPr>
                  <w:lang w:eastAsia="ja-JP"/>
                </w:rPr>
                <w:t>Multi-Layer DFT-S-OFDM</w:t>
              </w:r>
            </w:ins>
          </w:p>
        </w:tc>
        <w:tc>
          <w:tcPr>
            <w:tcW w:w="3119" w:type="dxa"/>
            <w:vAlign w:val="center"/>
          </w:tcPr>
          <w:p w14:paraId="5C433320" w14:textId="77777777" w:rsidR="003B6B86" w:rsidRPr="00501646" w:rsidRDefault="003B6B86" w:rsidP="00DB5682">
            <w:pPr>
              <w:jc w:val="center"/>
              <w:rPr>
                <w:ins w:id="13375" w:author="China Telecom" w:date="2020-11-16T11:18:00Z"/>
                <w:rFonts w:eastAsia="宋体"/>
              </w:rPr>
            </w:pPr>
            <w:ins w:id="13376" w:author="China Telecom" w:date="2020-11-16T11:18:00Z">
              <w:r w:rsidRPr="00501646">
                <w:rPr>
                  <w:rFonts w:eastAsia="宋体"/>
                </w:rPr>
                <w:t>~3 dB cubic metric gain vs. CP-OFDM</w:t>
              </w:r>
            </w:ins>
          </w:p>
        </w:tc>
        <w:tc>
          <w:tcPr>
            <w:tcW w:w="3027" w:type="dxa"/>
            <w:vAlign w:val="center"/>
          </w:tcPr>
          <w:p w14:paraId="190D3B3B" w14:textId="77777777" w:rsidR="003B6B86" w:rsidRPr="00501646" w:rsidRDefault="003B6B86" w:rsidP="00DB5682">
            <w:pPr>
              <w:spacing w:after="0" w:line="240" w:lineRule="auto"/>
              <w:jc w:val="center"/>
              <w:rPr>
                <w:ins w:id="13377" w:author="China Telecom" w:date="2020-11-16T11:18:00Z"/>
                <w:lang w:eastAsia="ja-JP"/>
              </w:rPr>
            </w:pPr>
            <w:ins w:id="13378" w:author="China Telecom" w:date="2020-11-16T11:18:00Z">
              <w:r w:rsidRPr="00501646">
                <w:rPr>
                  <w:lang w:eastAsia="ja-JP"/>
                </w:rPr>
                <w:t>Rank 2 QPSK transmission</w:t>
              </w:r>
            </w:ins>
          </w:p>
        </w:tc>
      </w:tr>
    </w:tbl>
    <w:p w14:paraId="1920B4F1" w14:textId="77777777" w:rsidR="003B6B86" w:rsidRDefault="003B6B86" w:rsidP="003B6B86"/>
    <w:p w14:paraId="16CA34E1" w14:textId="77777777" w:rsidR="003B6B86" w:rsidRDefault="003B6B86" w:rsidP="003B6B86">
      <w:pPr>
        <w:pStyle w:val="3"/>
        <w:rPr>
          <w:rFonts w:cs="Arial"/>
          <w:szCs w:val="28"/>
        </w:rPr>
      </w:pPr>
      <w:bookmarkStart w:id="13379" w:name="_Toc56794606"/>
      <w:r>
        <w:rPr>
          <w:rFonts w:eastAsia="Malgun Gothic"/>
        </w:rPr>
        <w:t>6.1</w:t>
      </w:r>
      <w:r w:rsidRPr="007368F9">
        <w:rPr>
          <w:rFonts w:eastAsia="Malgun Gothic"/>
        </w:rPr>
        <w:t>.</w:t>
      </w:r>
      <w:r>
        <w:rPr>
          <w:rFonts w:eastAsia="Malgun Gothic"/>
        </w:rPr>
        <w:t>6</w:t>
      </w:r>
      <w:r w:rsidRPr="007368F9">
        <w:rPr>
          <w:rFonts w:eastAsia="Malgun Gothic"/>
        </w:rPr>
        <w:tab/>
      </w:r>
      <w:r>
        <w:rPr>
          <w:rFonts w:cs="Arial" w:hint="eastAsia"/>
          <w:szCs w:val="28"/>
          <w:lang w:eastAsia="zh-CN"/>
        </w:rPr>
        <w:t>Others</w:t>
      </w:r>
      <w:bookmarkEnd w:id="13379"/>
    </w:p>
    <w:p w14:paraId="665B5F79" w14:textId="77777777" w:rsidR="003B6B86" w:rsidRPr="00716972" w:rsidRDefault="003B6B86" w:rsidP="003B6B86">
      <w:pPr>
        <w:jc w:val="both"/>
        <w:rPr>
          <w:ins w:id="13380" w:author="China Telecom" w:date="2020-11-09T16:24:00Z"/>
          <w:b/>
          <w:bCs/>
        </w:rPr>
      </w:pPr>
      <w:ins w:id="13381" w:author="China Telecom" w:date="2020-11-09T16:24:00Z">
        <w:r w:rsidRPr="005711CD">
          <w:t>SIP signal compression was studied for enhancement large payload PUSCH including SigComp used for application information compression and the compression efficiency.</w:t>
        </w:r>
        <w:r>
          <w:t xml:space="preserve"> </w:t>
        </w:r>
        <w:r w:rsidRPr="005711CD">
          <w:t>Potential specification impacts include</w:t>
        </w:r>
        <w:r>
          <w:t>: u</w:t>
        </w:r>
        <w:r w:rsidRPr="005711CD">
          <w:t>sing compression algorithm to compress the large SIP signaling message in higher layer.</w:t>
        </w:r>
      </w:ins>
    </w:p>
    <w:p w14:paraId="5A6A8696" w14:textId="77777777" w:rsidR="003B6B86" w:rsidRDefault="003B6B86" w:rsidP="003B6B86">
      <w:pPr>
        <w:jc w:val="both"/>
        <w:rPr>
          <w:ins w:id="13382" w:author="China Telecom" w:date="2020-11-13T08:24:00Z"/>
        </w:rPr>
      </w:pPr>
      <w:ins w:id="13383" w:author="China Telecom" w:date="2020-11-09T16:24:00Z">
        <w:r w:rsidRPr="005711CD">
          <w:t>Dynamic PUSCH waveform adaptation was studied. Potential specification impacts include:</w:t>
        </w:r>
        <w:r>
          <w:t xml:space="preserve"> r</w:t>
        </w:r>
        <w:r w:rsidRPr="005711CD">
          <w:t>elated signaling design.</w:t>
        </w:r>
      </w:ins>
    </w:p>
    <w:p w14:paraId="43BA1C55" w14:textId="77777777" w:rsidR="003B6B86" w:rsidRDefault="003B6B86" w:rsidP="003B6B86">
      <w:pPr>
        <w:jc w:val="both"/>
        <w:rPr>
          <w:ins w:id="13384" w:author="China Telecom" w:date="2020-11-16T11:19:00Z"/>
        </w:rPr>
      </w:pPr>
      <w:ins w:id="13385" w:author="China Telecom" w:date="2020-11-13T08:24:00Z">
        <w:r w:rsidRPr="00C61D12">
          <w:t>One source (</w:t>
        </w:r>
        <w:r>
          <w:t>R1-2008626</w:t>
        </w:r>
        <w:r w:rsidRPr="00C61D12">
          <w:t>) evaluates the performance of dynamic switching between DFT-S-OFDM and CP-OFDM and shows 2~3 dB gain, compared to semi-static switching between DFT-S-OFDM and CP-OFDM when using QPSK modulation.</w:t>
        </w:r>
      </w:ins>
    </w:p>
    <w:p w14:paraId="55DDBBAC" w14:textId="77777777" w:rsidR="003B6B86" w:rsidRDefault="003B6B86" w:rsidP="00C55C48">
      <w:pPr>
        <w:pStyle w:val="TH"/>
        <w:rPr>
          <w:ins w:id="13386" w:author="China Telecom" w:date="2020-11-16T11:20:00Z"/>
          <w:rFonts w:ascii="Calibri" w:eastAsia="宋体" w:hAnsi="Calibri"/>
        </w:rPr>
      </w:pPr>
      <w:ins w:id="13387" w:author="China Telecom" w:date="2020-11-16T11:20:00Z">
        <w:r>
          <w:rPr>
            <w:rFonts w:eastAsia="宋体" w:hint="eastAsia"/>
          </w:rPr>
          <w:lastRenderedPageBreak/>
          <w:t xml:space="preserve">Table </w:t>
        </w:r>
        <w:r>
          <w:rPr>
            <w:rFonts w:eastAsia="宋体"/>
          </w:rPr>
          <w:t>6.1.</w:t>
        </w:r>
      </w:ins>
      <w:ins w:id="13388" w:author="China Telecom" w:date="2020-11-16T11:21:00Z">
        <w:r>
          <w:rPr>
            <w:rFonts w:eastAsia="宋体"/>
          </w:rPr>
          <w:t>6</w:t>
        </w:r>
      </w:ins>
      <w:ins w:id="13389" w:author="China Telecom" w:date="2020-11-16T11:20:00Z">
        <w:r>
          <w:rPr>
            <w:rFonts w:eastAsia="宋体"/>
          </w:rPr>
          <w:t xml:space="preserve"> Performance </w:t>
        </w:r>
        <w:r w:rsidRPr="00C55C48">
          <w:t>evaluation</w:t>
        </w:r>
        <w:r>
          <w:rPr>
            <w:rFonts w:eastAsia="宋体"/>
          </w:rPr>
          <w:t xml:space="preserve"> for </w:t>
        </w:r>
      </w:ins>
      <w:ins w:id="13390" w:author="China Telecom" w:date="2020-11-16T11:21:00Z">
        <w:r w:rsidRPr="00C61D12">
          <w:t>switching between DFT-S-OFDM and CP-OFDM</w:t>
        </w:r>
      </w:ins>
    </w:p>
    <w:tbl>
      <w:tblPr>
        <w:tblStyle w:val="12"/>
        <w:tblW w:w="9740" w:type="dxa"/>
        <w:jc w:val="center"/>
        <w:tblLayout w:type="fixed"/>
        <w:tblLook w:val="04A0" w:firstRow="1" w:lastRow="0" w:firstColumn="1" w:lastColumn="0" w:noHBand="0" w:noVBand="1"/>
      </w:tblPr>
      <w:tblGrid>
        <w:gridCol w:w="1184"/>
        <w:gridCol w:w="2410"/>
        <w:gridCol w:w="3119"/>
        <w:gridCol w:w="3027"/>
      </w:tblGrid>
      <w:tr w:rsidR="003B6B86" w14:paraId="322BC825" w14:textId="77777777" w:rsidTr="00DB5682">
        <w:trPr>
          <w:trHeight w:val="558"/>
          <w:jc w:val="center"/>
          <w:ins w:id="13391" w:author="China Telecom" w:date="2020-11-16T11:19:00Z"/>
        </w:trPr>
        <w:tc>
          <w:tcPr>
            <w:tcW w:w="1184" w:type="dxa"/>
            <w:vAlign w:val="center"/>
          </w:tcPr>
          <w:p w14:paraId="3675AAAC" w14:textId="77777777" w:rsidR="003B6B86" w:rsidRPr="00501646" w:rsidRDefault="003B6B86" w:rsidP="00DB5682">
            <w:pPr>
              <w:jc w:val="center"/>
              <w:rPr>
                <w:ins w:id="13392" w:author="China Telecom" w:date="2020-11-16T11:19:00Z"/>
                <w:rFonts w:eastAsia="宋体"/>
              </w:rPr>
            </w:pPr>
            <w:ins w:id="13393" w:author="China Telecom" w:date="2020-11-16T11:19:00Z">
              <w:r w:rsidRPr="00501646">
                <w:rPr>
                  <w:rFonts w:eastAsia="宋体"/>
                </w:rPr>
                <w:t>Company</w:t>
              </w:r>
            </w:ins>
          </w:p>
        </w:tc>
        <w:tc>
          <w:tcPr>
            <w:tcW w:w="2410" w:type="dxa"/>
            <w:vAlign w:val="center"/>
          </w:tcPr>
          <w:p w14:paraId="5B21659E" w14:textId="77777777" w:rsidR="003B6B86" w:rsidRPr="00501646" w:rsidRDefault="003B6B86" w:rsidP="00DB5682">
            <w:pPr>
              <w:jc w:val="center"/>
              <w:rPr>
                <w:ins w:id="13394" w:author="China Telecom" w:date="2020-11-16T11:19:00Z"/>
                <w:rFonts w:eastAsia="宋体"/>
              </w:rPr>
            </w:pPr>
            <w:ins w:id="13395" w:author="China Telecom" w:date="2020-11-16T11:19:00Z">
              <w:r w:rsidRPr="00501646">
                <w:rPr>
                  <w:rFonts w:eastAsia="宋体"/>
                </w:rPr>
                <w:t>Solutions</w:t>
              </w:r>
            </w:ins>
          </w:p>
        </w:tc>
        <w:tc>
          <w:tcPr>
            <w:tcW w:w="3119" w:type="dxa"/>
            <w:vAlign w:val="center"/>
          </w:tcPr>
          <w:p w14:paraId="2B445623" w14:textId="77777777" w:rsidR="003B6B86" w:rsidRPr="00501646" w:rsidRDefault="003B6B86" w:rsidP="00DB5682">
            <w:pPr>
              <w:jc w:val="center"/>
              <w:rPr>
                <w:ins w:id="13396" w:author="China Telecom" w:date="2020-11-16T11:19:00Z"/>
                <w:rFonts w:eastAsia="宋体"/>
              </w:rPr>
            </w:pPr>
            <w:ins w:id="13397" w:author="China Telecom" w:date="2020-11-16T11:19:00Z">
              <w:r w:rsidRPr="00501646">
                <w:rPr>
                  <w:rFonts w:eastAsia="宋体"/>
                </w:rPr>
                <w:t>Performance gain</w:t>
              </w:r>
            </w:ins>
          </w:p>
        </w:tc>
        <w:tc>
          <w:tcPr>
            <w:tcW w:w="3027" w:type="dxa"/>
            <w:vAlign w:val="center"/>
          </w:tcPr>
          <w:p w14:paraId="77A93A3A" w14:textId="77777777" w:rsidR="003B6B86" w:rsidRPr="00501646" w:rsidRDefault="003B6B86" w:rsidP="00DB5682">
            <w:pPr>
              <w:jc w:val="center"/>
              <w:rPr>
                <w:ins w:id="13398" w:author="China Telecom" w:date="2020-11-16T11:19:00Z"/>
                <w:rFonts w:eastAsia="宋体"/>
              </w:rPr>
            </w:pPr>
            <w:ins w:id="13399" w:author="China Telecom" w:date="2020-11-16T11:19:00Z">
              <w:r w:rsidRPr="00501646">
                <w:rPr>
                  <w:rFonts w:eastAsia="宋体"/>
                </w:rPr>
                <w:t>Key Assumptions</w:t>
              </w:r>
            </w:ins>
          </w:p>
        </w:tc>
      </w:tr>
      <w:tr w:rsidR="003B6B86" w14:paraId="54D221BA" w14:textId="77777777" w:rsidTr="00DB5682">
        <w:trPr>
          <w:trHeight w:val="499"/>
          <w:jc w:val="center"/>
          <w:ins w:id="13400" w:author="China Telecom" w:date="2020-11-16T11:19:00Z"/>
        </w:trPr>
        <w:tc>
          <w:tcPr>
            <w:tcW w:w="1184" w:type="dxa"/>
            <w:vAlign w:val="center"/>
          </w:tcPr>
          <w:p w14:paraId="54A9FDB2" w14:textId="77777777" w:rsidR="003B6B86" w:rsidRPr="00501646" w:rsidRDefault="003B6B86" w:rsidP="00DB5682">
            <w:pPr>
              <w:jc w:val="center"/>
              <w:rPr>
                <w:ins w:id="13401" w:author="China Telecom" w:date="2020-11-16T11:19:00Z"/>
                <w:rFonts w:eastAsia="宋体"/>
              </w:rPr>
            </w:pPr>
            <w:ins w:id="13402" w:author="China Telecom" w:date="2020-11-16T11:30:00Z">
              <w:r w:rsidRPr="00C61D12">
                <w:t>R1-2008626</w:t>
              </w:r>
            </w:ins>
          </w:p>
        </w:tc>
        <w:tc>
          <w:tcPr>
            <w:tcW w:w="2410" w:type="dxa"/>
            <w:vAlign w:val="center"/>
          </w:tcPr>
          <w:p w14:paraId="18766FBB" w14:textId="77777777" w:rsidR="003B6B86" w:rsidRPr="00501646" w:rsidRDefault="003B6B86" w:rsidP="00DB5682">
            <w:pPr>
              <w:jc w:val="center"/>
              <w:rPr>
                <w:ins w:id="13403" w:author="China Telecom" w:date="2020-11-16T11:19:00Z"/>
                <w:rFonts w:eastAsia="宋体"/>
              </w:rPr>
            </w:pPr>
            <w:ins w:id="13404" w:author="China Telecom" w:date="2020-11-16T11:19:00Z">
              <w:r w:rsidRPr="00501646">
                <w:rPr>
                  <w:rFonts w:eastAsia="宋体"/>
                </w:rPr>
                <w:t>Implicit switching between DFT-S-OFDM and CP-OFDM</w:t>
              </w:r>
            </w:ins>
          </w:p>
        </w:tc>
        <w:tc>
          <w:tcPr>
            <w:tcW w:w="3119" w:type="dxa"/>
            <w:vAlign w:val="center"/>
          </w:tcPr>
          <w:p w14:paraId="12A91926" w14:textId="77777777" w:rsidR="003B6B86" w:rsidRPr="00501646" w:rsidRDefault="003B6B86" w:rsidP="00DB5682">
            <w:pPr>
              <w:jc w:val="center"/>
              <w:rPr>
                <w:ins w:id="13405" w:author="China Telecom" w:date="2020-11-16T11:19:00Z"/>
                <w:rFonts w:eastAsia="宋体"/>
              </w:rPr>
            </w:pPr>
            <w:ins w:id="13406" w:author="China Telecom" w:date="2020-11-16T11:19:00Z">
              <w:r w:rsidRPr="00501646">
                <w:rPr>
                  <w:rFonts w:eastAsia="宋体"/>
                </w:rPr>
                <w:t>2-3dB (due to change in tx power)</w:t>
              </w:r>
            </w:ins>
          </w:p>
        </w:tc>
        <w:tc>
          <w:tcPr>
            <w:tcW w:w="3027" w:type="dxa"/>
            <w:vAlign w:val="center"/>
          </w:tcPr>
          <w:p w14:paraId="7C3693D4" w14:textId="77777777" w:rsidR="003B6B86" w:rsidRPr="00501646" w:rsidRDefault="003B6B86" w:rsidP="00DB5682">
            <w:pPr>
              <w:jc w:val="center"/>
              <w:rPr>
                <w:ins w:id="13407" w:author="China Telecom" w:date="2020-11-16T11:19:00Z"/>
                <w:rFonts w:eastAsia="宋体"/>
              </w:rPr>
            </w:pPr>
            <w:ins w:id="13408" w:author="China Telecom" w:date="2020-11-16T11:19:00Z">
              <w:r w:rsidRPr="00501646">
                <w:rPr>
                  <w:rFonts w:eastAsia="宋体"/>
                </w:rPr>
                <w:t>Aimed at avoiding a RRC reconfig to change waveform from CP-OFDM to DFT-S-OFDM.</w:t>
              </w:r>
            </w:ins>
          </w:p>
        </w:tc>
      </w:tr>
    </w:tbl>
    <w:p w14:paraId="1C64C433" w14:textId="77777777" w:rsidR="003B6B86" w:rsidRPr="00C61D12" w:rsidRDefault="003B6B86" w:rsidP="003B6B86">
      <w:pPr>
        <w:jc w:val="both"/>
        <w:rPr>
          <w:ins w:id="13409" w:author="China Telecom" w:date="2020-11-13T08:24:00Z"/>
        </w:rPr>
      </w:pPr>
    </w:p>
    <w:p w14:paraId="3A0082FF" w14:textId="2363EA08" w:rsidR="00953C88" w:rsidRDefault="00EB7613" w:rsidP="00953C88">
      <w:pPr>
        <w:pStyle w:val="2"/>
      </w:pPr>
      <w:bookmarkStart w:id="13410" w:name="_Toc56794607"/>
      <w:r>
        <w:t>6</w:t>
      </w:r>
      <w:r w:rsidR="00953C88">
        <w:rPr>
          <w:rFonts w:hint="eastAsia"/>
        </w:rPr>
        <w:t>.2</w:t>
      </w:r>
      <w:r w:rsidR="00953C88">
        <w:tab/>
      </w:r>
      <w:r w:rsidR="00953C88">
        <w:rPr>
          <w:rFonts w:hint="eastAsia"/>
        </w:rPr>
        <w:t xml:space="preserve">PUCCH </w:t>
      </w:r>
      <w:r w:rsidR="000F3541">
        <w:t xml:space="preserve">coverage </w:t>
      </w:r>
      <w:r w:rsidR="00953C88">
        <w:rPr>
          <w:rFonts w:hint="eastAsia"/>
        </w:rPr>
        <w:t>enhancements</w:t>
      </w:r>
      <w:bookmarkEnd w:id="13410"/>
    </w:p>
    <w:p w14:paraId="086A2D01" w14:textId="185389E4" w:rsidR="007C36D6" w:rsidRDefault="007C36D6" w:rsidP="00BD7F5B">
      <w:r>
        <w:rPr>
          <w:rFonts w:hint="eastAsia"/>
          <w:lang w:eastAsia="zh-CN"/>
        </w:rPr>
        <w:t>PUCCH</w:t>
      </w:r>
      <w:r>
        <w:t xml:space="preserve"> enhancements are studied and the study on the following schemes </w:t>
      </w:r>
      <w:r w:rsidR="004B3BB9">
        <w:t>is</w:t>
      </w:r>
      <w:r>
        <w:t xml:space="preserve"> prioritized</w:t>
      </w:r>
      <w:r w:rsidR="00FC0599">
        <w:t>:</w:t>
      </w:r>
    </w:p>
    <w:p w14:paraId="297873E5" w14:textId="77777777" w:rsidR="007C36D6" w:rsidRPr="003D64B9" w:rsidRDefault="007C36D6" w:rsidP="00C74A25">
      <w:pPr>
        <w:pStyle w:val="ad"/>
        <w:numPr>
          <w:ilvl w:val="0"/>
          <w:numId w:val="26"/>
        </w:numPr>
        <w:spacing w:after="0"/>
        <w:ind w:firstLineChars="0"/>
      </w:pPr>
      <w:r w:rsidRPr="003D64B9">
        <w:t>DMRS-less PUCCH</w:t>
      </w:r>
    </w:p>
    <w:p w14:paraId="0D02CFB7" w14:textId="77777777" w:rsidR="007C36D6" w:rsidRPr="003D64B9" w:rsidRDefault="007C36D6" w:rsidP="00C74A25">
      <w:pPr>
        <w:pStyle w:val="ad"/>
        <w:numPr>
          <w:ilvl w:val="1"/>
          <w:numId w:val="26"/>
        </w:numPr>
        <w:spacing w:after="0"/>
        <w:ind w:firstLineChars="0"/>
      </w:pPr>
      <w:r w:rsidRPr="003D64B9">
        <w:t xml:space="preserve">FFS: design detail for DMRS-less PUCCH, e.g., sequence based PUCCH transmission, v.s. reuse Rel-15 scheme to transmit UCI without DMRS </w:t>
      </w:r>
    </w:p>
    <w:p w14:paraId="3FE769CF" w14:textId="77777777" w:rsidR="007C36D6" w:rsidRPr="003D64B9" w:rsidRDefault="007C36D6" w:rsidP="00C74A25">
      <w:pPr>
        <w:pStyle w:val="ad"/>
        <w:numPr>
          <w:ilvl w:val="0"/>
          <w:numId w:val="26"/>
        </w:numPr>
        <w:spacing w:after="0"/>
        <w:ind w:firstLineChars="0"/>
      </w:pPr>
      <w:r w:rsidRPr="003D64B9">
        <w:t xml:space="preserve">Rel-16 PUSCH-repetition-Type-B like PUCCH repetition at least for UCI &lt;=11 bits. </w:t>
      </w:r>
    </w:p>
    <w:p w14:paraId="2BD30B3C" w14:textId="77777777" w:rsidR="007C36D6" w:rsidRPr="003D64B9" w:rsidRDefault="007C36D6" w:rsidP="00C74A25">
      <w:pPr>
        <w:pStyle w:val="ad"/>
        <w:numPr>
          <w:ilvl w:val="0"/>
          <w:numId w:val="26"/>
        </w:numPr>
        <w:spacing w:after="0"/>
        <w:ind w:firstLineChars="0"/>
      </w:pPr>
      <w:r w:rsidRPr="003D64B9">
        <w:t>(Explicit or implicit) Dynamic PUCCH repetition factor indication</w:t>
      </w:r>
    </w:p>
    <w:p w14:paraId="5A62B8E3" w14:textId="77777777" w:rsidR="007C36D6" w:rsidRPr="003D64B9" w:rsidRDefault="007C36D6" w:rsidP="00C74A25">
      <w:pPr>
        <w:pStyle w:val="ad"/>
        <w:numPr>
          <w:ilvl w:val="0"/>
          <w:numId w:val="26"/>
        </w:numPr>
        <w:spacing w:after="0"/>
        <w:ind w:firstLineChars="0"/>
      </w:pPr>
      <w:r w:rsidRPr="003D64B9">
        <w:t>DMRS bundling cross PUCCH repetitions</w:t>
      </w:r>
    </w:p>
    <w:p w14:paraId="185BD03B" w14:textId="77777777" w:rsidR="007C36D6" w:rsidRPr="003D64B9" w:rsidRDefault="007C36D6" w:rsidP="00C74A25">
      <w:pPr>
        <w:pStyle w:val="ad"/>
        <w:numPr>
          <w:ilvl w:val="1"/>
          <w:numId w:val="26"/>
        </w:numPr>
        <w:spacing w:after="0"/>
        <w:ind w:firstLineChars="0"/>
      </w:pPr>
      <w:r w:rsidRPr="003D64B9">
        <w:t>Including study of transmitting a subset of PUCCH repetitions without DMRS, at least for UCI&lt;=11 bits</w:t>
      </w:r>
    </w:p>
    <w:p w14:paraId="40AE568A" w14:textId="555FD727" w:rsidR="00953C88" w:rsidDel="00C00071" w:rsidRDefault="00953C88" w:rsidP="00953C88">
      <w:pPr>
        <w:rPr>
          <w:del w:id="13411" w:author="China Telecom" w:date="2020-11-20T19:32:00Z"/>
        </w:rPr>
      </w:pPr>
    </w:p>
    <w:p w14:paraId="3EEFAE4D" w14:textId="163EB589" w:rsidR="000A4CCF" w:rsidRPr="003D64B9" w:rsidDel="00C00071" w:rsidRDefault="000A4CCF" w:rsidP="000A4CCF">
      <w:pPr>
        <w:rPr>
          <w:del w:id="13412" w:author="China Telecom" w:date="2020-11-20T19:32:00Z"/>
          <w:lang w:eastAsia="zh-CN"/>
        </w:rPr>
      </w:pPr>
      <w:del w:id="13413" w:author="China Telecom" w:date="2020-11-20T19:32:00Z">
        <w:r w:rsidDel="00C00071">
          <w:rPr>
            <w:lang w:eastAsia="zh-CN"/>
          </w:rPr>
          <w:delText>T</w:delText>
        </w:r>
        <w:r w:rsidRPr="003D64B9" w:rsidDel="00C00071">
          <w:rPr>
            <w:lang w:eastAsia="zh-CN"/>
          </w:rPr>
          <w:delText xml:space="preserve">he following schemes for PUCCH coverage enhancement </w:delText>
        </w:r>
        <w:r w:rsidDel="00C00071">
          <w:rPr>
            <w:lang w:eastAsia="zh-CN"/>
          </w:rPr>
          <w:delText>are</w:delText>
        </w:r>
        <w:r w:rsidRPr="003D64B9" w:rsidDel="00C00071">
          <w:rPr>
            <w:lang w:eastAsia="zh-CN"/>
          </w:rPr>
          <w:delText xml:space="preserve"> studied</w:delText>
        </w:r>
        <w:r w:rsidR="00553D1C" w:rsidDel="00C00071">
          <w:rPr>
            <w:lang w:eastAsia="zh-CN"/>
          </w:rPr>
          <w:delText>:</w:delText>
        </w:r>
      </w:del>
    </w:p>
    <w:p w14:paraId="0BFE9E89" w14:textId="7EC713B2" w:rsidR="000A4CCF" w:rsidRPr="003D64B9" w:rsidDel="00C00071" w:rsidRDefault="000A4CCF" w:rsidP="0008260E">
      <w:pPr>
        <w:pStyle w:val="ad"/>
        <w:numPr>
          <w:ilvl w:val="0"/>
          <w:numId w:val="26"/>
        </w:numPr>
        <w:spacing w:after="0"/>
        <w:ind w:firstLineChars="0"/>
        <w:rPr>
          <w:del w:id="13414" w:author="China Telecom" w:date="2020-11-20T19:32:00Z"/>
        </w:rPr>
      </w:pPr>
      <w:del w:id="13415" w:author="China Telecom" w:date="2020-11-20T19:32:00Z">
        <w:r w:rsidRPr="003D64B9" w:rsidDel="00C00071">
          <w:delText>Sequence based PF 0/1 with Pi/2 BPSK</w:delText>
        </w:r>
      </w:del>
    </w:p>
    <w:p w14:paraId="4214AA16" w14:textId="364B8615" w:rsidR="000A4CCF" w:rsidRPr="003D64B9" w:rsidDel="00C00071" w:rsidRDefault="000A4CCF" w:rsidP="0008260E">
      <w:pPr>
        <w:pStyle w:val="ad"/>
        <w:numPr>
          <w:ilvl w:val="0"/>
          <w:numId w:val="26"/>
        </w:numPr>
        <w:spacing w:after="0"/>
        <w:ind w:firstLineChars="0"/>
        <w:rPr>
          <w:del w:id="13416" w:author="China Telecom" w:date="2020-11-20T19:32:00Z"/>
        </w:rPr>
      </w:pPr>
      <w:del w:id="13417" w:author="China Telecom" w:date="2020-11-20T19:32:00Z">
        <w:r w:rsidRPr="003D64B9" w:rsidDel="00C00071">
          <w:delText>Pre-DFT data-RS multiplexing for PF2 with Pi/2 BPSK</w:delText>
        </w:r>
      </w:del>
    </w:p>
    <w:p w14:paraId="2DCDF04D" w14:textId="0A639532" w:rsidR="000A4CCF" w:rsidRPr="003D64B9" w:rsidDel="00C00071" w:rsidRDefault="000A4CCF" w:rsidP="0008260E">
      <w:pPr>
        <w:pStyle w:val="ad"/>
        <w:numPr>
          <w:ilvl w:val="0"/>
          <w:numId w:val="26"/>
        </w:numPr>
        <w:spacing w:after="0"/>
        <w:ind w:firstLineChars="0"/>
        <w:rPr>
          <w:del w:id="13418" w:author="China Telecom" w:date="2020-11-20T19:32:00Z"/>
        </w:rPr>
      </w:pPr>
      <w:del w:id="13419" w:author="China Telecom" w:date="2020-11-20T19:32:00Z">
        <w:r w:rsidRPr="003D64B9" w:rsidDel="00C00071">
          <w:delText xml:space="preserve">UCI size reduction </w:delText>
        </w:r>
      </w:del>
    </w:p>
    <w:p w14:paraId="50887970" w14:textId="7DEFA21C" w:rsidR="000A4CCF" w:rsidRPr="003D64B9" w:rsidDel="00C00071" w:rsidRDefault="000A4CCF" w:rsidP="0008260E">
      <w:pPr>
        <w:pStyle w:val="ad"/>
        <w:numPr>
          <w:ilvl w:val="0"/>
          <w:numId w:val="26"/>
        </w:numPr>
        <w:spacing w:after="0"/>
        <w:ind w:firstLineChars="0"/>
        <w:rPr>
          <w:del w:id="13420" w:author="China Telecom" w:date="2020-11-20T19:32:00Z"/>
        </w:rPr>
      </w:pPr>
      <w:del w:id="13421" w:author="China Telecom" w:date="2020-11-20T19:32:00Z">
        <w:r w:rsidRPr="003D64B9" w:rsidDel="00C00071">
          <w:delText>Freq</w:delText>
        </w:r>
        <w:r w:rsidR="00E55FCF" w:rsidDel="00C00071">
          <w:delText>.</w:delText>
        </w:r>
        <w:r w:rsidRPr="003D64B9" w:rsidDel="00C00071">
          <w:delText xml:space="preserve"> hopping enhancement for PUCCH</w:delText>
        </w:r>
      </w:del>
    </w:p>
    <w:p w14:paraId="1EA791C2" w14:textId="6D2AFF69" w:rsidR="000A4CCF" w:rsidRPr="003D64B9" w:rsidDel="00C00071" w:rsidRDefault="000A4CCF" w:rsidP="0008260E">
      <w:pPr>
        <w:pStyle w:val="ad"/>
        <w:numPr>
          <w:ilvl w:val="0"/>
          <w:numId w:val="26"/>
        </w:numPr>
        <w:spacing w:after="0"/>
        <w:ind w:firstLineChars="0"/>
        <w:rPr>
          <w:del w:id="13422" w:author="China Telecom" w:date="2020-11-20T19:32:00Z"/>
        </w:rPr>
      </w:pPr>
      <w:del w:id="13423" w:author="China Telecom" w:date="2020-11-20T19:32:00Z">
        <w:r w:rsidRPr="003D64B9" w:rsidDel="00C00071">
          <w:delText>Short/mini-slot PUCCH repetition</w:delText>
        </w:r>
      </w:del>
    </w:p>
    <w:p w14:paraId="1D8F91AD" w14:textId="25954712" w:rsidR="000A4CCF" w:rsidRPr="003D64B9" w:rsidDel="00C00071" w:rsidRDefault="000A4CCF" w:rsidP="0008260E">
      <w:pPr>
        <w:pStyle w:val="ad"/>
        <w:numPr>
          <w:ilvl w:val="0"/>
          <w:numId w:val="26"/>
        </w:numPr>
        <w:spacing w:after="0"/>
        <w:ind w:firstLineChars="0"/>
        <w:rPr>
          <w:del w:id="13424" w:author="China Telecom" w:date="2020-11-20T19:32:00Z"/>
        </w:rPr>
      </w:pPr>
      <w:del w:id="13425" w:author="China Telecom" w:date="2020-11-20T19:32:00Z">
        <w:r w:rsidRPr="003D64B9" w:rsidDel="00C00071">
          <w:delText>Power control enhancement for PUCCH (including power boost for pi/2 BPSK)</w:delText>
        </w:r>
      </w:del>
    </w:p>
    <w:p w14:paraId="27D4574A" w14:textId="6AD454FA" w:rsidR="000A4CCF" w:rsidRPr="003D64B9" w:rsidDel="00C00071" w:rsidRDefault="000A4CCF" w:rsidP="0008260E">
      <w:pPr>
        <w:pStyle w:val="ad"/>
        <w:numPr>
          <w:ilvl w:val="0"/>
          <w:numId w:val="26"/>
        </w:numPr>
        <w:spacing w:after="0"/>
        <w:ind w:firstLineChars="0"/>
        <w:rPr>
          <w:del w:id="13426" w:author="China Telecom" w:date="2020-11-20T19:32:00Z"/>
        </w:rPr>
      </w:pPr>
      <w:del w:id="13427" w:author="China Telecom" w:date="2020-11-20T19:32:00Z">
        <w:r w:rsidRPr="003D64B9" w:rsidDel="00C00071">
          <w:delText>Increase maximum # allowed repetitions for PUCCH</w:delText>
        </w:r>
      </w:del>
    </w:p>
    <w:p w14:paraId="182589A0" w14:textId="03EC73BD" w:rsidR="000A4CCF" w:rsidRPr="003D64B9" w:rsidDel="00C00071" w:rsidRDefault="000A4CCF" w:rsidP="0008260E">
      <w:pPr>
        <w:pStyle w:val="ad"/>
        <w:numPr>
          <w:ilvl w:val="0"/>
          <w:numId w:val="26"/>
        </w:numPr>
        <w:spacing w:after="0"/>
        <w:ind w:firstLineChars="0"/>
        <w:rPr>
          <w:del w:id="13428" w:author="China Telecom" w:date="2020-11-20T19:32:00Z"/>
        </w:rPr>
      </w:pPr>
      <w:del w:id="13429" w:author="China Telecom" w:date="2020-11-20T19:32:00Z">
        <w:r w:rsidRPr="003D64B9" w:rsidDel="00C00071">
          <w:delText xml:space="preserve">PUCCH </w:delText>
        </w:r>
        <w:r w:rsidR="00E55FCF" w:rsidDel="00C00071">
          <w:delText>t</w:delText>
        </w:r>
        <w:r w:rsidR="00E55FCF" w:rsidRPr="003D64B9" w:rsidDel="00C00071">
          <w:delText xml:space="preserve">ransmit </w:delText>
        </w:r>
        <w:r w:rsidRPr="003D64B9" w:rsidDel="00C00071">
          <w:delText>diversity scheme</w:delText>
        </w:r>
      </w:del>
    </w:p>
    <w:p w14:paraId="731D8D7F" w14:textId="2120C33F" w:rsidR="000A4CCF" w:rsidRPr="003D64B9" w:rsidDel="00C00071" w:rsidRDefault="000A4CCF" w:rsidP="0008260E">
      <w:pPr>
        <w:pStyle w:val="ad"/>
        <w:numPr>
          <w:ilvl w:val="0"/>
          <w:numId w:val="26"/>
        </w:numPr>
        <w:spacing w:after="0"/>
        <w:ind w:firstLineChars="0"/>
        <w:rPr>
          <w:del w:id="13430" w:author="China Telecom" w:date="2020-11-20T19:32:00Z"/>
        </w:rPr>
      </w:pPr>
      <w:del w:id="13431" w:author="China Telecom" w:date="2020-11-20T19:32:00Z">
        <w:r w:rsidRPr="003D64B9" w:rsidDel="00C00071">
          <w:delText>Symbol-level repetition for long PUCCH</w:delText>
        </w:r>
      </w:del>
    </w:p>
    <w:p w14:paraId="4FCA4130" w14:textId="6FD6DAC9" w:rsidR="000A4CCF" w:rsidRPr="003D64B9" w:rsidDel="00C00071" w:rsidRDefault="000A4CCF" w:rsidP="0008260E">
      <w:pPr>
        <w:pStyle w:val="ad"/>
        <w:numPr>
          <w:ilvl w:val="0"/>
          <w:numId w:val="26"/>
        </w:numPr>
        <w:spacing w:after="0"/>
        <w:ind w:firstLineChars="0"/>
        <w:rPr>
          <w:del w:id="13432" w:author="China Telecom" w:date="2020-11-20T19:32:00Z"/>
        </w:rPr>
      </w:pPr>
      <w:del w:id="13433" w:author="China Telecom" w:date="2020-11-20T19:32:00Z">
        <w:r w:rsidRPr="003D64B9" w:rsidDel="00C00071">
          <w:delText>Split UCI payload on short and long PUCCH on adjacent S and U slots</w:delText>
        </w:r>
      </w:del>
    </w:p>
    <w:p w14:paraId="1D33B89D" w14:textId="20943A86" w:rsidR="000A4CCF" w:rsidRPr="003D64B9" w:rsidDel="00C00071" w:rsidRDefault="000A4CCF" w:rsidP="0008260E">
      <w:pPr>
        <w:pStyle w:val="ad"/>
        <w:numPr>
          <w:ilvl w:val="0"/>
          <w:numId w:val="26"/>
        </w:numPr>
        <w:spacing w:after="0"/>
        <w:ind w:firstLineChars="0"/>
        <w:rPr>
          <w:del w:id="13434" w:author="China Telecom" w:date="2020-11-20T19:32:00Z"/>
        </w:rPr>
      </w:pPr>
      <w:del w:id="13435" w:author="China Telecom" w:date="2020-11-20T19:32:00Z">
        <w:r w:rsidRPr="003D64B9" w:rsidDel="00C00071">
          <w:delText>Potential higher DMRS density for PUCCH with repetitions</w:delText>
        </w:r>
      </w:del>
    </w:p>
    <w:p w14:paraId="4BEB9EA8" w14:textId="7195DC1A" w:rsidR="000A4CCF" w:rsidDel="00C00071" w:rsidRDefault="000A4CCF" w:rsidP="00953C88">
      <w:pPr>
        <w:rPr>
          <w:del w:id="13436" w:author="China Telecom" w:date="2020-11-20T19:32:00Z"/>
        </w:rPr>
      </w:pPr>
    </w:p>
    <w:p w14:paraId="19128CC0" w14:textId="6BC760F2" w:rsidR="00553D1C" w:rsidRPr="003D64B9" w:rsidDel="00C00071" w:rsidRDefault="00553D1C" w:rsidP="00553D1C">
      <w:pPr>
        <w:rPr>
          <w:del w:id="13437" w:author="China Telecom" w:date="2020-11-20T19:32:00Z"/>
        </w:rPr>
      </w:pPr>
      <w:del w:id="13438" w:author="China Telecom" w:date="2020-11-20T19:32:00Z">
        <w:r w:rsidDel="00C00071">
          <w:delText>T</w:delText>
        </w:r>
        <w:r w:rsidRPr="003D64B9" w:rsidDel="00C00071">
          <w:delText>he study of the following schemes for PUCCH coverage enhancement</w:delText>
        </w:r>
        <w:r w:rsidDel="00C00071">
          <w:delText xml:space="preserve"> is deprioritized:</w:delText>
        </w:r>
      </w:del>
    </w:p>
    <w:p w14:paraId="77AE651C" w14:textId="5ADF179A" w:rsidR="00553D1C" w:rsidRPr="003D64B9" w:rsidDel="00C00071" w:rsidRDefault="00553D1C" w:rsidP="0008260E">
      <w:pPr>
        <w:pStyle w:val="ad"/>
        <w:numPr>
          <w:ilvl w:val="0"/>
          <w:numId w:val="26"/>
        </w:numPr>
        <w:spacing w:after="0"/>
        <w:ind w:firstLineChars="0"/>
        <w:rPr>
          <w:del w:id="13439" w:author="China Telecom" w:date="2020-11-20T19:32:00Z"/>
        </w:rPr>
      </w:pPr>
      <w:del w:id="13440" w:author="China Telecom" w:date="2020-11-20T19:32:00Z">
        <w:r w:rsidRPr="003D64B9" w:rsidDel="00C00071">
          <w:delText>UE Antenna configuration enhancement for FR2</w:delText>
        </w:r>
      </w:del>
    </w:p>
    <w:p w14:paraId="7869C852" w14:textId="0524FAB1" w:rsidR="00553D1C" w:rsidRPr="003D64B9" w:rsidDel="00C00071" w:rsidRDefault="00553D1C" w:rsidP="0008260E">
      <w:pPr>
        <w:pStyle w:val="ad"/>
        <w:numPr>
          <w:ilvl w:val="0"/>
          <w:numId w:val="26"/>
        </w:numPr>
        <w:spacing w:after="0"/>
        <w:ind w:firstLineChars="0"/>
        <w:rPr>
          <w:del w:id="13441" w:author="China Telecom" w:date="2020-11-20T19:32:00Z"/>
        </w:rPr>
      </w:pPr>
      <w:del w:id="13442" w:author="China Telecom" w:date="2020-11-20T19:32:00Z">
        <w:r w:rsidRPr="003D64B9" w:rsidDel="00C00071">
          <w:delText>Relay (including sidelink relay)</w:delText>
        </w:r>
      </w:del>
    </w:p>
    <w:p w14:paraId="0D36FA63" w14:textId="76B20E52" w:rsidR="00553D1C" w:rsidRPr="003D64B9" w:rsidDel="00C00071" w:rsidRDefault="00553D1C" w:rsidP="0008260E">
      <w:pPr>
        <w:pStyle w:val="ad"/>
        <w:numPr>
          <w:ilvl w:val="0"/>
          <w:numId w:val="26"/>
        </w:numPr>
        <w:spacing w:after="0"/>
        <w:ind w:firstLineChars="0"/>
        <w:rPr>
          <w:del w:id="13443" w:author="China Telecom" w:date="2020-11-20T19:32:00Z"/>
        </w:rPr>
      </w:pPr>
      <w:del w:id="13444" w:author="China Telecom" w:date="2020-11-20T19:32:00Z">
        <w:r w:rsidRPr="003D64B9" w:rsidDel="00C00071">
          <w:delText>Reflective arrays</w:delText>
        </w:r>
      </w:del>
    </w:p>
    <w:p w14:paraId="10A7B653" w14:textId="4B12D06E" w:rsidR="000A4CCF" w:rsidRDefault="000A4CCF" w:rsidP="00953C88">
      <w:pPr>
        <w:rPr>
          <w:ins w:id="13445" w:author="China Telecom" w:date="2020-11-20T19:32:00Z"/>
        </w:rPr>
      </w:pPr>
    </w:p>
    <w:p w14:paraId="3AC09321" w14:textId="77777777" w:rsidR="00A04B58" w:rsidRPr="00894AFA" w:rsidRDefault="00A04B58" w:rsidP="00A04B58">
      <w:pPr>
        <w:pStyle w:val="3"/>
        <w:rPr>
          <w:ins w:id="13446" w:author="China Telecom" w:date="2020-11-20T19:33:00Z"/>
          <w:rFonts w:cs="Arial"/>
          <w:szCs w:val="28"/>
        </w:rPr>
      </w:pPr>
      <w:bookmarkStart w:id="13447" w:name="_Toc56794608"/>
      <w:ins w:id="13448" w:author="China Telecom" w:date="2020-11-20T19:33:00Z">
        <w:r>
          <w:rPr>
            <w:rFonts w:eastAsia="Malgun Gothic"/>
          </w:rPr>
          <w:t>6.2</w:t>
        </w:r>
        <w:r w:rsidRPr="007368F9">
          <w:rPr>
            <w:rFonts w:eastAsia="Malgun Gothic"/>
          </w:rPr>
          <w:t>.1</w:t>
        </w:r>
        <w:r w:rsidRPr="007368F9">
          <w:rPr>
            <w:rFonts w:eastAsia="Malgun Gothic"/>
          </w:rPr>
          <w:tab/>
        </w:r>
        <w:r>
          <w:rPr>
            <w:rFonts w:cs="Arial"/>
            <w:szCs w:val="28"/>
          </w:rPr>
          <w:t>DMRS-less PUCCH</w:t>
        </w:r>
        <w:bookmarkEnd w:id="13447"/>
      </w:ins>
    </w:p>
    <w:p w14:paraId="08D92D10" w14:textId="77777777" w:rsidR="00A04B58" w:rsidRPr="00767FB1" w:rsidRDefault="00A04B58" w:rsidP="00A04B58">
      <w:pPr>
        <w:rPr>
          <w:ins w:id="13449" w:author="China Telecom" w:date="2020-11-20T19:33:00Z"/>
        </w:rPr>
      </w:pPr>
      <w:ins w:id="13450" w:author="China Telecom" w:date="2020-11-20T19:33:00Z">
        <w:r w:rsidRPr="002F17B1">
          <w:rPr>
            <w:rFonts w:hint="eastAsia"/>
          </w:rPr>
          <w:t>DMRS-less PUCCH</w:t>
        </w:r>
        <w:r>
          <w:t xml:space="preserve"> has been studied. The p</w:t>
        </w:r>
        <w:r w:rsidRPr="002F17B1">
          <w:rPr>
            <w:rFonts w:hint="eastAsia"/>
          </w:rPr>
          <w:t>erformance (SNR) gain observed for DMRS-less PUCCH over Rel-15/16 baseline</w:t>
        </w:r>
        <w:r>
          <w:t xml:space="preserve"> is captured in </w:t>
        </w:r>
        <w:r>
          <w:rPr>
            <w:rFonts w:eastAsia="宋体" w:hint="eastAsia"/>
          </w:rPr>
          <w:t xml:space="preserve">Table </w:t>
        </w:r>
        <w:r>
          <w:rPr>
            <w:rFonts w:eastAsia="宋体"/>
          </w:rPr>
          <w:t>6</w:t>
        </w:r>
        <w:r>
          <w:rPr>
            <w:rFonts w:eastAsia="宋体" w:hint="eastAsia"/>
            <w:lang w:eastAsia="zh-CN"/>
          </w:rPr>
          <w:t>.</w:t>
        </w:r>
        <w:r>
          <w:rPr>
            <w:rFonts w:eastAsia="宋体"/>
            <w:lang w:eastAsia="zh-CN"/>
          </w:rPr>
          <w:t>2.1</w:t>
        </w:r>
        <w:r>
          <w:rPr>
            <w:rFonts w:eastAsia="宋体" w:hint="eastAsia"/>
          </w:rPr>
          <w:t>-1</w:t>
        </w:r>
        <w:r w:rsidRPr="002F17B1">
          <w:rPr>
            <w:rFonts w:hint="eastAsia"/>
          </w:rPr>
          <w:t>.</w:t>
        </w:r>
        <w:r>
          <w:t xml:space="preserve"> The </w:t>
        </w:r>
        <w:r>
          <w:rPr>
            <w:color w:val="000000"/>
          </w:rPr>
          <w:t>p</w:t>
        </w:r>
        <w:r>
          <w:rPr>
            <w:rFonts w:hint="eastAsia"/>
            <w:color w:val="000000"/>
          </w:rPr>
          <w:t xml:space="preserve">erformance (PAPR/CM) gain observed for DMRS-less PUCCH </w:t>
        </w:r>
        <w:r>
          <w:rPr>
            <w:rFonts w:hint="eastAsia"/>
          </w:rPr>
          <w:t>over Rel-15/16 baseline</w:t>
        </w:r>
        <w:r>
          <w:t xml:space="preserve"> is captured in Table </w:t>
        </w:r>
        <w:r>
          <w:rPr>
            <w:rFonts w:eastAsia="宋体"/>
          </w:rPr>
          <w:t>6</w:t>
        </w:r>
        <w:r>
          <w:rPr>
            <w:rFonts w:eastAsia="宋体" w:hint="eastAsia"/>
            <w:lang w:eastAsia="zh-CN"/>
          </w:rPr>
          <w:t>.</w:t>
        </w:r>
        <w:r>
          <w:rPr>
            <w:rFonts w:eastAsia="宋体"/>
            <w:lang w:eastAsia="zh-CN"/>
          </w:rPr>
          <w:t>2.1</w:t>
        </w:r>
        <w:r>
          <w:rPr>
            <w:rFonts w:eastAsia="宋体" w:hint="eastAsia"/>
          </w:rPr>
          <w:t>-</w:t>
        </w:r>
        <w:r>
          <w:rPr>
            <w:rFonts w:eastAsia="宋体"/>
          </w:rPr>
          <w:t xml:space="preserve">2. The </w:t>
        </w:r>
        <w:r>
          <w:t>k</w:t>
        </w:r>
        <w:r>
          <w:rPr>
            <w:rFonts w:hint="eastAsia"/>
          </w:rPr>
          <w:t>ey simulation assumptions for DMRS-less PUCCH study</w:t>
        </w:r>
        <w:r>
          <w:t xml:space="preserve"> are captured in Table </w:t>
        </w:r>
        <w:r>
          <w:rPr>
            <w:rFonts w:eastAsia="宋体"/>
          </w:rPr>
          <w:t>6</w:t>
        </w:r>
        <w:r>
          <w:rPr>
            <w:rFonts w:eastAsia="宋体" w:hint="eastAsia"/>
            <w:lang w:eastAsia="zh-CN"/>
          </w:rPr>
          <w:t>.</w:t>
        </w:r>
        <w:r>
          <w:rPr>
            <w:rFonts w:eastAsia="宋体"/>
            <w:lang w:eastAsia="zh-CN"/>
          </w:rPr>
          <w:t>2.1</w:t>
        </w:r>
        <w:r>
          <w:rPr>
            <w:rFonts w:eastAsia="宋体" w:hint="eastAsia"/>
          </w:rPr>
          <w:t>-</w:t>
        </w:r>
        <w:r>
          <w:rPr>
            <w:rFonts w:eastAsia="宋体"/>
          </w:rPr>
          <w:t xml:space="preserve">3. </w:t>
        </w:r>
      </w:ins>
    </w:p>
    <w:p w14:paraId="0EA26AA6" w14:textId="77777777" w:rsidR="00A04B58" w:rsidRDefault="00A04B58" w:rsidP="00A04B58">
      <w:pPr>
        <w:rPr>
          <w:ins w:id="13451" w:author="China Telecom" w:date="2020-11-20T19:33:00Z"/>
        </w:rPr>
      </w:pPr>
      <w:ins w:id="13452" w:author="China Telecom" w:date="2020-11-20T19:33:00Z">
        <w:r>
          <w:t>For DMRS-less PUCCH, the p</w:t>
        </w:r>
        <w:r w:rsidRPr="002F17B1">
          <w:rPr>
            <w:rFonts w:hint="eastAsia"/>
          </w:rPr>
          <w:t xml:space="preserve">otential </w:t>
        </w:r>
        <w:r>
          <w:t>s</w:t>
        </w:r>
        <w:r w:rsidRPr="002F17B1">
          <w:rPr>
            <w:rFonts w:hint="eastAsia"/>
          </w:rPr>
          <w:t>pec impact</w:t>
        </w:r>
        <w:r>
          <w:t xml:space="preserve"> includes the following.</w:t>
        </w:r>
        <w:r w:rsidRPr="002F17B1">
          <w:rPr>
            <w:rFonts w:hint="eastAsia"/>
          </w:rPr>
          <w:t xml:space="preserve"> </w:t>
        </w:r>
        <w:r>
          <w:rPr>
            <w:rFonts w:hint="eastAsia"/>
          </w:rPr>
          <w:t xml:space="preserve">A new PUCCH format would need to be specified, including the power control of the new PUCCH format. The new PUCCH format would be an addition to existing PUCCH formats. Two approaches to generate sequence for DMRS-less PUCCH (i.e., reuse Rel-15/16 CGS/ZC/Gold/m-sequence or design new sequences) were studied. If reusing Rel-15/16 CGS/ZC/Gold/m-sequence of the same length being supported by the current Rel-15/16 specification, no new sequences need to be specified. If new sequences (including new sequence type or same type as in Rel-15/16 but with different length) or sequences based on modification of NR Rel-15/16 UCI encoding scheme are adopted, the new sequences or the modification of NR Rel-15/16 UCI encoding scheme need to be </w:t>
        </w:r>
        <w:r w:rsidRPr="00EC59A9">
          <w:rPr>
            <w:rFonts w:hint="eastAsia"/>
          </w:rPr>
          <w:t>specified. UCI to sequence mapping and sequence to RE mapping need to be specified</w:t>
        </w:r>
        <w:r w:rsidRPr="00EC59A9">
          <w:t xml:space="preserve">. </w:t>
        </w:r>
        <w:r w:rsidRPr="00EC59A9">
          <w:rPr>
            <w:rFonts w:hint="eastAsia"/>
          </w:rPr>
          <w:t>New RAN4 MPR requirement may need to be defined, if new sequences other than Rel-15/16 CGS/ZC/Gold/m-sequences are adopted</w:t>
        </w:r>
        <w:r w:rsidRPr="00EC59A9">
          <w:t xml:space="preserve">. </w:t>
        </w:r>
        <w:r w:rsidRPr="00EC59A9">
          <w:rPr>
            <w:rFonts w:hint="eastAsia"/>
          </w:rPr>
          <w:t>UCI multiplexing for this new PUCCH format need to be specified</w:t>
        </w:r>
        <w:r w:rsidRPr="00EC59A9">
          <w:t>.</w:t>
        </w:r>
      </w:ins>
    </w:p>
    <w:p w14:paraId="07E21FC0" w14:textId="77777777" w:rsidR="00A04B58" w:rsidRPr="00720EA9" w:rsidRDefault="00A04B58" w:rsidP="00A04B58">
      <w:pPr>
        <w:overflowPunct w:val="0"/>
        <w:autoSpaceDE w:val="0"/>
        <w:autoSpaceDN w:val="0"/>
        <w:spacing w:after="0" w:line="252" w:lineRule="auto"/>
        <w:rPr>
          <w:ins w:id="13453" w:author="China Telecom" w:date="2020-11-20T19:33:00Z"/>
          <w:lang w:val="en-IN"/>
        </w:rPr>
      </w:pPr>
      <w:ins w:id="13454" w:author="China Telecom" w:date="2020-11-20T19:33:00Z">
        <w:r w:rsidRPr="00EC59A9">
          <w:rPr>
            <w:rFonts w:hint="eastAsia"/>
          </w:rPr>
          <w:t xml:space="preserve">For DMRS-less PUCCH, </w:t>
        </w:r>
        <w:r w:rsidRPr="00EC59A9">
          <w:t xml:space="preserve">receiver needs to implement a non-coherent sequence detector/correlator for reception of the new PUCCH format. For reception of the new PUCCH format, channel and noise covariance matrix estimation using DMRS is not required. </w:t>
        </w:r>
        <w:r w:rsidRPr="00EC59A9">
          <w:rPr>
            <w:lang w:val="en-IN"/>
          </w:rPr>
          <w:t>Receiver implementation for the new PUCCH format is an extension of the PUCCH format 0 receiver with similarity that both are noncoherent sequence detectors, while the new receiver needs to perform correlation over a larger sequence pool. The size of the sequence pool over which the receiver for the new PUCCH format needs to perform correlation increases exponentially with the number of UCI bits. Computation efficient implementations of the receiver for the new PUCCH format have been studied. Their complexity can be lower or higher than the decoder for existing NR PUCCH coherent receiver depending on the adopted sequence, on the UCI payload size and on the implementation of the considered coherent receiver. gNB receivers may use PUCCH DM-RS for channel parameter estimation, channel tracking, and/or interference estimation. Absence of DMRS in the new PUCCH format requires such gNB receivers to rely on other reference signals or pursue data-aided estimation and tracking</w:t>
        </w:r>
        <w:r>
          <w:rPr>
            <w:lang w:val="en-IN"/>
          </w:rPr>
          <w:t xml:space="preserve">. </w:t>
        </w:r>
        <w:r w:rsidRPr="00EC59A9">
          <w:rPr>
            <w:rFonts w:hint="eastAsia"/>
          </w:rPr>
          <w:t>In the non-coherent sequence detector at receiver, changes to existing implementation for DTX detection, including noise and interference power estimation, may be necessary if the existing implementation relies on the presence of DMRS.</w:t>
        </w:r>
      </w:ins>
    </w:p>
    <w:p w14:paraId="08E8BA22" w14:textId="77777777" w:rsidR="00A04B58" w:rsidRDefault="00A04B58" w:rsidP="00A04B58">
      <w:pPr>
        <w:spacing w:after="0" w:line="220" w:lineRule="atLeast"/>
        <w:rPr>
          <w:ins w:id="13455" w:author="China Telecom" w:date="2020-11-20T19:33:00Z"/>
        </w:rPr>
      </w:pPr>
    </w:p>
    <w:p w14:paraId="6339525D" w14:textId="77777777" w:rsidR="00A04B58" w:rsidRDefault="00A04B58" w:rsidP="00A04B58">
      <w:pPr>
        <w:overflowPunct w:val="0"/>
        <w:autoSpaceDE w:val="0"/>
        <w:autoSpaceDN w:val="0"/>
        <w:spacing w:after="0" w:line="252" w:lineRule="auto"/>
        <w:rPr>
          <w:ins w:id="13456" w:author="China Telecom" w:date="2020-11-20T19:33:00Z"/>
          <w:lang w:val="en-IN" w:eastAsia="zh-CN"/>
        </w:rPr>
      </w:pPr>
      <w:ins w:id="13457" w:author="China Telecom" w:date="2020-11-20T19:33:00Z">
        <w:r w:rsidRPr="001B2001">
          <w:rPr>
            <w:rFonts w:hint="eastAsia"/>
          </w:rPr>
          <w:t>For DMRS-less PUCCH</w:t>
        </w:r>
        <w:r w:rsidRPr="001B2001">
          <w:rPr>
            <w:lang w:val="en-IN"/>
          </w:rPr>
          <w:t>, UE needs to implement a UCI to sequence mapping and sequence to RE mapping for the new PUCCH format</w:t>
        </w:r>
        <w:r w:rsidRPr="001B2001">
          <w:rPr>
            <w:lang w:val="en-IN" w:eastAsia="zh-CN"/>
          </w:rPr>
          <w:t>.</w:t>
        </w:r>
        <w:r>
          <w:rPr>
            <w:lang w:val="en-IN" w:eastAsia="zh-CN"/>
          </w:rPr>
          <w:t xml:space="preserve"> </w:t>
        </w:r>
        <w:r>
          <w:rPr>
            <w:lang w:val="en-IN"/>
          </w:rPr>
          <w:t>F</w:t>
        </w:r>
        <w:r w:rsidRPr="001B2001">
          <w:rPr>
            <w:lang w:val="en-IN"/>
          </w:rPr>
          <w:t>our potential approaches to implement the sequences for DMRS-less PUCCH were studied. Approach 1: Reuse Rel-15/16 CGS/ZC/Gold/m-sequences generation with the same sequence length being supported in Rel-15/16</w:t>
        </w:r>
        <w:r w:rsidRPr="001B2001">
          <w:rPr>
            <w:lang w:val="en-IN" w:eastAsia="zh-CN"/>
          </w:rPr>
          <w:t xml:space="preserve">. </w:t>
        </w:r>
        <w:r w:rsidRPr="001B2001">
          <w:rPr>
            <w:lang w:val="en-IN"/>
          </w:rPr>
          <w:t>Approach 2: Reuse Rel-15/16 CGS/ZC/Gold/m-sequences generation with a different sequence length being supported in Rel-15/16</w:t>
        </w:r>
        <w:r w:rsidRPr="001B2001">
          <w:rPr>
            <w:lang w:val="en-IN" w:eastAsia="zh-CN"/>
          </w:rPr>
          <w:t xml:space="preserve">. </w:t>
        </w:r>
        <w:r w:rsidRPr="001B2001">
          <w:rPr>
            <w:lang w:val="en-IN"/>
          </w:rPr>
          <w:t>Approach 3: Modification of NR Rel-15/16 UCI encoding scheme to generate the sequences</w:t>
        </w:r>
        <w:r w:rsidRPr="001B2001">
          <w:rPr>
            <w:lang w:val="en-IN" w:eastAsia="zh-CN"/>
          </w:rPr>
          <w:t xml:space="preserve">. </w:t>
        </w:r>
        <w:r w:rsidRPr="001B2001">
          <w:rPr>
            <w:lang w:val="en-IN"/>
          </w:rPr>
          <w:lastRenderedPageBreak/>
          <w:t xml:space="preserve">Approach 4: implement a new sequence generation which is not covered by above, if the new sequence is adopted in spec. </w:t>
        </w:r>
      </w:ins>
    </w:p>
    <w:p w14:paraId="2919937A" w14:textId="77777777" w:rsidR="00A04B58" w:rsidRDefault="00A04B58" w:rsidP="00A04B58">
      <w:pPr>
        <w:overflowPunct w:val="0"/>
        <w:autoSpaceDE w:val="0"/>
        <w:autoSpaceDN w:val="0"/>
        <w:spacing w:after="0" w:line="252" w:lineRule="auto"/>
        <w:rPr>
          <w:ins w:id="13458" w:author="China Telecom" w:date="2020-11-20T19:33:00Z"/>
          <w:lang w:val="en-IN" w:eastAsia="zh-CN"/>
        </w:rPr>
      </w:pPr>
    </w:p>
    <w:p w14:paraId="553B730E" w14:textId="77777777" w:rsidR="00A04B58" w:rsidRPr="002F17B1" w:rsidRDefault="00A04B58" w:rsidP="00A04B58">
      <w:pPr>
        <w:rPr>
          <w:ins w:id="13459" w:author="China Telecom" w:date="2020-11-20T19:33:00Z"/>
        </w:rPr>
      </w:pPr>
      <w:ins w:id="13460" w:author="China Telecom" w:date="2020-11-20T19:33:00Z">
        <w:r w:rsidRPr="002F17B1">
          <w:t>For long PUCCH format, the number of UCI bits that the DMRS-less PUCCH support is up to 11 bits.</w:t>
        </w:r>
        <w:r>
          <w:t xml:space="preserve"> </w:t>
        </w:r>
        <w:r w:rsidRPr="002F17B1">
          <w:rPr>
            <w:rFonts w:hint="eastAsia"/>
          </w:rPr>
          <w:t>RAN1 has not concluded on which of 2 or 3 bits is the minimum number of UCI bits that DMRS-less PUCCH can support.</w:t>
        </w:r>
      </w:ins>
    </w:p>
    <w:p w14:paraId="64B9C1B7" w14:textId="77777777" w:rsidR="00A04B58" w:rsidRPr="00614136" w:rsidRDefault="00A04B58">
      <w:pPr>
        <w:pStyle w:val="TH"/>
        <w:rPr>
          <w:ins w:id="13461" w:author="China Telecom" w:date="2020-11-20T19:33:00Z"/>
          <w:bCs/>
        </w:rPr>
        <w:pPrChange w:id="13462" w:author="China Telecom" w:date="2020-11-20T19:33:00Z">
          <w:pPr>
            <w:jc w:val="center"/>
          </w:pPr>
        </w:pPrChange>
      </w:pPr>
      <w:ins w:id="13463" w:author="China Telecom" w:date="2020-11-20T19:33:00Z">
        <w:r w:rsidRPr="00614136">
          <w:rPr>
            <w:rFonts w:eastAsia="宋体" w:hint="eastAsia"/>
            <w:bCs/>
          </w:rPr>
          <w:t xml:space="preserve">Table </w:t>
        </w:r>
        <w:r w:rsidRPr="00614136">
          <w:rPr>
            <w:rFonts w:eastAsia="宋体"/>
            <w:bCs/>
          </w:rPr>
          <w:t>6</w:t>
        </w:r>
        <w:r w:rsidRPr="00614136">
          <w:rPr>
            <w:rFonts w:eastAsia="宋体" w:hint="eastAsia"/>
            <w:bCs/>
            <w:lang w:eastAsia="zh-CN"/>
          </w:rPr>
          <w:t>.</w:t>
        </w:r>
        <w:r w:rsidRPr="00614136">
          <w:rPr>
            <w:rFonts w:eastAsia="宋体"/>
            <w:bCs/>
            <w:lang w:eastAsia="zh-CN"/>
          </w:rPr>
          <w:t>2.1</w:t>
        </w:r>
        <w:r w:rsidRPr="00614136">
          <w:rPr>
            <w:rFonts w:eastAsia="宋体" w:hint="eastAsia"/>
            <w:bCs/>
          </w:rPr>
          <w:t>-1</w:t>
        </w:r>
        <w:r w:rsidRPr="00614136">
          <w:rPr>
            <w:rFonts w:hint="eastAsia"/>
            <w:bCs/>
          </w:rPr>
          <w:t xml:space="preserve">: Performance (SNR) gain </w:t>
        </w:r>
        <w:r w:rsidRPr="00A04B58">
          <w:rPr>
            <w:rFonts w:eastAsia="宋体"/>
            <w:rPrChange w:id="13464" w:author="China Telecom" w:date="2020-11-20T19:33:00Z">
              <w:rPr>
                <w:bCs/>
              </w:rPr>
            </w:rPrChange>
          </w:rPr>
          <w:t>observed</w:t>
        </w:r>
        <w:r w:rsidRPr="00614136">
          <w:rPr>
            <w:rFonts w:hint="eastAsia"/>
            <w:bCs/>
          </w:rPr>
          <w:t xml:space="preserve"> for DMRS-less PUCCH over Rel-15/16 baseline</w:t>
        </w:r>
      </w:ins>
    </w:p>
    <w:tbl>
      <w:tblPr>
        <w:tblW w:w="0" w:type="auto"/>
        <w:tblCellMar>
          <w:left w:w="0" w:type="dxa"/>
          <w:right w:w="0" w:type="dxa"/>
        </w:tblCellMar>
        <w:tblLook w:val="04A0" w:firstRow="1" w:lastRow="0" w:firstColumn="1" w:lastColumn="0" w:noHBand="0" w:noVBand="1"/>
      </w:tblPr>
      <w:tblGrid>
        <w:gridCol w:w="2211"/>
        <w:gridCol w:w="2397"/>
        <w:gridCol w:w="2250"/>
        <w:gridCol w:w="2999"/>
      </w:tblGrid>
      <w:tr w:rsidR="00A04B58" w:rsidRPr="00614136" w14:paraId="77784FAE" w14:textId="77777777" w:rsidTr="000815A4">
        <w:trPr>
          <w:ins w:id="13465" w:author="China Telecom" w:date="2020-11-20T19:33:00Z"/>
        </w:trPr>
        <w:tc>
          <w:tcPr>
            <w:tcW w:w="2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97D52" w14:textId="77777777" w:rsidR="00A04B58" w:rsidRPr="00614136" w:rsidRDefault="00A04B58" w:rsidP="000815A4">
            <w:pPr>
              <w:spacing w:after="0" w:line="252" w:lineRule="auto"/>
              <w:jc w:val="center"/>
              <w:rPr>
                <w:ins w:id="13466" w:author="China Telecom" w:date="2020-11-20T19:33:00Z"/>
                <w:lang w:eastAsia="en-IN"/>
              </w:rPr>
            </w:pPr>
            <w:ins w:id="13467" w:author="China Telecom" w:date="2020-11-20T19:33:00Z">
              <w:r w:rsidRPr="00614136">
                <w:t>Simulated scenario</w:t>
              </w:r>
            </w:ins>
          </w:p>
        </w:tc>
        <w:tc>
          <w:tcPr>
            <w:tcW w:w="2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598596" w14:textId="77777777" w:rsidR="00A04B58" w:rsidRPr="003658DE" w:rsidRDefault="00A04B58" w:rsidP="000815A4">
            <w:pPr>
              <w:spacing w:after="0" w:line="252" w:lineRule="auto"/>
              <w:jc w:val="center"/>
              <w:rPr>
                <w:ins w:id="13468" w:author="China Telecom" w:date="2020-11-20T19:33:00Z"/>
              </w:rPr>
            </w:pPr>
            <w:ins w:id="13469" w:author="China Telecom" w:date="2020-11-20T19:33:00Z">
              <w:r w:rsidRPr="003658DE">
                <w:t>Performance metric</w:t>
              </w:r>
            </w:ins>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669A52" w14:textId="77777777" w:rsidR="00A04B58" w:rsidRPr="00955923" w:rsidRDefault="00A04B58" w:rsidP="000815A4">
            <w:pPr>
              <w:spacing w:after="0" w:line="252" w:lineRule="auto"/>
              <w:jc w:val="center"/>
              <w:rPr>
                <w:ins w:id="13470" w:author="China Telecom" w:date="2020-11-20T19:33:00Z"/>
              </w:rPr>
            </w:pPr>
            <w:ins w:id="13471" w:author="China Telecom" w:date="2020-11-20T19:33:00Z">
              <w:r w:rsidRPr="00955923">
                <w:t>Observed SNR gains</w:t>
              </w:r>
            </w:ins>
          </w:p>
        </w:tc>
        <w:tc>
          <w:tcPr>
            <w:tcW w:w="29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3AF290" w14:textId="77777777" w:rsidR="00A04B58" w:rsidRPr="00B27554" w:rsidRDefault="00A04B58" w:rsidP="000815A4">
            <w:pPr>
              <w:spacing w:after="0" w:line="252" w:lineRule="auto"/>
              <w:jc w:val="center"/>
              <w:rPr>
                <w:ins w:id="13472" w:author="China Telecom" w:date="2020-11-20T19:33:00Z"/>
              </w:rPr>
            </w:pPr>
            <w:ins w:id="13473" w:author="China Telecom" w:date="2020-11-20T19:33:00Z">
              <w:r w:rsidRPr="00B27554">
                <w:t>Source</w:t>
              </w:r>
            </w:ins>
          </w:p>
        </w:tc>
      </w:tr>
      <w:tr w:rsidR="00A04B58" w:rsidRPr="00614136" w14:paraId="33BD6DF4" w14:textId="77777777" w:rsidTr="000815A4">
        <w:trPr>
          <w:ins w:id="13474" w:author="China Telecom" w:date="2020-11-20T19:33:00Z"/>
        </w:trPr>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5D074" w14:textId="77777777" w:rsidR="00A04B58" w:rsidRPr="00614136" w:rsidRDefault="00A04B58" w:rsidP="000815A4">
            <w:pPr>
              <w:spacing w:after="0" w:line="252" w:lineRule="auto"/>
              <w:jc w:val="center"/>
              <w:rPr>
                <w:ins w:id="13475" w:author="China Telecom" w:date="2020-11-20T19:33:00Z"/>
                <w:b/>
                <w:bCs/>
              </w:rPr>
            </w:pPr>
            <w:ins w:id="13476" w:author="China Telecom" w:date="2020-11-20T19:33:00Z">
              <w:r w:rsidRPr="00614136">
                <w:rPr>
                  <w:b/>
                  <w:bCs/>
                </w:rPr>
                <w:t>Scenario 1: 2 bits UCI</w:t>
              </w:r>
            </w:ins>
          </w:p>
          <w:p w14:paraId="576AD0EC" w14:textId="77777777" w:rsidR="00A04B58" w:rsidRPr="00614136" w:rsidRDefault="00A04B58" w:rsidP="000815A4">
            <w:pPr>
              <w:spacing w:after="0" w:line="252" w:lineRule="auto"/>
              <w:jc w:val="center"/>
              <w:rPr>
                <w:ins w:id="13477" w:author="China Telecom" w:date="2020-11-20T19:33:00Z"/>
                <w:b/>
                <w:bCs/>
              </w:rPr>
            </w:pPr>
            <w:ins w:id="13478" w:author="China Telecom" w:date="2020-11-20T19:33:00Z">
              <w:r w:rsidRPr="00614136">
                <w:rPr>
                  <w:b/>
                  <w:bCs/>
                </w:rPr>
                <w:t>Baseline: PF1</w:t>
              </w:r>
            </w:ins>
          </w:p>
          <w:p w14:paraId="37DDE552" w14:textId="77777777" w:rsidR="00A04B58" w:rsidRPr="00614136" w:rsidRDefault="00A04B58" w:rsidP="000815A4">
            <w:pPr>
              <w:spacing w:after="0" w:line="252" w:lineRule="auto"/>
              <w:jc w:val="center"/>
              <w:rPr>
                <w:ins w:id="13479" w:author="China Telecom" w:date="2020-11-20T19:33:00Z"/>
                <w:b/>
                <w:bCs/>
              </w:rPr>
            </w:pPr>
            <w:ins w:id="13480" w:author="China Telecom" w:date="2020-11-20T19:33:00Z">
              <w:r w:rsidRPr="00614136">
                <w:rPr>
                  <w:b/>
                  <w:bCs/>
                </w:rPr>
                <w:t>Enhancement: DMRS-less PUCCH</w:t>
              </w:r>
            </w:ins>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350BB" w14:textId="77777777" w:rsidR="00A04B58" w:rsidRPr="00955923" w:rsidRDefault="00A04B58" w:rsidP="000815A4">
            <w:pPr>
              <w:spacing w:after="0" w:line="252" w:lineRule="auto"/>
              <w:jc w:val="center"/>
              <w:rPr>
                <w:ins w:id="13481" w:author="China Telecom" w:date="2020-11-20T19:33:00Z"/>
              </w:rPr>
            </w:pPr>
            <w:ins w:id="13482" w:author="China Telecom" w:date="2020-11-20T19:33:00Z">
              <w:r w:rsidRPr="003658DE">
                <w:t>1% FA, 1% ACK miss detection, 0.1% NACK-&gt;ACK error</w:t>
              </w:r>
            </w:ins>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CFCE3" w14:textId="77777777" w:rsidR="00A04B58" w:rsidRPr="00B27554" w:rsidRDefault="00A04B58" w:rsidP="000815A4">
            <w:pPr>
              <w:spacing w:after="0" w:line="252" w:lineRule="auto"/>
              <w:jc w:val="center"/>
              <w:rPr>
                <w:ins w:id="13483" w:author="China Telecom" w:date="2020-11-20T19:33:00Z"/>
              </w:rPr>
            </w:pPr>
            <w:ins w:id="13484" w:author="China Telecom" w:date="2020-11-20T19:33:00Z">
              <w:r w:rsidRPr="00B27554">
                <w:t>3dB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0EE59F9" w14:textId="77777777" w:rsidR="00A04B58" w:rsidRPr="00AF254A" w:rsidRDefault="00A04B58" w:rsidP="00DB5682">
            <w:pPr>
              <w:spacing w:after="0" w:line="252" w:lineRule="auto"/>
              <w:rPr>
                <w:ins w:id="13485" w:author="China Telecom" w:date="2020-11-20T19:33:00Z"/>
              </w:rPr>
            </w:pPr>
            <w:ins w:id="13486" w:author="China Telecom" w:date="2020-11-20T19:33:00Z">
              <w:r w:rsidRPr="00AF254A">
                <w:rPr>
                  <w:rFonts w:hint="eastAsia"/>
                </w:rPr>
                <w:t>Source 3</w:t>
              </w:r>
              <w:r w:rsidRPr="00AF254A">
                <w:t xml:space="preserve"> (receiver assumption 1) </w:t>
              </w:r>
            </w:ins>
          </w:p>
          <w:p w14:paraId="42FE6033" w14:textId="77777777" w:rsidR="00A04B58" w:rsidRPr="00C2633E" w:rsidRDefault="00A04B58" w:rsidP="00DB5682">
            <w:pPr>
              <w:spacing w:after="0" w:line="252" w:lineRule="auto"/>
              <w:rPr>
                <w:ins w:id="13487" w:author="China Telecom" w:date="2020-11-20T19:33:00Z"/>
              </w:rPr>
            </w:pPr>
            <w:ins w:id="13488" w:author="China Telecom" w:date="2020-11-20T19:33:00Z">
              <w:r w:rsidRPr="00C2633E">
                <w:t>(R1-2009802)</w:t>
              </w:r>
            </w:ins>
          </w:p>
        </w:tc>
      </w:tr>
      <w:tr w:rsidR="00A04B58" w:rsidRPr="00614136" w14:paraId="29F3B692" w14:textId="77777777" w:rsidTr="000815A4">
        <w:trPr>
          <w:ins w:id="13489"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052FF2ED" w14:textId="77777777" w:rsidR="00A04B58" w:rsidRPr="00614136" w:rsidRDefault="00A04B58" w:rsidP="000815A4">
            <w:pPr>
              <w:spacing w:after="0"/>
              <w:jc w:val="center"/>
              <w:rPr>
                <w:ins w:id="13490"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1B8713F0" w14:textId="77777777" w:rsidR="00A04B58" w:rsidRPr="0073788A" w:rsidRDefault="00A04B58" w:rsidP="000815A4">
            <w:pPr>
              <w:spacing w:after="0"/>
              <w:jc w:val="center"/>
              <w:rPr>
                <w:ins w:id="13491"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4AD9D" w14:textId="77777777" w:rsidR="00A04B58" w:rsidRPr="0073788A" w:rsidRDefault="00A04B58" w:rsidP="000815A4">
            <w:pPr>
              <w:spacing w:after="0" w:line="252" w:lineRule="auto"/>
              <w:jc w:val="center"/>
              <w:rPr>
                <w:ins w:id="13492" w:author="China Telecom" w:date="2020-11-20T19:33:00Z"/>
              </w:rPr>
            </w:pPr>
            <w:ins w:id="13493" w:author="China Telecom" w:date="2020-11-20T19:33:00Z">
              <w:r w:rsidRPr="0073788A">
                <w:t>3dB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C552831" w14:textId="77777777" w:rsidR="00A04B58" w:rsidRPr="0073788A" w:rsidRDefault="00A04B58" w:rsidP="00DB5682">
            <w:pPr>
              <w:spacing w:after="0" w:line="252" w:lineRule="auto"/>
              <w:rPr>
                <w:ins w:id="13494" w:author="China Telecom" w:date="2020-11-20T19:33:00Z"/>
                <w:rFonts w:ascii="New York" w:hAnsi="New York" w:cs="Calibri"/>
              </w:rPr>
            </w:pPr>
            <w:ins w:id="13495" w:author="China Telecom" w:date="2020-11-20T19:33:00Z">
              <w:r w:rsidRPr="0073788A">
                <w:rPr>
                  <w:rFonts w:hint="eastAsia"/>
                </w:rPr>
                <w:t>Source 10</w:t>
              </w:r>
              <w:r w:rsidRPr="0073788A">
                <w:t xml:space="preserve"> (R1-2008272)</w:t>
              </w:r>
            </w:ins>
          </w:p>
        </w:tc>
      </w:tr>
      <w:tr w:rsidR="00A04B58" w:rsidRPr="00614136" w14:paraId="3756A2EE" w14:textId="77777777" w:rsidTr="000815A4">
        <w:trPr>
          <w:ins w:id="13496"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05AFBF8E" w14:textId="77777777" w:rsidR="00A04B58" w:rsidRPr="00614136" w:rsidRDefault="00A04B58" w:rsidP="000815A4">
            <w:pPr>
              <w:spacing w:after="0"/>
              <w:jc w:val="center"/>
              <w:rPr>
                <w:ins w:id="13497"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42546D1F" w14:textId="77777777" w:rsidR="00A04B58" w:rsidRPr="0073788A" w:rsidRDefault="00A04B58" w:rsidP="000815A4">
            <w:pPr>
              <w:spacing w:after="0"/>
              <w:jc w:val="center"/>
              <w:rPr>
                <w:ins w:id="13498"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B237E" w14:textId="77777777" w:rsidR="00A04B58" w:rsidRPr="0073788A" w:rsidRDefault="00A04B58" w:rsidP="000815A4">
            <w:pPr>
              <w:spacing w:after="0" w:line="252" w:lineRule="auto"/>
              <w:jc w:val="center"/>
              <w:rPr>
                <w:ins w:id="13499" w:author="China Telecom" w:date="2020-11-20T19:33:00Z"/>
              </w:rPr>
            </w:pPr>
            <w:ins w:id="13500" w:author="China Telecom" w:date="2020-11-20T19:33:00Z">
              <w:r w:rsidRPr="0073788A">
                <w:t>3~4dB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6BD5B76" w14:textId="77777777" w:rsidR="00A04B58" w:rsidRPr="0073788A" w:rsidRDefault="00A04B58" w:rsidP="00DB5682">
            <w:pPr>
              <w:spacing w:after="0" w:line="252" w:lineRule="auto"/>
              <w:rPr>
                <w:ins w:id="13501" w:author="China Telecom" w:date="2020-11-20T19:33:00Z"/>
              </w:rPr>
            </w:pPr>
            <w:ins w:id="13502" w:author="China Telecom" w:date="2020-11-20T19:33:00Z">
              <w:r w:rsidRPr="0073788A">
                <w:rPr>
                  <w:rFonts w:hint="eastAsia"/>
                </w:rPr>
                <w:t>Source 9</w:t>
              </w:r>
              <w:r w:rsidRPr="0073788A">
                <w:t xml:space="preserve"> (receiver assumption A)</w:t>
              </w:r>
            </w:ins>
          </w:p>
          <w:p w14:paraId="696A8AAB" w14:textId="77777777" w:rsidR="00A04B58" w:rsidRPr="0073788A" w:rsidRDefault="00A04B58" w:rsidP="00DB5682">
            <w:pPr>
              <w:spacing w:after="0" w:line="252" w:lineRule="auto"/>
              <w:rPr>
                <w:ins w:id="13503" w:author="China Telecom" w:date="2020-11-20T19:33:00Z"/>
              </w:rPr>
            </w:pPr>
            <w:ins w:id="13504" w:author="China Telecom" w:date="2020-11-20T19:33:00Z">
              <w:r w:rsidRPr="0073788A">
                <w:t>(R1-2009747)</w:t>
              </w:r>
            </w:ins>
          </w:p>
        </w:tc>
      </w:tr>
      <w:tr w:rsidR="00A04B58" w:rsidRPr="00614136" w14:paraId="754C2AA9" w14:textId="77777777" w:rsidTr="000815A4">
        <w:trPr>
          <w:ins w:id="13505" w:author="China Telecom" w:date="2020-11-20T19:33:00Z"/>
        </w:trPr>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B55204" w14:textId="77777777" w:rsidR="00A04B58" w:rsidRPr="00614136" w:rsidRDefault="00A04B58" w:rsidP="000815A4">
            <w:pPr>
              <w:spacing w:after="0" w:line="252" w:lineRule="auto"/>
              <w:jc w:val="center"/>
              <w:rPr>
                <w:ins w:id="13506" w:author="China Telecom" w:date="2020-11-20T19:33:00Z"/>
                <w:b/>
                <w:bCs/>
              </w:rPr>
            </w:pPr>
            <w:ins w:id="13507" w:author="China Telecom" w:date="2020-11-20T19:33:00Z">
              <w:r w:rsidRPr="00614136">
                <w:rPr>
                  <w:b/>
                  <w:bCs/>
                </w:rPr>
                <w:t>Scenario 2: 3/4/6 bits UCI</w:t>
              </w:r>
            </w:ins>
          </w:p>
          <w:p w14:paraId="741816DA" w14:textId="77777777" w:rsidR="00A04B58" w:rsidRPr="00614136" w:rsidRDefault="00A04B58" w:rsidP="000815A4">
            <w:pPr>
              <w:spacing w:after="0" w:line="252" w:lineRule="auto"/>
              <w:jc w:val="center"/>
              <w:rPr>
                <w:ins w:id="13508" w:author="China Telecom" w:date="2020-11-20T19:33:00Z"/>
                <w:b/>
                <w:bCs/>
              </w:rPr>
            </w:pPr>
            <w:ins w:id="13509" w:author="China Telecom" w:date="2020-11-20T19:33:00Z">
              <w:r w:rsidRPr="00614136">
                <w:rPr>
                  <w:b/>
                  <w:bCs/>
                </w:rPr>
                <w:t>Baseline: PF3</w:t>
              </w:r>
            </w:ins>
          </w:p>
          <w:p w14:paraId="5B319A43" w14:textId="77777777" w:rsidR="00A04B58" w:rsidRPr="00614136" w:rsidRDefault="00A04B58" w:rsidP="000815A4">
            <w:pPr>
              <w:spacing w:after="0" w:line="252" w:lineRule="auto"/>
              <w:jc w:val="center"/>
              <w:rPr>
                <w:ins w:id="13510" w:author="China Telecom" w:date="2020-11-20T19:33:00Z"/>
                <w:b/>
                <w:bCs/>
              </w:rPr>
            </w:pPr>
            <w:ins w:id="13511" w:author="China Telecom" w:date="2020-11-20T19:33:00Z">
              <w:r w:rsidRPr="00614136">
                <w:rPr>
                  <w:b/>
                  <w:bCs/>
                </w:rPr>
                <w:t>Enhancement: DMRS-less PUCCH</w:t>
              </w:r>
            </w:ins>
          </w:p>
          <w:p w14:paraId="18F7D9EE" w14:textId="77777777" w:rsidR="00A04B58" w:rsidRPr="00614136" w:rsidRDefault="00A04B58" w:rsidP="000815A4">
            <w:pPr>
              <w:spacing w:after="0" w:line="252" w:lineRule="auto"/>
              <w:jc w:val="center"/>
              <w:rPr>
                <w:ins w:id="13512" w:author="China Telecom" w:date="2020-11-20T19:33:00Z"/>
                <w:b/>
                <w:bCs/>
              </w:rPr>
            </w:pPr>
          </w:p>
          <w:p w14:paraId="77702DEA" w14:textId="77777777" w:rsidR="00A04B58" w:rsidRPr="0073788A" w:rsidRDefault="00A04B58" w:rsidP="000815A4">
            <w:pPr>
              <w:spacing w:after="0"/>
              <w:jc w:val="center"/>
              <w:rPr>
                <w:ins w:id="13513" w:author="China Telecom" w:date="2020-11-20T19:33:00Z"/>
                <w:rFonts w:eastAsia="宋体"/>
              </w:rPr>
            </w:pPr>
            <w:ins w:id="13514" w:author="China Telecom" w:date="2020-11-20T19:33:00Z">
              <w:r w:rsidRPr="00614136">
                <w:t xml:space="preserve">Note: </w:t>
              </w:r>
              <w:r>
                <w:t xml:space="preserve"> Source 2 (</w:t>
              </w:r>
              <w:r w:rsidRPr="00BF6ECA">
                <w:t>R1-2009602</w:t>
              </w:r>
              <w:r>
                <w:t>)</w:t>
              </w:r>
              <w:r w:rsidRPr="00614136">
                <w:t xml:space="preserve">/ </w:t>
              </w:r>
              <w:r>
                <w:t>Source 7 (</w:t>
              </w:r>
              <w:r w:rsidRPr="007549BC">
                <w:rPr>
                  <w:rFonts w:eastAsia="宋体"/>
                </w:rPr>
                <w:t>R1-2008420</w:t>
              </w:r>
              <w:r>
                <w:t xml:space="preserve">) </w:t>
              </w:r>
              <w:r w:rsidRPr="00614136">
                <w:t>simulated 3-7 bits UCI</w:t>
              </w:r>
            </w:ins>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E5B87" w14:textId="77777777" w:rsidR="00A04B58" w:rsidRPr="003658DE" w:rsidRDefault="00A04B58" w:rsidP="000815A4">
            <w:pPr>
              <w:spacing w:after="0" w:line="252" w:lineRule="auto"/>
              <w:jc w:val="center"/>
              <w:rPr>
                <w:ins w:id="13515" w:author="China Telecom" w:date="2020-11-20T19:33:00Z"/>
              </w:rPr>
            </w:pPr>
            <w:ins w:id="13516" w:author="China Telecom" w:date="2020-11-20T19:33:00Z">
              <w:r w:rsidRPr="003658DE">
                <w:t>1% BLER</w:t>
              </w:r>
            </w:ins>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A04B6" w14:textId="77777777" w:rsidR="00A04B58" w:rsidRPr="00955923" w:rsidRDefault="00A04B58" w:rsidP="000815A4">
            <w:pPr>
              <w:spacing w:after="0" w:line="252" w:lineRule="auto"/>
              <w:jc w:val="center"/>
              <w:rPr>
                <w:ins w:id="13517" w:author="China Telecom" w:date="2020-11-20T19:33:00Z"/>
              </w:rPr>
            </w:pPr>
            <w:ins w:id="13518" w:author="China Telecom" w:date="2020-11-20T19:33:00Z">
              <w:r w:rsidRPr="00955923">
                <w:t>3dB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2039C93" w14:textId="77777777" w:rsidR="00A04B58" w:rsidRPr="00B27554" w:rsidRDefault="00A04B58" w:rsidP="00DB5682">
            <w:pPr>
              <w:spacing w:after="0" w:line="252" w:lineRule="auto"/>
              <w:rPr>
                <w:ins w:id="13519" w:author="China Telecom" w:date="2020-11-20T19:33:00Z"/>
              </w:rPr>
            </w:pPr>
            <w:ins w:id="13520" w:author="China Telecom" w:date="2020-11-20T19:33:00Z">
              <w:r w:rsidRPr="00B27554">
                <w:rPr>
                  <w:rFonts w:hint="eastAsia"/>
                </w:rPr>
                <w:t xml:space="preserve">Source 3 </w:t>
              </w:r>
              <w:r w:rsidRPr="00B27554">
                <w:t>(receiver assumption 2)</w:t>
              </w:r>
            </w:ins>
          </w:p>
          <w:p w14:paraId="4F9A80CD" w14:textId="77777777" w:rsidR="00A04B58" w:rsidRPr="00AF254A" w:rsidRDefault="00A04B58" w:rsidP="00DB5682">
            <w:pPr>
              <w:spacing w:after="0" w:line="252" w:lineRule="auto"/>
              <w:rPr>
                <w:ins w:id="13521" w:author="China Telecom" w:date="2020-11-20T19:33:00Z"/>
              </w:rPr>
            </w:pPr>
            <w:ins w:id="13522" w:author="China Telecom" w:date="2020-11-20T19:33:00Z">
              <w:r w:rsidRPr="00AF254A">
                <w:t>(R1-2009802)</w:t>
              </w:r>
            </w:ins>
          </w:p>
        </w:tc>
      </w:tr>
      <w:tr w:rsidR="00A04B58" w:rsidRPr="00614136" w14:paraId="01BAE9DE" w14:textId="77777777" w:rsidTr="000815A4">
        <w:trPr>
          <w:ins w:id="13523"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060D8EB5" w14:textId="77777777" w:rsidR="00A04B58" w:rsidRPr="00614136" w:rsidRDefault="00A04B58" w:rsidP="000815A4">
            <w:pPr>
              <w:spacing w:after="0"/>
              <w:jc w:val="center"/>
              <w:rPr>
                <w:ins w:id="13524" w:author="China Telecom" w:date="2020-11-20T19:33:00Z"/>
                <w:rFonts w:eastAsia="宋体"/>
              </w:rPr>
            </w:pPr>
          </w:p>
        </w:tc>
        <w:tc>
          <w:tcPr>
            <w:tcW w:w="2397" w:type="dxa"/>
            <w:vMerge/>
            <w:tcBorders>
              <w:top w:val="nil"/>
              <w:left w:val="nil"/>
              <w:bottom w:val="single" w:sz="8" w:space="0" w:color="auto"/>
              <w:right w:val="single" w:sz="8" w:space="0" w:color="auto"/>
            </w:tcBorders>
            <w:vAlign w:val="center"/>
            <w:hideMark/>
          </w:tcPr>
          <w:p w14:paraId="51286C3A" w14:textId="77777777" w:rsidR="00A04B58" w:rsidRPr="0073788A" w:rsidRDefault="00A04B58" w:rsidP="000815A4">
            <w:pPr>
              <w:spacing w:after="0"/>
              <w:jc w:val="center"/>
              <w:rPr>
                <w:ins w:id="13525"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CC8EF" w14:textId="77777777" w:rsidR="00A04B58" w:rsidRPr="0073788A" w:rsidRDefault="00A04B58" w:rsidP="000815A4">
            <w:pPr>
              <w:spacing w:after="0" w:line="252" w:lineRule="auto"/>
              <w:jc w:val="center"/>
              <w:rPr>
                <w:ins w:id="13526" w:author="China Telecom" w:date="2020-11-20T19:33:00Z"/>
              </w:rPr>
            </w:pPr>
            <w:ins w:id="13527" w:author="China Telecom" w:date="2020-11-20T19:33:00Z">
              <w:r w:rsidRPr="0073788A">
                <w:t>3dB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4546D3" w14:textId="77777777" w:rsidR="00A04B58" w:rsidRPr="0073788A" w:rsidRDefault="00A04B58" w:rsidP="00DB5682">
            <w:pPr>
              <w:spacing w:after="0" w:line="252" w:lineRule="auto"/>
              <w:rPr>
                <w:ins w:id="13528" w:author="China Telecom" w:date="2020-11-20T19:33:00Z"/>
              </w:rPr>
            </w:pPr>
            <w:ins w:id="13529" w:author="China Telecom" w:date="2020-11-20T19:33:00Z">
              <w:r w:rsidRPr="0073788A">
                <w:rPr>
                  <w:rFonts w:hint="eastAsia"/>
                </w:rPr>
                <w:t>Source 4</w:t>
              </w:r>
              <w:r w:rsidRPr="0073788A">
                <w:t xml:space="preserve"> (R1-2008400)</w:t>
              </w:r>
              <w:r w:rsidRPr="0073788A">
                <w:rPr>
                  <w:rFonts w:hint="eastAsia"/>
                </w:rPr>
                <w:t xml:space="preserve"> </w:t>
              </w:r>
            </w:ins>
          </w:p>
        </w:tc>
      </w:tr>
      <w:tr w:rsidR="00A04B58" w:rsidRPr="00614136" w14:paraId="46FFE8A3" w14:textId="77777777" w:rsidTr="000815A4">
        <w:trPr>
          <w:ins w:id="13530"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7AAA9B9F" w14:textId="77777777" w:rsidR="00A04B58" w:rsidRPr="00614136" w:rsidRDefault="00A04B58" w:rsidP="000815A4">
            <w:pPr>
              <w:spacing w:after="0"/>
              <w:jc w:val="center"/>
              <w:rPr>
                <w:ins w:id="13531" w:author="China Telecom" w:date="2020-11-20T19:33:00Z"/>
                <w:rFonts w:eastAsia="宋体"/>
              </w:rPr>
            </w:pPr>
          </w:p>
        </w:tc>
        <w:tc>
          <w:tcPr>
            <w:tcW w:w="2397" w:type="dxa"/>
            <w:vMerge/>
            <w:tcBorders>
              <w:top w:val="nil"/>
              <w:left w:val="nil"/>
              <w:bottom w:val="single" w:sz="8" w:space="0" w:color="auto"/>
              <w:right w:val="single" w:sz="8" w:space="0" w:color="auto"/>
            </w:tcBorders>
            <w:vAlign w:val="center"/>
            <w:hideMark/>
          </w:tcPr>
          <w:p w14:paraId="7E2128E2" w14:textId="77777777" w:rsidR="00A04B58" w:rsidRPr="0073788A" w:rsidRDefault="00A04B58" w:rsidP="000815A4">
            <w:pPr>
              <w:spacing w:after="0"/>
              <w:jc w:val="center"/>
              <w:rPr>
                <w:ins w:id="13532"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A5C43" w14:textId="77777777" w:rsidR="00A04B58" w:rsidRPr="0073788A" w:rsidRDefault="00A04B58" w:rsidP="000815A4">
            <w:pPr>
              <w:spacing w:after="0" w:line="252" w:lineRule="auto"/>
              <w:jc w:val="center"/>
              <w:rPr>
                <w:ins w:id="13533" w:author="China Telecom" w:date="2020-11-20T19:33:00Z"/>
              </w:rPr>
            </w:pPr>
            <w:ins w:id="13534" w:author="China Telecom" w:date="2020-11-20T19:33:00Z">
              <w:r w:rsidRPr="0073788A">
                <w:t>1.5 ~ 2.1dB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22616A" w14:textId="77777777" w:rsidR="00A04B58" w:rsidRPr="0073788A" w:rsidRDefault="00A04B58" w:rsidP="00DB5682">
            <w:pPr>
              <w:spacing w:after="0" w:line="252" w:lineRule="auto"/>
              <w:rPr>
                <w:ins w:id="13535" w:author="China Telecom" w:date="2020-11-20T19:33:00Z"/>
              </w:rPr>
            </w:pPr>
            <w:ins w:id="13536" w:author="China Telecom" w:date="2020-11-20T19:33:00Z">
              <w:r w:rsidRPr="0073788A">
                <w:rPr>
                  <w:rFonts w:hint="eastAsia"/>
                </w:rPr>
                <w:t xml:space="preserve">Source 8 </w:t>
              </w:r>
              <w:r w:rsidRPr="0073788A">
                <w:t>(R1-2009451)</w:t>
              </w:r>
            </w:ins>
          </w:p>
        </w:tc>
      </w:tr>
      <w:tr w:rsidR="00A04B58" w:rsidRPr="00614136" w14:paraId="15DCE044" w14:textId="77777777" w:rsidTr="000815A4">
        <w:trPr>
          <w:trHeight w:val="210"/>
          <w:ins w:id="13537"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628C99D7" w14:textId="77777777" w:rsidR="00A04B58" w:rsidRPr="00614136" w:rsidRDefault="00A04B58" w:rsidP="000815A4">
            <w:pPr>
              <w:spacing w:after="0"/>
              <w:jc w:val="center"/>
              <w:rPr>
                <w:ins w:id="13538" w:author="China Telecom" w:date="2020-11-20T19:33:00Z"/>
                <w:rFonts w:eastAsia="宋体"/>
              </w:rPr>
            </w:pPr>
          </w:p>
        </w:tc>
        <w:tc>
          <w:tcPr>
            <w:tcW w:w="2397" w:type="dxa"/>
            <w:vMerge/>
            <w:tcBorders>
              <w:top w:val="nil"/>
              <w:left w:val="nil"/>
              <w:bottom w:val="single" w:sz="8" w:space="0" w:color="auto"/>
              <w:right w:val="single" w:sz="8" w:space="0" w:color="auto"/>
            </w:tcBorders>
            <w:vAlign w:val="center"/>
            <w:hideMark/>
          </w:tcPr>
          <w:p w14:paraId="46F6CB22" w14:textId="77777777" w:rsidR="00A04B58" w:rsidRPr="0073788A" w:rsidRDefault="00A04B58" w:rsidP="000815A4">
            <w:pPr>
              <w:spacing w:after="0"/>
              <w:jc w:val="center"/>
              <w:rPr>
                <w:ins w:id="13539"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BC520" w14:textId="77777777" w:rsidR="00A04B58" w:rsidRPr="0073788A" w:rsidRDefault="00A04B58" w:rsidP="000815A4">
            <w:pPr>
              <w:spacing w:after="0" w:line="252" w:lineRule="auto"/>
              <w:jc w:val="center"/>
              <w:rPr>
                <w:ins w:id="13540" w:author="China Telecom" w:date="2020-11-20T19:33:00Z"/>
                <w:rFonts w:ascii="New York" w:hAnsi="New York" w:cs="Calibri"/>
              </w:rPr>
            </w:pPr>
            <w:ins w:id="13541" w:author="China Telecom" w:date="2020-11-20T19:33:00Z">
              <w:r w:rsidRPr="0073788A">
                <w:t>0 ~ 0.2dB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E261412" w14:textId="77777777" w:rsidR="00A04B58" w:rsidRPr="003658DE" w:rsidRDefault="00A04B58" w:rsidP="00DB5682">
            <w:pPr>
              <w:spacing w:after="0" w:line="252" w:lineRule="auto"/>
              <w:rPr>
                <w:ins w:id="13542" w:author="China Telecom" w:date="2020-11-20T19:33:00Z"/>
                <w:rFonts w:ascii="宋体" w:hAnsi="宋体"/>
              </w:rPr>
            </w:pPr>
            <w:ins w:id="13543" w:author="China Telecom" w:date="2020-11-20T19:33:00Z">
              <w:r w:rsidRPr="0073788A">
                <w:rPr>
                  <w:rFonts w:hint="eastAsia"/>
                </w:rPr>
                <w:t xml:space="preserve">Source 7 </w:t>
              </w:r>
              <w:r w:rsidRPr="0073788A">
                <w:t>(</w:t>
              </w:r>
              <w:r w:rsidRPr="0073788A">
                <w:rPr>
                  <w:rFonts w:hint="eastAsia"/>
                </w:rPr>
                <w:t>R1-2008420</w:t>
              </w:r>
              <w:r w:rsidRPr="003658DE">
                <w:t>)</w:t>
              </w:r>
            </w:ins>
          </w:p>
        </w:tc>
      </w:tr>
      <w:tr w:rsidR="00A04B58" w:rsidRPr="00614136" w14:paraId="020E5A58" w14:textId="77777777" w:rsidTr="000815A4">
        <w:trPr>
          <w:ins w:id="13544"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55944F91" w14:textId="77777777" w:rsidR="00A04B58" w:rsidRPr="00614136" w:rsidRDefault="00A04B58" w:rsidP="000815A4">
            <w:pPr>
              <w:spacing w:after="0"/>
              <w:jc w:val="center"/>
              <w:rPr>
                <w:ins w:id="13545" w:author="China Telecom" w:date="2020-11-20T19:33:00Z"/>
                <w:rFonts w:eastAsia="宋体"/>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BD56BA" w14:textId="77777777" w:rsidR="00A04B58" w:rsidRPr="003658DE" w:rsidRDefault="00A04B58" w:rsidP="000815A4">
            <w:pPr>
              <w:spacing w:after="0" w:line="252" w:lineRule="auto"/>
              <w:jc w:val="center"/>
              <w:rPr>
                <w:ins w:id="13546" w:author="China Telecom" w:date="2020-11-20T19:33:00Z"/>
              </w:rPr>
            </w:pPr>
            <w:ins w:id="13547" w:author="China Telecom" w:date="2020-11-20T19:33:00Z">
              <w:r w:rsidRPr="003658DE">
                <w:t>1% FA, 1% BLER</w:t>
              </w:r>
            </w:ins>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4EA5F" w14:textId="77777777" w:rsidR="00A04B58" w:rsidRPr="00955923" w:rsidRDefault="00A04B58" w:rsidP="000815A4">
            <w:pPr>
              <w:spacing w:after="0" w:line="252" w:lineRule="auto"/>
              <w:jc w:val="center"/>
              <w:rPr>
                <w:ins w:id="13548" w:author="China Telecom" w:date="2020-11-20T19:33:00Z"/>
              </w:rPr>
            </w:pPr>
            <w:ins w:id="13549" w:author="China Telecom" w:date="2020-11-20T19:33:00Z">
              <w:r w:rsidRPr="00955923">
                <w:t>0dB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6901F52" w14:textId="77777777" w:rsidR="00A04B58" w:rsidRPr="00B27554" w:rsidRDefault="00A04B58" w:rsidP="00DB5682">
            <w:pPr>
              <w:spacing w:after="0" w:line="252" w:lineRule="auto"/>
              <w:rPr>
                <w:ins w:id="13550" w:author="China Telecom" w:date="2020-11-20T19:33:00Z"/>
                <w:rFonts w:ascii="New York" w:hAnsi="New York" w:cs="Calibri"/>
              </w:rPr>
            </w:pPr>
            <w:ins w:id="13551" w:author="China Telecom" w:date="2020-11-20T19:33:00Z">
              <w:r w:rsidRPr="00B27554">
                <w:rPr>
                  <w:rFonts w:hint="eastAsia"/>
                </w:rPr>
                <w:t xml:space="preserve">Source 2 </w:t>
              </w:r>
              <w:r w:rsidRPr="00B27554">
                <w:t>(R1-2009602)</w:t>
              </w:r>
            </w:ins>
          </w:p>
        </w:tc>
      </w:tr>
      <w:tr w:rsidR="00A04B58" w:rsidRPr="00614136" w14:paraId="576B53D5" w14:textId="77777777" w:rsidTr="000815A4">
        <w:trPr>
          <w:ins w:id="13552"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7BAC955E" w14:textId="77777777" w:rsidR="00A04B58" w:rsidRPr="00614136" w:rsidRDefault="00A04B58" w:rsidP="000815A4">
            <w:pPr>
              <w:spacing w:after="0"/>
              <w:jc w:val="center"/>
              <w:rPr>
                <w:ins w:id="13553" w:author="China Telecom" w:date="2020-11-20T19:33:00Z"/>
                <w:rFonts w:eastAsia="宋体"/>
              </w:rPr>
            </w:pPr>
          </w:p>
        </w:tc>
        <w:tc>
          <w:tcPr>
            <w:tcW w:w="2397" w:type="dxa"/>
            <w:vMerge/>
            <w:tcBorders>
              <w:top w:val="nil"/>
              <w:left w:val="nil"/>
              <w:bottom w:val="single" w:sz="8" w:space="0" w:color="auto"/>
              <w:right w:val="single" w:sz="8" w:space="0" w:color="auto"/>
            </w:tcBorders>
            <w:vAlign w:val="center"/>
            <w:hideMark/>
          </w:tcPr>
          <w:p w14:paraId="26EB2838" w14:textId="77777777" w:rsidR="00A04B58" w:rsidRPr="0073788A" w:rsidRDefault="00A04B58" w:rsidP="000815A4">
            <w:pPr>
              <w:spacing w:after="0"/>
              <w:jc w:val="center"/>
              <w:rPr>
                <w:ins w:id="13554"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2BA7F" w14:textId="77777777" w:rsidR="00A04B58" w:rsidRPr="0073788A" w:rsidRDefault="00A04B58" w:rsidP="000815A4">
            <w:pPr>
              <w:spacing w:after="0" w:line="252" w:lineRule="auto"/>
              <w:jc w:val="center"/>
              <w:rPr>
                <w:ins w:id="13555" w:author="China Telecom" w:date="2020-11-20T19:33:00Z"/>
              </w:rPr>
            </w:pPr>
            <w:ins w:id="13556" w:author="China Telecom" w:date="2020-11-20T19:33:00Z">
              <w:r w:rsidRPr="0073788A">
                <w:t>0.3~0.5dB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A695EEC" w14:textId="77777777" w:rsidR="00A04B58" w:rsidRPr="0073788A" w:rsidRDefault="00A04B58" w:rsidP="00DB5682">
            <w:pPr>
              <w:spacing w:after="0" w:line="252" w:lineRule="auto"/>
              <w:rPr>
                <w:ins w:id="13557" w:author="China Telecom" w:date="2020-11-20T19:33:00Z"/>
              </w:rPr>
            </w:pPr>
            <w:ins w:id="13558" w:author="China Telecom" w:date="2020-11-20T19:33:00Z">
              <w:r w:rsidRPr="0073788A">
                <w:rPr>
                  <w:rFonts w:hint="eastAsia"/>
                </w:rPr>
                <w:t xml:space="preserve">Source 6 </w:t>
              </w:r>
              <w:r w:rsidRPr="0073788A">
                <w:t>(</w:t>
              </w:r>
              <w:r w:rsidRPr="0073788A">
                <w:rPr>
                  <w:rFonts w:eastAsiaTheme="minorEastAsia"/>
                  <w:lang w:eastAsia="zh-CN"/>
                </w:rPr>
                <w:t>R1-2009648</w:t>
              </w:r>
              <w:r w:rsidRPr="0073788A">
                <w:t>)</w:t>
              </w:r>
            </w:ins>
          </w:p>
        </w:tc>
      </w:tr>
      <w:tr w:rsidR="00A04B58" w:rsidRPr="00614136" w14:paraId="4D7B4FFF" w14:textId="77777777" w:rsidTr="000815A4">
        <w:trPr>
          <w:ins w:id="13559"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4B7BF2E3" w14:textId="77777777" w:rsidR="00A04B58" w:rsidRPr="00614136" w:rsidRDefault="00A04B58" w:rsidP="000815A4">
            <w:pPr>
              <w:spacing w:after="0"/>
              <w:jc w:val="center"/>
              <w:rPr>
                <w:ins w:id="13560" w:author="China Telecom" w:date="2020-11-20T19:33:00Z"/>
                <w:rFonts w:eastAsia="宋体"/>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1C681" w14:textId="77777777" w:rsidR="00A04B58" w:rsidRPr="00955923" w:rsidRDefault="00A04B58" w:rsidP="000815A4">
            <w:pPr>
              <w:spacing w:after="0" w:line="252" w:lineRule="auto"/>
              <w:jc w:val="center"/>
              <w:rPr>
                <w:ins w:id="13561" w:author="China Telecom" w:date="2020-11-20T19:33:00Z"/>
              </w:rPr>
            </w:pPr>
            <w:ins w:id="13562" w:author="China Telecom" w:date="2020-11-20T19:33:00Z">
              <w:r w:rsidRPr="003658DE">
                <w:t>1% FA, 1% ACK miss detection, and 0.1% NACK to ACK</w:t>
              </w:r>
            </w:ins>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92D1D" w14:textId="0748AC6F" w:rsidR="00A04B58" w:rsidRPr="00B27554" w:rsidRDefault="00A04B58" w:rsidP="000815A4">
            <w:pPr>
              <w:spacing w:after="0" w:line="252" w:lineRule="auto"/>
              <w:jc w:val="center"/>
              <w:rPr>
                <w:ins w:id="13563" w:author="China Telecom" w:date="2020-11-20T19:33:00Z"/>
              </w:rPr>
            </w:pPr>
            <w:ins w:id="13564" w:author="China Telecom" w:date="2020-11-20T19:33:00Z">
              <w:r w:rsidRPr="00B27554">
                <w:t>1~2dB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7D47AE5" w14:textId="77777777" w:rsidR="00A04B58" w:rsidRPr="00AF254A" w:rsidRDefault="00A04B58" w:rsidP="00DB5682">
            <w:pPr>
              <w:spacing w:after="0" w:line="252" w:lineRule="auto"/>
              <w:rPr>
                <w:ins w:id="13565" w:author="China Telecom" w:date="2020-11-20T19:33:00Z"/>
              </w:rPr>
            </w:pPr>
            <w:ins w:id="13566" w:author="China Telecom" w:date="2020-11-20T19:33:00Z">
              <w:r w:rsidRPr="00AF254A">
                <w:rPr>
                  <w:rFonts w:hint="eastAsia"/>
                </w:rPr>
                <w:t xml:space="preserve">Source 6 </w:t>
              </w:r>
              <w:r w:rsidRPr="00AF254A">
                <w:t>(</w:t>
              </w:r>
              <w:r w:rsidRPr="00AF254A">
                <w:rPr>
                  <w:rFonts w:eastAsiaTheme="minorEastAsia"/>
                  <w:lang w:eastAsia="zh-CN"/>
                </w:rPr>
                <w:t>R1-2009648</w:t>
              </w:r>
              <w:r w:rsidRPr="00AF254A">
                <w:t>)</w:t>
              </w:r>
            </w:ins>
          </w:p>
        </w:tc>
      </w:tr>
      <w:tr w:rsidR="00A04B58" w:rsidRPr="00614136" w14:paraId="73E9B833" w14:textId="77777777" w:rsidTr="000815A4">
        <w:trPr>
          <w:trHeight w:val="237"/>
          <w:ins w:id="13567"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0EB8DB4E" w14:textId="77777777" w:rsidR="00A04B58" w:rsidRPr="00614136" w:rsidRDefault="00A04B58" w:rsidP="000815A4">
            <w:pPr>
              <w:spacing w:after="0"/>
              <w:jc w:val="center"/>
              <w:rPr>
                <w:ins w:id="13568" w:author="China Telecom" w:date="2020-11-20T19:33:00Z"/>
                <w:rFonts w:eastAsia="宋体"/>
              </w:rPr>
            </w:pPr>
          </w:p>
        </w:tc>
        <w:tc>
          <w:tcPr>
            <w:tcW w:w="2397" w:type="dxa"/>
            <w:vMerge/>
            <w:tcBorders>
              <w:top w:val="nil"/>
              <w:left w:val="nil"/>
              <w:bottom w:val="single" w:sz="8" w:space="0" w:color="auto"/>
              <w:right w:val="single" w:sz="8" w:space="0" w:color="auto"/>
            </w:tcBorders>
            <w:vAlign w:val="center"/>
            <w:hideMark/>
          </w:tcPr>
          <w:p w14:paraId="64C207DD" w14:textId="77777777" w:rsidR="00A04B58" w:rsidRPr="0073788A" w:rsidRDefault="00A04B58" w:rsidP="000815A4">
            <w:pPr>
              <w:spacing w:after="0"/>
              <w:jc w:val="center"/>
              <w:rPr>
                <w:ins w:id="13569"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A2E6" w14:textId="77777777" w:rsidR="00A04B58" w:rsidRPr="0073788A" w:rsidRDefault="00A04B58" w:rsidP="000815A4">
            <w:pPr>
              <w:spacing w:after="0" w:line="252" w:lineRule="auto"/>
              <w:jc w:val="center"/>
              <w:rPr>
                <w:ins w:id="13570" w:author="China Telecom" w:date="2020-11-20T19:33:00Z"/>
                <w:rFonts w:ascii="New York" w:hAnsi="New York" w:cs="Calibri"/>
              </w:rPr>
            </w:pPr>
            <w:ins w:id="13571" w:author="China Telecom" w:date="2020-11-20T19:33:00Z">
              <w:r w:rsidRPr="0073788A">
                <w:rPr>
                  <w:rFonts w:hint="eastAsia"/>
                </w:rPr>
                <w:t>2.8dB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66D9FD76" w14:textId="77777777" w:rsidR="00A04B58" w:rsidRPr="0073788A" w:rsidRDefault="00A04B58" w:rsidP="00DB5682">
            <w:pPr>
              <w:spacing w:after="0" w:line="252" w:lineRule="auto"/>
              <w:rPr>
                <w:ins w:id="13572" w:author="China Telecom" w:date="2020-11-20T19:33:00Z"/>
              </w:rPr>
            </w:pPr>
            <w:ins w:id="13573" w:author="China Telecom" w:date="2020-11-20T19:33:00Z">
              <w:r w:rsidRPr="0073788A">
                <w:rPr>
                  <w:rFonts w:hint="eastAsia"/>
                </w:rPr>
                <w:t>Source 3 (</w:t>
              </w:r>
              <w:r w:rsidRPr="0073788A">
                <w:t xml:space="preserve">receiver assumption </w:t>
              </w:r>
              <w:r w:rsidRPr="0073788A">
                <w:rPr>
                  <w:rFonts w:hint="eastAsia"/>
                </w:rPr>
                <w:t>2)</w:t>
              </w:r>
            </w:ins>
          </w:p>
          <w:p w14:paraId="53DD82A4" w14:textId="77777777" w:rsidR="00A04B58" w:rsidRPr="0073788A" w:rsidRDefault="00A04B58" w:rsidP="00DB5682">
            <w:pPr>
              <w:spacing w:after="0" w:line="252" w:lineRule="auto"/>
              <w:rPr>
                <w:ins w:id="13574" w:author="China Telecom" w:date="2020-11-20T19:33:00Z"/>
                <w:rFonts w:ascii="宋体" w:hAnsi="宋体"/>
              </w:rPr>
            </w:pPr>
            <w:ins w:id="13575" w:author="China Telecom" w:date="2020-11-20T19:33:00Z">
              <w:r w:rsidRPr="0073788A">
                <w:t>(R1-2009802)</w:t>
              </w:r>
            </w:ins>
          </w:p>
        </w:tc>
      </w:tr>
      <w:tr w:rsidR="00A04B58" w:rsidRPr="00614136" w14:paraId="53AC2308" w14:textId="77777777" w:rsidTr="000815A4">
        <w:trPr>
          <w:trHeight w:val="237"/>
          <w:ins w:id="13576"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684C6892" w14:textId="77777777" w:rsidR="00A04B58" w:rsidRPr="00614136" w:rsidRDefault="00A04B58" w:rsidP="000815A4">
            <w:pPr>
              <w:spacing w:after="0"/>
              <w:jc w:val="center"/>
              <w:rPr>
                <w:ins w:id="13577" w:author="China Telecom" w:date="2020-11-20T19:33:00Z"/>
                <w:rFonts w:eastAsia="宋体"/>
              </w:rPr>
            </w:pPr>
          </w:p>
        </w:tc>
        <w:tc>
          <w:tcPr>
            <w:tcW w:w="2397" w:type="dxa"/>
            <w:vMerge/>
            <w:tcBorders>
              <w:top w:val="nil"/>
              <w:left w:val="nil"/>
              <w:bottom w:val="single" w:sz="8" w:space="0" w:color="auto"/>
              <w:right w:val="single" w:sz="8" w:space="0" w:color="auto"/>
            </w:tcBorders>
            <w:vAlign w:val="center"/>
            <w:hideMark/>
          </w:tcPr>
          <w:p w14:paraId="5654A68B" w14:textId="77777777" w:rsidR="00A04B58" w:rsidRPr="0073788A" w:rsidRDefault="00A04B58" w:rsidP="000815A4">
            <w:pPr>
              <w:spacing w:after="0"/>
              <w:jc w:val="center"/>
              <w:rPr>
                <w:ins w:id="13578"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605DB" w14:textId="77777777" w:rsidR="00A04B58" w:rsidRPr="0073788A" w:rsidRDefault="00A04B58" w:rsidP="000815A4">
            <w:pPr>
              <w:spacing w:after="0" w:line="252" w:lineRule="auto"/>
              <w:jc w:val="center"/>
              <w:rPr>
                <w:ins w:id="13579" w:author="China Telecom" w:date="2020-11-20T19:33:00Z"/>
              </w:rPr>
            </w:pPr>
            <w:ins w:id="13580" w:author="China Telecom" w:date="2020-11-20T19:33:00Z">
              <w:r w:rsidRPr="0073788A">
                <w:rPr>
                  <w:rFonts w:hint="eastAsia"/>
                </w:rPr>
                <w:t>1dB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89B507E" w14:textId="77777777" w:rsidR="00A04B58" w:rsidRPr="0073788A" w:rsidRDefault="00A04B58" w:rsidP="00DB5682">
            <w:pPr>
              <w:spacing w:after="0" w:line="252" w:lineRule="auto"/>
              <w:rPr>
                <w:ins w:id="13581" w:author="China Telecom" w:date="2020-11-20T19:33:00Z"/>
              </w:rPr>
            </w:pPr>
            <w:ins w:id="13582" w:author="China Telecom" w:date="2020-11-20T19:33:00Z">
              <w:r w:rsidRPr="0073788A">
                <w:rPr>
                  <w:rFonts w:hint="eastAsia"/>
                </w:rPr>
                <w:t>Source 3 (</w:t>
              </w:r>
              <w:r w:rsidRPr="0073788A">
                <w:t xml:space="preserve">receiver assumption </w:t>
              </w:r>
              <w:r w:rsidRPr="0073788A">
                <w:rPr>
                  <w:rFonts w:hint="eastAsia"/>
                </w:rPr>
                <w:t>1)</w:t>
              </w:r>
            </w:ins>
          </w:p>
          <w:p w14:paraId="196BB284" w14:textId="77777777" w:rsidR="00A04B58" w:rsidRPr="0073788A" w:rsidRDefault="00A04B58" w:rsidP="00DB5682">
            <w:pPr>
              <w:spacing w:after="0" w:line="252" w:lineRule="auto"/>
              <w:rPr>
                <w:ins w:id="13583" w:author="China Telecom" w:date="2020-11-20T19:33:00Z"/>
              </w:rPr>
            </w:pPr>
            <w:ins w:id="13584" w:author="China Telecom" w:date="2020-11-20T19:33:00Z">
              <w:r w:rsidRPr="0073788A">
                <w:t>(R1-2009802)</w:t>
              </w:r>
            </w:ins>
          </w:p>
        </w:tc>
      </w:tr>
      <w:tr w:rsidR="00A04B58" w:rsidRPr="00614136" w14:paraId="113306D6" w14:textId="77777777" w:rsidTr="000815A4">
        <w:trPr>
          <w:trHeight w:val="246"/>
          <w:ins w:id="13585"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0DC8C2C6" w14:textId="77777777" w:rsidR="00A04B58" w:rsidRPr="00614136" w:rsidRDefault="00A04B58" w:rsidP="000815A4">
            <w:pPr>
              <w:spacing w:after="0"/>
              <w:jc w:val="center"/>
              <w:rPr>
                <w:ins w:id="13586" w:author="China Telecom" w:date="2020-11-20T19:33:00Z"/>
                <w:rFonts w:eastAsia="宋体"/>
              </w:rPr>
            </w:pPr>
          </w:p>
        </w:tc>
        <w:tc>
          <w:tcPr>
            <w:tcW w:w="2397" w:type="dxa"/>
            <w:vMerge/>
            <w:tcBorders>
              <w:top w:val="nil"/>
              <w:left w:val="nil"/>
              <w:bottom w:val="single" w:sz="8" w:space="0" w:color="auto"/>
              <w:right w:val="single" w:sz="8" w:space="0" w:color="auto"/>
            </w:tcBorders>
            <w:vAlign w:val="center"/>
            <w:hideMark/>
          </w:tcPr>
          <w:p w14:paraId="69E4E9BD" w14:textId="77777777" w:rsidR="00A04B58" w:rsidRPr="0073788A" w:rsidRDefault="00A04B58" w:rsidP="000815A4">
            <w:pPr>
              <w:spacing w:after="0"/>
              <w:jc w:val="center"/>
              <w:rPr>
                <w:ins w:id="13587"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7E043" w14:textId="0A0BC511" w:rsidR="00A04B58" w:rsidRPr="0073788A" w:rsidRDefault="00A04B58" w:rsidP="000815A4">
            <w:pPr>
              <w:spacing w:after="0" w:line="252" w:lineRule="auto"/>
              <w:jc w:val="center"/>
              <w:rPr>
                <w:ins w:id="13588" w:author="China Telecom" w:date="2020-11-20T19:33:00Z"/>
              </w:rPr>
            </w:pPr>
            <w:ins w:id="13589" w:author="China Telecom" w:date="2020-11-20T19:33:00Z">
              <w:r w:rsidRPr="0073788A">
                <w:rPr>
                  <w:rFonts w:hint="eastAsia"/>
                </w:rPr>
                <w:t>0dB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39333B3" w14:textId="77777777" w:rsidR="00A04B58" w:rsidRPr="003658DE" w:rsidRDefault="00A04B58" w:rsidP="00DB5682">
            <w:pPr>
              <w:spacing w:after="0" w:line="252" w:lineRule="auto"/>
              <w:rPr>
                <w:ins w:id="13590" w:author="China Telecom" w:date="2020-11-20T19:33:00Z"/>
              </w:rPr>
            </w:pPr>
            <w:ins w:id="13591" w:author="China Telecom" w:date="2020-11-20T19:33:00Z">
              <w:r w:rsidRPr="0073788A">
                <w:rPr>
                  <w:rFonts w:hint="eastAsia"/>
                </w:rPr>
                <w:t xml:space="preserve">Source 7 </w:t>
              </w:r>
              <w:r w:rsidRPr="0073788A">
                <w:t>(</w:t>
              </w:r>
              <w:r w:rsidRPr="0073788A">
                <w:rPr>
                  <w:rFonts w:hint="eastAsia"/>
                </w:rPr>
                <w:t>R1-2009737</w:t>
              </w:r>
              <w:r w:rsidRPr="003658DE">
                <w:t>)</w:t>
              </w:r>
            </w:ins>
          </w:p>
        </w:tc>
      </w:tr>
      <w:tr w:rsidR="00A04B58" w:rsidRPr="00614136" w14:paraId="01C42D93" w14:textId="77777777" w:rsidTr="000815A4">
        <w:trPr>
          <w:ins w:id="13592" w:author="China Telecom" w:date="2020-11-20T19:33:00Z"/>
        </w:trPr>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9A0B0B" w14:textId="77777777" w:rsidR="00A04B58" w:rsidRPr="00614136" w:rsidRDefault="00A04B58" w:rsidP="000815A4">
            <w:pPr>
              <w:spacing w:after="0" w:line="252" w:lineRule="auto"/>
              <w:jc w:val="center"/>
              <w:rPr>
                <w:ins w:id="13593" w:author="China Telecom" w:date="2020-11-20T19:33:00Z"/>
                <w:b/>
                <w:bCs/>
              </w:rPr>
            </w:pPr>
            <w:ins w:id="13594" w:author="China Telecom" w:date="2020-11-20T19:33:00Z">
              <w:r w:rsidRPr="00614136">
                <w:rPr>
                  <w:b/>
                  <w:bCs/>
                </w:rPr>
                <w:t>Scenario 3: 11 bits UCI</w:t>
              </w:r>
            </w:ins>
          </w:p>
          <w:p w14:paraId="49A693E4" w14:textId="77777777" w:rsidR="00A04B58" w:rsidRPr="00614136" w:rsidRDefault="00A04B58" w:rsidP="000815A4">
            <w:pPr>
              <w:spacing w:after="0" w:line="252" w:lineRule="auto"/>
              <w:jc w:val="center"/>
              <w:rPr>
                <w:ins w:id="13595" w:author="China Telecom" w:date="2020-11-20T19:33:00Z"/>
                <w:b/>
                <w:bCs/>
              </w:rPr>
            </w:pPr>
            <w:ins w:id="13596" w:author="China Telecom" w:date="2020-11-20T19:33:00Z">
              <w:r w:rsidRPr="00614136">
                <w:rPr>
                  <w:b/>
                  <w:bCs/>
                </w:rPr>
                <w:t>Baseline: PF3</w:t>
              </w:r>
            </w:ins>
          </w:p>
          <w:p w14:paraId="16846514" w14:textId="77777777" w:rsidR="00A04B58" w:rsidRPr="00614136" w:rsidRDefault="00A04B58" w:rsidP="000815A4">
            <w:pPr>
              <w:spacing w:after="0" w:line="252" w:lineRule="auto"/>
              <w:jc w:val="center"/>
              <w:rPr>
                <w:ins w:id="13597" w:author="China Telecom" w:date="2020-11-20T19:33:00Z"/>
                <w:b/>
                <w:bCs/>
              </w:rPr>
            </w:pPr>
            <w:ins w:id="13598" w:author="China Telecom" w:date="2020-11-20T19:33:00Z">
              <w:r w:rsidRPr="00614136">
                <w:rPr>
                  <w:b/>
                  <w:bCs/>
                </w:rPr>
                <w:t>Enhancement: DMRS-less PUCCH</w:t>
              </w:r>
            </w:ins>
          </w:p>
          <w:p w14:paraId="70265C2C" w14:textId="77777777" w:rsidR="00A04B58" w:rsidRPr="00614136" w:rsidRDefault="00A04B58" w:rsidP="000815A4">
            <w:pPr>
              <w:spacing w:after="0" w:line="252" w:lineRule="auto"/>
              <w:jc w:val="center"/>
              <w:rPr>
                <w:ins w:id="13599" w:author="China Telecom" w:date="2020-11-20T19:33:00Z"/>
                <w:b/>
                <w:bCs/>
              </w:rPr>
            </w:pPr>
          </w:p>
          <w:p w14:paraId="0AAAEEC3" w14:textId="77777777" w:rsidR="00A04B58" w:rsidRPr="0073788A" w:rsidRDefault="00A04B58" w:rsidP="000815A4">
            <w:pPr>
              <w:spacing w:after="0"/>
              <w:jc w:val="center"/>
              <w:rPr>
                <w:ins w:id="13600" w:author="China Telecom" w:date="2020-11-20T19:33:00Z"/>
                <w:rFonts w:eastAsia="宋体"/>
              </w:rPr>
            </w:pPr>
            <w:ins w:id="13601" w:author="China Telecom" w:date="2020-11-20T19:33:00Z">
              <w:r w:rsidRPr="00614136">
                <w:t xml:space="preserve">Note: </w:t>
              </w:r>
              <w:r>
                <w:t>Source 2 (</w:t>
              </w:r>
              <w:r w:rsidRPr="00BF6ECA">
                <w:t>R1-2009602</w:t>
              </w:r>
              <w:r>
                <w:t>)</w:t>
              </w:r>
              <w:r w:rsidRPr="00614136">
                <w:t>/</w:t>
              </w:r>
              <w:r>
                <w:t>Source 7 (</w:t>
              </w:r>
              <w:r w:rsidRPr="007549BC">
                <w:rPr>
                  <w:rFonts w:eastAsia="宋体"/>
                </w:rPr>
                <w:t>R1-2008420</w:t>
              </w:r>
              <w:r>
                <w:t>)</w:t>
              </w:r>
              <w:r w:rsidRPr="00614136">
                <w:t xml:space="preserve"> simulated 8-11 bits UCI</w:t>
              </w:r>
            </w:ins>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65C2C" w14:textId="77777777" w:rsidR="00A04B58" w:rsidRPr="003658DE" w:rsidRDefault="00A04B58" w:rsidP="000815A4">
            <w:pPr>
              <w:spacing w:after="0" w:line="252" w:lineRule="auto"/>
              <w:jc w:val="center"/>
              <w:rPr>
                <w:ins w:id="13602" w:author="China Telecom" w:date="2020-11-20T19:33:00Z"/>
              </w:rPr>
            </w:pPr>
            <w:ins w:id="13603" w:author="China Telecom" w:date="2020-11-20T19:33:00Z">
              <w:r w:rsidRPr="003658DE">
                <w:t>1% BLER</w:t>
              </w:r>
            </w:ins>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AD9B4" w14:textId="77777777" w:rsidR="00A04B58" w:rsidRPr="00955923" w:rsidRDefault="00A04B58" w:rsidP="000815A4">
            <w:pPr>
              <w:spacing w:after="0" w:line="252" w:lineRule="auto"/>
              <w:jc w:val="center"/>
              <w:rPr>
                <w:ins w:id="13604" w:author="China Telecom" w:date="2020-11-20T19:33:00Z"/>
              </w:rPr>
            </w:pPr>
            <w:ins w:id="13605" w:author="China Telecom" w:date="2020-11-20T19:33:00Z">
              <w:r w:rsidRPr="00955923">
                <w:t>3~4dB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95EA071" w14:textId="77777777" w:rsidR="00A04B58" w:rsidRPr="00B27554" w:rsidRDefault="00A04B58" w:rsidP="00DB5682">
            <w:pPr>
              <w:spacing w:after="0" w:line="252" w:lineRule="auto"/>
              <w:rPr>
                <w:ins w:id="13606" w:author="China Telecom" w:date="2020-11-20T19:33:00Z"/>
              </w:rPr>
            </w:pPr>
            <w:ins w:id="13607" w:author="China Telecom" w:date="2020-11-20T19:33:00Z">
              <w:r w:rsidRPr="00B27554">
                <w:rPr>
                  <w:rFonts w:hint="eastAsia"/>
                </w:rPr>
                <w:t xml:space="preserve">Source 3 </w:t>
              </w:r>
              <w:r w:rsidRPr="00B27554">
                <w:t>(receiver assumption 2)</w:t>
              </w:r>
            </w:ins>
          </w:p>
          <w:p w14:paraId="5E3DBE8E" w14:textId="77777777" w:rsidR="00A04B58" w:rsidRPr="00B27554" w:rsidRDefault="00A04B58" w:rsidP="00DB5682">
            <w:pPr>
              <w:spacing w:after="0" w:line="252" w:lineRule="auto"/>
              <w:rPr>
                <w:ins w:id="13608" w:author="China Telecom" w:date="2020-11-20T19:33:00Z"/>
              </w:rPr>
            </w:pPr>
            <w:ins w:id="13609" w:author="China Telecom" w:date="2020-11-20T19:33:00Z">
              <w:r w:rsidRPr="00B27554">
                <w:t>(R1-2009802)</w:t>
              </w:r>
            </w:ins>
          </w:p>
        </w:tc>
      </w:tr>
      <w:tr w:rsidR="00A04B58" w:rsidRPr="00614136" w14:paraId="70CE2CE1" w14:textId="77777777" w:rsidTr="000815A4">
        <w:trPr>
          <w:ins w:id="13610"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5E1507AA" w14:textId="77777777" w:rsidR="00A04B58" w:rsidRPr="00614136" w:rsidRDefault="00A04B58" w:rsidP="000815A4">
            <w:pPr>
              <w:spacing w:after="0"/>
              <w:jc w:val="center"/>
              <w:rPr>
                <w:ins w:id="13611"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67D3E57E" w14:textId="77777777" w:rsidR="00A04B58" w:rsidRPr="0073788A" w:rsidRDefault="00A04B58" w:rsidP="000815A4">
            <w:pPr>
              <w:spacing w:after="0"/>
              <w:jc w:val="center"/>
              <w:rPr>
                <w:ins w:id="13612"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7F05C" w14:textId="77777777" w:rsidR="00A04B58" w:rsidRPr="0073788A" w:rsidRDefault="00A04B58" w:rsidP="000815A4">
            <w:pPr>
              <w:spacing w:after="0" w:line="252" w:lineRule="auto"/>
              <w:jc w:val="center"/>
              <w:rPr>
                <w:ins w:id="13613" w:author="China Telecom" w:date="2020-11-20T19:33:00Z"/>
                <w:rFonts w:ascii="New York" w:hAnsi="New York" w:cs="Calibri"/>
              </w:rPr>
            </w:pPr>
            <w:ins w:id="13614" w:author="China Telecom" w:date="2020-11-20T19:33:00Z">
              <w:r w:rsidRPr="0073788A">
                <w:rPr>
                  <w:rFonts w:hint="eastAsia"/>
                </w:rPr>
                <w:t>0.8~1.5dB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C6CCE3D" w14:textId="77777777" w:rsidR="00A04B58" w:rsidRPr="0073788A" w:rsidRDefault="00A04B58" w:rsidP="00DB5682">
            <w:pPr>
              <w:spacing w:after="0" w:line="252" w:lineRule="auto"/>
              <w:rPr>
                <w:ins w:id="13615" w:author="China Telecom" w:date="2020-11-20T19:33:00Z"/>
              </w:rPr>
            </w:pPr>
            <w:ins w:id="13616" w:author="China Telecom" w:date="2020-11-20T19:33:00Z">
              <w:r w:rsidRPr="0073788A">
                <w:rPr>
                  <w:rFonts w:hint="eastAsia"/>
                </w:rPr>
                <w:t>Source 3 (</w:t>
              </w:r>
              <w:r w:rsidRPr="0073788A">
                <w:t xml:space="preserve">receiver assumption </w:t>
              </w:r>
              <w:r w:rsidRPr="0073788A">
                <w:rPr>
                  <w:rFonts w:hint="eastAsia"/>
                </w:rPr>
                <w:t>1)</w:t>
              </w:r>
            </w:ins>
          </w:p>
          <w:p w14:paraId="7530EBAC" w14:textId="77777777" w:rsidR="00A04B58" w:rsidRPr="0073788A" w:rsidRDefault="00A04B58" w:rsidP="00DB5682">
            <w:pPr>
              <w:spacing w:after="0" w:line="252" w:lineRule="auto"/>
              <w:rPr>
                <w:ins w:id="13617" w:author="China Telecom" w:date="2020-11-20T19:33:00Z"/>
                <w:rFonts w:ascii="宋体" w:hAnsi="宋体"/>
              </w:rPr>
            </w:pPr>
            <w:ins w:id="13618" w:author="China Telecom" w:date="2020-11-20T19:33:00Z">
              <w:r w:rsidRPr="0073788A">
                <w:t>(R1-2009802)</w:t>
              </w:r>
            </w:ins>
          </w:p>
        </w:tc>
      </w:tr>
      <w:tr w:rsidR="00A04B58" w:rsidRPr="00614136" w14:paraId="7D4557D4" w14:textId="77777777" w:rsidTr="000815A4">
        <w:trPr>
          <w:ins w:id="13619"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309C9645" w14:textId="77777777" w:rsidR="00A04B58" w:rsidRPr="00614136" w:rsidRDefault="00A04B58" w:rsidP="000815A4">
            <w:pPr>
              <w:spacing w:after="0"/>
              <w:jc w:val="center"/>
              <w:rPr>
                <w:ins w:id="13620"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023DA984" w14:textId="77777777" w:rsidR="00A04B58" w:rsidRPr="0073788A" w:rsidRDefault="00A04B58" w:rsidP="000815A4">
            <w:pPr>
              <w:spacing w:after="0"/>
              <w:jc w:val="center"/>
              <w:rPr>
                <w:ins w:id="13621"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CD545" w14:textId="77777777" w:rsidR="00A04B58" w:rsidRPr="0073788A" w:rsidRDefault="00A04B58" w:rsidP="000815A4">
            <w:pPr>
              <w:spacing w:after="0" w:line="252" w:lineRule="auto"/>
              <w:jc w:val="center"/>
              <w:rPr>
                <w:ins w:id="13622" w:author="China Telecom" w:date="2020-11-20T19:33:00Z"/>
              </w:rPr>
            </w:pPr>
            <w:ins w:id="13623" w:author="China Telecom" w:date="2020-11-20T19:33:00Z">
              <w:r w:rsidRPr="0073788A">
                <w:t>3dB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5AE60E8" w14:textId="77777777" w:rsidR="00A04B58" w:rsidRPr="0073788A" w:rsidRDefault="00A04B58" w:rsidP="00DB5682">
            <w:pPr>
              <w:spacing w:after="0" w:line="252" w:lineRule="auto"/>
              <w:rPr>
                <w:ins w:id="13624" w:author="China Telecom" w:date="2020-11-20T19:33:00Z"/>
              </w:rPr>
            </w:pPr>
            <w:ins w:id="13625" w:author="China Telecom" w:date="2020-11-20T19:33:00Z">
              <w:r w:rsidRPr="0073788A">
                <w:rPr>
                  <w:rFonts w:hint="eastAsia"/>
                </w:rPr>
                <w:t xml:space="preserve">Source 9 </w:t>
              </w:r>
              <w:r w:rsidRPr="0073788A">
                <w:t>(receiver assumption B)</w:t>
              </w:r>
            </w:ins>
          </w:p>
          <w:p w14:paraId="2DC86E89" w14:textId="77777777" w:rsidR="00A04B58" w:rsidRPr="0073788A" w:rsidRDefault="00A04B58" w:rsidP="00DB5682">
            <w:pPr>
              <w:spacing w:after="0" w:line="252" w:lineRule="auto"/>
              <w:rPr>
                <w:ins w:id="13626" w:author="China Telecom" w:date="2020-11-20T19:33:00Z"/>
              </w:rPr>
            </w:pPr>
            <w:ins w:id="13627" w:author="China Telecom" w:date="2020-11-20T19:33:00Z">
              <w:r w:rsidRPr="0073788A">
                <w:t>(R1-2009747)</w:t>
              </w:r>
            </w:ins>
          </w:p>
        </w:tc>
      </w:tr>
      <w:tr w:rsidR="00A04B58" w:rsidRPr="00614136" w14:paraId="0AB26E51" w14:textId="77777777" w:rsidTr="000815A4">
        <w:trPr>
          <w:ins w:id="13628"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68476CF4" w14:textId="77777777" w:rsidR="00A04B58" w:rsidRPr="00614136" w:rsidRDefault="00A04B58" w:rsidP="000815A4">
            <w:pPr>
              <w:spacing w:after="0"/>
              <w:jc w:val="center"/>
              <w:rPr>
                <w:ins w:id="13629"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172BC01C" w14:textId="77777777" w:rsidR="00A04B58" w:rsidRPr="0073788A" w:rsidRDefault="00A04B58" w:rsidP="000815A4">
            <w:pPr>
              <w:spacing w:after="0"/>
              <w:jc w:val="center"/>
              <w:rPr>
                <w:ins w:id="13630"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5A221" w14:textId="77777777" w:rsidR="00A04B58" w:rsidRPr="0073788A" w:rsidRDefault="00A04B58" w:rsidP="000815A4">
            <w:pPr>
              <w:spacing w:after="0" w:line="252" w:lineRule="auto"/>
              <w:jc w:val="center"/>
              <w:rPr>
                <w:ins w:id="13631" w:author="China Telecom" w:date="2020-11-20T19:33:00Z"/>
                <w:rFonts w:ascii="New York" w:hAnsi="New York" w:cs="Calibri"/>
              </w:rPr>
            </w:pPr>
            <w:ins w:id="13632" w:author="China Telecom" w:date="2020-11-20T19:33:00Z">
              <w:r w:rsidRPr="0073788A">
                <w:rPr>
                  <w:rFonts w:hint="eastAsia"/>
                </w:rPr>
                <w:t>2.4dB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FD9890E" w14:textId="77777777" w:rsidR="00A04B58" w:rsidRPr="0073788A" w:rsidRDefault="00A04B58" w:rsidP="00DB5682">
            <w:pPr>
              <w:spacing w:after="0" w:line="252" w:lineRule="auto"/>
              <w:rPr>
                <w:ins w:id="13633" w:author="China Telecom" w:date="2020-11-20T19:33:00Z"/>
              </w:rPr>
            </w:pPr>
            <w:ins w:id="13634" w:author="China Telecom" w:date="2020-11-20T19:33:00Z">
              <w:r w:rsidRPr="0073788A">
                <w:rPr>
                  <w:rFonts w:hint="eastAsia"/>
                </w:rPr>
                <w:t xml:space="preserve">Source 9 </w:t>
              </w:r>
              <w:r w:rsidRPr="0073788A">
                <w:t>(receiver assumption A)</w:t>
              </w:r>
            </w:ins>
          </w:p>
          <w:p w14:paraId="476BB959" w14:textId="77777777" w:rsidR="00A04B58" w:rsidRPr="0073788A" w:rsidRDefault="00A04B58" w:rsidP="00DB5682">
            <w:pPr>
              <w:spacing w:after="0" w:line="252" w:lineRule="auto"/>
              <w:rPr>
                <w:ins w:id="13635" w:author="China Telecom" w:date="2020-11-20T19:33:00Z"/>
                <w:rFonts w:ascii="宋体" w:hAnsi="宋体"/>
              </w:rPr>
            </w:pPr>
            <w:ins w:id="13636" w:author="China Telecom" w:date="2020-11-20T19:33:00Z">
              <w:r w:rsidRPr="0073788A">
                <w:rPr>
                  <w:rFonts w:ascii="宋体" w:hAnsi="宋体"/>
                </w:rPr>
                <w:t>(</w:t>
              </w:r>
              <w:r w:rsidRPr="0073788A">
                <w:t>R1-2009747</w:t>
              </w:r>
              <w:r w:rsidRPr="0073788A">
                <w:rPr>
                  <w:rFonts w:ascii="宋体" w:hAnsi="宋体"/>
                </w:rPr>
                <w:t>)</w:t>
              </w:r>
            </w:ins>
          </w:p>
        </w:tc>
      </w:tr>
      <w:tr w:rsidR="00A04B58" w:rsidRPr="00614136" w14:paraId="25BA3B5E" w14:textId="77777777" w:rsidTr="000815A4">
        <w:trPr>
          <w:ins w:id="13637"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7A3ECAE0" w14:textId="77777777" w:rsidR="00A04B58" w:rsidRPr="00614136" w:rsidRDefault="00A04B58" w:rsidP="000815A4">
            <w:pPr>
              <w:spacing w:after="0"/>
              <w:jc w:val="center"/>
              <w:rPr>
                <w:ins w:id="13638"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55F9EF15" w14:textId="77777777" w:rsidR="00A04B58" w:rsidRPr="0073788A" w:rsidRDefault="00A04B58" w:rsidP="000815A4">
            <w:pPr>
              <w:spacing w:after="0"/>
              <w:jc w:val="center"/>
              <w:rPr>
                <w:ins w:id="13639"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5CE45" w14:textId="77777777" w:rsidR="00A04B58" w:rsidRPr="0073788A" w:rsidRDefault="00A04B58" w:rsidP="000815A4">
            <w:pPr>
              <w:spacing w:after="0" w:line="252" w:lineRule="auto"/>
              <w:jc w:val="center"/>
              <w:rPr>
                <w:ins w:id="13640" w:author="China Telecom" w:date="2020-11-20T19:33:00Z"/>
              </w:rPr>
            </w:pPr>
            <w:ins w:id="13641" w:author="China Telecom" w:date="2020-11-20T19:33:00Z">
              <w:r w:rsidRPr="0073788A">
                <w:t>2~3dB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6D71E82" w14:textId="77777777" w:rsidR="00A04B58" w:rsidRPr="0073788A" w:rsidRDefault="00A04B58" w:rsidP="00DB5682">
            <w:pPr>
              <w:spacing w:after="0" w:line="252" w:lineRule="auto"/>
              <w:rPr>
                <w:ins w:id="13642" w:author="China Telecom" w:date="2020-11-20T19:33:00Z"/>
                <w:rFonts w:ascii="New York" w:hAnsi="New York" w:cs="Calibri"/>
              </w:rPr>
            </w:pPr>
            <w:ins w:id="13643" w:author="China Telecom" w:date="2020-11-20T19:33:00Z">
              <w:r w:rsidRPr="0073788A">
                <w:rPr>
                  <w:rFonts w:hint="eastAsia"/>
                </w:rPr>
                <w:t xml:space="preserve">Source 1 </w:t>
              </w:r>
              <w:r w:rsidRPr="0073788A">
                <w:t>(R1-2009696)</w:t>
              </w:r>
            </w:ins>
          </w:p>
        </w:tc>
      </w:tr>
      <w:tr w:rsidR="00A04B58" w:rsidRPr="00614136" w14:paraId="14929543" w14:textId="77777777" w:rsidTr="000815A4">
        <w:trPr>
          <w:ins w:id="13644"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74844C54" w14:textId="77777777" w:rsidR="00A04B58" w:rsidRPr="00614136" w:rsidRDefault="00A04B58" w:rsidP="000815A4">
            <w:pPr>
              <w:spacing w:after="0"/>
              <w:jc w:val="center"/>
              <w:rPr>
                <w:ins w:id="13645"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127121CA" w14:textId="77777777" w:rsidR="00A04B58" w:rsidRPr="0073788A" w:rsidRDefault="00A04B58" w:rsidP="000815A4">
            <w:pPr>
              <w:spacing w:after="0"/>
              <w:jc w:val="center"/>
              <w:rPr>
                <w:ins w:id="13646"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9EBD2" w14:textId="77777777" w:rsidR="00A04B58" w:rsidRPr="0073788A" w:rsidRDefault="00A04B58" w:rsidP="000815A4">
            <w:pPr>
              <w:spacing w:after="0" w:line="252" w:lineRule="auto"/>
              <w:jc w:val="center"/>
              <w:rPr>
                <w:ins w:id="13647" w:author="China Telecom" w:date="2020-11-20T19:33:00Z"/>
              </w:rPr>
            </w:pPr>
            <w:ins w:id="13648" w:author="China Telecom" w:date="2020-11-20T19:33:00Z">
              <w:r w:rsidRPr="0073788A">
                <w:t>1.5~2.1dB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8489BEC" w14:textId="77777777" w:rsidR="00A04B58" w:rsidRPr="0073788A" w:rsidRDefault="00A04B58" w:rsidP="00DB5682">
            <w:pPr>
              <w:spacing w:after="0" w:line="252" w:lineRule="auto"/>
              <w:rPr>
                <w:ins w:id="13649" w:author="China Telecom" w:date="2020-11-20T19:33:00Z"/>
              </w:rPr>
            </w:pPr>
            <w:ins w:id="13650" w:author="China Telecom" w:date="2020-11-20T19:33:00Z">
              <w:r w:rsidRPr="0073788A">
                <w:rPr>
                  <w:rFonts w:hint="eastAsia"/>
                </w:rPr>
                <w:t xml:space="preserve">Source 8 </w:t>
              </w:r>
              <w:r w:rsidRPr="0073788A">
                <w:t>(R1-2009451)</w:t>
              </w:r>
            </w:ins>
          </w:p>
        </w:tc>
      </w:tr>
      <w:tr w:rsidR="00A04B58" w:rsidRPr="00614136" w14:paraId="43AC9020" w14:textId="77777777" w:rsidTr="000815A4">
        <w:trPr>
          <w:ins w:id="13651"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5674EDCD" w14:textId="77777777" w:rsidR="00A04B58" w:rsidRPr="00614136" w:rsidRDefault="00A04B58" w:rsidP="000815A4">
            <w:pPr>
              <w:spacing w:after="0"/>
              <w:jc w:val="center"/>
              <w:rPr>
                <w:ins w:id="13652"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5ED3AFBB" w14:textId="77777777" w:rsidR="00A04B58" w:rsidRPr="0073788A" w:rsidRDefault="00A04B58" w:rsidP="000815A4">
            <w:pPr>
              <w:spacing w:after="0"/>
              <w:jc w:val="center"/>
              <w:rPr>
                <w:ins w:id="13653"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9861A" w14:textId="77777777" w:rsidR="00A04B58" w:rsidRPr="0073788A" w:rsidRDefault="00A04B58" w:rsidP="000815A4">
            <w:pPr>
              <w:spacing w:after="0" w:line="252" w:lineRule="auto"/>
              <w:jc w:val="center"/>
              <w:rPr>
                <w:ins w:id="13654" w:author="China Telecom" w:date="2020-11-20T19:33:00Z"/>
              </w:rPr>
            </w:pPr>
            <w:ins w:id="13655" w:author="China Telecom" w:date="2020-11-20T19:33:00Z">
              <w:r w:rsidRPr="0073788A">
                <w:t>0 ~ 0.2dB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A6A863C" w14:textId="77777777" w:rsidR="00A04B58" w:rsidRPr="003658DE" w:rsidRDefault="00A04B58" w:rsidP="00DB5682">
            <w:pPr>
              <w:spacing w:after="0" w:line="252" w:lineRule="auto"/>
              <w:rPr>
                <w:ins w:id="13656" w:author="China Telecom" w:date="2020-11-20T19:33:00Z"/>
              </w:rPr>
            </w:pPr>
            <w:ins w:id="13657" w:author="China Telecom" w:date="2020-11-20T19:33:00Z">
              <w:r w:rsidRPr="0073788A">
                <w:rPr>
                  <w:rFonts w:hint="eastAsia"/>
                </w:rPr>
                <w:t xml:space="preserve">Source 7 </w:t>
              </w:r>
              <w:r w:rsidRPr="0073788A">
                <w:t>(</w:t>
              </w:r>
              <w:r w:rsidRPr="0073788A">
                <w:rPr>
                  <w:rFonts w:hint="eastAsia"/>
                </w:rPr>
                <w:t>R1-2008420</w:t>
              </w:r>
              <w:r w:rsidRPr="003658DE">
                <w:t>)</w:t>
              </w:r>
            </w:ins>
          </w:p>
        </w:tc>
      </w:tr>
      <w:tr w:rsidR="00A04B58" w:rsidRPr="00614136" w14:paraId="05EDF7D0" w14:textId="77777777" w:rsidTr="000815A4">
        <w:trPr>
          <w:ins w:id="13658"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4E21FDC8" w14:textId="77777777" w:rsidR="00A04B58" w:rsidRPr="00614136" w:rsidRDefault="00A04B58" w:rsidP="000815A4">
            <w:pPr>
              <w:spacing w:after="0"/>
              <w:jc w:val="center"/>
              <w:rPr>
                <w:ins w:id="13659"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0911B98D" w14:textId="77777777" w:rsidR="00A04B58" w:rsidRPr="0073788A" w:rsidRDefault="00A04B58" w:rsidP="000815A4">
            <w:pPr>
              <w:spacing w:after="0"/>
              <w:jc w:val="center"/>
              <w:rPr>
                <w:ins w:id="13660"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80C2D" w14:textId="77777777" w:rsidR="00A04B58" w:rsidRPr="0073788A" w:rsidRDefault="00A04B58" w:rsidP="000815A4">
            <w:pPr>
              <w:spacing w:after="0" w:line="252" w:lineRule="auto"/>
              <w:jc w:val="center"/>
              <w:rPr>
                <w:ins w:id="13661" w:author="China Telecom" w:date="2020-11-20T19:33:00Z"/>
              </w:rPr>
            </w:pPr>
            <w:ins w:id="13662" w:author="China Telecom" w:date="2020-11-20T19:33:00Z">
              <w:r w:rsidRPr="0073788A">
                <w:t>1 ~ 2.7dB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7C7C56F" w14:textId="77777777" w:rsidR="00A04B58" w:rsidRPr="0073788A" w:rsidRDefault="00A04B58" w:rsidP="00DB5682">
            <w:pPr>
              <w:spacing w:after="0" w:line="252" w:lineRule="auto"/>
              <w:rPr>
                <w:ins w:id="13663" w:author="China Telecom" w:date="2020-11-20T19:33:00Z"/>
                <w:rFonts w:ascii="New York" w:hAnsi="New York" w:cs="Calibri"/>
              </w:rPr>
            </w:pPr>
            <w:ins w:id="13664" w:author="China Telecom" w:date="2020-11-20T19:33:00Z">
              <w:r w:rsidRPr="0073788A">
                <w:rPr>
                  <w:rFonts w:hint="eastAsia"/>
                </w:rPr>
                <w:t xml:space="preserve">Source 5 </w:t>
              </w:r>
              <w:r w:rsidRPr="0073788A">
                <w:t>(R1-2008027)</w:t>
              </w:r>
            </w:ins>
          </w:p>
        </w:tc>
      </w:tr>
      <w:tr w:rsidR="00A04B58" w:rsidRPr="00614136" w14:paraId="2F1C808E" w14:textId="77777777" w:rsidTr="000815A4">
        <w:trPr>
          <w:ins w:id="13665"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15489ACA" w14:textId="77777777" w:rsidR="00A04B58" w:rsidRPr="00614136" w:rsidRDefault="00A04B58" w:rsidP="000815A4">
            <w:pPr>
              <w:spacing w:after="0"/>
              <w:jc w:val="center"/>
              <w:rPr>
                <w:ins w:id="13666" w:author="China Telecom" w:date="2020-11-20T19:33:00Z"/>
                <w:rFonts w:eastAsia="宋体"/>
                <w:b/>
                <w:bCs/>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70204" w14:textId="77777777" w:rsidR="00A04B58" w:rsidRPr="003658DE" w:rsidRDefault="00A04B58" w:rsidP="000815A4">
            <w:pPr>
              <w:spacing w:after="0" w:line="252" w:lineRule="auto"/>
              <w:jc w:val="center"/>
              <w:rPr>
                <w:ins w:id="13667" w:author="China Telecom" w:date="2020-11-20T19:33:00Z"/>
              </w:rPr>
            </w:pPr>
            <w:ins w:id="13668" w:author="China Telecom" w:date="2020-11-20T19:33:00Z">
              <w:r w:rsidRPr="003658DE">
                <w:t>1% FA, 1% B</w:t>
              </w:r>
              <w:r>
                <w:t>L</w:t>
              </w:r>
              <w:r w:rsidRPr="003658DE">
                <w:t>ER</w:t>
              </w:r>
            </w:ins>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503A3" w14:textId="77777777" w:rsidR="00A04B58" w:rsidRPr="00955923" w:rsidRDefault="00A04B58" w:rsidP="000815A4">
            <w:pPr>
              <w:spacing w:after="0" w:line="252" w:lineRule="auto"/>
              <w:jc w:val="center"/>
              <w:rPr>
                <w:ins w:id="13669" w:author="China Telecom" w:date="2020-11-20T19:33:00Z"/>
              </w:rPr>
            </w:pPr>
            <w:ins w:id="13670" w:author="China Telecom" w:date="2020-11-20T19:33:00Z">
              <w:r w:rsidRPr="00955923">
                <w:t>0.3dB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8292FD4" w14:textId="77777777" w:rsidR="00A04B58" w:rsidRPr="00B27554" w:rsidRDefault="00A04B58" w:rsidP="00DB5682">
            <w:pPr>
              <w:spacing w:after="0" w:line="252" w:lineRule="auto"/>
              <w:rPr>
                <w:ins w:id="13671" w:author="China Telecom" w:date="2020-11-20T19:33:00Z"/>
              </w:rPr>
            </w:pPr>
            <w:ins w:id="13672" w:author="China Telecom" w:date="2020-11-20T19:33:00Z">
              <w:r w:rsidRPr="00B27554">
                <w:rPr>
                  <w:rFonts w:hint="eastAsia"/>
                </w:rPr>
                <w:t xml:space="preserve">Source 2 </w:t>
              </w:r>
              <w:r w:rsidRPr="00B27554">
                <w:t>(R1-2009602)</w:t>
              </w:r>
            </w:ins>
          </w:p>
        </w:tc>
      </w:tr>
      <w:tr w:rsidR="00A04B58" w:rsidRPr="00614136" w14:paraId="28DFC134" w14:textId="77777777" w:rsidTr="000815A4">
        <w:trPr>
          <w:ins w:id="13673"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737C8553" w14:textId="77777777" w:rsidR="00A04B58" w:rsidRPr="00614136" w:rsidRDefault="00A04B58" w:rsidP="000815A4">
            <w:pPr>
              <w:spacing w:after="0"/>
              <w:jc w:val="center"/>
              <w:rPr>
                <w:ins w:id="13674"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0B13B4C5" w14:textId="77777777" w:rsidR="00A04B58" w:rsidRPr="0073788A" w:rsidRDefault="00A04B58" w:rsidP="000815A4">
            <w:pPr>
              <w:spacing w:after="0"/>
              <w:jc w:val="center"/>
              <w:rPr>
                <w:ins w:id="13675"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AA789" w14:textId="77777777" w:rsidR="00A04B58" w:rsidRPr="0073788A" w:rsidRDefault="00A04B58" w:rsidP="000815A4">
            <w:pPr>
              <w:spacing w:after="0" w:line="252" w:lineRule="auto"/>
              <w:jc w:val="center"/>
              <w:rPr>
                <w:ins w:id="13676" w:author="China Telecom" w:date="2020-11-20T19:33:00Z"/>
              </w:rPr>
            </w:pPr>
            <w:ins w:id="13677" w:author="China Telecom" w:date="2020-11-20T19:33:00Z">
              <w:r w:rsidRPr="0073788A">
                <w:t>2.1dB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C9EE90" w14:textId="77777777" w:rsidR="00A04B58" w:rsidRPr="0073788A" w:rsidRDefault="00A04B58" w:rsidP="00DB5682">
            <w:pPr>
              <w:spacing w:after="0" w:line="252" w:lineRule="auto"/>
              <w:rPr>
                <w:ins w:id="13678" w:author="China Telecom" w:date="2020-11-20T19:33:00Z"/>
              </w:rPr>
            </w:pPr>
            <w:ins w:id="13679" w:author="China Telecom" w:date="2020-11-20T19:33:00Z">
              <w:r w:rsidRPr="0073788A">
                <w:rPr>
                  <w:rFonts w:hint="eastAsia"/>
                </w:rPr>
                <w:t xml:space="preserve">Source 3 </w:t>
              </w:r>
              <w:r w:rsidRPr="0073788A">
                <w:t>(receiver assumption 2)</w:t>
              </w:r>
            </w:ins>
          </w:p>
          <w:p w14:paraId="62D1E234" w14:textId="77777777" w:rsidR="00A04B58" w:rsidRPr="0073788A" w:rsidRDefault="00A04B58" w:rsidP="00DB5682">
            <w:pPr>
              <w:spacing w:after="0" w:line="252" w:lineRule="auto"/>
              <w:rPr>
                <w:ins w:id="13680" w:author="China Telecom" w:date="2020-11-20T19:33:00Z"/>
              </w:rPr>
            </w:pPr>
            <w:ins w:id="13681" w:author="China Telecom" w:date="2020-11-20T19:33:00Z">
              <w:r w:rsidRPr="0073788A">
                <w:t>(R1-2009802)</w:t>
              </w:r>
            </w:ins>
          </w:p>
        </w:tc>
      </w:tr>
      <w:tr w:rsidR="00A04B58" w:rsidRPr="00614136" w14:paraId="77D97C09" w14:textId="77777777" w:rsidTr="000815A4">
        <w:trPr>
          <w:ins w:id="13682"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2B03B957" w14:textId="77777777" w:rsidR="00A04B58" w:rsidRPr="00614136" w:rsidRDefault="00A04B58" w:rsidP="000815A4">
            <w:pPr>
              <w:spacing w:after="0"/>
              <w:jc w:val="center"/>
              <w:rPr>
                <w:ins w:id="13683" w:author="China Telecom" w:date="2020-11-20T19:33:00Z"/>
                <w:rFonts w:eastAsia="宋体"/>
                <w:b/>
                <w:bCs/>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A0317" w14:textId="77777777" w:rsidR="00A04B58" w:rsidRPr="00955923" w:rsidRDefault="00A04B58" w:rsidP="000815A4">
            <w:pPr>
              <w:spacing w:after="0" w:line="252" w:lineRule="auto"/>
              <w:jc w:val="center"/>
              <w:rPr>
                <w:ins w:id="13684" w:author="China Telecom" w:date="2020-11-20T19:33:00Z"/>
              </w:rPr>
            </w:pPr>
            <w:ins w:id="13685" w:author="China Telecom" w:date="2020-11-20T19:33:00Z">
              <w:r w:rsidRPr="003658DE">
                <w:t>1% FA, 1% ACK miss detection, and 0.1% NACK to ACK</w:t>
              </w:r>
              <w:r w:rsidRPr="00955923">
                <w:t xml:space="preserve"> error</w:t>
              </w:r>
            </w:ins>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63F1" w14:textId="77777777" w:rsidR="00A04B58" w:rsidRPr="00B27554" w:rsidRDefault="00A04B58" w:rsidP="000815A4">
            <w:pPr>
              <w:spacing w:after="0" w:line="252" w:lineRule="auto"/>
              <w:jc w:val="center"/>
              <w:rPr>
                <w:ins w:id="13686" w:author="China Telecom" w:date="2020-11-20T19:33:00Z"/>
              </w:rPr>
            </w:pPr>
            <w:ins w:id="13687" w:author="China Telecom" w:date="2020-11-20T19:33:00Z">
              <w:r w:rsidRPr="00B27554">
                <w:t>4dB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C58058C" w14:textId="77777777" w:rsidR="00A04B58" w:rsidRPr="00AF254A" w:rsidRDefault="00A04B58" w:rsidP="00DB5682">
            <w:pPr>
              <w:spacing w:after="0" w:line="252" w:lineRule="auto"/>
              <w:rPr>
                <w:ins w:id="13688" w:author="China Telecom" w:date="2020-11-20T19:33:00Z"/>
              </w:rPr>
            </w:pPr>
            <w:ins w:id="13689" w:author="China Telecom" w:date="2020-11-20T19:33:00Z">
              <w:r w:rsidRPr="00AF254A">
                <w:rPr>
                  <w:rFonts w:hint="eastAsia"/>
                </w:rPr>
                <w:t xml:space="preserve">Source 6 </w:t>
              </w:r>
              <w:r w:rsidRPr="00AF254A">
                <w:t>(</w:t>
              </w:r>
              <w:r w:rsidRPr="00AF254A">
                <w:rPr>
                  <w:rFonts w:eastAsiaTheme="minorEastAsia"/>
                  <w:lang w:eastAsia="zh-CN"/>
                </w:rPr>
                <w:t>R1-2009648</w:t>
              </w:r>
              <w:r w:rsidRPr="00AF254A">
                <w:t>)</w:t>
              </w:r>
            </w:ins>
          </w:p>
        </w:tc>
      </w:tr>
      <w:tr w:rsidR="00A04B58" w:rsidRPr="00614136" w14:paraId="70F98A08" w14:textId="77777777" w:rsidTr="000815A4">
        <w:trPr>
          <w:ins w:id="13690"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6D785D9A" w14:textId="77777777" w:rsidR="00A04B58" w:rsidRPr="00614136" w:rsidRDefault="00A04B58" w:rsidP="000815A4">
            <w:pPr>
              <w:spacing w:after="0"/>
              <w:jc w:val="center"/>
              <w:rPr>
                <w:ins w:id="13691"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3DABD25C" w14:textId="77777777" w:rsidR="00A04B58" w:rsidRPr="0073788A" w:rsidRDefault="00A04B58" w:rsidP="000815A4">
            <w:pPr>
              <w:spacing w:after="0"/>
              <w:jc w:val="center"/>
              <w:rPr>
                <w:ins w:id="13692"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1DF2E" w14:textId="77777777" w:rsidR="00A04B58" w:rsidRPr="0073788A" w:rsidRDefault="00A04B58" w:rsidP="000815A4">
            <w:pPr>
              <w:spacing w:after="0" w:line="252" w:lineRule="auto"/>
              <w:jc w:val="center"/>
              <w:rPr>
                <w:ins w:id="13693" w:author="China Telecom" w:date="2020-11-20T19:33:00Z"/>
              </w:rPr>
            </w:pPr>
            <w:ins w:id="13694" w:author="China Telecom" w:date="2020-11-20T19:33:00Z">
              <w:r w:rsidRPr="0073788A">
                <w:t>3.8dB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9CB8D53" w14:textId="77777777" w:rsidR="00A04B58" w:rsidRPr="0073788A" w:rsidRDefault="00A04B58" w:rsidP="00DB5682">
            <w:pPr>
              <w:spacing w:after="0" w:line="252" w:lineRule="auto"/>
              <w:rPr>
                <w:ins w:id="13695" w:author="China Telecom" w:date="2020-11-20T19:33:00Z"/>
              </w:rPr>
            </w:pPr>
            <w:ins w:id="13696" w:author="China Telecom" w:date="2020-11-20T19:33:00Z">
              <w:r w:rsidRPr="0073788A">
                <w:rPr>
                  <w:rFonts w:hint="eastAsia"/>
                </w:rPr>
                <w:t xml:space="preserve">Source 1 </w:t>
              </w:r>
              <w:r w:rsidRPr="0073788A">
                <w:t>(R1-2009696)</w:t>
              </w:r>
            </w:ins>
          </w:p>
        </w:tc>
      </w:tr>
      <w:tr w:rsidR="00A04B58" w:rsidRPr="00614136" w14:paraId="72C09559" w14:textId="77777777" w:rsidTr="000815A4">
        <w:trPr>
          <w:ins w:id="13697"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30314FCA" w14:textId="77777777" w:rsidR="00A04B58" w:rsidRPr="00614136" w:rsidRDefault="00A04B58" w:rsidP="000815A4">
            <w:pPr>
              <w:spacing w:after="0"/>
              <w:jc w:val="center"/>
              <w:rPr>
                <w:ins w:id="13698"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6ECECE06" w14:textId="77777777" w:rsidR="00A04B58" w:rsidRPr="0073788A" w:rsidRDefault="00A04B58" w:rsidP="000815A4">
            <w:pPr>
              <w:spacing w:after="0"/>
              <w:jc w:val="center"/>
              <w:rPr>
                <w:ins w:id="13699"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2ADA0" w14:textId="77777777" w:rsidR="00A04B58" w:rsidRPr="0073788A" w:rsidRDefault="00A04B58" w:rsidP="000815A4">
            <w:pPr>
              <w:spacing w:after="0" w:line="252" w:lineRule="auto"/>
              <w:jc w:val="center"/>
              <w:rPr>
                <w:ins w:id="13700" w:author="China Telecom" w:date="2020-11-20T19:33:00Z"/>
              </w:rPr>
            </w:pPr>
            <w:ins w:id="13701" w:author="China Telecom" w:date="2020-11-20T19:33:00Z">
              <w:r w:rsidRPr="0073788A">
                <w:t>4dB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D8B86E6" w14:textId="77777777" w:rsidR="00A04B58" w:rsidRPr="0073788A" w:rsidRDefault="00A04B58" w:rsidP="00DB5682">
            <w:pPr>
              <w:spacing w:after="0" w:line="252" w:lineRule="auto"/>
              <w:rPr>
                <w:ins w:id="13702" w:author="China Telecom" w:date="2020-11-20T19:33:00Z"/>
              </w:rPr>
            </w:pPr>
            <w:ins w:id="13703" w:author="China Telecom" w:date="2020-11-20T19:33:00Z">
              <w:r w:rsidRPr="0073788A">
                <w:rPr>
                  <w:rFonts w:hint="eastAsia"/>
                </w:rPr>
                <w:t xml:space="preserve">Source 3 </w:t>
              </w:r>
              <w:r w:rsidRPr="0073788A">
                <w:t>(receiver assumption 2)</w:t>
              </w:r>
            </w:ins>
          </w:p>
          <w:p w14:paraId="4CC31319" w14:textId="77777777" w:rsidR="00A04B58" w:rsidRPr="0073788A" w:rsidRDefault="00A04B58" w:rsidP="00DB5682">
            <w:pPr>
              <w:spacing w:after="0" w:line="252" w:lineRule="auto"/>
              <w:rPr>
                <w:ins w:id="13704" w:author="China Telecom" w:date="2020-11-20T19:33:00Z"/>
              </w:rPr>
            </w:pPr>
            <w:ins w:id="13705" w:author="China Telecom" w:date="2020-11-20T19:33:00Z">
              <w:r w:rsidRPr="0073788A">
                <w:t>(R1-2009802)</w:t>
              </w:r>
            </w:ins>
          </w:p>
        </w:tc>
      </w:tr>
      <w:tr w:rsidR="00A04B58" w:rsidRPr="00614136" w14:paraId="4F59F277" w14:textId="77777777" w:rsidTr="000815A4">
        <w:trPr>
          <w:ins w:id="13706"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612E6D6B" w14:textId="77777777" w:rsidR="00A04B58" w:rsidRPr="00614136" w:rsidRDefault="00A04B58" w:rsidP="000815A4">
            <w:pPr>
              <w:spacing w:after="0"/>
              <w:jc w:val="center"/>
              <w:rPr>
                <w:ins w:id="13707"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4D2885E6" w14:textId="77777777" w:rsidR="00A04B58" w:rsidRPr="0073788A" w:rsidRDefault="00A04B58" w:rsidP="000815A4">
            <w:pPr>
              <w:spacing w:after="0"/>
              <w:jc w:val="center"/>
              <w:rPr>
                <w:ins w:id="13708"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5B534" w14:textId="77777777" w:rsidR="00A04B58" w:rsidRPr="0073788A" w:rsidRDefault="00A04B58" w:rsidP="000815A4">
            <w:pPr>
              <w:spacing w:after="0" w:line="252" w:lineRule="auto"/>
              <w:jc w:val="center"/>
              <w:rPr>
                <w:ins w:id="13709" w:author="China Telecom" w:date="2020-11-20T19:33:00Z"/>
                <w:rFonts w:ascii="New York" w:hAnsi="New York" w:cs="Calibri"/>
              </w:rPr>
            </w:pPr>
            <w:ins w:id="13710" w:author="China Telecom" w:date="2020-11-20T19:33:00Z">
              <w:r w:rsidRPr="0073788A">
                <w:rPr>
                  <w:rFonts w:hint="eastAsia"/>
                </w:rPr>
                <w:t>0.9~4.8dB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E254DE7" w14:textId="77777777" w:rsidR="00A04B58" w:rsidRPr="0073788A" w:rsidRDefault="00A04B58" w:rsidP="00DB5682">
            <w:pPr>
              <w:spacing w:after="0" w:line="252" w:lineRule="auto"/>
              <w:rPr>
                <w:ins w:id="13711" w:author="China Telecom" w:date="2020-11-20T19:33:00Z"/>
              </w:rPr>
            </w:pPr>
            <w:ins w:id="13712" w:author="China Telecom" w:date="2020-11-20T19:33:00Z">
              <w:r w:rsidRPr="0073788A">
                <w:rPr>
                  <w:rFonts w:hint="eastAsia"/>
                </w:rPr>
                <w:t>Source 3 (</w:t>
              </w:r>
              <w:r w:rsidRPr="0073788A">
                <w:t xml:space="preserve">receiver assumption </w:t>
              </w:r>
              <w:r w:rsidRPr="0073788A">
                <w:rPr>
                  <w:rFonts w:hint="eastAsia"/>
                </w:rPr>
                <w:t>1)</w:t>
              </w:r>
            </w:ins>
          </w:p>
          <w:p w14:paraId="382A71BB" w14:textId="77777777" w:rsidR="00A04B58" w:rsidRPr="0073788A" w:rsidRDefault="00A04B58" w:rsidP="00DB5682">
            <w:pPr>
              <w:spacing w:after="0" w:line="252" w:lineRule="auto"/>
              <w:rPr>
                <w:ins w:id="13713" w:author="China Telecom" w:date="2020-11-20T19:33:00Z"/>
                <w:rFonts w:ascii="宋体" w:hAnsi="宋体"/>
              </w:rPr>
            </w:pPr>
            <w:ins w:id="13714" w:author="China Telecom" w:date="2020-11-20T19:33:00Z">
              <w:r w:rsidRPr="0073788A">
                <w:t>(R1-2009802)</w:t>
              </w:r>
            </w:ins>
          </w:p>
        </w:tc>
      </w:tr>
      <w:tr w:rsidR="00A04B58" w:rsidRPr="00614136" w14:paraId="51031352" w14:textId="77777777" w:rsidTr="000815A4">
        <w:trPr>
          <w:ins w:id="13715"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48B7AFC6" w14:textId="77777777" w:rsidR="00A04B58" w:rsidRPr="00614136" w:rsidRDefault="00A04B58" w:rsidP="000815A4">
            <w:pPr>
              <w:spacing w:after="0"/>
              <w:jc w:val="center"/>
              <w:rPr>
                <w:ins w:id="13716"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49DF1206" w14:textId="77777777" w:rsidR="00A04B58" w:rsidRPr="0073788A" w:rsidRDefault="00A04B58" w:rsidP="000815A4">
            <w:pPr>
              <w:spacing w:after="0"/>
              <w:jc w:val="center"/>
              <w:rPr>
                <w:ins w:id="13717"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35AE2" w14:textId="77777777" w:rsidR="00A04B58" w:rsidRPr="0073788A" w:rsidRDefault="00A04B58" w:rsidP="000815A4">
            <w:pPr>
              <w:spacing w:after="0" w:line="252" w:lineRule="auto"/>
              <w:jc w:val="center"/>
              <w:rPr>
                <w:ins w:id="13718" w:author="China Telecom" w:date="2020-11-20T19:33:00Z"/>
              </w:rPr>
            </w:pPr>
            <w:ins w:id="13719" w:author="China Telecom" w:date="2020-11-20T19:33:00Z">
              <w:r w:rsidRPr="0073788A">
                <w:rPr>
                  <w:rFonts w:hint="eastAsia"/>
                </w:rPr>
                <w:t>4.1dB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A823664" w14:textId="77777777" w:rsidR="00A04B58" w:rsidRPr="0073788A" w:rsidRDefault="00A04B58" w:rsidP="00DB5682">
            <w:pPr>
              <w:spacing w:after="0" w:line="252" w:lineRule="auto"/>
              <w:rPr>
                <w:ins w:id="13720" w:author="China Telecom" w:date="2020-11-20T19:33:00Z"/>
              </w:rPr>
            </w:pPr>
            <w:ins w:id="13721" w:author="China Telecom" w:date="2020-11-20T19:33:00Z">
              <w:r w:rsidRPr="0073788A">
                <w:rPr>
                  <w:rFonts w:hint="eastAsia"/>
                </w:rPr>
                <w:t>Source 9 (</w:t>
              </w:r>
              <w:r w:rsidRPr="0073788A">
                <w:t xml:space="preserve">receiver assumption </w:t>
              </w:r>
              <w:r w:rsidRPr="0073788A">
                <w:rPr>
                  <w:rFonts w:hint="eastAsia"/>
                </w:rPr>
                <w:t>B)</w:t>
              </w:r>
            </w:ins>
          </w:p>
          <w:p w14:paraId="106D6D34" w14:textId="77777777" w:rsidR="00A04B58" w:rsidRPr="0073788A" w:rsidRDefault="00A04B58" w:rsidP="00DB5682">
            <w:pPr>
              <w:spacing w:after="0" w:line="252" w:lineRule="auto"/>
              <w:rPr>
                <w:ins w:id="13722" w:author="China Telecom" w:date="2020-11-20T19:33:00Z"/>
              </w:rPr>
            </w:pPr>
            <w:ins w:id="13723" w:author="China Telecom" w:date="2020-11-20T19:33:00Z">
              <w:r w:rsidRPr="0073788A">
                <w:t>(R1-2009747)</w:t>
              </w:r>
            </w:ins>
          </w:p>
        </w:tc>
      </w:tr>
      <w:tr w:rsidR="00A04B58" w:rsidRPr="00614136" w14:paraId="30DE784A" w14:textId="77777777" w:rsidTr="000815A4">
        <w:trPr>
          <w:ins w:id="13724"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7E0909CD" w14:textId="77777777" w:rsidR="00A04B58" w:rsidRPr="00614136" w:rsidRDefault="00A04B58" w:rsidP="000815A4">
            <w:pPr>
              <w:spacing w:after="0"/>
              <w:jc w:val="center"/>
              <w:rPr>
                <w:ins w:id="13725"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3BC9F595" w14:textId="77777777" w:rsidR="00A04B58" w:rsidRPr="0073788A" w:rsidRDefault="00A04B58" w:rsidP="000815A4">
            <w:pPr>
              <w:spacing w:after="0"/>
              <w:jc w:val="center"/>
              <w:rPr>
                <w:ins w:id="13726"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F3590" w14:textId="0093CD22" w:rsidR="00A04B58" w:rsidRPr="0073788A" w:rsidRDefault="00A04B58" w:rsidP="000815A4">
            <w:pPr>
              <w:spacing w:after="0" w:line="252" w:lineRule="auto"/>
              <w:jc w:val="center"/>
              <w:rPr>
                <w:ins w:id="13727" w:author="China Telecom" w:date="2020-11-20T19:33:00Z"/>
              </w:rPr>
            </w:pPr>
            <w:ins w:id="13728" w:author="China Telecom" w:date="2020-11-20T19:33:00Z">
              <w:r w:rsidRPr="0073788A">
                <w:rPr>
                  <w:rFonts w:hint="eastAsia"/>
                </w:rPr>
                <w:t>2.8dB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716A664" w14:textId="77777777" w:rsidR="00A04B58" w:rsidRPr="0073788A" w:rsidRDefault="00A04B58" w:rsidP="00DB5682">
            <w:pPr>
              <w:spacing w:after="0" w:line="252" w:lineRule="auto"/>
              <w:rPr>
                <w:ins w:id="13729" w:author="China Telecom" w:date="2020-11-20T19:33:00Z"/>
              </w:rPr>
            </w:pPr>
            <w:ins w:id="13730" w:author="China Telecom" w:date="2020-11-20T19:33:00Z">
              <w:r w:rsidRPr="0073788A">
                <w:rPr>
                  <w:rFonts w:hint="eastAsia"/>
                </w:rPr>
                <w:t>Source 9 (</w:t>
              </w:r>
              <w:r w:rsidRPr="0073788A">
                <w:t xml:space="preserve">receiver assumption </w:t>
              </w:r>
              <w:r w:rsidRPr="0073788A">
                <w:rPr>
                  <w:rFonts w:hint="eastAsia"/>
                </w:rPr>
                <w:t>A)</w:t>
              </w:r>
            </w:ins>
          </w:p>
          <w:p w14:paraId="0AF9EBF9" w14:textId="77777777" w:rsidR="00A04B58" w:rsidRPr="0073788A" w:rsidRDefault="00A04B58" w:rsidP="00DB5682">
            <w:pPr>
              <w:spacing w:after="0" w:line="252" w:lineRule="auto"/>
              <w:rPr>
                <w:ins w:id="13731" w:author="China Telecom" w:date="2020-11-20T19:33:00Z"/>
              </w:rPr>
            </w:pPr>
            <w:ins w:id="13732" w:author="China Telecom" w:date="2020-11-20T19:33:00Z">
              <w:r w:rsidRPr="0073788A">
                <w:t>(R1-2009747)</w:t>
              </w:r>
            </w:ins>
          </w:p>
        </w:tc>
      </w:tr>
      <w:tr w:rsidR="00A04B58" w:rsidRPr="00614136" w14:paraId="732F8C99" w14:textId="77777777" w:rsidTr="000815A4">
        <w:trPr>
          <w:ins w:id="13733"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61B977A3" w14:textId="77777777" w:rsidR="00A04B58" w:rsidRPr="00614136" w:rsidRDefault="00A04B58" w:rsidP="000815A4">
            <w:pPr>
              <w:spacing w:after="0"/>
              <w:jc w:val="center"/>
              <w:rPr>
                <w:ins w:id="13734"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232F905E" w14:textId="77777777" w:rsidR="00A04B58" w:rsidRPr="0073788A" w:rsidRDefault="00A04B58" w:rsidP="000815A4">
            <w:pPr>
              <w:spacing w:after="0"/>
              <w:jc w:val="center"/>
              <w:rPr>
                <w:ins w:id="13735"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22C0E" w14:textId="77777777" w:rsidR="00A04B58" w:rsidRPr="0073788A" w:rsidRDefault="00A04B58" w:rsidP="000815A4">
            <w:pPr>
              <w:spacing w:after="0" w:line="252" w:lineRule="auto"/>
              <w:jc w:val="center"/>
              <w:rPr>
                <w:ins w:id="13736" w:author="China Telecom" w:date="2020-11-20T19:33:00Z"/>
              </w:rPr>
            </w:pPr>
            <w:ins w:id="13737" w:author="China Telecom" w:date="2020-11-20T19:33:00Z">
              <w:r w:rsidRPr="0073788A">
                <w:rPr>
                  <w:rFonts w:hint="eastAsia"/>
                </w:rPr>
                <w:t>0dB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E2100FC" w14:textId="77777777" w:rsidR="00A04B58" w:rsidRPr="003658DE" w:rsidRDefault="00A04B58" w:rsidP="00DB5682">
            <w:pPr>
              <w:spacing w:after="0" w:line="252" w:lineRule="auto"/>
              <w:rPr>
                <w:ins w:id="13738" w:author="China Telecom" w:date="2020-11-20T19:33:00Z"/>
              </w:rPr>
            </w:pPr>
            <w:ins w:id="13739" w:author="China Telecom" w:date="2020-11-20T19:33:00Z">
              <w:r w:rsidRPr="0073788A">
                <w:rPr>
                  <w:rFonts w:hint="eastAsia"/>
                </w:rPr>
                <w:t xml:space="preserve">Source 7 </w:t>
              </w:r>
              <w:r w:rsidRPr="0073788A">
                <w:t>(</w:t>
              </w:r>
              <w:r w:rsidRPr="0073788A">
                <w:rPr>
                  <w:rFonts w:hint="eastAsia"/>
                </w:rPr>
                <w:t>R1-2009737</w:t>
              </w:r>
              <w:r w:rsidRPr="003658DE">
                <w:t>)</w:t>
              </w:r>
            </w:ins>
          </w:p>
        </w:tc>
      </w:tr>
      <w:tr w:rsidR="00A04B58" w:rsidRPr="00614136" w14:paraId="5D535F7C" w14:textId="77777777" w:rsidTr="000815A4">
        <w:trPr>
          <w:ins w:id="13740"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0231CD9C" w14:textId="77777777" w:rsidR="00A04B58" w:rsidRPr="00614136" w:rsidRDefault="00A04B58" w:rsidP="000815A4">
            <w:pPr>
              <w:spacing w:after="0"/>
              <w:jc w:val="center"/>
              <w:rPr>
                <w:ins w:id="13741" w:author="China Telecom" w:date="2020-11-20T19:33:00Z"/>
                <w:rFonts w:eastAsia="宋体"/>
                <w:b/>
                <w:bCs/>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98F3F" w14:textId="77777777" w:rsidR="00A04B58" w:rsidRPr="00955923" w:rsidRDefault="00A04B58" w:rsidP="000815A4">
            <w:pPr>
              <w:spacing w:after="0" w:line="252" w:lineRule="auto"/>
              <w:jc w:val="center"/>
              <w:rPr>
                <w:ins w:id="13742" w:author="China Telecom" w:date="2020-11-20T19:33:00Z"/>
              </w:rPr>
            </w:pPr>
            <w:ins w:id="13743" w:author="China Telecom" w:date="2020-11-20T19:33:00Z">
              <w:r w:rsidRPr="003658DE">
                <w:t>1% FA, 1% BLER, and 5% undetectable error rate</w:t>
              </w:r>
            </w:ins>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938DC" w14:textId="77777777" w:rsidR="00A04B58" w:rsidRPr="00B27554" w:rsidRDefault="00A04B58" w:rsidP="000815A4">
            <w:pPr>
              <w:spacing w:after="0" w:line="252" w:lineRule="auto"/>
              <w:jc w:val="center"/>
              <w:rPr>
                <w:ins w:id="13744" w:author="China Telecom" w:date="2020-11-20T19:33:00Z"/>
              </w:rPr>
            </w:pPr>
            <w:ins w:id="13745" w:author="China Telecom" w:date="2020-11-20T19:33:00Z">
              <w:r w:rsidRPr="00B27554">
                <w:t>4dB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83719A8" w14:textId="77777777" w:rsidR="00A04B58" w:rsidRPr="00AF254A" w:rsidRDefault="00A04B58" w:rsidP="00DB5682">
            <w:pPr>
              <w:spacing w:after="0" w:line="252" w:lineRule="auto"/>
              <w:rPr>
                <w:ins w:id="13746" w:author="China Telecom" w:date="2020-11-20T19:33:00Z"/>
              </w:rPr>
            </w:pPr>
            <w:ins w:id="13747" w:author="China Telecom" w:date="2020-11-20T19:33:00Z">
              <w:r w:rsidRPr="00AF254A">
                <w:rPr>
                  <w:rFonts w:hint="eastAsia"/>
                </w:rPr>
                <w:t xml:space="preserve">Source 3 </w:t>
              </w:r>
              <w:r w:rsidRPr="00AF254A">
                <w:t>(receiver assumption 2)</w:t>
              </w:r>
            </w:ins>
          </w:p>
          <w:p w14:paraId="44DFEB51" w14:textId="77777777" w:rsidR="00A04B58" w:rsidRPr="00C2633E" w:rsidRDefault="00A04B58" w:rsidP="00DB5682">
            <w:pPr>
              <w:spacing w:after="0" w:line="252" w:lineRule="auto"/>
              <w:rPr>
                <w:ins w:id="13748" w:author="China Telecom" w:date="2020-11-20T19:33:00Z"/>
              </w:rPr>
            </w:pPr>
            <w:ins w:id="13749" w:author="China Telecom" w:date="2020-11-20T19:33:00Z">
              <w:r w:rsidRPr="00C2633E">
                <w:t>(R1-2009802)</w:t>
              </w:r>
            </w:ins>
          </w:p>
        </w:tc>
      </w:tr>
      <w:tr w:rsidR="00A04B58" w:rsidRPr="00614136" w14:paraId="4FBE9188" w14:textId="77777777" w:rsidTr="000815A4">
        <w:trPr>
          <w:ins w:id="13750"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628308D0" w14:textId="77777777" w:rsidR="00A04B58" w:rsidRPr="00614136" w:rsidRDefault="00A04B58" w:rsidP="000815A4">
            <w:pPr>
              <w:spacing w:after="0"/>
              <w:jc w:val="center"/>
              <w:rPr>
                <w:ins w:id="13751"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57F5FB90" w14:textId="77777777" w:rsidR="00A04B58" w:rsidRPr="0073788A" w:rsidRDefault="00A04B58" w:rsidP="000815A4">
            <w:pPr>
              <w:spacing w:after="0"/>
              <w:jc w:val="center"/>
              <w:rPr>
                <w:ins w:id="13752"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0A1A6" w14:textId="77777777" w:rsidR="00A04B58" w:rsidRPr="0073788A" w:rsidRDefault="00A04B58" w:rsidP="000815A4">
            <w:pPr>
              <w:spacing w:after="0" w:line="252" w:lineRule="auto"/>
              <w:jc w:val="center"/>
              <w:rPr>
                <w:ins w:id="13753" w:author="China Telecom" w:date="2020-11-20T19:33:00Z"/>
                <w:rFonts w:ascii="New York" w:hAnsi="New York" w:cs="Calibri"/>
              </w:rPr>
            </w:pPr>
            <w:ins w:id="13754" w:author="China Telecom" w:date="2020-11-20T19:33:00Z">
              <w:r w:rsidRPr="0073788A">
                <w:rPr>
                  <w:rFonts w:hint="eastAsia"/>
                </w:rPr>
                <w:t>1.5~2.8dB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3062B16" w14:textId="77777777" w:rsidR="00A04B58" w:rsidRPr="0073788A" w:rsidRDefault="00A04B58" w:rsidP="00DB5682">
            <w:pPr>
              <w:spacing w:after="0" w:line="252" w:lineRule="auto"/>
              <w:rPr>
                <w:ins w:id="13755" w:author="China Telecom" w:date="2020-11-20T19:33:00Z"/>
              </w:rPr>
            </w:pPr>
            <w:ins w:id="13756" w:author="China Telecom" w:date="2020-11-20T19:33:00Z">
              <w:r w:rsidRPr="0073788A">
                <w:rPr>
                  <w:rFonts w:hint="eastAsia"/>
                </w:rPr>
                <w:t>Source 3 (</w:t>
              </w:r>
              <w:r w:rsidRPr="0073788A">
                <w:t xml:space="preserve">receiver assumption </w:t>
              </w:r>
              <w:r w:rsidRPr="0073788A">
                <w:rPr>
                  <w:rFonts w:hint="eastAsia"/>
                </w:rPr>
                <w:t>1)</w:t>
              </w:r>
            </w:ins>
          </w:p>
          <w:p w14:paraId="1EAF8CF0" w14:textId="77777777" w:rsidR="00A04B58" w:rsidRPr="0073788A" w:rsidRDefault="00A04B58" w:rsidP="00DB5682">
            <w:pPr>
              <w:spacing w:after="0" w:line="252" w:lineRule="auto"/>
              <w:rPr>
                <w:ins w:id="13757" w:author="China Telecom" w:date="2020-11-20T19:33:00Z"/>
                <w:rFonts w:ascii="宋体" w:hAnsi="宋体"/>
              </w:rPr>
            </w:pPr>
            <w:ins w:id="13758" w:author="China Telecom" w:date="2020-11-20T19:33:00Z">
              <w:r w:rsidRPr="0073788A">
                <w:lastRenderedPageBreak/>
                <w:t>(R1-2009802)</w:t>
              </w:r>
            </w:ins>
          </w:p>
        </w:tc>
      </w:tr>
      <w:tr w:rsidR="00A04B58" w:rsidRPr="00614136" w14:paraId="3A8D6185" w14:textId="77777777" w:rsidTr="000815A4">
        <w:trPr>
          <w:ins w:id="13759"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5CE1DDAE" w14:textId="77777777" w:rsidR="00A04B58" w:rsidRPr="00614136" w:rsidRDefault="00A04B58" w:rsidP="000815A4">
            <w:pPr>
              <w:spacing w:after="0"/>
              <w:jc w:val="center"/>
              <w:rPr>
                <w:ins w:id="13760"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60023CCB" w14:textId="77777777" w:rsidR="00A04B58" w:rsidRPr="0073788A" w:rsidRDefault="00A04B58" w:rsidP="000815A4">
            <w:pPr>
              <w:spacing w:after="0"/>
              <w:jc w:val="center"/>
              <w:rPr>
                <w:ins w:id="13761"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316C1" w14:textId="77777777" w:rsidR="00A04B58" w:rsidRPr="0073788A" w:rsidRDefault="00A04B58" w:rsidP="000815A4">
            <w:pPr>
              <w:spacing w:after="0" w:line="252" w:lineRule="auto"/>
              <w:jc w:val="center"/>
              <w:rPr>
                <w:ins w:id="13762" w:author="China Telecom" w:date="2020-11-20T19:33:00Z"/>
              </w:rPr>
            </w:pPr>
            <w:ins w:id="13763" w:author="China Telecom" w:date="2020-11-20T19:33:00Z">
              <w:r w:rsidRPr="0073788A">
                <w:rPr>
                  <w:rFonts w:hint="eastAsia"/>
                </w:rPr>
                <w:t>3dB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2ECD03E" w14:textId="77777777" w:rsidR="00A04B58" w:rsidRPr="0073788A" w:rsidRDefault="00A04B58" w:rsidP="00DB5682">
            <w:pPr>
              <w:spacing w:after="0" w:line="252" w:lineRule="auto"/>
              <w:rPr>
                <w:ins w:id="13764" w:author="China Telecom" w:date="2020-11-20T19:33:00Z"/>
              </w:rPr>
            </w:pPr>
            <w:ins w:id="13765" w:author="China Telecom" w:date="2020-11-20T19:33:00Z">
              <w:r w:rsidRPr="0073788A">
                <w:rPr>
                  <w:rFonts w:hint="eastAsia"/>
                </w:rPr>
                <w:t>Source 9 (receiver assumption B)</w:t>
              </w:r>
            </w:ins>
          </w:p>
          <w:p w14:paraId="41FDA41A" w14:textId="77777777" w:rsidR="00A04B58" w:rsidRPr="0073788A" w:rsidRDefault="00A04B58" w:rsidP="00DB5682">
            <w:pPr>
              <w:spacing w:after="0" w:line="252" w:lineRule="auto"/>
              <w:rPr>
                <w:ins w:id="13766" w:author="China Telecom" w:date="2020-11-20T19:33:00Z"/>
              </w:rPr>
            </w:pPr>
            <w:ins w:id="13767" w:author="China Telecom" w:date="2020-11-20T19:33:00Z">
              <w:r w:rsidRPr="0073788A">
                <w:t>(R1-2009747)</w:t>
              </w:r>
            </w:ins>
          </w:p>
        </w:tc>
      </w:tr>
      <w:tr w:rsidR="00A04B58" w:rsidRPr="00614136" w14:paraId="019F17BA" w14:textId="77777777" w:rsidTr="000815A4">
        <w:trPr>
          <w:ins w:id="13768"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5CE3109E" w14:textId="77777777" w:rsidR="00A04B58" w:rsidRPr="00614136" w:rsidRDefault="00A04B58" w:rsidP="000815A4">
            <w:pPr>
              <w:spacing w:after="0"/>
              <w:jc w:val="center"/>
              <w:rPr>
                <w:ins w:id="13769"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0E016D6B" w14:textId="77777777" w:rsidR="00A04B58" w:rsidRPr="0073788A" w:rsidRDefault="00A04B58" w:rsidP="000815A4">
            <w:pPr>
              <w:spacing w:after="0"/>
              <w:jc w:val="center"/>
              <w:rPr>
                <w:ins w:id="13770"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F6A8D" w14:textId="41314E6B" w:rsidR="00A04B58" w:rsidRPr="0073788A" w:rsidRDefault="00A04B58" w:rsidP="000815A4">
            <w:pPr>
              <w:spacing w:after="0" w:line="252" w:lineRule="auto"/>
              <w:jc w:val="center"/>
              <w:rPr>
                <w:ins w:id="13771" w:author="China Telecom" w:date="2020-11-20T19:33:00Z"/>
              </w:rPr>
            </w:pPr>
            <w:ins w:id="13772" w:author="China Telecom" w:date="2020-11-20T19:33:00Z">
              <w:r w:rsidRPr="0073788A">
                <w:rPr>
                  <w:rFonts w:hint="eastAsia"/>
                </w:rPr>
                <w:t>2dB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B378468" w14:textId="77777777" w:rsidR="00A04B58" w:rsidRPr="0073788A" w:rsidRDefault="00A04B58" w:rsidP="00DB5682">
            <w:pPr>
              <w:spacing w:after="0" w:line="252" w:lineRule="auto"/>
              <w:rPr>
                <w:ins w:id="13773" w:author="China Telecom" w:date="2020-11-20T19:33:00Z"/>
              </w:rPr>
            </w:pPr>
            <w:ins w:id="13774" w:author="China Telecom" w:date="2020-11-20T19:33:00Z">
              <w:r w:rsidRPr="0073788A">
                <w:rPr>
                  <w:rFonts w:hint="eastAsia"/>
                </w:rPr>
                <w:t>Source 9 (</w:t>
              </w:r>
              <w:r w:rsidRPr="0073788A">
                <w:t xml:space="preserve">receiver assumption </w:t>
              </w:r>
              <w:r w:rsidRPr="0073788A">
                <w:rPr>
                  <w:rFonts w:hint="eastAsia"/>
                </w:rPr>
                <w:t>A)</w:t>
              </w:r>
            </w:ins>
          </w:p>
          <w:p w14:paraId="3BDF53D0" w14:textId="77777777" w:rsidR="00A04B58" w:rsidRPr="0073788A" w:rsidRDefault="00A04B58" w:rsidP="00DB5682">
            <w:pPr>
              <w:spacing w:after="0" w:line="252" w:lineRule="auto"/>
              <w:rPr>
                <w:ins w:id="13775" w:author="China Telecom" w:date="2020-11-20T19:33:00Z"/>
              </w:rPr>
            </w:pPr>
            <w:ins w:id="13776" w:author="China Telecom" w:date="2020-11-20T19:33:00Z">
              <w:r w:rsidRPr="0073788A">
                <w:t>(R1-2009747)</w:t>
              </w:r>
            </w:ins>
          </w:p>
        </w:tc>
      </w:tr>
      <w:tr w:rsidR="00A04B58" w:rsidRPr="00614136" w14:paraId="712ADB74" w14:textId="77777777" w:rsidTr="000815A4">
        <w:trPr>
          <w:trHeight w:val="219"/>
          <w:ins w:id="13777"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4F5DE0C8" w14:textId="77777777" w:rsidR="00A04B58" w:rsidRPr="00614136" w:rsidRDefault="00A04B58" w:rsidP="000815A4">
            <w:pPr>
              <w:spacing w:after="0"/>
              <w:jc w:val="center"/>
              <w:rPr>
                <w:ins w:id="13778"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5F854AEC" w14:textId="77777777" w:rsidR="00A04B58" w:rsidRPr="0073788A" w:rsidRDefault="00A04B58" w:rsidP="000815A4">
            <w:pPr>
              <w:spacing w:after="0"/>
              <w:jc w:val="center"/>
              <w:rPr>
                <w:ins w:id="13779" w:author="China Telecom" w:date="2020-11-20T19:33:00Z"/>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8251D" w14:textId="77777777" w:rsidR="00A04B58" w:rsidRPr="0073788A" w:rsidRDefault="00A04B58" w:rsidP="000815A4">
            <w:pPr>
              <w:spacing w:after="0" w:line="252" w:lineRule="auto"/>
              <w:jc w:val="center"/>
              <w:rPr>
                <w:ins w:id="13780" w:author="China Telecom" w:date="2020-11-20T19:33:00Z"/>
              </w:rPr>
            </w:pPr>
            <w:ins w:id="13781" w:author="China Telecom" w:date="2020-11-20T19:33:00Z">
              <w:r w:rsidRPr="0073788A">
                <w:rPr>
                  <w:rFonts w:hint="eastAsia"/>
                </w:rPr>
                <w:t>0dB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2D49A28" w14:textId="77777777" w:rsidR="00A04B58" w:rsidRPr="003658DE" w:rsidRDefault="00A04B58" w:rsidP="00DB5682">
            <w:pPr>
              <w:spacing w:after="0" w:line="252" w:lineRule="auto"/>
              <w:rPr>
                <w:ins w:id="13782" w:author="China Telecom" w:date="2020-11-20T19:33:00Z"/>
              </w:rPr>
            </w:pPr>
            <w:ins w:id="13783" w:author="China Telecom" w:date="2020-11-20T19:33:00Z">
              <w:r w:rsidRPr="0073788A">
                <w:rPr>
                  <w:rFonts w:hint="eastAsia"/>
                </w:rPr>
                <w:t xml:space="preserve">Source 7 </w:t>
              </w:r>
              <w:r w:rsidRPr="0073788A">
                <w:t>(</w:t>
              </w:r>
              <w:r w:rsidRPr="0073788A">
                <w:rPr>
                  <w:rFonts w:hint="eastAsia"/>
                </w:rPr>
                <w:t>R1-2009737</w:t>
              </w:r>
              <w:r w:rsidRPr="003658DE">
                <w:t>)</w:t>
              </w:r>
            </w:ins>
          </w:p>
        </w:tc>
      </w:tr>
      <w:tr w:rsidR="00A04B58" w:rsidRPr="00614136" w14:paraId="2828A07B" w14:textId="77777777" w:rsidTr="000815A4">
        <w:trPr>
          <w:ins w:id="13784" w:author="China Telecom" w:date="2020-11-20T19:33:00Z"/>
        </w:trPr>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1D2B3" w14:textId="77777777" w:rsidR="00A04B58" w:rsidRPr="00614136" w:rsidRDefault="00A04B58" w:rsidP="000815A4">
            <w:pPr>
              <w:spacing w:after="0" w:line="252" w:lineRule="auto"/>
              <w:jc w:val="center"/>
              <w:rPr>
                <w:ins w:id="13785" w:author="China Telecom" w:date="2020-11-20T19:33:00Z"/>
                <w:b/>
                <w:bCs/>
              </w:rPr>
            </w:pPr>
            <w:ins w:id="13786" w:author="China Telecom" w:date="2020-11-20T19:33:00Z">
              <w:r w:rsidRPr="00614136">
                <w:rPr>
                  <w:b/>
                  <w:bCs/>
                </w:rPr>
                <w:t>Scenario 3: 22/24 bits UCI</w:t>
              </w:r>
            </w:ins>
          </w:p>
          <w:p w14:paraId="566CE3AF" w14:textId="77777777" w:rsidR="00A04B58" w:rsidRPr="00614136" w:rsidRDefault="00A04B58" w:rsidP="000815A4">
            <w:pPr>
              <w:spacing w:after="0" w:line="252" w:lineRule="auto"/>
              <w:jc w:val="center"/>
              <w:rPr>
                <w:ins w:id="13787" w:author="China Telecom" w:date="2020-11-20T19:33:00Z"/>
                <w:b/>
                <w:bCs/>
              </w:rPr>
            </w:pPr>
            <w:ins w:id="13788" w:author="China Telecom" w:date="2020-11-20T19:33:00Z">
              <w:r w:rsidRPr="00614136">
                <w:rPr>
                  <w:b/>
                  <w:bCs/>
                </w:rPr>
                <w:t>Baseline: PF3</w:t>
              </w:r>
            </w:ins>
          </w:p>
          <w:p w14:paraId="2A67956E" w14:textId="77777777" w:rsidR="00A04B58" w:rsidRPr="00614136" w:rsidRDefault="00A04B58" w:rsidP="000815A4">
            <w:pPr>
              <w:spacing w:after="0" w:line="252" w:lineRule="auto"/>
              <w:jc w:val="center"/>
              <w:rPr>
                <w:ins w:id="13789" w:author="China Telecom" w:date="2020-11-20T19:33:00Z"/>
                <w:b/>
                <w:bCs/>
              </w:rPr>
            </w:pPr>
            <w:ins w:id="13790" w:author="China Telecom" w:date="2020-11-20T19:33:00Z">
              <w:r w:rsidRPr="00614136">
                <w:rPr>
                  <w:b/>
                  <w:bCs/>
                </w:rPr>
                <w:t>Enhancement: DMRS-less PUCCH</w:t>
              </w:r>
            </w:ins>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C632B" w14:textId="77777777" w:rsidR="00A04B58" w:rsidRPr="003658DE" w:rsidRDefault="00A04B58" w:rsidP="000815A4">
            <w:pPr>
              <w:spacing w:after="0" w:line="252" w:lineRule="auto"/>
              <w:jc w:val="center"/>
              <w:rPr>
                <w:ins w:id="13791" w:author="China Telecom" w:date="2020-11-20T19:33:00Z"/>
                <w:rFonts w:ascii="New York" w:hAnsi="New York" w:cs="Calibri"/>
              </w:rPr>
            </w:pPr>
            <w:ins w:id="13792" w:author="China Telecom" w:date="2020-11-20T19:33:00Z">
              <w:r w:rsidRPr="003658DE">
                <w:t>1% BLER</w:t>
              </w:r>
            </w:ins>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54A07" w14:textId="77777777" w:rsidR="00A04B58" w:rsidRPr="00955923" w:rsidRDefault="00A04B58" w:rsidP="000815A4">
            <w:pPr>
              <w:spacing w:after="0" w:line="252" w:lineRule="auto"/>
              <w:jc w:val="center"/>
              <w:rPr>
                <w:ins w:id="13793" w:author="China Telecom" w:date="2020-11-20T19:33:00Z"/>
                <w:rFonts w:ascii="宋体" w:hAnsi="宋体"/>
              </w:rPr>
            </w:pPr>
            <w:ins w:id="13794" w:author="China Telecom" w:date="2020-11-20T19:33:00Z">
              <w:r w:rsidRPr="00955923">
                <w:rPr>
                  <w:rFonts w:hint="eastAsia"/>
                </w:rPr>
                <w:t>-2dB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085CD7B" w14:textId="77777777" w:rsidR="00A04B58" w:rsidRPr="00B27554" w:rsidRDefault="00A04B58" w:rsidP="00DB5682">
            <w:pPr>
              <w:spacing w:after="0" w:line="252" w:lineRule="auto"/>
              <w:rPr>
                <w:ins w:id="13795" w:author="China Telecom" w:date="2020-11-20T19:33:00Z"/>
              </w:rPr>
            </w:pPr>
            <w:ins w:id="13796" w:author="China Telecom" w:date="2020-11-20T19:33:00Z">
              <w:r w:rsidRPr="00B27554">
                <w:rPr>
                  <w:rFonts w:hint="eastAsia"/>
                </w:rPr>
                <w:t xml:space="preserve">Source 8 </w:t>
              </w:r>
              <w:r w:rsidRPr="00B27554">
                <w:t>(R1-2009451)</w:t>
              </w:r>
            </w:ins>
          </w:p>
        </w:tc>
      </w:tr>
      <w:tr w:rsidR="00A04B58" w:rsidRPr="00614136" w14:paraId="1541990A" w14:textId="77777777" w:rsidTr="000815A4">
        <w:trPr>
          <w:ins w:id="13797"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39A15C63" w14:textId="77777777" w:rsidR="00A04B58" w:rsidRPr="00614136" w:rsidRDefault="00A04B58" w:rsidP="00DB5682">
            <w:pPr>
              <w:spacing w:after="0"/>
              <w:rPr>
                <w:ins w:id="13798" w:author="China Telecom" w:date="2020-11-20T19:33:00Z"/>
                <w:rFonts w:eastAsia="宋体"/>
                <w:b/>
                <w:bCs/>
              </w:rPr>
            </w:pPr>
          </w:p>
        </w:tc>
        <w:tc>
          <w:tcPr>
            <w:tcW w:w="2397" w:type="dxa"/>
            <w:vMerge/>
            <w:tcBorders>
              <w:top w:val="nil"/>
              <w:left w:val="nil"/>
              <w:bottom w:val="single" w:sz="8" w:space="0" w:color="auto"/>
              <w:right w:val="single" w:sz="8" w:space="0" w:color="auto"/>
            </w:tcBorders>
            <w:vAlign w:val="center"/>
            <w:hideMark/>
          </w:tcPr>
          <w:p w14:paraId="7E620ECD" w14:textId="77777777" w:rsidR="00A04B58" w:rsidRPr="0073788A" w:rsidRDefault="00A04B58" w:rsidP="000815A4">
            <w:pPr>
              <w:spacing w:after="0"/>
              <w:jc w:val="center"/>
              <w:rPr>
                <w:ins w:id="13799" w:author="China Telecom" w:date="2020-11-20T19:33:00Z"/>
                <w:rFonts w:ascii="New York" w:eastAsia="宋体" w:hAnsi="New York" w:cs="Calibri"/>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EC5E9" w14:textId="77777777" w:rsidR="00A04B58" w:rsidRPr="0073788A" w:rsidRDefault="00A04B58" w:rsidP="000815A4">
            <w:pPr>
              <w:spacing w:after="0" w:line="252" w:lineRule="auto"/>
              <w:jc w:val="center"/>
              <w:rPr>
                <w:ins w:id="13800" w:author="China Telecom" w:date="2020-11-20T19:33:00Z"/>
              </w:rPr>
            </w:pPr>
            <w:ins w:id="13801" w:author="China Telecom" w:date="2020-11-20T19:33:00Z">
              <w:r w:rsidRPr="0073788A">
                <w:rPr>
                  <w:rFonts w:hint="eastAsia"/>
                </w:rPr>
                <w:t>1dB</w:t>
              </w:r>
            </w:ins>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75B43CE" w14:textId="77777777" w:rsidR="00A04B58" w:rsidRPr="0073788A" w:rsidRDefault="00A04B58" w:rsidP="00DB5682">
            <w:pPr>
              <w:spacing w:after="0" w:line="252" w:lineRule="auto"/>
              <w:rPr>
                <w:ins w:id="13802" w:author="China Telecom" w:date="2020-11-20T19:33:00Z"/>
              </w:rPr>
            </w:pPr>
            <w:ins w:id="13803" w:author="China Telecom" w:date="2020-11-20T19:33:00Z">
              <w:r w:rsidRPr="0073788A">
                <w:rPr>
                  <w:rFonts w:hint="eastAsia"/>
                </w:rPr>
                <w:t xml:space="preserve">Source 3 </w:t>
              </w:r>
              <w:r w:rsidRPr="0073788A">
                <w:t>(receiver assumption 2)</w:t>
              </w:r>
            </w:ins>
          </w:p>
          <w:p w14:paraId="5344E63D" w14:textId="77777777" w:rsidR="00A04B58" w:rsidRPr="0073788A" w:rsidRDefault="00A04B58" w:rsidP="00DB5682">
            <w:pPr>
              <w:spacing w:after="0" w:line="252" w:lineRule="auto"/>
              <w:rPr>
                <w:ins w:id="13804" w:author="China Telecom" w:date="2020-11-20T19:33:00Z"/>
              </w:rPr>
            </w:pPr>
            <w:ins w:id="13805" w:author="China Telecom" w:date="2020-11-20T19:33:00Z">
              <w:r w:rsidRPr="0073788A">
                <w:t xml:space="preserve">(R1-2009802) </w:t>
              </w:r>
            </w:ins>
          </w:p>
        </w:tc>
      </w:tr>
    </w:tbl>
    <w:p w14:paraId="1098D72C" w14:textId="77777777" w:rsidR="00A04B58" w:rsidRPr="00987E32" w:rsidRDefault="00A04B58" w:rsidP="00A04B58">
      <w:pPr>
        <w:overflowPunct w:val="0"/>
        <w:autoSpaceDE w:val="0"/>
        <w:autoSpaceDN w:val="0"/>
        <w:spacing w:after="0" w:line="252" w:lineRule="auto"/>
        <w:rPr>
          <w:ins w:id="13806" w:author="China Telecom" w:date="2020-11-20T19:33:00Z"/>
        </w:rPr>
      </w:pPr>
      <w:ins w:id="13807" w:author="China Telecom" w:date="2020-11-20T19:33:00Z">
        <w:r w:rsidRPr="00987E32">
          <w:t xml:space="preserve">Note </w:t>
        </w:r>
        <w:r>
          <w:t>1</w:t>
        </w:r>
        <w:r w:rsidRPr="00987E32">
          <w:t xml:space="preserve">: false alarm rate is the probability that DTX is detected as a correct payload.  </w:t>
        </w:r>
      </w:ins>
    </w:p>
    <w:p w14:paraId="528371D9" w14:textId="77777777" w:rsidR="00A04B58" w:rsidRDefault="00A04B58" w:rsidP="00A04B58">
      <w:pPr>
        <w:overflowPunct w:val="0"/>
        <w:autoSpaceDE w:val="0"/>
        <w:autoSpaceDN w:val="0"/>
        <w:spacing w:after="0" w:line="252" w:lineRule="auto"/>
        <w:rPr>
          <w:ins w:id="13808" w:author="China Telecom" w:date="2020-11-20T19:33:00Z"/>
        </w:rPr>
      </w:pPr>
      <w:ins w:id="13809" w:author="China Telecom" w:date="2020-11-20T19:33:00Z">
        <w:r w:rsidRPr="00987E32">
          <w:t xml:space="preserve">Note </w:t>
        </w:r>
        <w:r>
          <w:t>2</w:t>
        </w:r>
        <w:r w:rsidRPr="00987E32">
          <w:t>: undetectable error rate = # instances that a UCI payload is declared as correct when the UCI payload is in error / Total # instances that UCI payloads are in error, where a UCI payload is declared as correct if it passes the error detection check</w:t>
        </w:r>
        <w:r>
          <w:t>.</w:t>
        </w:r>
      </w:ins>
    </w:p>
    <w:p w14:paraId="17B37AE2" w14:textId="77777777" w:rsidR="00A04B58" w:rsidRPr="00614136" w:rsidRDefault="00A04B58" w:rsidP="00A04B58">
      <w:pPr>
        <w:overflowPunct w:val="0"/>
        <w:autoSpaceDE w:val="0"/>
        <w:autoSpaceDN w:val="0"/>
        <w:spacing w:after="0" w:line="252" w:lineRule="auto"/>
        <w:rPr>
          <w:ins w:id="13810" w:author="China Telecom" w:date="2020-11-20T19:33:00Z"/>
        </w:rPr>
      </w:pPr>
    </w:p>
    <w:p w14:paraId="5B7DFCE7" w14:textId="77777777" w:rsidR="00A04B58" w:rsidRPr="00614136" w:rsidRDefault="00A04B58">
      <w:pPr>
        <w:pStyle w:val="TH"/>
        <w:rPr>
          <w:ins w:id="13811" w:author="China Telecom" w:date="2020-11-20T19:33:00Z"/>
          <w:rFonts w:eastAsia="宋体"/>
        </w:rPr>
        <w:pPrChange w:id="13812" w:author="China Telecom" w:date="2020-11-20T19:33:00Z">
          <w:pPr>
            <w:pStyle w:val="afb"/>
            <w:jc w:val="center"/>
          </w:pPr>
        </w:pPrChange>
      </w:pPr>
      <w:ins w:id="13813" w:author="China Telecom" w:date="2020-11-20T19:33:00Z">
        <w:r w:rsidRPr="00614136">
          <w:rPr>
            <w:rFonts w:hint="eastAsia"/>
          </w:rPr>
          <w:t xml:space="preserve">Table </w:t>
        </w:r>
        <w:r w:rsidRPr="00614136">
          <w:rPr>
            <w:rFonts w:eastAsia="宋体"/>
          </w:rPr>
          <w:t>6</w:t>
        </w:r>
        <w:r w:rsidRPr="00614136">
          <w:rPr>
            <w:rFonts w:eastAsia="宋体" w:hint="eastAsia"/>
            <w:lang w:eastAsia="zh-CN"/>
          </w:rPr>
          <w:t>.</w:t>
        </w:r>
        <w:r w:rsidRPr="00614136">
          <w:rPr>
            <w:rFonts w:eastAsia="宋体"/>
            <w:lang w:eastAsia="zh-CN"/>
          </w:rPr>
          <w:t>2.1</w:t>
        </w:r>
        <w:r w:rsidRPr="00614136">
          <w:rPr>
            <w:rFonts w:eastAsia="宋体" w:hint="eastAsia"/>
          </w:rPr>
          <w:t>-</w:t>
        </w:r>
        <w:r w:rsidRPr="00614136">
          <w:rPr>
            <w:rFonts w:eastAsia="宋体"/>
          </w:rPr>
          <w:t>2</w:t>
        </w:r>
        <w:r w:rsidRPr="00614136">
          <w:rPr>
            <w:rFonts w:hint="eastAsia"/>
          </w:rPr>
          <w:t xml:space="preserve">: Performance (PAPR/CM) gain </w:t>
        </w:r>
        <w:r w:rsidRPr="00A04B58">
          <w:rPr>
            <w:rFonts w:eastAsia="宋体"/>
            <w:rPrChange w:id="13814" w:author="China Telecom" w:date="2020-11-20T19:33:00Z">
              <w:rPr/>
            </w:rPrChange>
          </w:rPr>
          <w:t>observed</w:t>
        </w:r>
        <w:r w:rsidRPr="00614136">
          <w:rPr>
            <w:rFonts w:hint="eastAsia"/>
          </w:rPr>
          <w:t xml:space="preserve"> for DMRS-less PUCCH over Rel-15/16 baseline</w:t>
        </w:r>
      </w:ins>
    </w:p>
    <w:tbl>
      <w:tblPr>
        <w:tblW w:w="0" w:type="auto"/>
        <w:tblCellMar>
          <w:left w:w="0" w:type="dxa"/>
          <w:right w:w="0" w:type="dxa"/>
        </w:tblCellMar>
        <w:tblLook w:val="04A0" w:firstRow="1" w:lastRow="0" w:firstColumn="1" w:lastColumn="0" w:noHBand="0" w:noVBand="1"/>
      </w:tblPr>
      <w:tblGrid>
        <w:gridCol w:w="3290"/>
        <w:gridCol w:w="3286"/>
        <w:gridCol w:w="3281"/>
      </w:tblGrid>
      <w:tr w:rsidR="00A04B58" w:rsidRPr="00614136" w14:paraId="5588013F" w14:textId="77777777" w:rsidTr="000815A4">
        <w:trPr>
          <w:ins w:id="13815" w:author="China Telecom" w:date="2020-11-20T19:33:00Z"/>
        </w:trPr>
        <w:tc>
          <w:tcPr>
            <w:tcW w:w="3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5C0ABB" w14:textId="77777777" w:rsidR="00A04B58" w:rsidRPr="00614136" w:rsidRDefault="00A04B58" w:rsidP="000815A4">
            <w:pPr>
              <w:spacing w:after="0" w:line="252" w:lineRule="auto"/>
              <w:jc w:val="center"/>
              <w:rPr>
                <w:ins w:id="13816" w:author="China Telecom" w:date="2020-11-20T19:33:00Z"/>
                <w:rFonts w:ascii="宋体" w:hAnsi="宋体"/>
                <w:lang w:eastAsia="en-IN"/>
              </w:rPr>
            </w:pPr>
            <w:ins w:id="13817" w:author="China Telecom" w:date="2020-11-20T19:33:00Z">
              <w:r w:rsidRPr="00614136">
                <w:rPr>
                  <w:rFonts w:hint="eastAsia"/>
                </w:rPr>
                <w:t>Modulation order</w:t>
              </w:r>
            </w:ins>
          </w:p>
        </w:tc>
        <w:tc>
          <w:tcPr>
            <w:tcW w:w="33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144F1F" w14:textId="77777777" w:rsidR="00A04B58" w:rsidRPr="00614136" w:rsidRDefault="00A04B58" w:rsidP="000815A4">
            <w:pPr>
              <w:spacing w:after="0" w:line="252" w:lineRule="auto"/>
              <w:jc w:val="center"/>
              <w:rPr>
                <w:ins w:id="13818" w:author="China Telecom" w:date="2020-11-20T19:33:00Z"/>
              </w:rPr>
            </w:pPr>
            <w:ins w:id="13819" w:author="China Telecom" w:date="2020-11-20T19:33:00Z">
              <w:r w:rsidRPr="00614136">
                <w:rPr>
                  <w:rFonts w:hint="eastAsia"/>
                </w:rPr>
                <w:t>Observed PAPR/CM gain</w:t>
              </w:r>
            </w:ins>
          </w:p>
        </w:tc>
        <w:tc>
          <w:tcPr>
            <w:tcW w:w="33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2C3206" w14:textId="77777777" w:rsidR="00A04B58" w:rsidRPr="00614136" w:rsidRDefault="00A04B58" w:rsidP="000815A4">
            <w:pPr>
              <w:spacing w:after="0" w:line="252" w:lineRule="auto"/>
              <w:jc w:val="center"/>
              <w:rPr>
                <w:ins w:id="13820" w:author="China Telecom" w:date="2020-11-20T19:33:00Z"/>
              </w:rPr>
            </w:pPr>
            <w:ins w:id="13821" w:author="China Telecom" w:date="2020-11-20T19:33:00Z">
              <w:r w:rsidRPr="00614136">
                <w:rPr>
                  <w:rFonts w:hint="eastAsia"/>
                </w:rPr>
                <w:t>Source</w:t>
              </w:r>
            </w:ins>
          </w:p>
        </w:tc>
      </w:tr>
      <w:tr w:rsidR="00A04B58" w:rsidRPr="00614136" w14:paraId="5C464CA1" w14:textId="77777777" w:rsidTr="000815A4">
        <w:trPr>
          <w:ins w:id="13822" w:author="China Telecom" w:date="2020-11-20T19:33:00Z"/>
        </w:trPr>
        <w:tc>
          <w:tcPr>
            <w:tcW w:w="3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4AB65" w14:textId="77777777" w:rsidR="00A04B58" w:rsidRPr="00614136" w:rsidRDefault="00A04B58" w:rsidP="000815A4">
            <w:pPr>
              <w:spacing w:after="0" w:line="252" w:lineRule="auto"/>
              <w:jc w:val="center"/>
              <w:rPr>
                <w:ins w:id="13823" w:author="China Telecom" w:date="2020-11-20T19:33:00Z"/>
              </w:rPr>
            </w:pPr>
            <w:ins w:id="13824" w:author="China Telecom" w:date="2020-11-20T19:33:00Z">
              <w:r w:rsidRPr="00614136">
                <w:rPr>
                  <w:rFonts w:hint="eastAsia"/>
                </w:rPr>
                <w:t>QPSK</w:t>
              </w:r>
            </w:ins>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115035E9" w14:textId="77777777" w:rsidR="00A04B58" w:rsidRPr="00614136" w:rsidRDefault="00A04B58" w:rsidP="00DB5682">
            <w:pPr>
              <w:spacing w:after="0" w:line="252" w:lineRule="auto"/>
              <w:rPr>
                <w:ins w:id="13825" w:author="China Telecom" w:date="2020-11-20T19:33:00Z"/>
              </w:rPr>
            </w:pPr>
            <w:ins w:id="13826" w:author="China Telecom" w:date="2020-11-20T19:33:00Z">
              <w:r w:rsidRPr="00614136">
                <w:rPr>
                  <w:rFonts w:hint="eastAsia"/>
                </w:rPr>
                <w:t>3.5dB PARR gain</w:t>
              </w:r>
            </w:ins>
          </w:p>
          <w:p w14:paraId="4D30D48E" w14:textId="77777777" w:rsidR="00A04B58" w:rsidRPr="00614136" w:rsidRDefault="00A04B58" w:rsidP="00DB5682">
            <w:pPr>
              <w:spacing w:after="0" w:line="252" w:lineRule="auto"/>
              <w:jc w:val="both"/>
              <w:rPr>
                <w:ins w:id="13827" w:author="China Telecom" w:date="2020-11-20T19:33:00Z"/>
              </w:rPr>
            </w:pPr>
            <w:ins w:id="13828" w:author="China Telecom" w:date="2020-11-20T19:33:00Z">
              <w:r w:rsidRPr="00614136">
                <w:rPr>
                  <w:rFonts w:hint="eastAsia"/>
                </w:rPr>
                <w:t>1dB CM gain</w:t>
              </w:r>
            </w:ins>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65572C2B" w14:textId="77777777" w:rsidR="00A04B58" w:rsidRPr="00614136" w:rsidRDefault="00A04B58" w:rsidP="00DB5682">
            <w:pPr>
              <w:spacing w:after="0" w:line="252" w:lineRule="auto"/>
              <w:rPr>
                <w:ins w:id="13829" w:author="China Telecom" w:date="2020-11-20T19:33:00Z"/>
              </w:rPr>
            </w:pPr>
            <w:ins w:id="13830" w:author="China Telecom" w:date="2020-11-20T19:33:00Z">
              <w:r w:rsidRPr="00614136">
                <w:rPr>
                  <w:rFonts w:hint="eastAsia"/>
                </w:rPr>
                <w:t xml:space="preserve">Source 3 </w:t>
              </w:r>
              <w:r>
                <w:t>(</w:t>
              </w:r>
              <w:r w:rsidRPr="006543F3">
                <w:t>R1-2009802</w:t>
              </w:r>
              <w:r>
                <w:t>)</w:t>
              </w:r>
            </w:ins>
          </w:p>
        </w:tc>
      </w:tr>
      <w:tr w:rsidR="00A04B58" w:rsidRPr="00614136" w14:paraId="3F8F2C7F" w14:textId="77777777" w:rsidTr="000815A4">
        <w:trPr>
          <w:ins w:id="13831"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0FF6A29E" w14:textId="77777777" w:rsidR="00A04B58" w:rsidRPr="00614136" w:rsidRDefault="00A04B58" w:rsidP="000815A4">
            <w:pPr>
              <w:spacing w:after="0"/>
              <w:jc w:val="center"/>
              <w:rPr>
                <w:ins w:id="13832" w:author="China Telecom" w:date="2020-11-20T19:33:00Z"/>
                <w:rFonts w:ascii="宋体" w:eastAsia="宋体" w:hAnsi="宋体"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03C950FB" w14:textId="77777777" w:rsidR="00A04B58" w:rsidRPr="00614136" w:rsidRDefault="00A04B58" w:rsidP="00DB5682">
            <w:pPr>
              <w:spacing w:after="0" w:line="252" w:lineRule="auto"/>
              <w:rPr>
                <w:ins w:id="13833" w:author="China Telecom" w:date="2020-11-20T19:33:00Z"/>
              </w:rPr>
            </w:pPr>
            <w:ins w:id="13834" w:author="China Telecom" w:date="2020-11-20T19:33:00Z">
              <w:r w:rsidRPr="00614136">
                <w:rPr>
                  <w:rFonts w:hint="eastAsia"/>
                </w:rPr>
                <w:t>6.3dB PAPR gain</w:t>
              </w:r>
            </w:ins>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5D346EE5" w14:textId="77777777" w:rsidR="00A04B58" w:rsidRPr="00614136" w:rsidRDefault="00A04B58" w:rsidP="00DB5682">
            <w:pPr>
              <w:spacing w:after="0" w:line="252" w:lineRule="auto"/>
              <w:rPr>
                <w:ins w:id="13835" w:author="China Telecom" w:date="2020-11-20T19:33:00Z"/>
              </w:rPr>
            </w:pPr>
            <w:ins w:id="13836" w:author="China Telecom" w:date="2020-11-20T19:33:00Z">
              <w:r w:rsidRPr="00614136">
                <w:rPr>
                  <w:rFonts w:hint="eastAsia"/>
                </w:rPr>
                <w:t xml:space="preserve">Source 8 </w:t>
              </w:r>
              <w:r>
                <w:t>(R1-2009451)</w:t>
              </w:r>
            </w:ins>
          </w:p>
        </w:tc>
      </w:tr>
      <w:tr w:rsidR="00A04B58" w:rsidRPr="00614136" w14:paraId="6E3A3A06" w14:textId="77777777" w:rsidTr="000815A4">
        <w:trPr>
          <w:ins w:id="13837"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72AACDCA" w14:textId="77777777" w:rsidR="00A04B58" w:rsidRPr="00614136" w:rsidRDefault="00A04B58" w:rsidP="000815A4">
            <w:pPr>
              <w:spacing w:after="0"/>
              <w:jc w:val="center"/>
              <w:rPr>
                <w:ins w:id="13838" w:author="China Telecom" w:date="2020-11-20T19:33:00Z"/>
                <w:rFonts w:ascii="宋体" w:eastAsia="宋体" w:hAnsi="宋体"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1DA5AD6E" w14:textId="77777777" w:rsidR="00A04B58" w:rsidRPr="00614136" w:rsidRDefault="00A04B58" w:rsidP="00DB5682">
            <w:pPr>
              <w:spacing w:after="0" w:line="252" w:lineRule="auto"/>
              <w:rPr>
                <w:ins w:id="13839" w:author="China Telecom" w:date="2020-11-20T19:33:00Z"/>
              </w:rPr>
            </w:pPr>
            <w:ins w:id="13840" w:author="China Telecom" w:date="2020-11-20T19:33:00Z">
              <w:r w:rsidRPr="00614136">
                <w:rPr>
                  <w:rFonts w:hint="eastAsia"/>
                </w:rPr>
                <w:t>4.5dB PAPR gain</w:t>
              </w:r>
            </w:ins>
          </w:p>
          <w:p w14:paraId="77FB0FED" w14:textId="77777777" w:rsidR="00A04B58" w:rsidRPr="00614136" w:rsidRDefault="00A04B58" w:rsidP="00DB5682">
            <w:pPr>
              <w:spacing w:after="0" w:line="252" w:lineRule="auto"/>
              <w:jc w:val="both"/>
              <w:rPr>
                <w:ins w:id="13841" w:author="China Telecom" w:date="2020-11-20T19:33:00Z"/>
              </w:rPr>
            </w:pPr>
            <w:ins w:id="13842" w:author="China Telecom" w:date="2020-11-20T19:33:00Z">
              <w:r w:rsidRPr="00614136">
                <w:rPr>
                  <w:rFonts w:hint="eastAsia"/>
                </w:rPr>
                <w:t>1.7dB CM gain</w:t>
              </w:r>
            </w:ins>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759EF56C" w14:textId="77777777" w:rsidR="00A04B58" w:rsidRPr="00614136" w:rsidRDefault="00A04B58" w:rsidP="00DB5682">
            <w:pPr>
              <w:spacing w:after="0" w:line="252" w:lineRule="auto"/>
              <w:rPr>
                <w:ins w:id="13843" w:author="China Telecom" w:date="2020-11-20T19:33:00Z"/>
              </w:rPr>
            </w:pPr>
            <w:ins w:id="13844" w:author="China Telecom" w:date="2020-11-20T19:33:00Z">
              <w:r w:rsidRPr="00614136">
                <w:rPr>
                  <w:rFonts w:hint="eastAsia"/>
                </w:rPr>
                <w:t xml:space="preserve">Source 9 </w:t>
              </w:r>
              <w:r>
                <w:t>(R1-2009747)</w:t>
              </w:r>
            </w:ins>
          </w:p>
        </w:tc>
      </w:tr>
      <w:tr w:rsidR="00A04B58" w:rsidRPr="00614136" w14:paraId="3DFBA84A" w14:textId="77777777" w:rsidTr="000815A4">
        <w:trPr>
          <w:ins w:id="13845" w:author="China Telecom" w:date="2020-11-20T19:33:00Z"/>
        </w:trPr>
        <w:tc>
          <w:tcPr>
            <w:tcW w:w="3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0F9E1" w14:textId="77777777" w:rsidR="00A04B58" w:rsidRPr="00614136" w:rsidRDefault="00A04B58" w:rsidP="000815A4">
            <w:pPr>
              <w:spacing w:after="0" w:line="252" w:lineRule="auto"/>
              <w:jc w:val="center"/>
              <w:rPr>
                <w:ins w:id="13846" w:author="China Telecom" w:date="2020-11-20T19:33:00Z"/>
              </w:rPr>
            </w:pPr>
            <w:ins w:id="13847" w:author="China Telecom" w:date="2020-11-20T19:33:00Z">
              <w:r w:rsidRPr="00614136">
                <w:rPr>
                  <w:rFonts w:hint="eastAsia"/>
                </w:rPr>
                <w:t>Pi/2 BPSK</w:t>
              </w:r>
            </w:ins>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4E0F16C3" w14:textId="77777777" w:rsidR="00A04B58" w:rsidRPr="00614136" w:rsidRDefault="00A04B58" w:rsidP="00DB5682">
            <w:pPr>
              <w:spacing w:after="0" w:line="252" w:lineRule="auto"/>
              <w:rPr>
                <w:ins w:id="13848" w:author="China Telecom" w:date="2020-11-20T19:33:00Z"/>
              </w:rPr>
            </w:pPr>
            <w:ins w:id="13849" w:author="China Telecom" w:date="2020-11-20T19:33:00Z">
              <w:r w:rsidRPr="00614136">
                <w:rPr>
                  <w:rFonts w:hint="eastAsia"/>
                </w:rPr>
                <w:t>0.5dB PAPR gain</w:t>
              </w:r>
            </w:ins>
          </w:p>
          <w:p w14:paraId="33E91181" w14:textId="77777777" w:rsidR="00A04B58" w:rsidRPr="00614136" w:rsidRDefault="00A04B58" w:rsidP="00DB5682">
            <w:pPr>
              <w:spacing w:after="0" w:line="252" w:lineRule="auto"/>
              <w:jc w:val="both"/>
              <w:rPr>
                <w:ins w:id="13850" w:author="China Telecom" w:date="2020-11-20T19:33:00Z"/>
              </w:rPr>
            </w:pPr>
            <w:ins w:id="13851" w:author="China Telecom" w:date="2020-11-20T19:33:00Z">
              <w:r w:rsidRPr="00614136">
                <w:rPr>
                  <w:rFonts w:hint="eastAsia"/>
                </w:rPr>
                <w:t>0.6dB CM gain</w:t>
              </w:r>
            </w:ins>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0F515377" w14:textId="77777777" w:rsidR="00A04B58" w:rsidRPr="00614136" w:rsidRDefault="00A04B58" w:rsidP="00DB5682">
            <w:pPr>
              <w:spacing w:after="0" w:line="252" w:lineRule="auto"/>
              <w:rPr>
                <w:ins w:id="13852" w:author="China Telecom" w:date="2020-11-20T19:33:00Z"/>
              </w:rPr>
            </w:pPr>
            <w:ins w:id="13853" w:author="China Telecom" w:date="2020-11-20T19:33:00Z">
              <w:r w:rsidRPr="00614136">
                <w:rPr>
                  <w:rFonts w:hint="eastAsia"/>
                </w:rPr>
                <w:t xml:space="preserve">Source 3 </w:t>
              </w:r>
              <w:r>
                <w:t>(</w:t>
              </w:r>
              <w:r w:rsidRPr="006543F3">
                <w:t>R1-2009802</w:t>
              </w:r>
              <w:r>
                <w:t>)</w:t>
              </w:r>
            </w:ins>
          </w:p>
        </w:tc>
      </w:tr>
      <w:tr w:rsidR="00A04B58" w:rsidRPr="00614136" w14:paraId="37730AAE" w14:textId="77777777" w:rsidTr="00DB5682">
        <w:trPr>
          <w:ins w:id="13854"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7A73F13A" w14:textId="77777777" w:rsidR="00A04B58" w:rsidRPr="00614136" w:rsidRDefault="00A04B58" w:rsidP="00DB5682">
            <w:pPr>
              <w:spacing w:after="0"/>
              <w:rPr>
                <w:ins w:id="13855" w:author="China Telecom" w:date="2020-11-20T19:33:00Z"/>
                <w:rFonts w:ascii="宋体" w:eastAsia="宋体" w:hAnsi="宋体"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4CFA2FD0" w14:textId="77777777" w:rsidR="00A04B58" w:rsidRPr="00614136" w:rsidRDefault="00A04B58" w:rsidP="00DB5682">
            <w:pPr>
              <w:spacing w:after="0" w:line="252" w:lineRule="auto"/>
              <w:rPr>
                <w:ins w:id="13856" w:author="China Telecom" w:date="2020-11-20T19:33:00Z"/>
              </w:rPr>
            </w:pPr>
            <w:ins w:id="13857" w:author="China Telecom" w:date="2020-11-20T19:33:00Z">
              <w:r w:rsidRPr="00614136">
                <w:rPr>
                  <w:rFonts w:hint="eastAsia"/>
                </w:rPr>
                <w:t>4.8 dB PAPR gain</w:t>
              </w:r>
            </w:ins>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35090E36" w14:textId="77777777" w:rsidR="00A04B58" w:rsidRPr="00614136" w:rsidRDefault="00A04B58" w:rsidP="00DB5682">
            <w:pPr>
              <w:spacing w:after="0" w:line="252" w:lineRule="auto"/>
              <w:rPr>
                <w:ins w:id="13858" w:author="China Telecom" w:date="2020-11-20T19:33:00Z"/>
              </w:rPr>
            </w:pPr>
            <w:ins w:id="13859" w:author="China Telecom" w:date="2020-11-20T19:33:00Z">
              <w:r w:rsidRPr="00614136">
                <w:rPr>
                  <w:rFonts w:hint="eastAsia"/>
                </w:rPr>
                <w:t xml:space="preserve">Source 8 </w:t>
              </w:r>
              <w:r>
                <w:t>(R1-2009451)</w:t>
              </w:r>
            </w:ins>
          </w:p>
        </w:tc>
      </w:tr>
      <w:tr w:rsidR="00A04B58" w:rsidRPr="00614136" w14:paraId="6B61A515" w14:textId="77777777" w:rsidTr="00DB5682">
        <w:trPr>
          <w:ins w:id="13860" w:author="China Telecom" w:date="2020-11-20T19:33:00Z"/>
        </w:trPr>
        <w:tc>
          <w:tcPr>
            <w:tcW w:w="0" w:type="auto"/>
            <w:vMerge/>
            <w:tcBorders>
              <w:top w:val="nil"/>
              <w:left w:val="single" w:sz="8" w:space="0" w:color="auto"/>
              <w:bottom w:val="single" w:sz="8" w:space="0" w:color="auto"/>
              <w:right w:val="single" w:sz="8" w:space="0" w:color="auto"/>
            </w:tcBorders>
            <w:vAlign w:val="center"/>
            <w:hideMark/>
          </w:tcPr>
          <w:p w14:paraId="536D7F9D" w14:textId="77777777" w:rsidR="00A04B58" w:rsidRPr="00614136" w:rsidRDefault="00A04B58" w:rsidP="00DB5682">
            <w:pPr>
              <w:spacing w:after="0"/>
              <w:rPr>
                <w:ins w:id="13861" w:author="China Telecom" w:date="2020-11-20T19:33:00Z"/>
                <w:rFonts w:ascii="宋体" w:eastAsia="宋体" w:hAnsi="宋体"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2AC5920A" w14:textId="77777777" w:rsidR="00A04B58" w:rsidRPr="00614136" w:rsidRDefault="00A04B58" w:rsidP="00DB5682">
            <w:pPr>
              <w:spacing w:after="0" w:line="252" w:lineRule="auto"/>
              <w:rPr>
                <w:ins w:id="13862" w:author="China Telecom" w:date="2020-11-20T19:33:00Z"/>
              </w:rPr>
            </w:pPr>
            <w:ins w:id="13863" w:author="China Telecom" w:date="2020-11-20T19:33:00Z">
              <w:r w:rsidRPr="00614136">
                <w:rPr>
                  <w:rFonts w:hint="eastAsia"/>
                </w:rPr>
                <w:t>2.4dB PAPR gain</w:t>
              </w:r>
            </w:ins>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7880419A" w14:textId="77777777" w:rsidR="00A04B58" w:rsidRPr="00614136" w:rsidRDefault="00A04B58" w:rsidP="00DB5682">
            <w:pPr>
              <w:spacing w:after="0" w:line="252" w:lineRule="auto"/>
              <w:rPr>
                <w:ins w:id="13864" w:author="China Telecom" w:date="2020-11-20T19:33:00Z"/>
              </w:rPr>
            </w:pPr>
            <w:ins w:id="13865" w:author="China Telecom" w:date="2020-11-20T19:33:00Z">
              <w:r w:rsidRPr="00614136">
                <w:rPr>
                  <w:rFonts w:hint="eastAsia"/>
                </w:rPr>
                <w:t xml:space="preserve">Source 9 </w:t>
              </w:r>
              <w:r>
                <w:t>(R1-2009747)</w:t>
              </w:r>
            </w:ins>
          </w:p>
        </w:tc>
      </w:tr>
    </w:tbl>
    <w:p w14:paraId="1C070573" w14:textId="77777777" w:rsidR="00A04B58" w:rsidRPr="00614136" w:rsidRDefault="00A04B58" w:rsidP="00A04B58">
      <w:pPr>
        <w:rPr>
          <w:ins w:id="13866" w:author="China Telecom" w:date="2020-11-20T19:33:00Z"/>
          <w:rFonts w:eastAsia="宋体"/>
          <w:lang w:eastAsia="en-IN"/>
        </w:rPr>
      </w:pPr>
    </w:p>
    <w:p w14:paraId="5468D921" w14:textId="77777777" w:rsidR="00A04B58" w:rsidRPr="00614136" w:rsidRDefault="00A04B58">
      <w:pPr>
        <w:pStyle w:val="TH"/>
        <w:rPr>
          <w:ins w:id="13867" w:author="China Telecom" w:date="2020-11-20T19:33:00Z"/>
          <w:rFonts w:ascii="宋体" w:hAnsi="宋体" w:cs="Calibri"/>
        </w:rPr>
        <w:pPrChange w:id="13868" w:author="China Telecom" w:date="2020-11-20T19:33:00Z">
          <w:pPr>
            <w:pStyle w:val="afb"/>
            <w:jc w:val="center"/>
          </w:pPr>
        </w:pPrChange>
      </w:pPr>
      <w:ins w:id="13869" w:author="China Telecom" w:date="2020-11-20T19:33:00Z">
        <w:r w:rsidRPr="00614136">
          <w:rPr>
            <w:rFonts w:hint="eastAsia"/>
          </w:rPr>
          <w:t xml:space="preserve">Table </w:t>
        </w:r>
        <w:r w:rsidRPr="00614136">
          <w:rPr>
            <w:rFonts w:eastAsia="宋体"/>
          </w:rPr>
          <w:t>6</w:t>
        </w:r>
        <w:r w:rsidRPr="00614136">
          <w:rPr>
            <w:rFonts w:eastAsia="宋体" w:hint="eastAsia"/>
            <w:lang w:eastAsia="zh-CN"/>
          </w:rPr>
          <w:t>.</w:t>
        </w:r>
        <w:r w:rsidRPr="00614136">
          <w:rPr>
            <w:rFonts w:eastAsia="宋体"/>
            <w:lang w:eastAsia="zh-CN"/>
          </w:rPr>
          <w:t>2.1</w:t>
        </w:r>
        <w:r w:rsidRPr="00614136">
          <w:rPr>
            <w:rFonts w:eastAsia="宋体" w:hint="eastAsia"/>
          </w:rPr>
          <w:t>-</w:t>
        </w:r>
        <w:r w:rsidRPr="00614136">
          <w:rPr>
            <w:rFonts w:eastAsia="宋体"/>
          </w:rPr>
          <w:t>3</w:t>
        </w:r>
        <w:r w:rsidRPr="00614136">
          <w:rPr>
            <w:rFonts w:hint="eastAsia"/>
          </w:rPr>
          <w:t xml:space="preserve">: Key </w:t>
        </w:r>
        <w:r w:rsidRPr="00A04B58">
          <w:rPr>
            <w:rFonts w:eastAsia="宋体"/>
            <w:rPrChange w:id="13870" w:author="China Telecom" w:date="2020-11-20T19:33:00Z">
              <w:rPr/>
            </w:rPrChange>
          </w:rPr>
          <w:t>simulation</w:t>
        </w:r>
        <w:r w:rsidRPr="00614136">
          <w:rPr>
            <w:rFonts w:hint="eastAsia"/>
          </w:rPr>
          <w:t xml:space="preserve"> assumptions for DMRS-less PUCCH study</w:t>
        </w:r>
      </w:ins>
    </w:p>
    <w:tbl>
      <w:tblPr>
        <w:tblW w:w="8136" w:type="dxa"/>
        <w:jc w:val="center"/>
        <w:tblCellMar>
          <w:left w:w="0" w:type="dxa"/>
          <w:right w:w="0" w:type="dxa"/>
        </w:tblCellMar>
        <w:tblLook w:val="04A0" w:firstRow="1" w:lastRow="0" w:firstColumn="1" w:lastColumn="0" w:noHBand="0" w:noVBand="1"/>
      </w:tblPr>
      <w:tblGrid>
        <w:gridCol w:w="1566"/>
        <w:gridCol w:w="6570"/>
      </w:tblGrid>
      <w:tr w:rsidR="00A04B58" w:rsidRPr="00614136" w14:paraId="1AF6C831" w14:textId="77777777" w:rsidTr="000815A4">
        <w:trPr>
          <w:jc w:val="center"/>
          <w:ins w:id="13871" w:author="China Telecom" w:date="2020-11-20T19:33:00Z"/>
        </w:trPr>
        <w:tc>
          <w:tcPr>
            <w:tcW w:w="15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EA459" w14:textId="77777777" w:rsidR="00A04B58" w:rsidRPr="00614136" w:rsidRDefault="00A04B58" w:rsidP="000815A4">
            <w:pPr>
              <w:spacing w:after="0" w:line="252" w:lineRule="auto"/>
              <w:jc w:val="center"/>
              <w:rPr>
                <w:ins w:id="13872" w:author="China Telecom" w:date="2020-11-20T19:33:00Z"/>
                <w:rFonts w:cs="Calibri"/>
                <w:lang w:eastAsia="en-IN"/>
              </w:rPr>
            </w:pPr>
            <w:ins w:id="13873" w:author="China Telecom" w:date="2020-11-20T19:33:00Z">
              <w:r w:rsidRPr="00614136">
                <w:rPr>
                  <w:rFonts w:hint="eastAsia"/>
                </w:rPr>
                <w:t>Company</w:t>
              </w:r>
            </w:ins>
          </w:p>
        </w:tc>
        <w:tc>
          <w:tcPr>
            <w:tcW w:w="65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D3D09C" w14:textId="77777777" w:rsidR="00A04B58" w:rsidRPr="00614136" w:rsidRDefault="00A04B58" w:rsidP="000815A4">
            <w:pPr>
              <w:spacing w:after="0" w:line="252" w:lineRule="auto"/>
              <w:jc w:val="center"/>
              <w:rPr>
                <w:ins w:id="13874" w:author="China Telecom" w:date="2020-11-20T19:33:00Z"/>
              </w:rPr>
            </w:pPr>
            <w:ins w:id="13875" w:author="China Telecom" w:date="2020-11-20T19:33:00Z">
              <w:r w:rsidRPr="00614136">
                <w:rPr>
                  <w:rFonts w:hint="eastAsia"/>
                </w:rPr>
                <w:t>Key simulation assumptions</w:t>
              </w:r>
            </w:ins>
          </w:p>
        </w:tc>
      </w:tr>
      <w:tr w:rsidR="00A04B58" w:rsidRPr="00614136" w14:paraId="06BAC678" w14:textId="77777777" w:rsidTr="000815A4">
        <w:trPr>
          <w:jc w:val="center"/>
          <w:ins w:id="13876" w:author="China Telecom" w:date="2020-11-20T19:33:00Z"/>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AB946" w14:textId="77777777" w:rsidR="00A04B58" w:rsidRDefault="00A04B58" w:rsidP="000815A4">
            <w:pPr>
              <w:spacing w:after="0" w:line="252" w:lineRule="auto"/>
              <w:jc w:val="center"/>
              <w:rPr>
                <w:ins w:id="13877" w:author="China Telecom" w:date="2020-11-20T19:33:00Z"/>
              </w:rPr>
            </w:pPr>
            <w:ins w:id="13878" w:author="China Telecom" w:date="2020-11-20T19:33:00Z">
              <w:r w:rsidRPr="00614136">
                <w:rPr>
                  <w:rFonts w:hint="eastAsia"/>
                </w:rPr>
                <w:t>Source 1</w:t>
              </w:r>
            </w:ins>
          </w:p>
          <w:p w14:paraId="0152721F" w14:textId="77777777" w:rsidR="00A04B58" w:rsidRPr="00614136" w:rsidRDefault="00A04B58" w:rsidP="000815A4">
            <w:pPr>
              <w:spacing w:after="0" w:line="252" w:lineRule="auto"/>
              <w:jc w:val="center"/>
              <w:rPr>
                <w:ins w:id="13879" w:author="China Telecom" w:date="2020-11-20T19:33:00Z"/>
              </w:rPr>
            </w:pPr>
            <w:ins w:id="13880" w:author="China Telecom" w:date="2020-11-20T19:33:00Z">
              <w:r>
                <w:t>(</w:t>
              </w:r>
              <w:r w:rsidRPr="00BF6ECA">
                <w:t>R1-2009696</w:t>
              </w:r>
              <w:r>
                <w:t>)</w:t>
              </w:r>
            </w:ins>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52F0D1DF" w14:textId="77777777" w:rsidR="00A04B58" w:rsidRPr="00614136" w:rsidRDefault="00A04B58" w:rsidP="00DB5682">
            <w:pPr>
              <w:spacing w:after="0" w:line="252" w:lineRule="auto"/>
              <w:rPr>
                <w:ins w:id="13881" w:author="China Telecom" w:date="2020-11-20T19:33:00Z"/>
              </w:rPr>
            </w:pPr>
            <w:ins w:id="13882" w:author="China Telecom" w:date="2020-11-20T19:33:00Z">
              <w:r w:rsidRPr="00614136">
                <w:rPr>
                  <w:rFonts w:hint="eastAsia"/>
                </w:rPr>
                <w:t>Channel model of TDL-C 300 ns, UE speed of 3km/h</w:t>
              </w:r>
            </w:ins>
          </w:p>
          <w:p w14:paraId="7BB04435" w14:textId="77777777" w:rsidR="00A04B58" w:rsidRPr="00614136" w:rsidRDefault="00A04B58" w:rsidP="00DB5682">
            <w:pPr>
              <w:spacing w:after="0" w:line="252" w:lineRule="auto"/>
              <w:rPr>
                <w:ins w:id="13883" w:author="China Telecom" w:date="2020-11-20T19:33:00Z"/>
              </w:rPr>
            </w:pPr>
            <w:ins w:id="13884" w:author="China Telecom" w:date="2020-11-20T19:33:00Z">
              <w:r w:rsidRPr="00614136">
                <w:rPr>
                  <w:rFonts w:hint="eastAsia"/>
                </w:rPr>
                <w:t>Receiver for Rel-15/16 PUCCH: ML coherent receiver</w:t>
              </w:r>
            </w:ins>
          </w:p>
          <w:p w14:paraId="343595A6" w14:textId="77777777" w:rsidR="00A04B58" w:rsidRPr="00614136" w:rsidRDefault="00A04B58" w:rsidP="00DB5682">
            <w:pPr>
              <w:spacing w:after="0" w:line="252" w:lineRule="auto"/>
              <w:rPr>
                <w:ins w:id="13885" w:author="China Telecom" w:date="2020-11-20T19:33:00Z"/>
              </w:rPr>
            </w:pPr>
            <w:ins w:id="13886" w:author="China Telecom" w:date="2020-11-20T19:33:00Z">
              <w:r w:rsidRPr="00614136">
                <w:rPr>
                  <w:rFonts w:hint="eastAsia"/>
                </w:rPr>
                <w:t>Receiver for sequence based PUCCH: ML noncoherent sequence detector</w:t>
              </w:r>
            </w:ins>
          </w:p>
        </w:tc>
      </w:tr>
      <w:tr w:rsidR="00A04B58" w:rsidRPr="00614136" w14:paraId="49FA543A" w14:textId="77777777" w:rsidTr="000815A4">
        <w:trPr>
          <w:jc w:val="center"/>
          <w:ins w:id="13887" w:author="China Telecom" w:date="2020-11-20T19:33:00Z"/>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5C8FCF" w14:textId="3FAACEA6" w:rsidR="00A04B58" w:rsidRDefault="00A04B58" w:rsidP="000815A4">
            <w:pPr>
              <w:spacing w:after="0" w:line="252" w:lineRule="auto"/>
              <w:jc w:val="center"/>
              <w:rPr>
                <w:ins w:id="13888" w:author="China Telecom" w:date="2020-11-20T19:33:00Z"/>
              </w:rPr>
            </w:pPr>
            <w:ins w:id="13889" w:author="China Telecom" w:date="2020-11-20T19:33:00Z">
              <w:r w:rsidRPr="00614136">
                <w:rPr>
                  <w:rFonts w:hint="eastAsia"/>
                </w:rPr>
                <w:t>Source 2</w:t>
              </w:r>
            </w:ins>
          </w:p>
          <w:p w14:paraId="6805C419" w14:textId="77777777" w:rsidR="00A04B58" w:rsidRPr="00614136" w:rsidRDefault="00A04B58" w:rsidP="000815A4">
            <w:pPr>
              <w:spacing w:after="0" w:line="252" w:lineRule="auto"/>
              <w:jc w:val="center"/>
              <w:rPr>
                <w:ins w:id="13890" w:author="China Telecom" w:date="2020-11-20T19:33:00Z"/>
              </w:rPr>
            </w:pPr>
            <w:ins w:id="13891" w:author="China Telecom" w:date="2020-11-20T19:33:00Z">
              <w:r>
                <w:t>(</w:t>
              </w:r>
              <w:r w:rsidRPr="00BF6ECA">
                <w:t>R1-2009602</w:t>
              </w:r>
              <w:r>
                <w:t>)</w:t>
              </w:r>
            </w:ins>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4040F35C" w14:textId="77777777" w:rsidR="00A04B58" w:rsidRPr="00614136" w:rsidRDefault="00A04B58" w:rsidP="00DB5682">
            <w:pPr>
              <w:spacing w:after="0" w:line="252" w:lineRule="auto"/>
              <w:rPr>
                <w:ins w:id="13892" w:author="China Telecom" w:date="2020-11-20T19:33:00Z"/>
              </w:rPr>
            </w:pPr>
            <w:ins w:id="13893" w:author="China Telecom" w:date="2020-11-20T19:33:00Z">
              <w:r w:rsidRPr="00614136">
                <w:t>Channel model of TDL-C 300 ns, UE speed of 3km/h</w:t>
              </w:r>
            </w:ins>
          </w:p>
          <w:p w14:paraId="16C4E911" w14:textId="77777777" w:rsidR="00A04B58" w:rsidRPr="00614136" w:rsidRDefault="00A04B58" w:rsidP="00DB5682">
            <w:pPr>
              <w:spacing w:after="0" w:line="252" w:lineRule="auto"/>
              <w:rPr>
                <w:ins w:id="13894" w:author="China Telecom" w:date="2020-11-20T19:33:00Z"/>
              </w:rPr>
            </w:pPr>
            <w:ins w:id="13895" w:author="China Telecom" w:date="2020-11-20T19:33:00Z">
              <w:r w:rsidRPr="00614136">
                <w:rPr>
                  <w:rFonts w:hint="eastAsia"/>
                </w:rPr>
                <w:t>Receiver for Rel-15/16 PUCCH: ML coherent receiver (MMSE channel estimator and equalizer) and non-coherent receiver</w:t>
              </w:r>
            </w:ins>
          </w:p>
          <w:p w14:paraId="1B2DE015" w14:textId="77777777" w:rsidR="00A04B58" w:rsidRPr="00614136" w:rsidRDefault="00A04B58" w:rsidP="00DB5682">
            <w:pPr>
              <w:spacing w:after="0" w:line="252" w:lineRule="auto"/>
              <w:rPr>
                <w:ins w:id="13896" w:author="China Telecom" w:date="2020-11-20T19:33:00Z"/>
              </w:rPr>
            </w:pPr>
            <w:ins w:id="13897" w:author="China Telecom" w:date="2020-11-20T19:33:00Z">
              <w:r w:rsidRPr="00614136">
                <w:rPr>
                  <w:rFonts w:hint="eastAsia"/>
                </w:rPr>
                <w:t>Receiver for sequence based PUCCH: ML noncoherent sequence detector/correlator</w:t>
              </w:r>
            </w:ins>
          </w:p>
        </w:tc>
      </w:tr>
      <w:tr w:rsidR="00A04B58" w:rsidRPr="00614136" w14:paraId="6DFE8282" w14:textId="77777777" w:rsidTr="000815A4">
        <w:trPr>
          <w:trHeight w:val="705"/>
          <w:jc w:val="center"/>
          <w:ins w:id="13898" w:author="China Telecom" w:date="2020-11-20T19:33:00Z"/>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7E23AB" w14:textId="16C6917F" w:rsidR="00A04B58" w:rsidRDefault="00A04B58" w:rsidP="000815A4">
            <w:pPr>
              <w:spacing w:after="0" w:line="252" w:lineRule="auto"/>
              <w:jc w:val="center"/>
              <w:rPr>
                <w:ins w:id="13899" w:author="China Telecom" w:date="2020-11-20T19:33:00Z"/>
              </w:rPr>
            </w:pPr>
            <w:ins w:id="13900" w:author="China Telecom" w:date="2020-11-20T19:33:00Z">
              <w:r w:rsidRPr="00614136">
                <w:rPr>
                  <w:rFonts w:hint="eastAsia"/>
                </w:rPr>
                <w:t>Source 3</w:t>
              </w:r>
            </w:ins>
          </w:p>
          <w:p w14:paraId="392B0E7E" w14:textId="77777777" w:rsidR="00A04B58" w:rsidRPr="00614136" w:rsidRDefault="00A04B58" w:rsidP="000815A4">
            <w:pPr>
              <w:spacing w:after="0" w:line="252" w:lineRule="auto"/>
              <w:jc w:val="center"/>
              <w:rPr>
                <w:ins w:id="13901" w:author="China Telecom" w:date="2020-11-20T19:33:00Z"/>
              </w:rPr>
            </w:pPr>
            <w:ins w:id="13902" w:author="China Telecom" w:date="2020-11-20T19:33:00Z">
              <w:r>
                <w:t>(</w:t>
              </w:r>
              <w:r w:rsidRPr="006543F3">
                <w:t>R1-2009802</w:t>
              </w:r>
              <w:r>
                <w:t>)</w:t>
              </w:r>
            </w:ins>
          </w:p>
        </w:tc>
        <w:tc>
          <w:tcPr>
            <w:tcW w:w="6570" w:type="dxa"/>
            <w:tcBorders>
              <w:top w:val="nil"/>
              <w:left w:val="nil"/>
              <w:bottom w:val="single" w:sz="8" w:space="0" w:color="auto"/>
              <w:right w:val="single" w:sz="8" w:space="0" w:color="auto"/>
            </w:tcBorders>
            <w:tcMar>
              <w:top w:w="0" w:type="dxa"/>
              <w:left w:w="108" w:type="dxa"/>
              <w:bottom w:w="0" w:type="dxa"/>
              <w:right w:w="108" w:type="dxa"/>
            </w:tcMar>
          </w:tcPr>
          <w:p w14:paraId="43D7DA87" w14:textId="77777777" w:rsidR="00A04B58" w:rsidRPr="00614136" w:rsidRDefault="00A04B58" w:rsidP="00DB5682">
            <w:pPr>
              <w:spacing w:after="0" w:line="252" w:lineRule="auto"/>
              <w:rPr>
                <w:ins w:id="13903" w:author="China Telecom" w:date="2020-11-20T19:33:00Z"/>
              </w:rPr>
            </w:pPr>
            <w:ins w:id="13904" w:author="China Telecom" w:date="2020-11-20T19:33:00Z">
              <w:r w:rsidRPr="00614136">
                <w:rPr>
                  <w:rFonts w:hint="eastAsia"/>
                </w:rPr>
                <w:t>Channel model of TDL-C and TDL-A with up to 800 ns channel delay spread (including effects of timing error), up to 1111 Hz doppler (including effect of frequency error)</w:t>
              </w:r>
            </w:ins>
          </w:p>
          <w:p w14:paraId="4AE75651" w14:textId="77777777" w:rsidR="00A04B58" w:rsidRPr="00614136" w:rsidRDefault="00A04B58" w:rsidP="00DB5682">
            <w:pPr>
              <w:spacing w:after="0" w:line="252" w:lineRule="auto"/>
              <w:rPr>
                <w:ins w:id="13905" w:author="China Telecom" w:date="2020-11-20T19:33:00Z"/>
              </w:rPr>
            </w:pPr>
          </w:p>
          <w:p w14:paraId="27E74322" w14:textId="77777777" w:rsidR="00A04B58" w:rsidRPr="00614136" w:rsidRDefault="00A04B58" w:rsidP="00DB5682">
            <w:pPr>
              <w:spacing w:after="0" w:line="252" w:lineRule="auto"/>
              <w:rPr>
                <w:ins w:id="13906" w:author="China Telecom" w:date="2020-11-20T19:33:00Z"/>
              </w:rPr>
            </w:pPr>
            <w:ins w:id="13907" w:author="China Telecom" w:date="2020-11-20T19:33:00Z">
              <w:r w:rsidRPr="00614136">
                <w:t xml:space="preserve">Receiver assumption 1: </w:t>
              </w:r>
            </w:ins>
          </w:p>
          <w:p w14:paraId="6E0743CB" w14:textId="77777777" w:rsidR="00A04B58" w:rsidRPr="00614136" w:rsidRDefault="00A04B58" w:rsidP="00A04B58">
            <w:pPr>
              <w:pStyle w:val="ad"/>
              <w:numPr>
                <w:ilvl w:val="0"/>
                <w:numId w:val="78"/>
              </w:numPr>
              <w:overflowPunct w:val="0"/>
              <w:autoSpaceDE w:val="0"/>
              <w:autoSpaceDN w:val="0"/>
              <w:spacing w:after="0" w:line="252" w:lineRule="auto"/>
              <w:ind w:firstLineChars="0"/>
              <w:rPr>
                <w:ins w:id="13908" w:author="China Telecom" w:date="2020-11-20T19:33:00Z"/>
              </w:rPr>
            </w:pPr>
            <w:ins w:id="13909" w:author="China Telecom" w:date="2020-11-20T19:33:00Z">
              <w:r w:rsidRPr="00614136">
                <w:t>Receiver for Rel-15/16 PUCCH: noncoherent ML detection performed on union of PUCCH DMRS and UCI symbols. Error detection based on noncoherent duo metric.</w:t>
              </w:r>
            </w:ins>
          </w:p>
          <w:p w14:paraId="27C0B7C9" w14:textId="77777777" w:rsidR="00A04B58" w:rsidRPr="00614136" w:rsidRDefault="00A04B58" w:rsidP="00A04B58">
            <w:pPr>
              <w:pStyle w:val="ad"/>
              <w:numPr>
                <w:ilvl w:val="0"/>
                <w:numId w:val="78"/>
              </w:numPr>
              <w:overflowPunct w:val="0"/>
              <w:autoSpaceDE w:val="0"/>
              <w:autoSpaceDN w:val="0"/>
              <w:spacing w:after="0" w:line="252" w:lineRule="auto"/>
              <w:ind w:firstLineChars="0"/>
              <w:rPr>
                <w:ins w:id="13910" w:author="China Telecom" w:date="2020-11-20T19:33:00Z"/>
              </w:rPr>
            </w:pPr>
            <w:ins w:id="13911" w:author="China Telecom" w:date="2020-11-20T19:33:00Z">
              <w:r w:rsidRPr="00614136">
                <w:t>Receiver for sequence based PUCCH: ML noncoherent receiver (correlator with 2D-FFT or fast Hadamard transform)</w:t>
              </w:r>
            </w:ins>
          </w:p>
          <w:p w14:paraId="2757695F" w14:textId="77777777" w:rsidR="00A04B58" w:rsidRPr="00614136" w:rsidRDefault="00A04B58" w:rsidP="00DB5682">
            <w:pPr>
              <w:spacing w:after="0" w:line="252" w:lineRule="auto"/>
              <w:rPr>
                <w:ins w:id="13912" w:author="China Telecom" w:date="2020-11-20T19:33:00Z"/>
              </w:rPr>
            </w:pPr>
            <w:ins w:id="13913" w:author="China Telecom" w:date="2020-11-20T19:33:00Z">
              <w:r w:rsidRPr="00614136">
                <w:t xml:space="preserve">Receiver assumption 2: </w:t>
              </w:r>
            </w:ins>
          </w:p>
          <w:p w14:paraId="5F7222B3" w14:textId="77777777" w:rsidR="00A04B58" w:rsidRPr="00614136" w:rsidRDefault="00A04B58" w:rsidP="00A04B58">
            <w:pPr>
              <w:pStyle w:val="ad"/>
              <w:numPr>
                <w:ilvl w:val="0"/>
                <w:numId w:val="79"/>
              </w:numPr>
              <w:overflowPunct w:val="0"/>
              <w:autoSpaceDE w:val="0"/>
              <w:autoSpaceDN w:val="0"/>
              <w:spacing w:after="0" w:line="252" w:lineRule="auto"/>
              <w:ind w:firstLineChars="0"/>
              <w:rPr>
                <w:ins w:id="13914" w:author="China Telecom" w:date="2020-11-20T19:33:00Z"/>
              </w:rPr>
            </w:pPr>
            <w:ins w:id="13915" w:author="China Telecom" w:date="2020-11-20T19:33:00Z">
              <w:r w:rsidRPr="00614136">
                <w:t>Receiver for Rel-15/16 PUCCH: ML coherent receiver</w:t>
              </w:r>
            </w:ins>
          </w:p>
          <w:p w14:paraId="38AA07EB" w14:textId="77777777" w:rsidR="00A04B58" w:rsidRPr="00614136" w:rsidRDefault="00A04B58" w:rsidP="00A04B58">
            <w:pPr>
              <w:pStyle w:val="ad"/>
              <w:numPr>
                <w:ilvl w:val="0"/>
                <w:numId w:val="79"/>
              </w:numPr>
              <w:overflowPunct w:val="0"/>
              <w:autoSpaceDE w:val="0"/>
              <w:autoSpaceDN w:val="0"/>
              <w:spacing w:after="0" w:line="252" w:lineRule="auto"/>
              <w:ind w:firstLineChars="0"/>
              <w:rPr>
                <w:ins w:id="13916" w:author="China Telecom" w:date="2020-11-20T19:33:00Z"/>
                <w:rFonts w:ascii="New York" w:hAnsi="New York" w:cs="Calibri"/>
              </w:rPr>
            </w:pPr>
            <w:ins w:id="13917" w:author="China Telecom" w:date="2020-11-20T19:33:00Z">
              <w:r w:rsidRPr="00614136">
                <w:t xml:space="preserve">Receiver for sequence based PUCCH: ML noncoherent receiver (correlator with 2D-FFT or fast Hadamard transform) </w:t>
              </w:r>
            </w:ins>
          </w:p>
        </w:tc>
      </w:tr>
      <w:tr w:rsidR="00A04B58" w:rsidRPr="00614136" w14:paraId="11C6E64B" w14:textId="77777777" w:rsidTr="000815A4">
        <w:trPr>
          <w:jc w:val="center"/>
          <w:ins w:id="13918" w:author="China Telecom" w:date="2020-11-20T19:33:00Z"/>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1A1A6" w14:textId="5AC86AC9" w:rsidR="00A04B58" w:rsidRDefault="00A04B58" w:rsidP="000815A4">
            <w:pPr>
              <w:spacing w:after="0" w:line="252" w:lineRule="auto"/>
              <w:jc w:val="center"/>
              <w:rPr>
                <w:ins w:id="13919" w:author="China Telecom" w:date="2020-11-20T19:33:00Z"/>
              </w:rPr>
            </w:pPr>
            <w:ins w:id="13920" w:author="China Telecom" w:date="2020-11-20T19:33:00Z">
              <w:r w:rsidRPr="00614136">
                <w:rPr>
                  <w:rFonts w:hint="eastAsia"/>
                </w:rPr>
                <w:t>Source 4</w:t>
              </w:r>
            </w:ins>
          </w:p>
          <w:p w14:paraId="060330DB" w14:textId="77777777" w:rsidR="00A04B58" w:rsidRPr="00614136" w:rsidRDefault="00A04B58" w:rsidP="000815A4">
            <w:pPr>
              <w:spacing w:after="0" w:line="252" w:lineRule="auto"/>
              <w:jc w:val="center"/>
              <w:rPr>
                <w:ins w:id="13921" w:author="China Telecom" w:date="2020-11-20T19:33:00Z"/>
                <w:rFonts w:ascii="New York" w:hAnsi="New York" w:cs="Calibri"/>
              </w:rPr>
            </w:pPr>
            <w:ins w:id="13922" w:author="China Telecom" w:date="2020-11-20T19:33:00Z">
              <w:r>
                <w:t>(</w:t>
              </w:r>
              <w:r w:rsidRPr="005D1B86">
                <w:t>R1-2008400</w:t>
              </w:r>
              <w:r>
                <w:t>)</w:t>
              </w:r>
            </w:ins>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4375E2FA" w14:textId="77777777" w:rsidR="00A04B58" w:rsidRPr="00614136" w:rsidRDefault="00A04B58" w:rsidP="00DB5682">
            <w:pPr>
              <w:spacing w:after="0" w:line="252" w:lineRule="auto"/>
              <w:rPr>
                <w:ins w:id="13923" w:author="China Telecom" w:date="2020-11-20T19:33:00Z"/>
                <w:rFonts w:ascii="宋体" w:hAnsi="宋体"/>
              </w:rPr>
            </w:pPr>
            <w:ins w:id="13924" w:author="China Telecom" w:date="2020-11-20T19:33:00Z">
              <w:r w:rsidRPr="00614136">
                <w:rPr>
                  <w:rFonts w:hint="eastAsia"/>
                </w:rPr>
                <w:t>Receiver for Rel-15/16 PUCCH: MMSE channel estimation (with genie Doppler and delay spread) + ML coherent detection</w:t>
              </w:r>
            </w:ins>
          </w:p>
          <w:p w14:paraId="1C916B1D" w14:textId="77777777" w:rsidR="00A04B58" w:rsidRPr="00614136" w:rsidRDefault="00A04B58" w:rsidP="00DB5682">
            <w:pPr>
              <w:spacing w:after="0" w:line="252" w:lineRule="auto"/>
              <w:rPr>
                <w:ins w:id="13925" w:author="China Telecom" w:date="2020-11-20T19:33:00Z"/>
              </w:rPr>
            </w:pPr>
            <w:ins w:id="13926" w:author="China Telecom" w:date="2020-11-20T19:33:00Z">
              <w:r w:rsidRPr="00614136">
                <w:rPr>
                  <w:rFonts w:hint="eastAsia"/>
                </w:rPr>
                <w:t xml:space="preserve">Receiver for sequence based PUCCH: ML noncoherent sequence </w:t>
              </w:r>
              <w:r w:rsidRPr="00614136">
                <w:rPr>
                  <w:rFonts w:hint="eastAsia"/>
                </w:rPr>
                <w:lastRenderedPageBreak/>
                <w:t>detector/correlator</w:t>
              </w:r>
            </w:ins>
          </w:p>
        </w:tc>
      </w:tr>
      <w:tr w:rsidR="00A04B58" w:rsidRPr="00614136" w14:paraId="39A621CF" w14:textId="77777777" w:rsidTr="000815A4">
        <w:trPr>
          <w:jc w:val="center"/>
          <w:ins w:id="13927" w:author="China Telecom" w:date="2020-11-20T19:33:00Z"/>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D8BE9" w14:textId="77777777" w:rsidR="00A04B58" w:rsidRDefault="00A04B58" w:rsidP="000815A4">
            <w:pPr>
              <w:spacing w:after="0" w:line="252" w:lineRule="auto"/>
              <w:jc w:val="center"/>
              <w:rPr>
                <w:ins w:id="13928" w:author="China Telecom" w:date="2020-11-20T19:33:00Z"/>
              </w:rPr>
            </w:pPr>
            <w:ins w:id="13929" w:author="China Telecom" w:date="2020-11-20T19:33:00Z">
              <w:r w:rsidRPr="00614136">
                <w:rPr>
                  <w:rFonts w:hint="eastAsia"/>
                </w:rPr>
                <w:lastRenderedPageBreak/>
                <w:t>Source 5</w:t>
              </w:r>
            </w:ins>
          </w:p>
          <w:p w14:paraId="696D3A1E" w14:textId="77777777" w:rsidR="00A04B58" w:rsidRPr="00614136" w:rsidRDefault="00A04B58" w:rsidP="000815A4">
            <w:pPr>
              <w:spacing w:after="0" w:line="252" w:lineRule="auto"/>
              <w:jc w:val="center"/>
              <w:rPr>
                <w:ins w:id="13930" w:author="China Telecom" w:date="2020-11-20T19:33:00Z"/>
              </w:rPr>
            </w:pPr>
            <w:ins w:id="13931" w:author="China Telecom" w:date="2020-11-20T19:33:00Z">
              <w:r>
                <w:t>(</w:t>
              </w:r>
              <w:r w:rsidRPr="005D1B86">
                <w:t>R1-2008027</w:t>
              </w:r>
              <w:r>
                <w:t>)</w:t>
              </w:r>
            </w:ins>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1E5B6DE3" w14:textId="77777777" w:rsidR="00A04B58" w:rsidRPr="00614136" w:rsidRDefault="00A04B58" w:rsidP="00DB5682">
            <w:pPr>
              <w:spacing w:after="0" w:line="252" w:lineRule="auto"/>
              <w:rPr>
                <w:ins w:id="13932" w:author="China Telecom" w:date="2020-11-20T19:33:00Z"/>
              </w:rPr>
            </w:pPr>
            <w:ins w:id="13933" w:author="China Telecom" w:date="2020-11-20T19:33:00Z">
              <w:r w:rsidRPr="00614136">
                <w:rPr>
                  <w:rFonts w:hint="eastAsia"/>
                </w:rPr>
                <w:t>Channel model of TDL-C 300 ns</w:t>
              </w:r>
            </w:ins>
          </w:p>
          <w:p w14:paraId="349360E7" w14:textId="77777777" w:rsidR="00A04B58" w:rsidRPr="00614136" w:rsidRDefault="00A04B58" w:rsidP="00DB5682">
            <w:pPr>
              <w:spacing w:after="0" w:line="252" w:lineRule="auto"/>
              <w:rPr>
                <w:ins w:id="13934" w:author="China Telecom" w:date="2020-11-20T19:33:00Z"/>
              </w:rPr>
            </w:pPr>
            <w:ins w:id="13935" w:author="China Telecom" w:date="2020-11-20T19:33:00Z">
              <w:r w:rsidRPr="00614136">
                <w:rPr>
                  <w:rFonts w:hint="eastAsia"/>
                </w:rPr>
                <w:t>Receiver for Rel-15/16 PUCCH: ML coherent receiver</w:t>
              </w:r>
            </w:ins>
          </w:p>
          <w:p w14:paraId="14F943AE" w14:textId="77777777" w:rsidR="00A04B58" w:rsidRPr="00614136" w:rsidRDefault="00A04B58" w:rsidP="00DB5682">
            <w:pPr>
              <w:spacing w:after="0" w:line="252" w:lineRule="auto"/>
              <w:rPr>
                <w:ins w:id="13936" w:author="China Telecom" w:date="2020-11-20T19:33:00Z"/>
              </w:rPr>
            </w:pPr>
            <w:ins w:id="13937" w:author="China Telecom" w:date="2020-11-20T19:33:00Z">
              <w:r w:rsidRPr="00614136">
                <w:rPr>
                  <w:rFonts w:hint="eastAsia"/>
                </w:rPr>
                <w:t>Receiver for sequence based PUCCH: ML noncoherent sequence detector/correlator</w:t>
              </w:r>
            </w:ins>
          </w:p>
        </w:tc>
      </w:tr>
      <w:tr w:rsidR="00A04B58" w:rsidRPr="00614136" w14:paraId="00181F1F" w14:textId="77777777" w:rsidTr="000815A4">
        <w:trPr>
          <w:jc w:val="center"/>
          <w:ins w:id="13938" w:author="China Telecom" w:date="2020-11-20T19:33:00Z"/>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BD37F" w14:textId="55B57CF5" w:rsidR="00A04B58" w:rsidRDefault="00A04B58" w:rsidP="000815A4">
            <w:pPr>
              <w:spacing w:after="0" w:line="252" w:lineRule="auto"/>
              <w:jc w:val="center"/>
              <w:rPr>
                <w:ins w:id="13939" w:author="China Telecom" w:date="2020-11-20T19:33:00Z"/>
              </w:rPr>
            </w:pPr>
            <w:ins w:id="13940" w:author="China Telecom" w:date="2020-11-20T19:33:00Z">
              <w:r w:rsidRPr="00614136">
                <w:rPr>
                  <w:rFonts w:hint="eastAsia"/>
                </w:rPr>
                <w:t>Source 6</w:t>
              </w:r>
            </w:ins>
          </w:p>
          <w:p w14:paraId="049D8C0D" w14:textId="77777777" w:rsidR="00A04B58" w:rsidRPr="00614136" w:rsidRDefault="00A04B58" w:rsidP="000815A4">
            <w:pPr>
              <w:spacing w:after="0" w:line="252" w:lineRule="auto"/>
              <w:jc w:val="center"/>
              <w:rPr>
                <w:ins w:id="13941" w:author="China Telecom" w:date="2020-11-20T19:33:00Z"/>
              </w:rPr>
            </w:pPr>
            <w:ins w:id="13942" w:author="China Telecom" w:date="2020-11-20T19:33:00Z">
              <w:r>
                <w:t>(</w:t>
              </w:r>
              <w:r w:rsidRPr="00BF6ECA">
                <w:rPr>
                  <w:rFonts w:eastAsiaTheme="minorEastAsia"/>
                  <w:lang w:eastAsia="zh-CN"/>
                </w:rPr>
                <w:t>R1-2009648</w:t>
              </w:r>
              <w:r>
                <w:t>)</w:t>
              </w:r>
            </w:ins>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2B128B31" w14:textId="77777777" w:rsidR="00A04B58" w:rsidRPr="00614136" w:rsidRDefault="00A04B58" w:rsidP="00DB5682">
            <w:pPr>
              <w:spacing w:after="0" w:line="252" w:lineRule="auto"/>
              <w:rPr>
                <w:ins w:id="13943" w:author="China Telecom" w:date="2020-11-20T19:33:00Z"/>
              </w:rPr>
            </w:pPr>
            <w:ins w:id="13944" w:author="China Telecom" w:date="2020-11-20T19:33:00Z">
              <w:r w:rsidRPr="00614136">
                <w:rPr>
                  <w:rFonts w:hint="eastAsia"/>
                </w:rPr>
                <w:t>Channel model of TDL-C 100 ns, UE speed of 3km/h</w:t>
              </w:r>
            </w:ins>
          </w:p>
          <w:p w14:paraId="0172A0AF" w14:textId="77777777" w:rsidR="00A04B58" w:rsidRDefault="00A04B58" w:rsidP="00DB5682">
            <w:pPr>
              <w:spacing w:after="0" w:line="252" w:lineRule="auto"/>
              <w:rPr>
                <w:ins w:id="13945" w:author="China Telecom" w:date="2020-11-20T19:33:00Z"/>
              </w:rPr>
            </w:pPr>
            <w:ins w:id="13946" w:author="China Telecom" w:date="2020-11-20T19:33:00Z">
              <w:r w:rsidRPr="00614136">
                <w:rPr>
                  <w:rFonts w:hint="eastAsia"/>
                </w:rPr>
                <w:t>Receiver for Rel-15/16 PUCCH: ML coherent receiver</w:t>
              </w:r>
            </w:ins>
          </w:p>
          <w:p w14:paraId="258B10CC" w14:textId="77777777" w:rsidR="00A04B58" w:rsidRPr="00614136" w:rsidRDefault="00A04B58" w:rsidP="00DB5682">
            <w:pPr>
              <w:spacing w:after="0" w:line="252" w:lineRule="auto"/>
              <w:rPr>
                <w:ins w:id="13947" w:author="China Telecom" w:date="2020-11-20T19:33:00Z"/>
              </w:rPr>
            </w:pPr>
            <w:ins w:id="13948" w:author="China Telecom" w:date="2020-11-20T19:33:00Z">
              <w:r>
                <w:t xml:space="preserve">Receiver </w:t>
              </w:r>
              <w:r w:rsidRPr="00614136">
                <w:rPr>
                  <w:rFonts w:hint="eastAsia"/>
                </w:rPr>
                <w:t>for sequence based PUCCH: ML noncoherent sequence detector/correlator</w:t>
              </w:r>
            </w:ins>
          </w:p>
          <w:p w14:paraId="631036ED" w14:textId="77777777" w:rsidR="00A04B58" w:rsidRPr="00614136" w:rsidRDefault="00A04B58" w:rsidP="00DB5682">
            <w:pPr>
              <w:spacing w:after="0" w:line="252" w:lineRule="auto"/>
              <w:rPr>
                <w:ins w:id="13949" w:author="China Telecom" w:date="2020-11-20T19:33:00Z"/>
              </w:rPr>
            </w:pPr>
            <w:ins w:id="13950" w:author="China Telecom" w:date="2020-11-20T19:33:00Z">
              <w:r w:rsidRPr="00614136">
                <w:rPr>
                  <w:rFonts w:hint="eastAsia"/>
                </w:rPr>
                <w:t>Ideal noise power estimation is used for both receiver for both legacy PUCCH and new sequence based PUCCH, and the noise power is used only in DTX detection.</w:t>
              </w:r>
            </w:ins>
          </w:p>
        </w:tc>
      </w:tr>
      <w:tr w:rsidR="00A04B58" w:rsidRPr="00614136" w14:paraId="7009E014" w14:textId="77777777" w:rsidTr="000815A4">
        <w:trPr>
          <w:jc w:val="center"/>
          <w:ins w:id="13951" w:author="China Telecom" w:date="2020-11-20T19:33:00Z"/>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E8B2E" w14:textId="77777777" w:rsidR="00A04B58" w:rsidRDefault="00A04B58" w:rsidP="000815A4">
            <w:pPr>
              <w:spacing w:after="0" w:line="252" w:lineRule="auto"/>
              <w:jc w:val="center"/>
              <w:rPr>
                <w:ins w:id="13952" w:author="China Telecom" w:date="2020-11-20T19:33:00Z"/>
              </w:rPr>
            </w:pPr>
            <w:ins w:id="13953" w:author="China Telecom" w:date="2020-11-20T19:33:00Z">
              <w:r w:rsidRPr="00614136">
                <w:rPr>
                  <w:rFonts w:hint="eastAsia"/>
                </w:rPr>
                <w:t>Source 7</w:t>
              </w:r>
            </w:ins>
          </w:p>
          <w:p w14:paraId="03DE2FEB" w14:textId="77777777" w:rsidR="00A04B58" w:rsidRDefault="00A04B58" w:rsidP="000815A4">
            <w:pPr>
              <w:spacing w:after="0"/>
              <w:jc w:val="center"/>
              <w:rPr>
                <w:ins w:id="13954" w:author="China Telecom" w:date="2020-11-20T19:33:00Z"/>
                <w:rFonts w:eastAsia="宋体"/>
              </w:rPr>
            </w:pPr>
            <w:ins w:id="13955" w:author="China Telecom" w:date="2020-11-20T19:33:00Z">
              <w:r>
                <w:rPr>
                  <w:rFonts w:eastAsia="宋体"/>
                </w:rPr>
                <w:t>(</w:t>
              </w:r>
              <w:r w:rsidRPr="007549BC">
                <w:rPr>
                  <w:rFonts w:eastAsia="宋体"/>
                </w:rPr>
                <w:t>R1-2008420</w:t>
              </w:r>
              <w:r>
                <w:rPr>
                  <w:rFonts w:eastAsia="宋体"/>
                </w:rPr>
                <w:t>,</w:t>
              </w:r>
            </w:ins>
          </w:p>
          <w:p w14:paraId="7DE10111" w14:textId="77777777" w:rsidR="00A04B58" w:rsidRPr="00614136" w:rsidRDefault="00A04B58" w:rsidP="000815A4">
            <w:pPr>
              <w:spacing w:after="0" w:line="252" w:lineRule="auto"/>
              <w:jc w:val="center"/>
              <w:rPr>
                <w:ins w:id="13956" w:author="China Telecom" w:date="2020-11-20T19:33:00Z"/>
              </w:rPr>
            </w:pPr>
            <w:ins w:id="13957" w:author="China Telecom" w:date="2020-11-20T19:33:00Z">
              <w:r w:rsidRPr="002D6762">
                <w:rPr>
                  <w:rFonts w:hint="eastAsia"/>
                </w:rPr>
                <w:t>R1-2009737</w:t>
              </w:r>
              <w:r>
                <w:t>)</w:t>
              </w:r>
            </w:ins>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3BF2D9F2" w14:textId="77777777" w:rsidR="00A04B58" w:rsidRPr="00614136" w:rsidRDefault="00A04B58" w:rsidP="00DB5682">
            <w:pPr>
              <w:spacing w:after="0" w:line="252" w:lineRule="auto"/>
              <w:rPr>
                <w:ins w:id="13958" w:author="China Telecom" w:date="2020-11-20T19:33:00Z"/>
              </w:rPr>
            </w:pPr>
            <w:ins w:id="13959" w:author="China Telecom" w:date="2020-11-20T19:33:00Z">
              <w:r w:rsidRPr="00614136">
                <w:t>Channel model of TDL-C 300 ns, UE speed of 3km/h</w:t>
              </w:r>
            </w:ins>
          </w:p>
          <w:p w14:paraId="6E9FDAA0" w14:textId="77777777" w:rsidR="00A04B58" w:rsidRPr="00614136" w:rsidRDefault="00A04B58" w:rsidP="00DB5682">
            <w:pPr>
              <w:spacing w:after="0" w:line="252" w:lineRule="auto"/>
              <w:rPr>
                <w:ins w:id="13960" w:author="China Telecom" w:date="2020-11-20T19:33:00Z"/>
              </w:rPr>
            </w:pPr>
            <w:ins w:id="13961" w:author="China Telecom" w:date="2020-11-20T19:33:00Z">
              <w:r w:rsidRPr="00614136">
                <w:rPr>
                  <w:rFonts w:hint="eastAsia"/>
                </w:rPr>
                <w:t xml:space="preserve">Receiver for Rel-15/16 PUCCH: conventional and ML noncoherent </w:t>
              </w:r>
            </w:ins>
          </w:p>
          <w:p w14:paraId="0593116F" w14:textId="77777777" w:rsidR="00A04B58" w:rsidRPr="00614136" w:rsidRDefault="00A04B58" w:rsidP="00DB5682">
            <w:pPr>
              <w:spacing w:after="0" w:line="252" w:lineRule="auto"/>
              <w:rPr>
                <w:ins w:id="13962" w:author="China Telecom" w:date="2020-11-20T19:33:00Z"/>
              </w:rPr>
            </w:pPr>
            <w:ins w:id="13963" w:author="China Telecom" w:date="2020-11-20T19:33:00Z">
              <w:r w:rsidRPr="00614136">
                <w:rPr>
                  <w:rFonts w:hint="eastAsia"/>
                </w:rPr>
                <w:t>receiver</w:t>
              </w:r>
            </w:ins>
          </w:p>
          <w:p w14:paraId="7610729D" w14:textId="77777777" w:rsidR="00A04B58" w:rsidRPr="00614136" w:rsidRDefault="00A04B58" w:rsidP="00DB5682">
            <w:pPr>
              <w:spacing w:after="0" w:line="252" w:lineRule="auto"/>
              <w:rPr>
                <w:ins w:id="13964" w:author="China Telecom" w:date="2020-11-20T19:33:00Z"/>
              </w:rPr>
            </w:pPr>
            <w:ins w:id="13965" w:author="China Telecom" w:date="2020-11-20T19:33:00Z">
              <w:r w:rsidRPr="00614136">
                <w:rPr>
                  <w:rFonts w:hint="eastAsia"/>
                </w:rPr>
                <w:t>Receiver for sequence based PUCCH: ML noncoherent receiver</w:t>
              </w:r>
            </w:ins>
          </w:p>
        </w:tc>
      </w:tr>
      <w:tr w:rsidR="00A04B58" w:rsidRPr="00614136" w14:paraId="1F5BA104" w14:textId="77777777" w:rsidTr="000815A4">
        <w:trPr>
          <w:jc w:val="center"/>
          <w:ins w:id="13966" w:author="China Telecom" w:date="2020-11-20T19:33:00Z"/>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64099" w14:textId="77777777" w:rsidR="00A04B58" w:rsidRDefault="00A04B58" w:rsidP="000815A4">
            <w:pPr>
              <w:spacing w:after="0" w:line="252" w:lineRule="auto"/>
              <w:jc w:val="center"/>
              <w:rPr>
                <w:ins w:id="13967" w:author="China Telecom" w:date="2020-11-20T19:33:00Z"/>
              </w:rPr>
            </w:pPr>
            <w:ins w:id="13968" w:author="China Telecom" w:date="2020-11-20T19:33:00Z">
              <w:r w:rsidRPr="00614136">
                <w:rPr>
                  <w:rFonts w:hint="eastAsia"/>
                </w:rPr>
                <w:t>Source 8</w:t>
              </w:r>
            </w:ins>
          </w:p>
          <w:p w14:paraId="2D4905A0" w14:textId="77777777" w:rsidR="00A04B58" w:rsidRPr="00614136" w:rsidRDefault="00A04B58" w:rsidP="000815A4">
            <w:pPr>
              <w:spacing w:after="0" w:line="252" w:lineRule="auto"/>
              <w:jc w:val="center"/>
              <w:rPr>
                <w:ins w:id="13969" w:author="China Telecom" w:date="2020-11-20T19:33:00Z"/>
              </w:rPr>
            </w:pPr>
            <w:ins w:id="13970" w:author="China Telecom" w:date="2020-11-20T19:33:00Z">
              <w:r>
                <w:t>(R1-2009451)</w:t>
              </w:r>
            </w:ins>
          </w:p>
          <w:p w14:paraId="65698F02" w14:textId="77777777" w:rsidR="00A04B58" w:rsidRPr="00614136" w:rsidRDefault="00A04B58" w:rsidP="000815A4">
            <w:pPr>
              <w:spacing w:after="0" w:line="252" w:lineRule="auto"/>
              <w:jc w:val="center"/>
              <w:rPr>
                <w:ins w:id="13971" w:author="China Telecom" w:date="2020-11-20T19:33:00Z"/>
              </w:rPr>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1DA02F4C" w14:textId="77777777" w:rsidR="00A04B58" w:rsidRPr="00614136" w:rsidRDefault="00A04B58" w:rsidP="00DB5682">
            <w:pPr>
              <w:spacing w:after="0" w:line="252" w:lineRule="auto"/>
              <w:rPr>
                <w:ins w:id="13972" w:author="China Telecom" w:date="2020-11-20T19:33:00Z"/>
              </w:rPr>
            </w:pPr>
            <w:ins w:id="13973" w:author="China Telecom" w:date="2020-11-20T19:33:00Z">
              <w:r w:rsidRPr="00614136">
                <w:rPr>
                  <w:rFonts w:hint="eastAsia"/>
                </w:rPr>
                <w:t>Receiver for Rel-15/16 PUCCH: advanced receivers for &lt;=11 bits</w:t>
              </w:r>
              <w:r>
                <w:t xml:space="preserve"> </w:t>
              </w:r>
              <w:r w:rsidRPr="00614136">
                <w:rPr>
                  <w:rFonts w:hint="eastAsia"/>
                </w:rPr>
                <w:t xml:space="preserve">(non-coherent ML), conventional receiver for 22 bits (LS channel </w:t>
              </w:r>
              <w:r w:rsidRPr="00614136">
                <w:t>es</w:t>
              </w:r>
              <w:r>
                <w:t>ti</w:t>
              </w:r>
              <w:r w:rsidRPr="00614136">
                <w:t>mation</w:t>
              </w:r>
              <w:r w:rsidRPr="00614136">
                <w:rPr>
                  <w:rFonts w:hint="eastAsia"/>
                </w:rPr>
                <w:t xml:space="preserve"> + MMSE/MRC)</w:t>
              </w:r>
            </w:ins>
          </w:p>
          <w:p w14:paraId="25433BD8" w14:textId="77777777" w:rsidR="00A04B58" w:rsidRPr="00614136" w:rsidRDefault="00A04B58" w:rsidP="00DB5682">
            <w:pPr>
              <w:spacing w:after="0" w:line="252" w:lineRule="auto"/>
              <w:rPr>
                <w:ins w:id="13974" w:author="China Telecom" w:date="2020-11-20T19:33:00Z"/>
              </w:rPr>
            </w:pPr>
            <w:ins w:id="13975" w:author="China Telecom" w:date="2020-11-20T19:33:00Z">
              <w:r w:rsidRPr="00614136">
                <w:rPr>
                  <w:rFonts w:hint="eastAsia"/>
                </w:rPr>
                <w:t>Receiver for sequence based PUCCH: ML noncoherent sequence detector/correlator for 4/11 bit case; non-coherent LLR unit adapted to 3GPP polar code for 22-bit case. Also simulated low-complexity receiver for 11-bit UCI case.</w:t>
              </w:r>
            </w:ins>
          </w:p>
        </w:tc>
      </w:tr>
      <w:tr w:rsidR="00A04B58" w:rsidRPr="00614136" w14:paraId="70EA401E" w14:textId="77777777" w:rsidTr="000815A4">
        <w:trPr>
          <w:jc w:val="center"/>
          <w:ins w:id="13976" w:author="China Telecom" w:date="2020-11-20T19:33:00Z"/>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CDE3D" w14:textId="77777777" w:rsidR="00A04B58" w:rsidRDefault="00A04B58" w:rsidP="000815A4">
            <w:pPr>
              <w:spacing w:after="0" w:line="252" w:lineRule="auto"/>
              <w:jc w:val="center"/>
              <w:rPr>
                <w:ins w:id="13977" w:author="China Telecom" w:date="2020-11-20T19:33:00Z"/>
              </w:rPr>
            </w:pPr>
            <w:ins w:id="13978" w:author="China Telecom" w:date="2020-11-20T19:33:00Z">
              <w:r w:rsidRPr="00614136">
                <w:rPr>
                  <w:rFonts w:hint="eastAsia"/>
                </w:rPr>
                <w:t>Source 9</w:t>
              </w:r>
            </w:ins>
          </w:p>
          <w:p w14:paraId="4F267E16" w14:textId="77777777" w:rsidR="00A04B58" w:rsidRPr="00614136" w:rsidRDefault="00A04B58" w:rsidP="000815A4">
            <w:pPr>
              <w:spacing w:after="0" w:line="252" w:lineRule="auto"/>
              <w:jc w:val="center"/>
              <w:rPr>
                <w:ins w:id="13979" w:author="China Telecom" w:date="2020-11-20T19:33:00Z"/>
              </w:rPr>
            </w:pPr>
            <w:ins w:id="13980" w:author="China Telecom" w:date="2020-11-20T19:33:00Z">
              <w:r>
                <w:t>(R1-2009747)</w:t>
              </w:r>
            </w:ins>
          </w:p>
          <w:p w14:paraId="12BFE71D" w14:textId="77777777" w:rsidR="00A04B58" w:rsidRPr="00614136" w:rsidRDefault="00A04B58" w:rsidP="000815A4">
            <w:pPr>
              <w:spacing w:after="0" w:line="252" w:lineRule="auto"/>
              <w:jc w:val="center"/>
              <w:rPr>
                <w:ins w:id="13981" w:author="China Telecom" w:date="2020-11-20T19:33:00Z"/>
              </w:rPr>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67120432" w14:textId="77777777" w:rsidR="00A04B58" w:rsidRPr="00614136" w:rsidRDefault="00A04B58" w:rsidP="00DB5682">
            <w:pPr>
              <w:spacing w:after="0" w:line="252" w:lineRule="auto"/>
              <w:rPr>
                <w:ins w:id="13982" w:author="China Telecom" w:date="2020-11-20T19:33:00Z"/>
              </w:rPr>
            </w:pPr>
            <w:ins w:id="13983" w:author="China Telecom" w:date="2020-11-20T19:33:00Z">
              <w:r w:rsidRPr="00614136">
                <w:rPr>
                  <w:rFonts w:hint="eastAsia"/>
                </w:rPr>
                <w:t>Channel model of TDL-C 300 ns, UE speed of 3km/h or 120km/h</w:t>
              </w:r>
            </w:ins>
          </w:p>
          <w:p w14:paraId="3937E900" w14:textId="77777777" w:rsidR="00A04B58" w:rsidRPr="00614136" w:rsidRDefault="00A04B58" w:rsidP="00DB5682">
            <w:pPr>
              <w:spacing w:after="0" w:line="252" w:lineRule="auto"/>
              <w:rPr>
                <w:ins w:id="13984" w:author="China Telecom" w:date="2020-11-20T19:33:00Z"/>
              </w:rPr>
            </w:pPr>
            <w:ins w:id="13985" w:author="China Telecom" w:date="2020-11-20T19:33:00Z">
              <w:r w:rsidRPr="00614136">
                <w:t xml:space="preserve">Receiver assumption A: </w:t>
              </w:r>
            </w:ins>
          </w:p>
          <w:p w14:paraId="30F281FD" w14:textId="77777777" w:rsidR="00A04B58" w:rsidRPr="00614136" w:rsidRDefault="00A04B58" w:rsidP="00A04B58">
            <w:pPr>
              <w:pStyle w:val="ad"/>
              <w:numPr>
                <w:ilvl w:val="0"/>
                <w:numId w:val="80"/>
              </w:numPr>
              <w:overflowPunct w:val="0"/>
              <w:autoSpaceDE w:val="0"/>
              <w:autoSpaceDN w:val="0"/>
              <w:spacing w:after="0" w:line="252" w:lineRule="auto"/>
              <w:ind w:firstLineChars="0"/>
              <w:rPr>
                <w:ins w:id="13986" w:author="China Telecom" w:date="2020-11-20T19:33:00Z"/>
              </w:rPr>
            </w:pPr>
            <w:ins w:id="13987" w:author="China Telecom" w:date="2020-11-20T19:33:00Z">
              <w:r w:rsidRPr="00614136">
                <w:t>Receiver (higher complexity) for Rel-15/16 PUCCH: ML non-coherent receiver</w:t>
              </w:r>
            </w:ins>
          </w:p>
          <w:p w14:paraId="62718A58" w14:textId="77777777" w:rsidR="00A04B58" w:rsidRPr="00614136" w:rsidRDefault="00A04B58" w:rsidP="00A04B58">
            <w:pPr>
              <w:pStyle w:val="ad"/>
              <w:numPr>
                <w:ilvl w:val="0"/>
                <w:numId w:val="80"/>
              </w:numPr>
              <w:overflowPunct w:val="0"/>
              <w:autoSpaceDE w:val="0"/>
              <w:autoSpaceDN w:val="0"/>
              <w:spacing w:after="0" w:line="252" w:lineRule="auto"/>
              <w:ind w:firstLineChars="0"/>
              <w:rPr>
                <w:ins w:id="13988" w:author="China Telecom" w:date="2020-11-20T19:33:00Z"/>
              </w:rPr>
            </w:pPr>
            <w:ins w:id="13989" w:author="China Telecom" w:date="2020-11-20T19:33:00Z">
              <w:r w:rsidRPr="00614136">
                <w:t>Receiver (higher complexity) for sequence based PUCCH: ML non-coherent receiver</w:t>
              </w:r>
            </w:ins>
          </w:p>
          <w:p w14:paraId="38D53E17" w14:textId="77777777" w:rsidR="00A04B58" w:rsidRPr="00614136" w:rsidRDefault="00A04B58" w:rsidP="00DB5682">
            <w:pPr>
              <w:spacing w:after="0" w:line="252" w:lineRule="auto"/>
              <w:rPr>
                <w:ins w:id="13990" w:author="China Telecom" w:date="2020-11-20T19:33:00Z"/>
              </w:rPr>
            </w:pPr>
            <w:ins w:id="13991" w:author="China Telecom" w:date="2020-11-20T19:33:00Z">
              <w:r w:rsidRPr="00614136">
                <w:t xml:space="preserve">Receiver assumption B: </w:t>
              </w:r>
            </w:ins>
          </w:p>
          <w:p w14:paraId="67BBD650" w14:textId="77777777" w:rsidR="00A04B58" w:rsidRPr="00614136" w:rsidRDefault="00A04B58" w:rsidP="00A04B58">
            <w:pPr>
              <w:pStyle w:val="ad"/>
              <w:numPr>
                <w:ilvl w:val="0"/>
                <w:numId w:val="81"/>
              </w:numPr>
              <w:overflowPunct w:val="0"/>
              <w:autoSpaceDE w:val="0"/>
              <w:autoSpaceDN w:val="0"/>
              <w:spacing w:after="0" w:line="252" w:lineRule="auto"/>
              <w:ind w:firstLineChars="0"/>
              <w:rPr>
                <w:ins w:id="13992" w:author="China Telecom" w:date="2020-11-20T19:33:00Z"/>
              </w:rPr>
            </w:pPr>
            <w:ins w:id="13993" w:author="China Telecom" w:date="2020-11-20T19:33:00Z">
              <w:r w:rsidRPr="00614136">
                <w:t>Receiver (lower complexity) for Rel-15/16 PUCCH: 2D-Wiener filter based channel estimation + MMSE equalization+ ML coherent detection</w:t>
              </w:r>
            </w:ins>
          </w:p>
          <w:p w14:paraId="2C19B2B9" w14:textId="77777777" w:rsidR="00A04B58" w:rsidRPr="00614136" w:rsidRDefault="00A04B58" w:rsidP="00A04B58">
            <w:pPr>
              <w:pStyle w:val="ad"/>
              <w:numPr>
                <w:ilvl w:val="0"/>
                <w:numId w:val="81"/>
              </w:numPr>
              <w:overflowPunct w:val="0"/>
              <w:autoSpaceDE w:val="0"/>
              <w:autoSpaceDN w:val="0"/>
              <w:spacing w:after="0" w:line="252" w:lineRule="auto"/>
              <w:ind w:firstLineChars="0"/>
              <w:rPr>
                <w:ins w:id="13994" w:author="China Telecom" w:date="2020-11-20T19:33:00Z"/>
              </w:rPr>
            </w:pPr>
            <w:ins w:id="13995" w:author="China Telecom" w:date="2020-11-20T19:33:00Z">
              <w:r w:rsidRPr="00614136">
                <w:t>Receiver (lower complexity) for sequence based PUCCH: Rx signal combination +CHIRRUP algorithm based sequence detection</w:t>
              </w:r>
            </w:ins>
          </w:p>
        </w:tc>
      </w:tr>
      <w:tr w:rsidR="00A04B58" w:rsidRPr="00614136" w14:paraId="142D420A" w14:textId="77777777" w:rsidTr="000815A4">
        <w:trPr>
          <w:jc w:val="center"/>
          <w:ins w:id="13996" w:author="China Telecom" w:date="2020-11-20T19:33:00Z"/>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AA1BA" w14:textId="77777777" w:rsidR="00A04B58" w:rsidRDefault="00A04B58" w:rsidP="000815A4">
            <w:pPr>
              <w:spacing w:after="0" w:line="252" w:lineRule="auto"/>
              <w:jc w:val="center"/>
              <w:rPr>
                <w:ins w:id="13997" w:author="China Telecom" w:date="2020-11-20T19:33:00Z"/>
              </w:rPr>
            </w:pPr>
            <w:ins w:id="13998" w:author="China Telecom" w:date="2020-11-20T19:33:00Z">
              <w:r w:rsidRPr="00614136">
                <w:rPr>
                  <w:rFonts w:hint="eastAsia"/>
                </w:rPr>
                <w:t>Source 10</w:t>
              </w:r>
            </w:ins>
          </w:p>
          <w:p w14:paraId="5E0B4CE3" w14:textId="77777777" w:rsidR="00A04B58" w:rsidRPr="00614136" w:rsidRDefault="00A04B58" w:rsidP="000815A4">
            <w:pPr>
              <w:spacing w:after="0" w:line="252" w:lineRule="auto"/>
              <w:jc w:val="center"/>
              <w:rPr>
                <w:ins w:id="13999" w:author="China Telecom" w:date="2020-11-20T19:33:00Z"/>
                <w:rFonts w:ascii="New York" w:hAnsi="New York"/>
              </w:rPr>
            </w:pPr>
            <w:ins w:id="14000" w:author="China Telecom" w:date="2020-11-20T19:33:00Z">
              <w:r>
                <w:t>(</w:t>
              </w:r>
              <w:r w:rsidRPr="005D1B86">
                <w:t>R1-2008272</w:t>
              </w:r>
              <w:r>
                <w:t>)</w:t>
              </w:r>
            </w:ins>
          </w:p>
          <w:p w14:paraId="72918504" w14:textId="77777777" w:rsidR="00A04B58" w:rsidRPr="00614136" w:rsidRDefault="00A04B58" w:rsidP="000815A4">
            <w:pPr>
              <w:spacing w:after="0" w:line="252" w:lineRule="auto"/>
              <w:jc w:val="center"/>
              <w:rPr>
                <w:ins w:id="14001" w:author="China Telecom" w:date="2020-11-20T19:33:00Z"/>
                <w:rFonts w:ascii="宋体" w:hAnsi="宋体"/>
              </w:rPr>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53A8E183" w14:textId="77777777" w:rsidR="00A04B58" w:rsidRPr="00614136" w:rsidRDefault="00A04B58" w:rsidP="00DB5682">
            <w:pPr>
              <w:spacing w:after="0" w:line="252" w:lineRule="auto"/>
              <w:rPr>
                <w:ins w:id="14002" w:author="China Telecom" w:date="2020-11-20T19:33:00Z"/>
              </w:rPr>
            </w:pPr>
            <w:ins w:id="14003" w:author="China Telecom" w:date="2020-11-20T19:33:00Z">
              <w:r w:rsidRPr="00614136">
                <w:rPr>
                  <w:rFonts w:hint="eastAsia"/>
                </w:rPr>
                <w:t>Channel model of TDL-C 300 ns, UE speed of 3km/h</w:t>
              </w:r>
            </w:ins>
          </w:p>
          <w:p w14:paraId="10E0508F" w14:textId="77777777" w:rsidR="00A04B58" w:rsidRPr="00614136" w:rsidRDefault="00A04B58" w:rsidP="00DB5682">
            <w:pPr>
              <w:spacing w:after="0" w:line="252" w:lineRule="auto"/>
              <w:rPr>
                <w:ins w:id="14004" w:author="China Telecom" w:date="2020-11-20T19:33:00Z"/>
              </w:rPr>
            </w:pPr>
            <w:ins w:id="14005" w:author="China Telecom" w:date="2020-11-20T19:33:00Z">
              <w:r w:rsidRPr="00614136">
                <w:rPr>
                  <w:rFonts w:hint="eastAsia"/>
                </w:rPr>
                <w:t xml:space="preserve">Receiver for Rel-15/16 PUCCH: LMMSE-IRC receiver. </w:t>
              </w:r>
            </w:ins>
          </w:p>
          <w:p w14:paraId="087F3BFE" w14:textId="77777777" w:rsidR="00A04B58" w:rsidRPr="00614136" w:rsidRDefault="00A04B58" w:rsidP="00DB5682">
            <w:pPr>
              <w:spacing w:after="0" w:line="252" w:lineRule="auto"/>
              <w:rPr>
                <w:ins w:id="14006" w:author="China Telecom" w:date="2020-11-20T19:33:00Z"/>
                <w:lang w:eastAsia="en-IN"/>
              </w:rPr>
            </w:pPr>
            <w:ins w:id="14007" w:author="China Telecom" w:date="2020-11-20T19:33:00Z">
              <w:r w:rsidRPr="00614136">
                <w:rPr>
                  <w:rFonts w:hint="eastAsia"/>
                </w:rPr>
                <w:t>Receiver for sequence based PUCCH: ML correlation.</w:t>
              </w:r>
            </w:ins>
          </w:p>
        </w:tc>
      </w:tr>
    </w:tbl>
    <w:p w14:paraId="274B270B" w14:textId="77777777" w:rsidR="00A04B58" w:rsidRDefault="00A04B58" w:rsidP="00A04B58">
      <w:pPr>
        <w:rPr>
          <w:ins w:id="14008" w:author="China Telecom" w:date="2020-11-20T19:33:00Z"/>
        </w:rPr>
      </w:pPr>
    </w:p>
    <w:p w14:paraId="09258753" w14:textId="77777777" w:rsidR="00A04B58" w:rsidRDefault="00A04B58" w:rsidP="00A04B58">
      <w:pPr>
        <w:pStyle w:val="3"/>
        <w:rPr>
          <w:ins w:id="14009" w:author="China Telecom" w:date="2020-11-20T19:33:00Z"/>
        </w:rPr>
      </w:pPr>
      <w:bookmarkStart w:id="14010" w:name="_Toc56794609"/>
      <w:ins w:id="14011" w:author="China Telecom" w:date="2020-11-20T19:33:00Z">
        <w:r>
          <w:rPr>
            <w:rFonts w:eastAsia="Malgun Gothic"/>
          </w:rPr>
          <w:t>6.2</w:t>
        </w:r>
        <w:r w:rsidRPr="007368F9">
          <w:rPr>
            <w:rFonts w:eastAsia="Malgun Gothic"/>
          </w:rPr>
          <w:t>.</w:t>
        </w:r>
        <w:r>
          <w:rPr>
            <w:rFonts w:eastAsia="Malgun Gothic"/>
          </w:rPr>
          <w:t>2</w:t>
        </w:r>
        <w:r w:rsidRPr="007368F9">
          <w:rPr>
            <w:rFonts w:eastAsia="Malgun Gothic"/>
          </w:rPr>
          <w:tab/>
        </w:r>
        <w:r w:rsidRPr="003D64B9">
          <w:t>PUSCH-repetition-Type-B like PUCCH repetition</w:t>
        </w:r>
        <w:bookmarkEnd w:id="14010"/>
      </w:ins>
    </w:p>
    <w:p w14:paraId="7FC522B6" w14:textId="77777777" w:rsidR="00A04B58" w:rsidRDefault="00A04B58" w:rsidP="00A04B58">
      <w:pPr>
        <w:pStyle w:val="afb"/>
        <w:rPr>
          <w:ins w:id="14012" w:author="China Telecom" w:date="2020-11-20T19:33:00Z"/>
          <w:b w:val="0"/>
          <w:bCs/>
        </w:rPr>
      </w:pPr>
      <w:bookmarkStart w:id="14013" w:name="_Ref54814432"/>
      <w:ins w:id="14014" w:author="China Telecom" w:date="2020-11-20T19:33:00Z">
        <w:r w:rsidRPr="00C11CA5">
          <w:rPr>
            <w:b w:val="0"/>
            <w:bCs/>
          </w:rPr>
          <w:t>PUSCH-repetition-Type-B like PUCCH repetition has been studied. The p</w:t>
        </w:r>
        <w:r w:rsidRPr="00C11CA5">
          <w:rPr>
            <w:rFonts w:hint="eastAsia"/>
            <w:b w:val="0"/>
            <w:bCs/>
          </w:rPr>
          <w:t>erformance gain observed for</w:t>
        </w:r>
        <w:r w:rsidRPr="00C11CA5">
          <w:rPr>
            <w:b w:val="0"/>
            <w:bCs/>
          </w:rPr>
          <w:t xml:space="preserve"> PUSCH</w:t>
        </w:r>
        <w:r>
          <w:rPr>
            <w:b w:val="0"/>
            <w:bCs/>
          </w:rPr>
          <w:t>-repetition-T</w:t>
        </w:r>
        <w:r w:rsidRPr="00C11CA5">
          <w:rPr>
            <w:b w:val="0"/>
            <w:bCs/>
          </w:rPr>
          <w:t>ype-B like PUCCH repetition</w:t>
        </w:r>
        <w:r w:rsidRPr="00C11CA5">
          <w:rPr>
            <w:rFonts w:hint="eastAsia"/>
            <w:b w:val="0"/>
            <w:bCs/>
          </w:rPr>
          <w:t xml:space="preserve"> over Rel-15/16 baseline</w:t>
        </w:r>
        <w:r w:rsidRPr="00C11CA5">
          <w:rPr>
            <w:b w:val="0"/>
            <w:bCs/>
          </w:rPr>
          <w:t xml:space="preserve"> is captured in </w:t>
        </w:r>
        <w:r w:rsidRPr="00C11CA5">
          <w:rPr>
            <w:rFonts w:eastAsia="宋体" w:hint="eastAsia"/>
            <w:b w:val="0"/>
            <w:bCs/>
          </w:rPr>
          <w:t xml:space="preserve">Table </w:t>
        </w:r>
        <w:r w:rsidRPr="00C11CA5">
          <w:rPr>
            <w:rFonts w:eastAsia="宋体"/>
            <w:b w:val="0"/>
            <w:bCs/>
          </w:rPr>
          <w:t>6</w:t>
        </w:r>
        <w:r w:rsidRPr="00C11CA5">
          <w:rPr>
            <w:rFonts w:eastAsia="宋体" w:hint="eastAsia"/>
            <w:b w:val="0"/>
            <w:bCs/>
            <w:lang w:eastAsia="zh-CN"/>
          </w:rPr>
          <w:t>.</w:t>
        </w:r>
        <w:r w:rsidRPr="00C11CA5">
          <w:rPr>
            <w:rFonts w:eastAsia="宋体"/>
            <w:b w:val="0"/>
            <w:bCs/>
            <w:lang w:eastAsia="zh-CN"/>
          </w:rPr>
          <w:t>2.2</w:t>
        </w:r>
        <w:r w:rsidRPr="00C11CA5">
          <w:rPr>
            <w:rFonts w:eastAsia="宋体" w:hint="eastAsia"/>
            <w:b w:val="0"/>
            <w:bCs/>
          </w:rPr>
          <w:t>-1</w:t>
        </w:r>
        <w:r w:rsidRPr="00C11CA5">
          <w:rPr>
            <w:rFonts w:hint="eastAsia"/>
            <w:b w:val="0"/>
            <w:bCs/>
          </w:rPr>
          <w:t>.</w:t>
        </w:r>
      </w:ins>
    </w:p>
    <w:p w14:paraId="48D19CB9" w14:textId="77777777" w:rsidR="00A04B58" w:rsidRPr="008A4AE7" w:rsidRDefault="00A04B58" w:rsidP="00A04B58">
      <w:pPr>
        <w:pStyle w:val="afb"/>
        <w:rPr>
          <w:ins w:id="14015" w:author="China Telecom" w:date="2020-11-20T19:33:00Z"/>
          <w:b w:val="0"/>
          <w:bCs/>
        </w:rPr>
      </w:pPr>
      <w:ins w:id="14016" w:author="China Telecom" w:date="2020-11-20T19:33:00Z">
        <w:r w:rsidRPr="008A4AE7">
          <w:rPr>
            <w:b w:val="0"/>
            <w:bCs/>
          </w:rPr>
          <w:t>For PUSCH-repetition-Type-B like PUCCH repetition, the p</w:t>
        </w:r>
        <w:r w:rsidRPr="008A4AE7">
          <w:rPr>
            <w:rFonts w:hint="eastAsia"/>
            <w:b w:val="0"/>
            <w:bCs/>
          </w:rPr>
          <w:t xml:space="preserve">otential </w:t>
        </w:r>
        <w:r w:rsidRPr="008A4AE7">
          <w:rPr>
            <w:b w:val="0"/>
            <w:bCs/>
          </w:rPr>
          <w:t>s</w:t>
        </w:r>
        <w:r w:rsidRPr="008A4AE7">
          <w:rPr>
            <w:rFonts w:hint="eastAsia"/>
            <w:b w:val="0"/>
            <w:bCs/>
          </w:rPr>
          <w:t>pec impact</w:t>
        </w:r>
        <w:r w:rsidRPr="008A4AE7">
          <w:rPr>
            <w:b w:val="0"/>
            <w:bCs/>
          </w:rPr>
          <w:t xml:space="preserve"> includes the following. Nominal repetition, actual repetition, segmentation for type B PUCCH repetition, and flexible time domain resource allocation in each slot need to be specified. Procedure to handle postpone/cancel PUCCH repetitions (including interaction with dynamic SFI) needs to be specified. Power control for actual repetitions needs to be specified. The issue of whether supporting type B PUCCH repetitions with different PUCCH formats was studied and three options were identified to resolve this issue. The three options are the following. Option 1:  Restrict type B PUCCH repetition applicable to actual repetitions with the same PUCCH format. Option 2: Allow type B PUCCH repetition with different PUCCH formats. The procedure to handle format switch between repetitions needs to be specified. Option 3: Introduce and specify PUCCH format 3/4 of length 1/2/3 OFDM symbols to support type B PUCCH repetition.  </w:t>
        </w:r>
      </w:ins>
    </w:p>
    <w:p w14:paraId="2C7641BF" w14:textId="77777777" w:rsidR="00A04B58" w:rsidRPr="008A4AE7" w:rsidRDefault="00A04B58" w:rsidP="00A04B58">
      <w:pPr>
        <w:rPr>
          <w:ins w:id="14017" w:author="China Telecom" w:date="2020-11-20T19:33:00Z"/>
          <w:color w:val="000000"/>
          <w:lang w:eastAsia="ko-KR"/>
        </w:rPr>
      </w:pPr>
      <w:ins w:id="14018" w:author="China Telecom" w:date="2020-11-20T19:33:00Z">
        <w:r w:rsidRPr="009C7AB1">
          <w:rPr>
            <w:color w:val="000000"/>
            <w:lang w:eastAsia="ko-KR"/>
          </w:rPr>
          <w:t>For PUSCH</w:t>
        </w:r>
        <w:r>
          <w:rPr>
            <w:color w:val="000000"/>
            <w:lang w:eastAsia="ko-KR"/>
          </w:rPr>
          <w:t>-</w:t>
        </w:r>
        <w:r w:rsidRPr="009C7AB1">
          <w:rPr>
            <w:color w:val="000000"/>
            <w:lang w:eastAsia="ko-KR"/>
          </w:rPr>
          <w:t>repetition</w:t>
        </w:r>
        <w:r>
          <w:rPr>
            <w:color w:val="000000"/>
            <w:lang w:eastAsia="ko-KR"/>
          </w:rPr>
          <w:t>-</w:t>
        </w:r>
        <w:r w:rsidRPr="009C7AB1">
          <w:rPr>
            <w:color w:val="000000"/>
            <w:lang w:eastAsia="ko-KR"/>
          </w:rPr>
          <w:t xml:space="preserve">type-B like PUCCH repetition, </w:t>
        </w:r>
        <w:r>
          <w:rPr>
            <w:color w:val="000000"/>
            <w:lang w:eastAsia="ko-KR"/>
          </w:rPr>
          <w:t>the i</w:t>
        </w:r>
        <w:r w:rsidRPr="009C7AB1">
          <w:rPr>
            <w:color w:val="000000"/>
            <w:lang w:eastAsia="ko-KR"/>
          </w:rPr>
          <w:t>mpact to receiver</w:t>
        </w:r>
        <w:r>
          <w:rPr>
            <w:color w:val="000000"/>
            <w:lang w:eastAsia="ko-KR"/>
          </w:rPr>
          <w:t xml:space="preserve"> includes the following. </w:t>
        </w:r>
        <w:r w:rsidRPr="008A4AE7">
          <w:rPr>
            <w:color w:val="000000"/>
          </w:rPr>
          <w:t>gNB needs to process more than one PUCCH repetitions in a slot</w:t>
        </w:r>
        <w:r>
          <w:rPr>
            <w:color w:val="000000"/>
            <w:lang w:eastAsia="ko-KR"/>
          </w:rPr>
          <w:t xml:space="preserve">. </w:t>
        </w:r>
        <w:r w:rsidRPr="008A4AE7">
          <w:rPr>
            <w:color w:val="000000"/>
            <w:lang w:eastAsia="zh-CN"/>
          </w:rPr>
          <w:t>gNB needs to combine multiple repetitions with different code rates/time length</w:t>
        </w:r>
        <w:r>
          <w:rPr>
            <w:color w:val="000000"/>
            <w:lang w:eastAsia="zh-CN"/>
          </w:rPr>
          <w:t xml:space="preserve">. </w:t>
        </w:r>
      </w:ins>
    </w:p>
    <w:p w14:paraId="4FC4FC60" w14:textId="77777777" w:rsidR="00A04B58" w:rsidRPr="008A4AE7" w:rsidRDefault="00A04B58" w:rsidP="00A04B58">
      <w:pPr>
        <w:rPr>
          <w:ins w:id="14019" w:author="China Telecom" w:date="2020-11-20T19:33:00Z"/>
        </w:rPr>
      </w:pPr>
      <w:ins w:id="14020" w:author="China Telecom" w:date="2020-11-20T19:33:00Z">
        <w:r w:rsidRPr="00A4126F">
          <w:t>PUSCH</w:t>
        </w:r>
        <w:r>
          <w:t>-</w:t>
        </w:r>
        <w:r w:rsidRPr="00A4126F">
          <w:t>repetition</w:t>
        </w:r>
        <w:r>
          <w:t>-</w:t>
        </w:r>
        <w:r w:rsidRPr="00A4126F">
          <w:t>type-B like PUCCH repetition</w:t>
        </w:r>
        <w:r>
          <w:t xml:space="preserve"> is </w:t>
        </w:r>
        <w:r>
          <w:rPr>
            <w:lang w:eastAsia="zh-CN"/>
          </w:rPr>
          <w:t>o</w:t>
        </w:r>
        <w:r w:rsidRPr="00A4126F">
          <w:rPr>
            <w:lang w:eastAsia="zh-CN"/>
          </w:rPr>
          <w:t>nly applicable to UCI &lt;=11 bits</w:t>
        </w:r>
        <w:r>
          <w:rPr>
            <w:lang w:eastAsia="zh-CN"/>
          </w:rPr>
          <w:t xml:space="preserve">. </w:t>
        </w:r>
      </w:ins>
    </w:p>
    <w:p w14:paraId="5312CD5C" w14:textId="77777777" w:rsidR="00A04B58" w:rsidRDefault="00A04B58">
      <w:pPr>
        <w:pStyle w:val="TH"/>
        <w:rPr>
          <w:ins w:id="14021" w:author="China Telecom" w:date="2020-11-20T19:33:00Z"/>
          <w:rFonts w:ascii="Calibri" w:hAnsi="Calibri" w:cs="Calibri"/>
          <w:sz w:val="22"/>
          <w:szCs w:val="22"/>
        </w:rPr>
        <w:pPrChange w:id="14022" w:author="China Telecom" w:date="2020-11-20T19:33:00Z">
          <w:pPr>
            <w:pStyle w:val="afb"/>
            <w:jc w:val="center"/>
          </w:pPr>
        </w:pPrChange>
      </w:pPr>
      <w:ins w:id="14023" w:author="China Telecom" w:date="2020-11-20T19:33:00Z">
        <w:r>
          <w:lastRenderedPageBreak/>
          <w:t xml:space="preserve">Table </w:t>
        </w:r>
        <w:bookmarkEnd w:id="14013"/>
        <w:r>
          <w:rPr>
            <w:rFonts w:eastAsia="宋体"/>
          </w:rPr>
          <w:t>6</w:t>
        </w:r>
        <w:r>
          <w:rPr>
            <w:rFonts w:eastAsia="宋体" w:hint="eastAsia"/>
            <w:lang w:eastAsia="zh-CN"/>
          </w:rPr>
          <w:t>.</w:t>
        </w:r>
        <w:r>
          <w:rPr>
            <w:rFonts w:eastAsia="宋体"/>
            <w:lang w:eastAsia="zh-CN"/>
          </w:rPr>
          <w:t>2.2</w:t>
        </w:r>
        <w:r>
          <w:rPr>
            <w:rFonts w:eastAsia="宋体" w:hint="eastAsia"/>
          </w:rPr>
          <w:t>-1</w:t>
        </w:r>
        <w:r>
          <w:t xml:space="preserve">: Performance gain </w:t>
        </w:r>
        <w:r w:rsidRPr="00A04B58">
          <w:rPr>
            <w:rFonts w:eastAsia="宋体"/>
            <w:rPrChange w:id="14024" w:author="China Telecom" w:date="2020-11-20T19:33:00Z">
              <w:rPr/>
            </w:rPrChange>
          </w:rPr>
          <w:t>observed</w:t>
        </w:r>
        <w:r>
          <w:t xml:space="preserve"> for PUSCH repetition Type-B like PUCCH repetition</w:t>
        </w:r>
      </w:ins>
    </w:p>
    <w:tbl>
      <w:tblPr>
        <w:tblW w:w="8545" w:type="dxa"/>
        <w:jc w:val="center"/>
        <w:tblCellMar>
          <w:left w:w="0" w:type="dxa"/>
          <w:right w:w="0" w:type="dxa"/>
        </w:tblCellMar>
        <w:tblLook w:val="04A0" w:firstRow="1" w:lastRow="0" w:firstColumn="1" w:lastColumn="0" w:noHBand="0" w:noVBand="1"/>
      </w:tblPr>
      <w:tblGrid>
        <w:gridCol w:w="1432"/>
        <w:gridCol w:w="2340"/>
        <w:gridCol w:w="4773"/>
      </w:tblGrid>
      <w:tr w:rsidR="00A04B58" w14:paraId="36BFF621" w14:textId="77777777" w:rsidTr="000815A4">
        <w:trPr>
          <w:jc w:val="center"/>
          <w:ins w:id="14025" w:author="China Telecom" w:date="2020-11-20T19:33:00Z"/>
        </w:trPr>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D1E23" w14:textId="77777777" w:rsidR="00A04B58" w:rsidRDefault="00A04B58" w:rsidP="000815A4">
            <w:pPr>
              <w:spacing w:line="252" w:lineRule="auto"/>
              <w:jc w:val="center"/>
              <w:rPr>
                <w:ins w:id="14026" w:author="China Telecom" w:date="2020-11-20T19:33:00Z"/>
              </w:rPr>
            </w:pPr>
            <w:ins w:id="14027" w:author="China Telecom" w:date="2020-11-20T19:33:00Z">
              <w:r>
                <w:t>Company</w:t>
              </w:r>
            </w:ins>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59E4C7" w14:textId="42223724" w:rsidR="00A04B58" w:rsidRDefault="00A04B58" w:rsidP="000815A4">
            <w:pPr>
              <w:spacing w:line="252" w:lineRule="auto"/>
              <w:jc w:val="center"/>
              <w:rPr>
                <w:ins w:id="14028" w:author="China Telecom" w:date="2020-11-20T19:33:00Z"/>
              </w:rPr>
            </w:pPr>
            <w:ins w:id="14029" w:author="China Telecom" w:date="2020-11-20T19:33:00Z">
              <w:r>
                <w:t>Observed performance gain</w:t>
              </w:r>
            </w:ins>
          </w:p>
        </w:tc>
        <w:tc>
          <w:tcPr>
            <w:tcW w:w="47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AA8BBE" w14:textId="77777777" w:rsidR="00A04B58" w:rsidRDefault="00A04B58" w:rsidP="000815A4">
            <w:pPr>
              <w:spacing w:line="252" w:lineRule="auto"/>
              <w:jc w:val="center"/>
              <w:rPr>
                <w:ins w:id="14030" w:author="China Telecom" w:date="2020-11-20T19:33:00Z"/>
              </w:rPr>
            </w:pPr>
            <w:ins w:id="14031" w:author="China Telecom" w:date="2020-11-20T19:33:00Z">
              <w:r>
                <w:t>Key simulation assumptions</w:t>
              </w:r>
            </w:ins>
          </w:p>
        </w:tc>
      </w:tr>
      <w:tr w:rsidR="00A04B58" w14:paraId="5C2EBBBA" w14:textId="77777777" w:rsidTr="000815A4">
        <w:trPr>
          <w:jc w:val="center"/>
          <w:ins w:id="14032" w:author="China Telecom" w:date="2020-11-20T19:33:00Z"/>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521E6F" w14:textId="77777777" w:rsidR="00A04B58" w:rsidRDefault="00A04B58" w:rsidP="000815A4">
            <w:pPr>
              <w:spacing w:line="252" w:lineRule="auto"/>
              <w:jc w:val="center"/>
              <w:rPr>
                <w:ins w:id="14033" w:author="China Telecom" w:date="2020-11-20T19:33:00Z"/>
              </w:rPr>
            </w:pPr>
            <w:ins w:id="14034" w:author="China Telecom" w:date="2020-11-20T19:33:00Z">
              <w:r w:rsidRPr="00614136">
                <w:rPr>
                  <w:rFonts w:hint="eastAsia"/>
                </w:rPr>
                <w:t>Source 6</w:t>
              </w:r>
            </w:ins>
          </w:p>
          <w:p w14:paraId="52668F58" w14:textId="77777777" w:rsidR="00A04B58" w:rsidRPr="00C11CA5" w:rsidRDefault="00A04B58" w:rsidP="000815A4">
            <w:pPr>
              <w:spacing w:line="252" w:lineRule="auto"/>
              <w:jc w:val="center"/>
              <w:rPr>
                <w:ins w:id="14035" w:author="China Telecom" w:date="2020-11-20T19:33:00Z"/>
              </w:rPr>
            </w:pPr>
            <w:ins w:id="14036" w:author="China Telecom" w:date="2020-11-20T19:33:00Z">
              <w:r>
                <w:t>(</w:t>
              </w:r>
              <w:r w:rsidRPr="00BF6ECA">
                <w:rPr>
                  <w:rFonts w:eastAsiaTheme="minorEastAsia"/>
                  <w:lang w:eastAsia="zh-CN"/>
                </w:rPr>
                <w:t>R1-2009648</w:t>
              </w:r>
              <w:r>
                <w:t>)</w:t>
              </w:r>
            </w:ins>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960919" w14:textId="35AA43EC" w:rsidR="00A04B58" w:rsidRPr="00C11CA5" w:rsidRDefault="00A04B58" w:rsidP="000815A4">
            <w:pPr>
              <w:spacing w:line="252" w:lineRule="auto"/>
              <w:jc w:val="center"/>
              <w:rPr>
                <w:ins w:id="14037" w:author="China Telecom" w:date="2020-11-20T19:33:00Z"/>
              </w:rPr>
            </w:pPr>
            <w:ins w:id="14038" w:author="China Telecom" w:date="2020-11-20T19:33:00Z">
              <w:r w:rsidRPr="00C11CA5">
                <w:t>0.5dB (w/o DMRS bundling)</w:t>
              </w:r>
            </w:ins>
          </w:p>
          <w:p w14:paraId="6DE7CDA9" w14:textId="77777777" w:rsidR="00A04B58" w:rsidRPr="00C11CA5" w:rsidRDefault="00A04B58" w:rsidP="000815A4">
            <w:pPr>
              <w:spacing w:line="252" w:lineRule="auto"/>
              <w:jc w:val="center"/>
              <w:rPr>
                <w:ins w:id="14039" w:author="China Telecom" w:date="2020-11-20T19:33:00Z"/>
              </w:rPr>
            </w:pPr>
            <w:ins w:id="14040" w:author="China Telecom" w:date="2020-11-20T19:33:00Z">
              <w:r w:rsidRPr="00C11CA5">
                <w:t>1~1.5dB (w DMRS bundling)</w:t>
              </w:r>
            </w:ins>
          </w:p>
          <w:p w14:paraId="70C9B478" w14:textId="77777777" w:rsidR="00A04B58" w:rsidRPr="00C11CA5" w:rsidRDefault="00A04B58" w:rsidP="000815A4">
            <w:pPr>
              <w:spacing w:before="120" w:after="160" w:line="252" w:lineRule="auto"/>
              <w:jc w:val="center"/>
              <w:rPr>
                <w:ins w:id="14041" w:author="China Telecom" w:date="2020-11-20T19:33:00Z"/>
              </w:rPr>
            </w:pPr>
          </w:p>
          <w:p w14:paraId="051D44FA" w14:textId="5FFC7CD0" w:rsidR="00A04B58" w:rsidRPr="00C11CA5" w:rsidRDefault="00A04B58" w:rsidP="000815A4">
            <w:pPr>
              <w:spacing w:line="252" w:lineRule="auto"/>
              <w:jc w:val="center"/>
              <w:rPr>
                <w:ins w:id="14042" w:author="China Telecom" w:date="2020-11-20T19:33:00Z"/>
              </w:rPr>
            </w:pPr>
            <w:ins w:id="14043" w:author="China Telecom" w:date="2020-11-20T19:33:00Z">
              <w:r w:rsidRPr="00C11CA5">
                <w:t>Note: the 1~1.5 gain observed is a combination of DMRS bundling gain and type-B PUSCH repetition.</w:t>
              </w:r>
            </w:ins>
          </w:p>
        </w:tc>
        <w:tc>
          <w:tcPr>
            <w:tcW w:w="4773" w:type="dxa"/>
            <w:tcBorders>
              <w:top w:val="nil"/>
              <w:left w:val="nil"/>
              <w:bottom w:val="single" w:sz="8" w:space="0" w:color="auto"/>
              <w:right w:val="single" w:sz="8" w:space="0" w:color="auto"/>
            </w:tcBorders>
            <w:tcMar>
              <w:top w:w="0" w:type="dxa"/>
              <w:left w:w="108" w:type="dxa"/>
              <w:bottom w:w="0" w:type="dxa"/>
              <w:right w:w="108" w:type="dxa"/>
            </w:tcMar>
          </w:tcPr>
          <w:p w14:paraId="4EEBD527" w14:textId="77777777" w:rsidR="00A04B58" w:rsidRPr="00C11CA5" w:rsidRDefault="00A04B58" w:rsidP="00DB5682">
            <w:pPr>
              <w:spacing w:line="252" w:lineRule="auto"/>
              <w:jc w:val="both"/>
              <w:rPr>
                <w:ins w:id="14044" w:author="China Telecom" w:date="2020-11-20T19:33:00Z"/>
              </w:rPr>
            </w:pPr>
            <w:ins w:id="14045" w:author="China Telecom" w:date="2020-11-20T19:33:00Z">
              <w:r w:rsidRPr="00C11CA5">
                <w:t>11 bits UCI, w/ DTX detection, 1% BLER</w:t>
              </w:r>
            </w:ins>
          </w:p>
          <w:p w14:paraId="485D2B0F" w14:textId="77777777" w:rsidR="00A04B58" w:rsidRPr="00C11CA5" w:rsidRDefault="00A04B58" w:rsidP="00DB5682">
            <w:pPr>
              <w:spacing w:line="252" w:lineRule="auto"/>
              <w:rPr>
                <w:ins w:id="14046" w:author="China Telecom" w:date="2020-11-20T19:33:00Z"/>
              </w:rPr>
            </w:pPr>
            <w:ins w:id="14047" w:author="China Telecom" w:date="2020-11-20T19:33:00Z">
              <w:r w:rsidRPr="00C11CA5">
                <w:t>Receiver for Rel-15/16 PUCCH: coherent detection, DTX is performed based on union of DMRS and UCI symbols.</w:t>
              </w:r>
            </w:ins>
          </w:p>
          <w:p w14:paraId="3949BBE3" w14:textId="77777777" w:rsidR="00A04B58" w:rsidRPr="00C11CA5" w:rsidRDefault="00A04B58" w:rsidP="00DB5682">
            <w:pPr>
              <w:spacing w:line="252" w:lineRule="auto"/>
              <w:rPr>
                <w:ins w:id="14048" w:author="China Telecom" w:date="2020-11-20T19:33:00Z"/>
              </w:rPr>
            </w:pPr>
            <w:ins w:id="14049" w:author="China Telecom" w:date="2020-11-20T19:33:00Z">
              <w:r w:rsidRPr="00C11CA5">
                <w:t>Receiver for PUCCH enhancement scheme: with and without joint channel estimation for the consecutive PUCCH repetitions, in addition to receiver for Rel-15 and Rel-16 UEs.</w:t>
              </w:r>
            </w:ins>
          </w:p>
          <w:p w14:paraId="5CB9BA58" w14:textId="77777777" w:rsidR="00A04B58" w:rsidRPr="00C11CA5" w:rsidRDefault="00A04B58" w:rsidP="00DB5682">
            <w:pPr>
              <w:spacing w:line="252" w:lineRule="auto"/>
              <w:rPr>
                <w:ins w:id="14050" w:author="China Telecom" w:date="2020-11-20T19:33:00Z"/>
              </w:rPr>
            </w:pPr>
            <w:ins w:id="14051" w:author="China Telecom" w:date="2020-11-20T19:33:00Z">
              <w:r w:rsidRPr="00C11CA5">
                <w:t>Note: Ideal noise power estimation is used for above receivers, and the noise power is used only in DTX detection.</w:t>
              </w:r>
            </w:ins>
          </w:p>
        </w:tc>
      </w:tr>
    </w:tbl>
    <w:p w14:paraId="07E4AEC8" w14:textId="77777777" w:rsidR="00A04B58" w:rsidRPr="00C536AE" w:rsidRDefault="00A04B58" w:rsidP="00A04B58">
      <w:pPr>
        <w:rPr>
          <w:ins w:id="14052" w:author="China Telecom" w:date="2020-11-20T19:33:00Z"/>
        </w:rPr>
      </w:pPr>
    </w:p>
    <w:p w14:paraId="6B11EAD2" w14:textId="77777777" w:rsidR="00A04B58" w:rsidRDefault="00A04B58" w:rsidP="00A04B58">
      <w:pPr>
        <w:pStyle w:val="3"/>
        <w:rPr>
          <w:ins w:id="14053" w:author="China Telecom" w:date="2020-11-20T19:33:00Z"/>
        </w:rPr>
      </w:pPr>
      <w:bookmarkStart w:id="14054" w:name="_Toc56794610"/>
      <w:ins w:id="14055" w:author="China Telecom" w:date="2020-11-20T19:33:00Z">
        <w:r>
          <w:rPr>
            <w:rFonts w:eastAsia="Malgun Gothic"/>
          </w:rPr>
          <w:t>6.2</w:t>
        </w:r>
        <w:r w:rsidRPr="007368F9">
          <w:rPr>
            <w:rFonts w:eastAsia="Malgun Gothic"/>
          </w:rPr>
          <w:t>.</w:t>
        </w:r>
        <w:r>
          <w:rPr>
            <w:rFonts w:eastAsia="Malgun Gothic"/>
          </w:rPr>
          <w:t>3</w:t>
        </w:r>
        <w:r w:rsidRPr="007368F9">
          <w:rPr>
            <w:rFonts w:eastAsia="Malgun Gothic"/>
          </w:rPr>
          <w:tab/>
        </w:r>
        <w:r w:rsidRPr="003D64B9">
          <w:t>Dynamic PUCCH repetition factor indication</w:t>
        </w:r>
        <w:bookmarkEnd w:id="14054"/>
      </w:ins>
    </w:p>
    <w:p w14:paraId="296A7506" w14:textId="77777777" w:rsidR="00A04B58" w:rsidRDefault="00A04B58" w:rsidP="00A04B58">
      <w:pPr>
        <w:pStyle w:val="afb"/>
        <w:rPr>
          <w:ins w:id="14056" w:author="China Telecom" w:date="2020-11-20T19:33:00Z"/>
          <w:b w:val="0"/>
          <w:bCs/>
        </w:rPr>
      </w:pPr>
      <w:ins w:id="14057" w:author="China Telecom" w:date="2020-11-20T19:33:00Z">
        <w:r w:rsidRPr="00A25916">
          <w:rPr>
            <w:b w:val="0"/>
            <w:bCs/>
          </w:rPr>
          <w:t>Dynamic PUCCH repetition factor indication</w:t>
        </w:r>
        <w:r w:rsidRPr="00C11CA5">
          <w:rPr>
            <w:b w:val="0"/>
            <w:bCs/>
          </w:rPr>
          <w:t xml:space="preserve"> has been studied. The p</w:t>
        </w:r>
        <w:r w:rsidRPr="00C11CA5">
          <w:rPr>
            <w:rFonts w:hint="eastAsia"/>
            <w:b w:val="0"/>
            <w:bCs/>
          </w:rPr>
          <w:t>erformance gain observed for</w:t>
        </w:r>
        <w:r w:rsidRPr="00C11CA5">
          <w:rPr>
            <w:b w:val="0"/>
            <w:bCs/>
          </w:rPr>
          <w:t xml:space="preserve"> </w:t>
        </w:r>
        <w:r>
          <w:rPr>
            <w:b w:val="0"/>
            <w:bCs/>
          </w:rPr>
          <w:t>d</w:t>
        </w:r>
        <w:r w:rsidRPr="00A25916">
          <w:rPr>
            <w:b w:val="0"/>
            <w:bCs/>
          </w:rPr>
          <w:t>ynamic PUCCH repetition factor indication</w:t>
        </w:r>
        <w:r w:rsidRPr="00C11CA5">
          <w:rPr>
            <w:rFonts w:hint="eastAsia"/>
            <w:b w:val="0"/>
            <w:bCs/>
          </w:rPr>
          <w:t xml:space="preserve"> over Rel-15/16 baseline</w:t>
        </w:r>
        <w:r w:rsidRPr="00C11CA5">
          <w:rPr>
            <w:b w:val="0"/>
            <w:bCs/>
          </w:rPr>
          <w:t xml:space="preserve"> is captured in </w:t>
        </w:r>
        <w:r w:rsidRPr="00C11CA5">
          <w:rPr>
            <w:rFonts w:eastAsia="宋体" w:hint="eastAsia"/>
            <w:b w:val="0"/>
            <w:bCs/>
          </w:rPr>
          <w:t xml:space="preserve">Table </w:t>
        </w:r>
        <w:r w:rsidRPr="00C11CA5">
          <w:rPr>
            <w:rFonts w:eastAsia="宋体"/>
            <w:b w:val="0"/>
            <w:bCs/>
          </w:rPr>
          <w:t>6</w:t>
        </w:r>
        <w:r w:rsidRPr="00C11CA5">
          <w:rPr>
            <w:rFonts w:eastAsia="宋体" w:hint="eastAsia"/>
            <w:b w:val="0"/>
            <w:bCs/>
            <w:lang w:eastAsia="zh-CN"/>
          </w:rPr>
          <w:t>.</w:t>
        </w:r>
        <w:r w:rsidRPr="00C11CA5">
          <w:rPr>
            <w:rFonts w:eastAsia="宋体"/>
            <w:b w:val="0"/>
            <w:bCs/>
            <w:lang w:eastAsia="zh-CN"/>
          </w:rPr>
          <w:t>2.</w:t>
        </w:r>
        <w:r>
          <w:rPr>
            <w:rFonts w:eastAsia="宋体"/>
            <w:b w:val="0"/>
            <w:bCs/>
            <w:lang w:eastAsia="zh-CN"/>
          </w:rPr>
          <w:t>3</w:t>
        </w:r>
        <w:r w:rsidRPr="00C11CA5">
          <w:rPr>
            <w:rFonts w:eastAsia="宋体" w:hint="eastAsia"/>
            <w:b w:val="0"/>
            <w:bCs/>
          </w:rPr>
          <w:t>-1</w:t>
        </w:r>
        <w:r w:rsidRPr="00C11CA5">
          <w:rPr>
            <w:rFonts w:hint="eastAsia"/>
            <w:b w:val="0"/>
            <w:bCs/>
          </w:rPr>
          <w:t>.</w:t>
        </w:r>
      </w:ins>
    </w:p>
    <w:p w14:paraId="74182F08" w14:textId="77777777" w:rsidR="00A04B58" w:rsidRPr="0098401B" w:rsidRDefault="00A04B58" w:rsidP="00A04B58">
      <w:pPr>
        <w:rPr>
          <w:ins w:id="14058" w:author="China Telecom" w:date="2020-11-20T19:33:00Z"/>
          <w:color w:val="000000"/>
          <w:lang w:eastAsia="ko-KR"/>
        </w:rPr>
      </w:pPr>
      <w:ins w:id="14059" w:author="China Telecom" w:date="2020-11-20T19:33:00Z">
        <w:r w:rsidRPr="009C7AB1">
          <w:rPr>
            <w:color w:val="000000"/>
            <w:lang w:eastAsia="ko-KR"/>
          </w:rPr>
          <w:t xml:space="preserve">For dynamic PUCCH repetition factor indication, </w:t>
        </w:r>
        <w:r>
          <w:rPr>
            <w:color w:val="000000"/>
            <w:lang w:eastAsia="ko-KR"/>
          </w:rPr>
          <w:t>the p</w:t>
        </w:r>
        <w:r w:rsidRPr="009C7AB1">
          <w:rPr>
            <w:color w:val="000000"/>
            <w:lang w:eastAsia="ko-KR"/>
          </w:rPr>
          <w:t xml:space="preserve">otential </w:t>
        </w:r>
        <w:r>
          <w:rPr>
            <w:color w:val="000000"/>
            <w:lang w:eastAsia="ko-KR"/>
          </w:rPr>
          <w:t>s</w:t>
        </w:r>
        <w:r w:rsidRPr="009C7AB1">
          <w:rPr>
            <w:color w:val="000000"/>
            <w:lang w:eastAsia="ko-KR"/>
          </w:rPr>
          <w:t>pec impact</w:t>
        </w:r>
        <w:r>
          <w:rPr>
            <w:color w:val="000000"/>
            <w:lang w:eastAsia="ko-KR"/>
          </w:rPr>
          <w:t xml:space="preserve"> includes the following. </w:t>
        </w:r>
        <w:r>
          <w:rPr>
            <w:color w:val="000000"/>
          </w:rPr>
          <w:t>A</w:t>
        </w:r>
        <w:r w:rsidRPr="0098401B">
          <w:rPr>
            <w:color w:val="000000"/>
          </w:rPr>
          <w:t xml:space="preserve"> new PUCCH repetition signalling mechanism needs to be specified</w:t>
        </w:r>
      </w:ins>
    </w:p>
    <w:p w14:paraId="5ED14D86" w14:textId="77777777" w:rsidR="00A04B58" w:rsidRDefault="00A04B58" w:rsidP="00A04B58">
      <w:pPr>
        <w:rPr>
          <w:ins w:id="14060" w:author="China Telecom" w:date="2020-11-20T19:33:00Z"/>
          <w:color w:val="000000"/>
          <w:lang w:eastAsia="ko-KR"/>
        </w:rPr>
      </w:pPr>
      <w:ins w:id="14061" w:author="China Telecom" w:date="2020-11-20T19:33:00Z">
        <w:r w:rsidRPr="009C7AB1">
          <w:rPr>
            <w:color w:val="000000"/>
            <w:lang w:eastAsia="ko-KR"/>
          </w:rPr>
          <w:t>For dynamic PUCCH repetition factor indication,</w:t>
        </w:r>
        <w:r>
          <w:rPr>
            <w:color w:val="000000"/>
            <w:lang w:eastAsia="ko-KR"/>
          </w:rPr>
          <w:t xml:space="preserve"> there is no impact identified to receiver. </w:t>
        </w:r>
      </w:ins>
    </w:p>
    <w:p w14:paraId="1E980531" w14:textId="77777777" w:rsidR="00A04B58" w:rsidRPr="0098401B" w:rsidRDefault="00A04B58" w:rsidP="00A04B58">
      <w:pPr>
        <w:rPr>
          <w:ins w:id="14062" w:author="China Telecom" w:date="2020-11-20T19:33:00Z"/>
          <w:color w:val="000000"/>
          <w:lang w:eastAsia="ko-KR"/>
        </w:rPr>
      </w:pPr>
      <w:ins w:id="14063" w:author="China Telecom" w:date="2020-11-20T19:33:00Z">
        <w:r w:rsidRPr="009C7AB1">
          <w:rPr>
            <w:color w:val="000000"/>
            <w:lang w:eastAsia="ko-KR"/>
          </w:rPr>
          <w:t>For dynamic PUCCH repetition factor indication,</w:t>
        </w:r>
        <w:r>
          <w:rPr>
            <w:color w:val="000000"/>
            <w:lang w:eastAsia="ko-KR"/>
          </w:rPr>
          <w:t xml:space="preserve"> the impact to UE implementation is that UE </w:t>
        </w:r>
        <w:r>
          <w:rPr>
            <w:color w:val="000000"/>
          </w:rPr>
          <w:t>n</w:t>
        </w:r>
        <w:r w:rsidRPr="009C7AB1">
          <w:rPr>
            <w:color w:val="000000"/>
          </w:rPr>
          <w:t>eed</w:t>
        </w:r>
        <w:r>
          <w:rPr>
            <w:color w:val="000000"/>
          </w:rPr>
          <w:t>s to</w:t>
        </w:r>
        <w:r w:rsidRPr="009C7AB1">
          <w:rPr>
            <w:color w:val="000000"/>
          </w:rPr>
          <w:t xml:space="preserve"> implement transmissions of the PUCCH repetitions based on the dynamic indicator</w:t>
        </w:r>
        <w:r>
          <w:rPr>
            <w:color w:val="000000"/>
            <w:lang w:eastAsia="ko-KR"/>
          </w:rPr>
          <w:t xml:space="preserve">. </w:t>
        </w:r>
      </w:ins>
    </w:p>
    <w:p w14:paraId="490BF7C6" w14:textId="77777777" w:rsidR="00A04B58" w:rsidRPr="0098401B" w:rsidRDefault="00A04B58">
      <w:pPr>
        <w:pStyle w:val="TH"/>
        <w:rPr>
          <w:ins w:id="14064" w:author="China Telecom" w:date="2020-11-20T19:33:00Z"/>
        </w:rPr>
        <w:pPrChange w:id="14065" w:author="China Telecom" w:date="2020-11-20T19:33:00Z">
          <w:pPr>
            <w:pStyle w:val="afb"/>
            <w:jc w:val="center"/>
          </w:pPr>
        </w:pPrChange>
      </w:pPr>
      <w:bookmarkStart w:id="14066" w:name="_Ref54816307"/>
      <w:ins w:id="14067" w:author="China Telecom" w:date="2020-11-20T19:33:00Z">
        <w:r w:rsidRPr="0098401B">
          <w:t xml:space="preserve">Table </w:t>
        </w:r>
        <w:bookmarkEnd w:id="14066"/>
        <w:r w:rsidRPr="0098401B">
          <w:t>6</w:t>
        </w:r>
        <w:r w:rsidRPr="0098401B">
          <w:rPr>
            <w:rFonts w:hint="eastAsia"/>
          </w:rPr>
          <w:t>.</w:t>
        </w:r>
        <w:r w:rsidRPr="0098401B">
          <w:t>2.3</w:t>
        </w:r>
        <w:r w:rsidRPr="0098401B">
          <w:rPr>
            <w:rFonts w:hint="eastAsia"/>
          </w:rPr>
          <w:t>-1</w:t>
        </w:r>
        <w:r w:rsidRPr="0098401B">
          <w:t>: Performance gain observed for Dynamic PUCCH repetition factor indication</w:t>
        </w:r>
      </w:ins>
    </w:p>
    <w:tbl>
      <w:tblPr>
        <w:tblW w:w="9265" w:type="dxa"/>
        <w:jc w:val="center"/>
        <w:tblCellMar>
          <w:left w:w="0" w:type="dxa"/>
          <w:right w:w="0" w:type="dxa"/>
        </w:tblCellMar>
        <w:tblLook w:val="04A0" w:firstRow="1" w:lastRow="0" w:firstColumn="1" w:lastColumn="0" w:noHBand="0" w:noVBand="1"/>
      </w:tblPr>
      <w:tblGrid>
        <w:gridCol w:w="1432"/>
        <w:gridCol w:w="2970"/>
        <w:gridCol w:w="4863"/>
      </w:tblGrid>
      <w:tr w:rsidR="00A04B58" w14:paraId="5D987615" w14:textId="77777777" w:rsidTr="000815A4">
        <w:trPr>
          <w:jc w:val="center"/>
          <w:ins w:id="14068" w:author="China Telecom" w:date="2020-11-20T19:33:00Z"/>
        </w:trPr>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D5200" w14:textId="77777777" w:rsidR="00A04B58" w:rsidRDefault="00A04B58" w:rsidP="000815A4">
            <w:pPr>
              <w:spacing w:after="0" w:line="252" w:lineRule="auto"/>
              <w:jc w:val="center"/>
              <w:rPr>
                <w:ins w:id="14069" w:author="China Telecom" w:date="2020-11-20T19:33:00Z"/>
              </w:rPr>
            </w:pPr>
            <w:ins w:id="14070" w:author="China Telecom" w:date="2020-11-20T19:33:00Z">
              <w:r>
                <w:t>Company</w:t>
              </w:r>
            </w:ins>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FB97E" w14:textId="01111742" w:rsidR="00A04B58" w:rsidRDefault="00A04B58" w:rsidP="000815A4">
            <w:pPr>
              <w:spacing w:after="0" w:line="252" w:lineRule="auto"/>
              <w:jc w:val="center"/>
              <w:rPr>
                <w:ins w:id="14071" w:author="China Telecom" w:date="2020-11-20T19:33:00Z"/>
              </w:rPr>
            </w:pPr>
            <w:ins w:id="14072" w:author="China Telecom" w:date="2020-11-20T19:33:00Z">
              <w:r>
                <w:t>Observed performance gain</w:t>
              </w:r>
            </w:ins>
          </w:p>
        </w:tc>
        <w:tc>
          <w:tcPr>
            <w:tcW w:w="48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6BFB67" w14:textId="77777777" w:rsidR="00A04B58" w:rsidRDefault="00A04B58" w:rsidP="000815A4">
            <w:pPr>
              <w:spacing w:after="0" w:line="252" w:lineRule="auto"/>
              <w:jc w:val="center"/>
              <w:rPr>
                <w:ins w:id="14073" w:author="China Telecom" w:date="2020-11-20T19:33:00Z"/>
              </w:rPr>
            </w:pPr>
            <w:ins w:id="14074" w:author="China Telecom" w:date="2020-11-20T19:33:00Z">
              <w:r>
                <w:t>Key simulation assumptions</w:t>
              </w:r>
            </w:ins>
          </w:p>
        </w:tc>
      </w:tr>
      <w:tr w:rsidR="00A04B58" w14:paraId="46CAB1EC" w14:textId="77777777" w:rsidTr="000815A4">
        <w:trPr>
          <w:jc w:val="center"/>
          <w:ins w:id="14075" w:author="China Telecom" w:date="2020-11-20T19:33:00Z"/>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6F166" w14:textId="77777777" w:rsidR="00A04B58" w:rsidRDefault="00A04B58" w:rsidP="000815A4">
            <w:pPr>
              <w:spacing w:after="0" w:line="252" w:lineRule="auto"/>
              <w:jc w:val="center"/>
              <w:rPr>
                <w:ins w:id="14076" w:author="China Telecom" w:date="2020-11-20T19:33:00Z"/>
              </w:rPr>
            </w:pPr>
            <w:ins w:id="14077" w:author="China Telecom" w:date="2020-11-20T19:33:00Z">
              <w:r w:rsidRPr="00614136">
                <w:rPr>
                  <w:rFonts w:hint="eastAsia"/>
                </w:rPr>
                <w:t>Source 7</w:t>
              </w:r>
            </w:ins>
          </w:p>
          <w:p w14:paraId="6897B3DD" w14:textId="77777777" w:rsidR="00A04B58" w:rsidRDefault="00A04B58" w:rsidP="000815A4">
            <w:pPr>
              <w:spacing w:after="0" w:line="252" w:lineRule="auto"/>
              <w:jc w:val="center"/>
              <w:rPr>
                <w:ins w:id="14078" w:author="China Telecom" w:date="2020-11-20T19:33:00Z"/>
              </w:rPr>
            </w:pPr>
            <w:ins w:id="14079" w:author="China Telecom" w:date="2020-11-20T19:33:00Z">
              <w:r>
                <w:t>(</w:t>
              </w:r>
              <w:r w:rsidRPr="007549BC">
                <w:rPr>
                  <w:rFonts w:eastAsia="宋体"/>
                </w:rPr>
                <w:t>R1-2008420</w:t>
              </w:r>
              <w:r>
                <w:t>)</w:t>
              </w:r>
            </w:ins>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C0F03" w14:textId="77777777" w:rsidR="00A04B58" w:rsidRDefault="00A04B58" w:rsidP="000815A4">
            <w:pPr>
              <w:spacing w:after="0" w:line="252" w:lineRule="auto"/>
              <w:jc w:val="center"/>
              <w:rPr>
                <w:ins w:id="14080" w:author="China Telecom" w:date="2020-11-20T19:33:00Z"/>
              </w:rPr>
            </w:pPr>
            <w:ins w:id="14081" w:author="China Telecom" w:date="2020-11-20T19:33:00Z">
              <w:r>
                <w:t>5 dB (with repetition factor 8)</w:t>
              </w:r>
            </w:ins>
          </w:p>
        </w:tc>
        <w:tc>
          <w:tcPr>
            <w:tcW w:w="4863" w:type="dxa"/>
            <w:tcBorders>
              <w:top w:val="nil"/>
              <w:left w:val="nil"/>
              <w:bottom w:val="single" w:sz="8" w:space="0" w:color="auto"/>
              <w:right w:val="single" w:sz="8" w:space="0" w:color="auto"/>
            </w:tcBorders>
            <w:tcMar>
              <w:top w:w="0" w:type="dxa"/>
              <w:left w:w="108" w:type="dxa"/>
              <w:bottom w:w="0" w:type="dxa"/>
              <w:right w:w="108" w:type="dxa"/>
            </w:tcMar>
            <w:hideMark/>
          </w:tcPr>
          <w:p w14:paraId="7B38A4E0" w14:textId="77777777" w:rsidR="00A04B58" w:rsidRDefault="00A04B58" w:rsidP="00DB5682">
            <w:pPr>
              <w:spacing w:after="0" w:line="252" w:lineRule="auto"/>
              <w:rPr>
                <w:ins w:id="14082" w:author="China Telecom" w:date="2020-11-20T19:33:00Z"/>
              </w:rPr>
            </w:pPr>
            <w:ins w:id="14083" w:author="China Telecom" w:date="2020-11-20T19:33:00Z">
              <w:r>
                <w:t>11 bits CSI, w/o DTX detection, 10% BLER</w:t>
              </w:r>
            </w:ins>
          </w:p>
          <w:p w14:paraId="471A2DD2" w14:textId="77777777" w:rsidR="00A04B58" w:rsidRDefault="00A04B58" w:rsidP="00DB5682">
            <w:pPr>
              <w:spacing w:after="0" w:line="252" w:lineRule="auto"/>
              <w:rPr>
                <w:ins w:id="14084" w:author="China Telecom" w:date="2020-11-20T19:33:00Z"/>
              </w:rPr>
            </w:pPr>
            <w:ins w:id="14085" w:author="China Telecom" w:date="2020-11-20T19:33:00Z">
              <w:r>
                <w:t>Receiver for Rel-15/16 PUCCH: conventional DMRS based receiver</w:t>
              </w:r>
            </w:ins>
          </w:p>
          <w:p w14:paraId="525CA249" w14:textId="77777777" w:rsidR="00A04B58" w:rsidRDefault="00A04B58" w:rsidP="00DB5682">
            <w:pPr>
              <w:spacing w:after="0" w:line="252" w:lineRule="auto"/>
              <w:rPr>
                <w:ins w:id="14086" w:author="China Telecom" w:date="2020-11-20T19:33:00Z"/>
              </w:rPr>
            </w:pPr>
            <w:ins w:id="14087" w:author="China Telecom" w:date="2020-11-20T19:33:00Z">
              <w:r>
                <w:t>Receiver for PUCCH enhancement scheme: conventional DMRS based receiver (without cross slot channel estimation).</w:t>
              </w:r>
            </w:ins>
          </w:p>
        </w:tc>
      </w:tr>
      <w:tr w:rsidR="00A04B58" w14:paraId="7A7EFC3D" w14:textId="77777777" w:rsidTr="000815A4">
        <w:trPr>
          <w:jc w:val="center"/>
          <w:ins w:id="14088" w:author="China Telecom" w:date="2020-11-20T19:33:00Z"/>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1877AF" w14:textId="77777777" w:rsidR="00A04B58" w:rsidRDefault="00A04B58" w:rsidP="000815A4">
            <w:pPr>
              <w:spacing w:after="0" w:line="252" w:lineRule="auto"/>
              <w:jc w:val="center"/>
              <w:rPr>
                <w:ins w:id="14089" w:author="China Telecom" w:date="2020-11-20T19:33:00Z"/>
              </w:rPr>
            </w:pPr>
            <w:ins w:id="14090" w:author="China Telecom" w:date="2020-11-20T19:33:00Z">
              <w:r w:rsidRPr="00614136">
                <w:rPr>
                  <w:rFonts w:hint="eastAsia"/>
                </w:rPr>
                <w:t>Source 1</w:t>
              </w:r>
            </w:ins>
          </w:p>
          <w:p w14:paraId="6AB46351" w14:textId="77777777" w:rsidR="00A04B58" w:rsidRDefault="00A04B58" w:rsidP="000815A4">
            <w:pPr>
              <w:spacing w:after="0" w:line="252" w:lineRule="auto"/>
              <w:jc w:val="center"/>
              <w:rPr>
                <w:ins w:id="14091" w:author="China Telecom" w:date="2020-11-20T19:33:00Z"/>
              </w:rPr>
            </w:pPr>
            <w:ins w:id="14092" w:author="China Telecom" w:date="2020-11-20T19:33:00Z">
              <w:r>
                <w:t>(</w:t>
              </w:r>
              <w:r w:rsidRPr="00BF6ECA">
                <w:t>R1-2009696</w:t>
              </w:r>
              <w:r>
                <w:t>)</w:t>
              </w:r>
            </w:ins>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3061A" w14:textId="77777777" w:rsidR="00A04B58" w:rsidRDefault="00A04B58" w:rsidP="000815A4">
            <w:pPr>
              <w:spacing w:after="0" w:line="252" w:lineRule="auto"/>
              <w:jc w:val="center"/>
              <w:rPr>
                <w:ins w:id="14093" w:author="China Telecom" w:date="2020-11-20T19:33:00Z"/>
              </w:rPr>
            </w:pPr>
            <w:ins w:id="14094" w:author="China Telecom" w:date="2020-11-20T19:33:00Z">
              <w:r>
                <w:t>Reducing the number of PUCCH repetitions for more than 70% cases.</w:t>
              </w:r>
            </w:ins>
          </w:p>
        </w:tc>
        <w:tc>
          <w:tcPr>
            <w:tcW w:w="4863" w:type="dxa"/>
            <w:tcBorders>
              <w:top w:val="nil"/>
              <w:left w:val="nil"/>
              <w:bottom w:val="single" w:sz="8" w:space="0" w:color="auto"/>
              <w:right w:val="single" w:sz="8" w:space="0" w:color="auto"/>
            </w:tcBorders>
            <w:tcMar>
              <w:top w:w="0" w:type="dxa"/>
              <w:left w:w="108" w:type="dxa"/>
              <w:bottom w:w="0" w:type="dxa"/>
              <w:right w:w="108" w:type="dxa"/>
            </w:tcMar>
            <w:hideMark/>
          </w:tcPr>
          <w:p w14:paraId="7D1DC798" w14:textId="77777777" w:rsidR="00A04B58" w:rsidRDefault="00A04B58" w:rsidP="00DB5682">
            <w:pPr>
              <w:spacing w:after="0" w:line="252" w:lineRule="auto"/>
              <w:rPr>
                <w:ins w:id="14095" w:author="China Telecom" w:date="2020-11-20T19:33:00Z"/>
              </w:rPr>
            </w:pPr>
            <w:ins w:id="14096" w:author="China Telecom" w:date="2020-11-20T19:33:00Z">
              <w:r>
                <w:t>11 bits UCI, w/o DTX detection, 1% BLER</w:t>
              </w:r>
            </w:ins>
          </w:p>
        </w:tc>
      </w:tr>
    </w:tbl>
    <w:p w14:paraId="749FB142" w14:textId="77777777" w:rsidR="00A04B58" w:rsidRDefault="00A04B58" w:rsidP="00A04B58">
      <w:pPr>
        <w:rPr>
          <w:ins w:id="14097" w:author="China Telecom" w:date="2020-11-20T19:33:00Z"/>
          <w:color w:val="000000"/>
          <w:lang w:eastAsia="ko-KR"/>
        </w:rPr>
      </w:pPr>
    </w:p>
    <w:p w14:paraId="2D602FFB" w14:textId="77777777" w:rsidR="00A04B58" w:rsidRDefault="00A04B58" w:rsidP="00A04B58">
      <w:pPr>
        <w:pStyle w:val="3"/>
        <w:rPr>
          <w:ins w:id="14098" w:author="China Telecom" w:date="2020-11-20T19:33:00Z"/>
          <w:rFonts w:cs="Arial"/>
          <w:szCs w:val="28"/>
        </w:rPr>
      </w:pPr>
      <w:bookmarkStart w:id="14099" w:name="_Toc56794611"/>
      <w:ins w:id="14100" w:author="China Telecom" w:date="2020-11-20T19:33:00Z">
        <w:r>
          <w:rPr>
            <w:rFonts w:eastAsia="Malgun Gothic"/>
          </w:rPr>
          <w:t>6.2</w:t>
        </w:r>
        <w:r w:rsidRPr="007368F9">
          <w:rPr>
            <w:rFonts w:eastAsia="Malgun Gothic"/>
          </w:rPr>
          <w:t>.</w:t>
        </w:r>
        <w:r>
          <w:rPr>
            <w:rFonts w:eastAsia="Malgun Gothic"/>
          </w:rPr>
          <w:t>4</w:t>
        </w:r>
        <w:r w:rsidRPr="007368F9">
          <w:rPr>
            <w:rFonts w:eastAsia="Malgun Gothic"/>
          </w:rPr>
          <w:tab/>
        </w:r>
        <w:r w:rsidRPr="003D64B9">
          <w:t xml:space="preserve">DMRS bundling </w:t>
        </w:r>
        <w:r>
          <w:t>across</w:t>
        </w:r>
        <w:r w:rsidRPr="003D64B9">
          <w:t xml:space="preserve"> PUCCH repetitions</w:t>
        </w:r>
        <w:bookmarkEnd w:id="14099"/>
      </w:ins>
    </w:p>
    <w:p w14:paraId="5E1D8587" w14:textId="77777777" w:rsidR="00A04B58" w:rsidRPr="008B1899" w:rsidRDefault="00A04B58" w:rsidP="00A04B58">
      <w:pPr>
        <w:rPr>
          <w:ins w:id="14101" w:author="China Telecom" w:date="2020-11-20T19:33:00Z"/>
          <w:color w:val="000000"/>
          <w:lang w:eastAsia="ko-KR"/>
        </w:rPr>
      </w:pPr>
      <w:ins w:id="14102" w:author="China Telecom" w:date="2020-11-20T19:33:00Z">
        <w:r w:rsidRPr="008B1899">
          <w:rPr>
            <w:color w:val="000000"/>
            <w:lang w:eastAsia="ko-KR"/>
          </w:rPr>
          <w:t xml:space="preserve">DMRS bundling </w:t>
        </w:r>
        <w:r>
          <w:rPr>
            <w:color w:val="000000"/>
            <w:lang w:eastAsia="ko-KR"/>
          </w:rPr>
          <w:t>across</w:t>
        </w:r>
        <w:r w:rsidRPr="008B1899">
          <w:rPr>
            <w:color w:val="000000"/>
            <w:lang w:eastAsia="ko-KR"/>
          </w:rPr>
          <w:t xml:space="preserve"> PUCCH repetitions has been studied. The p</w:t>
        </w:r>
        <w:r w:rsidRPr="008B1899">
          <w:rPr>
            <w:rFonts w:hint="eastAsia"/>
            <w:color w:val="000000"/>
            <w:lang w:eastAsia="ko-KR"/>
          </w:rPr>
          <w:t>erformance gain observed for</w:t>
        </w:r>
        <w:r w:rsidRPr="008B1899">
          <w:rPr>
            <w:color w:val="000000"/>
            <w:lang w:eastAsia="ko-KR"/>
          </w:rPr>
          <w:t xml:space="preserve"> DMRS bundling </w:t>
        </w:r>
        <w:r>
          <w:rPr>
            <w:color w:val="000000"/>
            <w:lang w:eastAsia="ko-KR"/>
          </w:rPr>
          <w:t>across</w:t>
        </w:r>
        <w:r w:rsidRPr="008B1899">
          <w:rPr>
            <w:color w:val="000000"/>
            <w:lang w:eastAsia="ko-KR"/>
          </w:rPr>
          <w:t xml:space="preserve"> PUCCH repetitions</w:t>
        </w:r>
        <w:r w:rsidRPr="008B1899">
          <w:rPr>
            <w:rFonts w:hint="eastAsia"/>
            <w:color w:val="000000"/>
            <w:lang w:eastAsia="ko-KR"/>
          </w:rPr>
          <w:t xml:space="preserve"> over Rel-15/16 baseline</w:t>
        </w:r>
        <w:r w:rsidRPr="008B1899">
          <w:rPr>
            <w:color w:val="000000"/>
            <w:lang w:eastAsia="ko-KR"/>
          </w:rPr>
          <w:t xml:space="preserve"> is captured in </w:t>
        </w:r>
        <w:r w:rsidRPr="008B1899">
          <w:rPr>
            <w:rFonts w:hint="eastAsia"/>
            <w:color w:val="000000"/>
            <w:lang w:eastAsia="ko-KR"/>
          </w:rPr>
          <w:t xml:space="preserve">Table </w:t>
        </w:r>
        <w:r w:rsidRPr="008B1899">
          <w:rPr>
            <w:color w:val="000000"/>
            <w:lang w:eastAsia="ko-KR"/>
          </w:rPr>
          <w:t>6</w:t>
        </w:r>
        <w:r w:rsidRPr="008B1899">
          <w:rPr>
            <w:rFonts w:hint="eastAsia"/>
            <w:color w:val="000000"/>
            <w:lang w:eastAsia="ko-KR"/>
          </w:rPr>
          <w:t>.</w:t>
        </w:r>
        <w:r w:rsidRPr="008B1899">
          <w:rPr>
            <w:color w:val="000000"/>
            <w:lang w:eastAsia="ko-KR"/>
          </w:rPr>
          <w:t>2.4</w:t>
        </w:r>
        <w:r w:rsidRPr="008B1899">
          <w:rPr>
            <w:rFonts w:hint="eastAsia"/>
            <w:color w:val="000000"/>
            <w:lang w:eastAsia="ko-KR"/>
          </w:rPr>
          <w:t>-1.</w:t>
        </w:r>
      </w:ins>
    </w:p>
    <w:p w14:paraId="2D98619D" w14:textId="77777777" w:rsidR="00A04B58" w:rsidRPr="009C7AB1" w:rsidRDefault="00A04B58" w:rsidP="00A04B58">
      <w:pPr>
        <w:rPr>
          <w:ins w:id="14103" w:author="China Telecom" w:date="2020-11-20T19:33:00Z"/>
          <w:color w:val="000000"/>
          <w:lang w:eastAsia="ko-KR"/>
        </w:rPr>
      </w:pPr>
      <w:ins w:id="14104" w:author="China Telecom" w:date="2020-11-20T19:33:00Z">
        <w:r w:rsidRPr="009C7AB1">
          <w:rPr>
            <w:color w:val="000000"/>
            <w:lang w:eastAsia="ko-KR"/>
          </w:rPr>
          <w:t xml:space="preserve">For </w:t>
        </w:r>
        <w:r w:rsidRPr="008B1899">
          <w:rPr>
            <w:color w:val="000000"/>
            <w:lang w:eastAsia="ko-KR"/>
          </w:rPr>
          <w:t xml:space="preserve">DMRS bundling </w:t>
        </w:r>
        <w:r>
          <w:rPr>
            <w:color w:val="000000"/>
            <w:lang w:eastAsia="ko-KR"/>
          </w:rPr>
          <w:t>across</w:t>
        </w:r>
        <w:r w:rsidRPr="008B1899">
          <w:rPr>
            <w:color w:val="000000"/>
            <w:lang w:eastAsia="ko-KR"/>
          </w:rPr>
          <w:t xml:space="preserve"> PUCCH repetitions</w:t>
        </w:r>
        <w:r w:rsidRPr="009C7AB1">
          <w:rPr>
            <w:color w:val="000000"/>
            <w:lang w:eastAsia="ko-KR"/>
          </w:rPr>
          <w:t xml:space="preserve">, </w:t>
        </w:r>
        <w:r>
          <w:rPr>
            <w:color w:val="000000"/>
            <w:lang w:eastAsia="ko-KR"/>
          </w:rPr>
          <w:t>the p</w:t>
        </w:r>
        <w:r w:rsidRPr="009C7AB1">
          <w:rPr>
            <w:color w:val="000000"/>
            <w:lang w:eastAsia="ko-KR"/>
          </w:rPr>
          <w:t xml:space="preserve">otential </w:t>
        </w:r>
        <w:r>
          <w:rPr>
            <w:color w:val="000000"/>
            <w:lang w:eastAsia="ko-KR"/>
          </w:rPr>
          <w:t>s</w:t>
        </w:r>
        <w:r w:rsidRPr="009C7AB1">
          <w:rPr>
            <w:color w:val="000000"/>
            <w:lang w:eastAsia="ko-KR"/>
          </w:rPr>
          <w:t>pec impact</w:t>
        </w:r>
        <w:r>
          <w:rPr>
            <w:color w:val="000000"/>
            <w:lang w:eastAsia="ko-KR"/>
          </w:rPr>
          <w:t xml:space="preserve"> includes the following. </w:t>
        </w:r>
        <w:r w:rsidRPr="009C7AB1">
          <w:rPr>
            <w:color w:val="000000"/>
            <w:lang w:eastAsia="ko-KR"/>
          </w:rPr>
          <w:t xml:space="preserve">Restrictions to guarantee phase coherency </w:t>
        </w:r>
        <w:r>
          <w:rPr>
            <w:color w:val="000000"/>
            <w:lang w:eastAsia="ko-KR"/>
          </w:rPr>
          <w:t>across</w:t>
        </w:r>
        <w:r w:rsidRPr="009C7AB1">
          <w:rPr>
            <w:color w:val="000000"/>
            <w:lang w:eastAsia="ko-KR"/>
          </w:rPr>
          <w:t xml:space="preserve"> repetitions need to be specified</w:t>
        </w:r>
        <w:r>
          <w:rPr>
            <w:color w:val="000000"/>
            <w:lang w:eastAsia="ko-KR"/>
          </w:rPr>
          <w:t xml:space="preserve">. </w:t>
        </w:r>
        <w:r w:rsidRPr="009C7AB1">
          <w:rPr>
            <w:color w:val="000000"/>
            <w:lang w:eastAsia="ko-KR"/>
          </w:rPr>
          <w:t>UE behaviour needs to be defined if the phase coherency of PUCCH repetition is impacted by other procedures</w:t>
        </w:r>
        <w:r>
          <w:rPr>
            <w:color w:val="000000"/>
            <w:lang w:eastAsia="ko-KR"/>
          </w:rPr>
          <w:t xml:space="preserve">. </w:t>
        </w:r>
        <w:r w:rsidRPr="009C7AB1">
          <w:rPr>
            <w:color w:val="000000"/>
            <w:lang w:eastAsia="ko-KR"/>
          </w:rPr>
          <w:t>DMRS bundling with inter-slot frequency hopping pattern enhancement need to be specified</w:t>
        </w:r>
        <w:r w:rsidRPr="008B1899">
          <w:rPr>
            <w:color w:val="000000"/>
            <w:lang w:eastAsia="ko-KR"/>
          </w:rPr>
          <w:t xml:space="preserve">, if the frequency hopping enhancement is agreed. </w:t>
        </w:r>
      </w:ins>
    </w:p>
    <w:p w14:paraId="49E58825" w14:textId="77777777" w:rsidR="00A04B58" w:rsidRPr="008B1899" w:rsidRDefault="00A04B58" w:rsidP="00A04B58">
      <w:pPr>
        <w:rPr>
          <w:ins w:id="14105" w:author="China Telecom" w:date="2020-11-20T19:33:00Z"/>
          <w:color w:val="000000"/>
          <w:lang w:eastAsia="ko-KR"/>
        </w:rPr>
      </w:pPr>
      <w:ins w:id="14106" w:author="China Telecom" w:date="2020-11-20T19:33:00Z">
        <w:r w:rsidRPr="008B1899">
          <w:rPr>
            <w:color w:val="000000"/>
            <w:lang w:eastAsia="ko-KR"/>
          </w:rPr>
          <w:t xml:space="preserve">For DMRS bundling </w:t>
        </w:r>
        <w:r>
          <w:rPr>
            <w:color w:val="000000"/>
            <w:lang w:eastAsia="ko-KR"/>
          </w:rPr>
          <w:t>across</w:t>
        </w:r>
        <w:r w:rsidRPr="008B1899">
          <w:rPr>
            <w:color w:val="000000"/>
            <w:lang w:eastAsia="ko-KR"/>
          </w:rPr>
          <w:t xml:space="preserve"> PUCCH repetitions, new channel estimator needs to be implemented at receiver to process DMRS across multiple repetitions</w:t>
        </w:r>
        <w:r>
          <w:rPr>
            <w:color w:val="000000"/>
            <w:lang w:eastAsia="ko-KR"/>
          </w:rPr>
          <w:t>.</w:t>
        </w:r>
      </w:ins>
    </w:p>
    <w:p w14:paraId="05A4D18E" w14:textId="77777777" w:rsidR="00A04B58" w:rsidRDefault="00A04B58" w:rsidP="00A04B58">
      <w:pPr>
        <w:rPr>
          <w:ins w:id="14107" w:author="China Telecom" w:date="2020-11-20T19:33:00Z"/>
          <w:color w:val="000000"/>
          <w:lang w:eastAsia="ko-KR"/>
        </w:rPr>
      </w:pPr>
      <w:ins w:id="14108" w:author="China Telecom" w:date="2020-11-20T19:33:00Z">
        <w:r w:rsidRPr="008B1899">
          <w:rPr>
            <w:color w:val="000000"/>
            <w:lang w:eastAsia="ko-KR"/>
          </w:rPr>
          <w:lastRenderedPageBreak/>
          <w:t xml:space="preserve">For DMRS bundling </w:t>
        </w:r>
        <w:r>
          <w:rPr>
            <w:color w:val="000000"/>
            <w:lang w:eastAsia="ko-KR"/>
          </w:rPr>
          <w:t>across</w:t>
        </w:r>
        <w:r w:rsidRPr="008B1899">
          <w:rPr>
            <w:color w:val="000000"/>
            <w:lang w:eastAsia="ko-KR"/>
          </w:rPr>
          <w:t xml:space="preserve"> PUCCH repetitions, same phase and transmission power need to be maintained at UE </w:t>
        </w:r>
        <w:r>
          <w:rPr>
            <w:color w:val="000000"/>
            <w:lang w:eastAsia="ko-KR"/>
          </w:rPr>
          <w:t>across</w:t>
        </w:r>
        <w:r w:rsidRPr="008B1899">
          <w:rPr>
            <w:color w:val="000000"/>
            <w:lang w:eastAsia="ko-KR"/>
          </w:rPr>
          <w:t xml:space="preserve"> PUCCH repetitions</w:t>
        </w:r>
        <w:r>
          <w:rPr>
            <w:color w:val="000000"/>
            <w:lang w:eastAsia="ko-KR"/>
          </w:rPr>
          <w:t>.</w:t>
        </w:r>
      </w:ins>
    </w:p>
    <w:p w14:paraId="1F07ED75" w14:textId="77777777" w:rsidR="00A04B58" w:rsidRDefault="00A04B58" w:rsidP="00A04B58">
      <w:pPr>
        <w:rPr>
          <w:ins w:id="14109" w:author="China Telecom" w:date="2020-11-20T19:33:00Z"/>
        </w:rPr>
      </w:pPr>
      <w:ins w:id="14110" w:author="China Telecom" w:date="2020-11-20T19:33:00Z">
        <w:r w:rsidRPr="002F17B1">
          <w:rPr>
            <w:rFonts w:hint="eastAsia"/>
          </w:rPr>
          <w:t xml:space="preserve">For DMRS bundling </w:t>
        </w:r>
        <w:r>
          <w:rPr>
            <w:rFonts w:hint="eastAsia"/>
          </w:rPr>
          <w:t>across</w:t>
        </w:r>
        <w:r w:rsidRPr="002F17B1">
          <w:rPr>
            <w:rFonts w:hint="eastAsia"/>
          </w:rPr>
          <w:t xml:space="preserve"> PUCCH repetitions, </w:t>
        </w:r>
        <w:r>
          <w:t>the i</w:t>
        </w:r>
        <w:r w:rsidRPr="002F17B1">
          <w:rPr>
            <w:rFonts w:hint="eastAsia"/>
          </w:rPr>
          <w:t>mpact to system</w:t>
        </w:r>
        <w:r>
          <w:t xml:space="preserve"> includes the following. gNB needs to maintain phase coherence across slots. gNB cannot switch beamformers or make any RF adjustments across multiple slots. UE needs to maintain phase coherence across multiple slots. UE-side adjustments for timing and frequency will have to be postponed to a later slot. UE may not have the best timing and frequency settings for multiple uplink slots.</w:t>
        </w:r>
      </w:ins>
    </w:p>
    <w:p w14:paraId="0E2D762D" w14:textId="77777777" w:rsidR="00A04B58" w:rsidRPr="008B1899" w:rsidRDefault="00A04B58" w:rsidP="00A04B58">
      <w:pPr>
        <w:rPr>
          <w:ins w:id="14111" w:author="China Telecom" w:date="2020-11-20T19:33:00Z"/>
        </w:rPr>
      </w:pPr>
      <w:ins w:id="14112" w:author="China Telecom" w:date="2020-11-20T19:33:00Z">
        <w:r w:rsidRPr="008B1899">
          <w:t xml:space="preserve">For DMRS bundling </w:t>
        </w:r>
        <w:r>
          <w:t>across</w:t>
        </w:r>
        <w:r w:rsidRPr="008B1899">
          <w:t xml:space="preserve"> PUCCH repetitions, restrictions of the scheme include the following. </w:t>
        </w:r>
        <w:r>
          <w:t xml:space="preserve">Phase coherency across PUCCH repetitions </w:t>
        </w:r>
        <w:r w:rsidRPr="008B1899">
          <w:t xml:space="preserve">is required. </w:t>
        </w:r>
        <w:r>
          <w:t xml:space="preserve">The same frequency resource allocation across PUCCH repetitions </w:t>
        </w:r>
        <w:r w:rsidRPr="008B1899">
          <w:t xml:space="preserve">is required. </w:t>
        </w:r>
        <w:r>
          <w:t xml:space="preserve">The same power across PUCCH repetitions is </w:t>
        </w:r>
        <w:r w:rsidRPr="008B1899">
          <w:t>required</w:t>
        </w:r>
        <w:r>
          <w:t xml:space="preserve">. </w:t>
        </w:r>
      </w:ins>
    </w:p>
    <w:p w14:paraId="011B5991" w14:textId="77777777" w:rsidR="00A04B58" w:rsidRDefault="00A04B58">
      <w:pPr>
        <w:pStyle w:val="TH"/>
        <w:rPr>
          <w:ins w:id="14113" w:author="China Telecom" w:date="2020-11-20T19:33:00Z"/>
          <w:bCs/>
        </w:rPr>
        <w:pPrChange w:id="14114" w:author="China Telecom" w:date="2020-11-20T19:33:00Z">
          <w:pPr>
            <w:pStyle w:val="afb"/>
            <w:jc w:val="center"/>
          </w:pPr>
        </w:pPrChange>
      </w:pPr>
      <w:bookmarkStart w:id="14115" w:name="_Ref54816537"/>
      <w:ins w:id="14116" w:author="China Telecom" w:date="2020-11-20T19:33:00Z">
        <w:r>
          <w:t xml:space="preserve">Table </w:t>
        </w:r>
        <w:bookmarkEnd w:id="14115"/>
        <w:r w:rsidRPr="0098401B">
          <w:t>6</w:t>
        </w:r>
        <w:r w:rsidRPr="0098401B">
          <w:rPr>
            <w:rFonts w:hint="eastAsia"/>
          </w:rPr>
          <w:t>.</w:t>
        </w:r>
        <w:r w:rsidRPr="0098401B">
          <w:t>2.</w:t>
        </w:r>
        <w:r>
          <w:t>4</w:t>
        </w:r>
        <w:r w:rsidRPr="0098401B">
          <w:rPr>
            <w:rFonts w:hint="eastAsia"/>
          </w:rPr>
          <w:t>-1</w:t>
        </w:r>
        <w:r>
          <w:t xml:space="preserve">: Performance gain </w:t>
        </w:r>
        <w:r w:rsidRPr="00A04B58">
          <w:rPr>
            <w:rFonts w:eastAsia="宋体"/>
            <w:rPrChange w:id="14117" w:author="China Telecom" w:date="2020-11-20T19:33:00Z">
              <w:rPr/>
            </w:rPrChange>
          </w:rPr>
          <w:t>observed</w:t>
        </w:r>
        <w:r>
          <w:t xml:space="preserve"> for DMRS bundling across PUCCH repetitions over Rel-15/16 baseline</w:t>
        </w:r>
      </w:ins>
    </w:p>
    <w:tbl>
      <w:tblPr>
        <w:tblW w:w="9228" w:type="dxa"/>
        <w:jc w:val="center"/>
        <w:tblCellMar>
          <w:left w:w="0" w:type="dxa"/>
          <w:right w:w="0" w:type="dxa"/>
        </w:tblCellMar>
        <w:tblLook w:val="04A0" w:firstRow="1" w:lastRow="0" w:firstColumn="1" w:lastColumn="0" w:noHBand="0" w:noVBand="1"/>
      </w:tblPr>
      <w:tblGrid>
        <w:gridCol w:w="1414"/>
        <w:gridCol w:w="1350"/>
        <w:gridCol w:w="6464"/>
      </w:tblGrid>
      <w:tr w:rsidR="00A04B58" w14:paraId="1004F915" w14:textId="77777777" w:rsidTr="000815A4">
        <w:trPr>
          <w:jc w:val="center"/>
          <w:ins w:id="14118" w:author="China Telecom" w:date="2020-11-20T19:33:00Z"/>
        </w:trPr>
        <w:tc>
          <w:tcPr>
            <w:tcW w:w="1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7D284" w14:textId="77777777" w:rsidR="00A04B58" w:rsidRDefault="00A04B58" w:rsidP="000815A4">
            <w:pPr>
              <w:spacing w:after="0" w:line="252" w:lineRule="auto"/>
              <w:jc w:val="center"/>
              <w:rPr>
                <w:ins w:id="14119" w:author="China Telecom" w:date="2020-11-20T19:33:00Z"/>
              </w:rPr>
            </w:pPr>
            <w:ins w:id="14120" w:author="China Telecom" w:date="2020-11-20T19:33:00Z">
              <w:r>
                <w:t>Company</w:t>
              </w:r>
            </w:ins>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63C655" w14:textId="7006F0CB" w:rsidR="00A04B58" w:rsidRDefault="00A04B58" w:rsidP="000815A4">
            <w:pPr>
              <w:spacing w:after="0" w:line="252" w:lineRule="auto"/>
              <w:jc w:val="center"/>
              <w:rPr>
                <w:ins w:id="14121" w:author="China Telecom" w:date="2020-11-20T19:33:00Z"/>
              </w:rPr>
            </w:pPr>
            <w:ins w:id="14122" w:author="China Telecom" w:date="2020-11-20T19:33:00Z">
              <w:r>
                <w:t>Observed performance gain</w:t>
              </w:r>
            </w:ins>
          </w:p>
        </w:tc>
        <w:tc>
          <w:tcPr>
            <w:tcW w:w="64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BC6896" w14:textId="77777777" w:rsidR="00A04B58" w:rsidRDefault="00A04B58" w:rsidP="000815A4">
            <w:pPr>
              <w:spacing w:after="0" w:line="252" w:lineRule="auto"/>
              <w:jc w:val="center"/>
              <w:rPr>
                <w:ins w:id="14123" w:author="China Telecom" w:date="2020-11-20T19:33:00Z"/>
              </w:rPr>
            </w:pPr>
            <w:ins w:id="14124" w:author="China Telecom" w:date="2020-11-20T19:33:00Z">
              <w:r>
                <w:t>Key simulation assumptions</w:t>
              </w:r>
            </w:ins>
          </w:p>
        </w:tc>
      </w:tr>
      <w:tr w:rsidR="00A04B58" w14:paraId="2BA98A52" w14:textId="77777777" w:rsidTr="000815A4">
        <w:trPr>
          <w:jc w:val="center"/>
          <w:ins w:id="14125" w:author="China Telecom" w:date="2020-11-20T19:33:00Z"/>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44766" w14:textId="77777777" w:rsidR="00A04B58" w:rsidRDefault="00A04B58" w:rsidP="000815A4">
            <w:pPr>
              <w:spacing w:after="0" w:line="252" w:lineRule="auto"/>
              <w:jc w:val="center"/>
              <w:rPr>
                <w:ins w:id="14126" w:author="China Telecom" w:date="2020-11-20T19:33:00Z"/>
              </w:rPr>
            </w:pPr>
            <w:ins w:id="14127" w:author="China Telecom" w:date="2020-11-20T19:33:00Z">
              <w:r w:rsidRPr="00614136">
                <w:rPr>
                  <w:rFonts w:hint="eastAsia"/>
                </w:rPr>
                <w:t>Source 1</w:t>
              </w:r>
            </w:ins>
          </w:p>
          <w:p w14:paraId="4FC3EF0E" w14:textId="77777777" w:rsidR="00A04B58" w:rsidRDefault="00A04B58" w:rsidP="000815A4">
            <w:pPr>
              <w:spacing w:after="0" w:line="252" w:lineRule="auto"/>
              <w:jc w:val="center"/>
              <w:rPr>
                <w:ins w:id="14128" w:author="China Telecom" w:date="2020-11-20T19:33:00Z"/>
              </w:rPr>
            </w:pPr>
            <w:ins w:id="14129" w:author="China Telecom" w:date="2020-11-20T19:33:00Z">
              <w:r>
                <w:t>(</w:t>
              </w:r>
              <w:r w:rsidRPr="00BF6ECA">
                <w:t>R1-2009696</w:t>
              </w:r>
              <w:r>
                <w:t>)</w:t>
              </w:r>
            </w:ins>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6C9DC" w14:textId="5550A0D1" w:rsidR="00A04B58" w:rsidRDefault="00A04B58" w:rsidP="000815A4">
            <w:pPr>
              <w:spacing w:after="0" w:line="252" w:lineRule="auto"/>
              <w:jc w:val="center"/>
              <w:rPr>
                <w:ins w:id="14130" w:author="China Telecom" w:date="2020-11-20T19:33:00Z"/>
              </w:rPr>
            </w:pPr>
            <w:ins w:id="14131" w:author="China Telecom" w:date="2020-11-20T19:33:00Z">
              <w:r>
                <w:t>1 dB</w:t>
              </w:r>
            </w:ins>
          </w:p>
        </w:tc>
        <w:tc>
          <w:tcPr>
            <w:tcW w:w="6464" w:type="dxa"/>
            <w:tcBorders>
              <w:top w:val="nil"/>
              <w:left w:val="nil"/>
              <w:bottom w:val="single" w:sz="8" w:space="0" w:color="auto"/>
              <w:right w:val="single" w:sz="8" w:space="0" w:color="auto"/>
            </w:tcBorders>
            <w:tcMar>
              <w:top w:w="0" w:type="dxa"/>
              <w:left w:w="108" w:type="dxa"/>
              <w:bottom w:w="0" w:type="dxa"/>
              <w:right w:w="108" w:type="dxa"/>
            </w:tcMar>
            <w:hideMark/>
          </w:tcPr>
          <w:p w14:paraId="416ACFF1" w14:textId="77777777" w:rsidR="00A04B58" w:rsidRDefault="00A04B58" w:rsidP="00DB5682">
            <w:pPr>
              <w:spacing w:after="0" w:line="252" w:lineRule="auto"/>
              <w:rPr>
                <w:ins w:id="14132" w:author="China Telecom" w:date="2020-11-20T19:33:00Z"/>
              </w:rPr>
            </w:pPr>
            <w:ins w:id="14133" w:author="China Telecom" w:date="2020-11-20T19:33:00Z">
              <w:r>
                <w:t>22 bits UCI, w/o DTX detection, 1% BLER, 4 PUCCH repetitions</w:t>
              </w:r>
            </w:ins>
          </w:p>
          <w:p w14:paraId="39B83448" w14:textId="77777777" w:rsidR="00A04B58" w:rsidRDefault="00A04B58" w:rsidP="00DB5682">
            <w:pPr>
              <w:spacing w:after="0" w:line="252" w:lineRule="auto"/>
              <w:rPr>
                <w:ins w:id="14134" w:author="China Telecom" w:date="2020-11-20T19:33:00Z"/>
              </w:rPr>
            </w:pPr>
            <w:ins w:id="14135" w:author="China Telecom" w:date="2020-11-20T19:33:00Z">
              <w:r>
                <w:t>Receiver for Rel-15/16 PUCCH:  ML coherent receiver, w/o cross-slot channel estimation</w:t>
              </w:r>
            </w:ins>
          </w:p>
          <w:p w14:paraId="6ABA7EED" w14:textId="77777777" w:rsidR="00A04B58" w:rsidRDefault="00A04B58" w:rsidP="00DB5682">
            <w:pPr>
              <w:spacing w:after="0" w:line="252" w:lineRule="auto"/>
              <w:rPr>
                <w:ins w:id="14136" w:author="China Telecom" w:date="2020-11-20T19:33:00Z"/>
              </w:rPr>
            </w:pPr>
          </w:p>
          <w:p w14:paraId="0FA442F6" w14:textId="77777777" w:rsidR="00A04B58" w:rsidRDefault="00A04B58" w:rsidP="00DB5682">
            <w:pPr>
              <w:spacing w:after="0" w:line="252" w:lineRule="auto"/>
              <w:rPr>
                <w:ins w:id="14137" w:author="China Telecom" w:date="2020-11-20T19:33:00Z"/>
              </w:rPr>
            </w:pPr>
            <w:ins w:id="14138" w:author="China Telecom" w:date="2020-11-20T19:33:00Z">
              <w:r>
                <w:t>Receiver for PUCCH enhancement scheme: ML coherent receiver, w/ cross-slot channel estimation</w:t>
              </w:r>
            </w:ins>
          </w:p>
        </w:tc>
      </w:tr>
      <w:tr w:rsidR="00A04B58" w14:paraId="79D0D662" w14:textId="77777777" w:rsidTr="000815A4">
        <w:trPr>
          <w:jc w:val="center"/>
          <w:ins w:id="14139" w:author="China Telecom" w:date="2020-11-20T19:33:00Z"/>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2C330C" w14:textId="77777777" w:rsidR="00A04B58" w:rsidRDefault="00A04B58" w:rsidP="000815A4">
            <w:pPr>
              <w:spacing w:after="0" w:line="252" w:lineRule="auto"/>
              <w:jc w:val="center"/>
              <w:rPr>
                <w:ins w:id="14140" w:author="China Telecom" w:date="2020-11-20T19:33:00Z"/>
              </w:rPr>
            </w:pPr>
            <w:ins w:id="14141" w:author="China Telecom" w:date="2020-11-20T19:33:00Z">
              <w:r w:rsidRPr="00614136">
                <w:rPr>
                  <w:rFonts w:hint="eastAsia"/>
                </w:rPr>
                <w:t>Source 2</w:t>
              </w:r>
            </w:ins>
          </w:p>
          <w:p w14:paraId="14AF233C" w14:textId="77777777" w:rsidR="00A04B58" w:rsidRPr="00614136" w:rsidRDefault="00A04B58" w:rsidP="000815A4">
            <w:pPr>
              <w:spacing w:after="0" w:line="252" w:lineRule="auto"/>
              <w:jc w:val="center"/>
              <w:rPr>
                <w:ins w:id="14142" w:author="China Telecom" w:date="2020-11-20T19:33:00Z"/>
              </w:rPr>
            </w:pPr>
            <w:ins w:id="14143" w:author="China Telecom" w:date="2020-11-20T19:33:00Z">
              <w:r>
                <w:t>(</w:t>
              </w:r>
              <w:r w:rsidRPr="00BF6ECA">
                <w:t>R1-2009602</w:t>
              </w:r>
              <w:r>
                <w:t>)</w:t>
              </w:r>
            </w:ins>
          </w:p>
          <w:p w14:paraId="1DE78067" w14:textId="77777777" w:rsidR="00A04B58" w:rsidRDefault="00A04B58" w:rsidP="000815A4">
            <w:pPr>
              <w:spacing w:after="0" w:line="252" w:lineRule="auto"/>
              <w:jc w:val="center"/>
              <w:rPr>
                <w:ins w:id="14144" w:author="China Telecom" w:date="2020-11-20T19:33:00Z"/>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5AD75" w14:textId="1136628C" w:rsidR="00A04B58" w:rsidRDefault="00A04B58" w:rsidP="000815A4">
            <w:pPr>
              <w:spacing w:after="0" w:line="252" w:lineRule="auto"/>
              <w:jc w:val="center"/>
              <w:rPr>
                <w:ins w:id="14145" w:author="China Telecom" w:date="2020-11-20T19:33:00Z"/>
              </w:rPr>
            </w:pPr>
            <w:ins w:id="14146" w:author="China Telecom" w:date="2020-11-20T19:33:00Z">
              <w:r>
                <w:t>~1.2 dB</w:t>
              </w:r>
            </w:ins>
          </w:p>
        </w:tc>
        <w:tc>
          <w:tcPr>
            <w:tcW w:w="6464" w:type="dxa"/>
            <w:tcBorders>
              <w:top w:val="nil"/>
              <w:left w:val="nil"/>
              <w:bottom w:val="single" w:sz="8" w:space="0" w:color="auto"/>
              <w:right w:val="single" w:sz="8" w:space="0" w:color="auto"/>
            </w:tcBorders>
            <w:tcMar>
              <w:top w:w="0" w:type="dxa"/>
              <w:left w:w="108" w:type="dxa"/>
              <w:bottom w:w="0" w:type="dxa"/>
              <w:right w:w="108" w:type="dxa"/>
            </w:tcMar>
          </w:tcPr>
          <w:p w14:paraId="074C4AA2" w14:textId="77777777" w:rsidR="00A04B58" w:rsidRDefault="00A04B58" w:rsidP="00DB5682">
            <w:pPr>
              <w:spacing w:after="0" w:line="252" w:lineRule="auto"/>
              <w:jc w:val="both"/>
              <w:rPr>
                <w:ins w:id="14147" w:author="China Telecom" w:date="2020-11-20T19:33:00Z"/>
              </w:rPr>
            </w:pPr>
            <w:ins w:id="14148" w:author="China Telecom" w:date="2020-11-20T19:33:00Z">
              <w:r>
                <w:t>22 bits UCI, w/o DTX detection, 1% BLER, 8 PUCCH repetitions</w:t>
              </w:r>
            </w:ins>
          </w:p>
          <w:p w14:paraId="14D7D643" w14:textId="77777777" w:rsidR="00A04B58" w:rsidRDefault="00A04B58" w:rsidP="00DB5682">
            <w:pPr>
              <w:spacing w:after="0" w:line="252" w:lineRule="auto"/>
              <w:rPr>
                <w:ins w:id="14149" w:author="China Telecom" w:date="2020-11-20T19:33:00Z"/>
              </w:rPr>
            </w:pPr>
            <w:ins w:id="14150" w:author="China Telecom" w:date="2020-11-20T19:33:00Z">
              <w:r>
                <w:t>Receiver for Rel-15/16 PUCCH: coherent receiver, w/o cross-slot channel estimation</w:t>
              </w:r>
            </w:ins>
          </w:p>
          <w:p w14:paraId="37437EAA" w14:textId="77777777" w:rsidR="00A04B58" w:rsidRDefault="00A04B58" w:rsidP="00DB5682">
            <w:pPr>
              <w:spacing w:after="0" w:line="252" w:lineRule="auto"/>
              <w:rPr>
                <w:ins w:id="14151" w:author="China Telecom" w:date="2020-11-20T19:33:00Z"/>
              </w:rPr>
            </w:pPr>
          </w:p>
          <w:p w14:paraId="335F0DAF" w14:textId="77777777" w:rsidR="00A04B58" w:rsidRDefault="00A04B58" w:rsidP="00DB5682">
            <w:pPr>
              <w:spacing w:after="0" w:line="252" w:lineRule="auto"/>
              <w:rPr>
                <w:ins w:id="14152" w:author="China Telecom" w:date="2020-11-20T19:33:00Z"/>
              </w:rPr>
            </w:pPr>
            <w:ins w:id="14153" w:author="China Telecom" w:date="2020-11-20T19:33:00Z">
              <w:r>
                <w:t>Receiver for PUCCH enhancement scheme: coherent receiver, w/ cross-slot channel estimation</w:t>
              </w:r>
            </w:ins>
          </w:p>
          <w:p w14:paraId="609CC8D1" w14:textId="77777777" w:rsidR="00A04B58" w:rsidRDefault="00A04B58" w:rsidP="00DB5682">
            <w:pPr>
              <w:spacing w:after="0" w:line="252" w:lineRule="auto"/>
              <w:jc w:val="both"/>
              <w:rPr>
                <w:ins w:id="14154" w:author="China Telecom" w:date="2020-11-20T19:33:00Z"/>
              </w:rPr>
            </w:pPr>
          </w:p>
        </w:tc>
      </w:tr>
      <w:tr w:rsidR="00A04B58" w14:paraId="695ABCF0" w14:textId="77777777" w:rsidTr="000815A4">
        <w:trPr>
          <w:jc w:val="center"/>
          <w:ins w:id="14155" w:author="China Telecom" w:date="2020-11-20T19:33:00Z"/>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BD7359" w14:textId="77777777" w:rsidR="00A04B58" w:rsidRDefault="00A04B58" w:rsidP="000815A4">
            <w:pPr>
              <w:spacing w:after="0" w:line="252" w:lineRule="auto"/>
              <w:jc w:val="center"/>
              <w:rPr>
                <w:ins w:id="14156" w:author="China Telecom" w:date="2020-11-20T19:33:00Z"/>
              </w:rPr>
            </w:pPr>
            <w:ins w:id="14157" w:author="China Telecom" w:date="2020-11-20T19:33:00Z">
              <w:r w:rsidRPr="00614136">
                <w:rPr>
                  <w:rFonts w:hint="eastAsia"/>
                </w:rPr>
                <w:t>Source 6</w:t>
              </w:r>
            </w:ins>
          </w:p>
          <w:p w14:paraId="0DFF0004" w14:textId="77777777" w:rsidR="00A04B58" w:rsidRDefault="00A04B58" w:rsidP="000815A4">
            <w:pPr>
              <w:spacing w:after="0" w:line="252" w:lineRule="auto"/>
              <w:jc w:val="center"/>
              <w:rPr>
                <w:ins w:id="14158" w:author="China Telecom" w:date="2020-11-20T19:33:00Z"/>
              </w:rPr>
            </w:pPr>
            <w:ins w:id="14159" w:author="China Telecom" w:date="2020-11-20T19:33:00Z">
              <w:r>
                <w:t>(</w:t>
              </w:r>
              <w:r w:rsidRPr="00BF6ECA">
                <w:rPr>
                  <w:rFonts w:eastAsiaTheme="minorEastAsia"/>
                  <w:lang w:eastAsia="zh-CN"/>
                </w:rPr>
                <w:t>R1-2009648</w:t>
              </w:r>
              <w:r>
                <w:t>)</w:t>
              </w:r>
            </w:ins>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05566" w14:textId="6E6F488F" w:rsidR="00A04B58" w:rsidRDefault="00A04B58" w:rsidP="000815A4">
            <w:pPr>
              <w:spacing w:after="0" w:line="252" w:lineRule="auto"/>
              <w:jc w:val="center"/>
              <w:rPr>
                <w:ins w:id="14160" w:author="China Telecom" w:date="2020-11-20T19:33:00Z"/>
              </w:rPr>
            </w:pPr>
            <w:ins w:id="14161" w:author="China Telecom" w:date="2020-11-20T19:33:00Z">
              <w:r>
                <w:t>0.85 ~ 1.3 dB</w:t>
              </w:r>
            </w:ins>
          </w:p>
        </w:tc>
        <w:tc>
          <w:tcPr>
            <w:tcW w:w="6464" w:type="dxa"/>
            <w:tcBorders>
              <w:top w:val="nil"/>
              <w:left w:val="nil"/>
              <w:bottom w:val="single" w:sz="8" w:space="0" w:color="auto"/>
              <w:right w:val="single" w:sz="8" w:space="0" w:color="auto"/>
            </w:tcBorders>
            <w:tcMar>
              <w:top w:w="0" w:type="dxa"/>
              <w:left w:w="108" w:type="dxa"/>
              <w:bottom w:w="0" w:type="dxa"/>
              <w:right w:w="108" w:type="dxa"/>
            </w:tcMar>
          </w:tcPr>
          <w:p w14:paraId="29C8E985" w14:textId="77777777" w:rsidR="00A04B58" w:rsidRDefault="00A04B58" w:rsidP="00DB5682">
            <w:pPr>
              <w:spacing w:after="0" w:line="252" w:lineRule="auto"/>
              <w:jc w:val="both"/>
              <w:rPr>
                <w:ins w:id="14162" w:author="China Telecom" w:date="2020-11-20T19:33:00Z"/>
              </w:rPr>
            </w:pPr>
            <w:ins w:id="14163" w:author="China Telecom" w:date="2020-11-20T19:33:00Z">
              <w:r>
                <w:t>11 bits UCI, w/ DTX detection, 1% BLER, 2 PUCCH repetitions</w:t>
              </w:r>
            </w:ins>
          </w:p>
          <w:p w14:paraId="1BB36763" w14:textId="77777777" w:rsidR="00A04B58" w:rsidRDefault="00A04B58" w:rsidP="00DB5682">
            <w:pPr>
              <w:spacing w:after="0" w:line="252" w:lineRule="auto"/>
              <w:rPr>
                <w:ins w:id="14164" w:author="China Telecom" w:date="2020-11-20T19:33:00Z"/>
              </w:rPr>
            </w:pPr>
            <w:ins w:id="14165" w:author="China Telecom" w:date="2020-11-20T19:33:00Z">
              <w:r>
                <w:t>Receiver for Rel-15/16 PUCCH: Coherent detection, DTX is performed based on union of DMRS and UCI symbols. Channel estimation is performed individually for each repetition.</w:t>
              </w:r>
            </w:ins>
          </w:p>
          <w:p w14:paraId="4C921329" w14:textId="77777777" w:rsidR="00A04B58" w:rsidRDefault="00A04B58" w:rsidP="00DB5682">
            <w:pPr>
              <w:spacing w:after="0" w:line="252" w:lineRule="auto"/>
              <w:jc w:val="both"/>
              <w:rPr>
                <w:ins w:id="14166" w:author="China Telecom" w:date="2020-11-20T19:33:00Z"/>
              </w:rPr>
            </w:pPr>
          </w:p>
          <w:p w14:paraId="1AF5EFB4" w14:textId="77777777" w:rsidR="00A04B58" w:rsidRDefault="00A04B58" w:rsidP="00DB5682">
            <w:pPr>
              <w:spacing w:after="0" w:line="252" w:lineRule="auto"/>
              <w:jc w:val="both"/>
              <w:rPr>
                <w:ins w:id="14167" w:author="China Telecom" w:date="2020-11-20T19:33:00Z"/>
              </w:rPr>
            </w:pPr>
            <w:ins w:id="14168" w:author="China Telecom" w:date="2020-11-20T19:33:00Z">
              <w:r>
                <w:t>Receiver for PUCCH enhancement scheme: Joint channel estimation is used for PUCCH repetitions in consecutive slots, in addition to receiver for Rel-15 and Rel-16 UEs.</w:t>
              </w:r>
            </w:ins>
          </w:p>
          <w:p w14:paraId="67F97DC4" w14:textId="77777777" w:rsidR="00A04B58" w:rsidRDefault="00A04B58" w:rsidP="00DB5682">
            <w:pPr>
              <w:spacing w:after="0" w:line="252" w:lineRule="auto"/>
              <w:jc w:val="both"/>
              <w:rPr>
                <w:ins w:id="14169" w:author="China Telecom" w:date="2020-11-20T19:33:00Z"/>
              </w:rPr>
            </w:pPr>
            <w:ins w:id="14170" w:author="China Telecom" w:date="2020-11-20T19:33:00Z">
              <w:r>
                <w:t>Note: Ideal noise power estimation is used for both receivers, and the noise power is used only in DTX detection.</w:t>
              </w:r>
            </w:ins>
          </w:p>
        </w:tc>
      </w:tr>
    </w:tbl>
    <w:p w14:paraId="41D7DF97" w14:textId="77777777" w:rsidR="00C00071" w:rsidRPr="00277907" w:rsidRDefault="00C00071" w:rsidP="00953C88"/>
    <w:p w14:paraId="7B3AC72B" w14:textId="4DB63489" w:rsidR="00953C88" w:rsidRPr="00953C88" w:rsidRDefault="00EB7613" w:rsidP="002568F4">
      <w:pPr>
        <w:pStyle w:val="2"/>
      </w:pPr>
      <w:bookmarkStart w:id="14171" w:name="_Toc56794612"/>
      <w:r>
        <w:t>6</w:t>
      </w:r>
      <w:r w:rsidR="00953C88">
        <w:rPr>
          <w:rFonts w:hint="eastAsia"/>
        </w:rPr>
        <w:t xml:space="preserve">.3 </w:t>
      </w:r>
      <w:r w:rsidR="00E21488">
        <w:tab/>
      </w:r>
      <w:r w:rsidR="002568F4">
        <w:t>Coverage enhancement</w:t>
      </w:r>
      <w:r w:rsidR="00FB4353">
        <w:t>s</w:t>
      </w:r>
      <w:r w:rsidR="002568F4">
        <w:t xml:space="preserve"> for channels other than PUSCH and PUCCH</w:t>
      </w:r>
      <w:bookmarkEnd w:id="14171"/>
    </w:p>
    <w:p w14:paraId="6EE9E5AF" w14:textId="77777777" w:rsidR="00E7523A" w:rsidRDefault="00E7523A" w:rsidP="00E7523A">
      <w:pPr>
        <w:pStyle w:val="3"/>
        <w:rPr>
          <w:rFonts w:cs="Arial"/>
          <w:szCs w:val="28"/>
        </w:rPr>
      </w:pPr>
      <w:bookmarkStart w:id="14172" w:name="_Toc56794613"/>
      <w:r>
        <w:rPr>
          <w:rFonts w:eastAsia="Malgun Gothic"/>
        </w:rPr>
        <w:t>6.3.1</w:t>
      </w:r>
      <w:r>
        <w:rPr>
          <w:rFonts w:eastAsia="Malgun Gothic"/>
        </w:rPr>
        <w:tab/>
      </w:r>
      <w:r>
        <w:rPr>
          <w:rFonts w:cs="Arial"/>
          <w:szCs w:val="28"/>
        </w:rPr>
        <w:t>Enhancements for Msg3 PUSCH</w:t>
      </w:r>
      <w:bookmarkEnd w:id="14172"/>
    </w:p>
    <w:p w14:paraId="1E1D5F64" w14:textId="77777777" w:rsidR="00E7523A" w:rsidRDefault="00E7523A" w:rsidP="00E7523A">
      <w:pPr>
        <w:spacing w:after="120"/>
        <w:jc w:val="both"/>
      </w:pPr>
      <w:r>
        <w:t>Msg3 PUSCH enhancement is studied including at least Msg3 PUSCH repetition. Enhancement to PUSCH scheduled by RAR UL grant does not consider the optimization specific for CFRA case.</w:t>
      </w:r>
    </w:p>
    <w:p w14:paraId="67E139B2" w14:textId="77777777" w:rsidR="00E7523A" w:rsidRDefault="00E7523A" w:rsidP="00E7523A">
      <w:pPr>
        <w:spacing w:after="120"/>
        <w:jc w:val="both"/>
        <w:rPr>
          <w:ins w:id="14173" w:author="ZTE" w:date="2020-11-16T10:32:00Z"/>
          <w:lang w:eastAsia="zh-CN"/>
        </w:rPr>
      </w:pPr>
      <w:ins w:id="14174" w:author="ZTE" w:date="2020-11-16T10:32:00Z">
        <w:r>
          <w:rPr>
            <w:lang w:eastAsia="zh-CN"/>
          </w:rPr>
          <w:t xml:space="preserve">Enhancements on Msg3 PUSCH repetition were studied from several aspects, including the indication of the number of repetitions for Msg3 initial transmission and re-transmission, the repetition type, the feasibility and applicability of enhancements studied for PUSCH in RRC_CONNECTED state for Msg3 PUSCH initial and re-transmission, inter-slot frequency hopping and differentiation between enhanced UE and legacy UE. </w:t>
        </w:r>
      </w:ins>
    </w:p>
    <w:p w14:paraId="466F4E9C" w14:textId="77777777" w:rsidR="00E7523A" w:rsidRDefault="00E7523A" w:rsidP="00E7523A">
      <w:pPr>
        <w:widowControl w:val="0"/>
        <w:numPr>
          <w:ilvl w:val="0"/>
          <w:numId w:val="70"/>
        </w:numPr>
        <w:overflowPunct w:val="0"/>
        <w:autoSpaceDE w:val="0"/>
        <w:autoSpaceDN w:val="0"/>
        <w:adjustRightInd w:val="0"/>
        <w:snapToGrid w:val="0"/>
        <w:spacing w:after="0" w:line="260" w:lineRule="auto"/>
        <w:ind w:left="200" w:hangingChars="100" w:hanging="200"/>
        <w:jc w:val="both"/>
        <w:textAlignment w:val="baseline"/>
        <w:rPr>
          <w:ins w:id="14175" w:author="ZTE" w:date="2020-11-16T10:32:00Z"/>
          <w:rFonts w:eastAsia="Times New Roman"/>
          <w:lang w:val="en-US" w:eastAsia="zh-CN"/>
        </w:rPr>
      </w:pPr>
      <w:ins w:id="14176" w:author="ZTE" w:date="2020-11-16T10:32:00Z">
        <w:r>
          <w:rPr>
            <w:rFonts w:eastAsia="Times New Roman"/>
            <w:lang w:val="en-US" w:eastAsia="zh-CN"/>
          </w:rPr>
          <w:t>Potential specification impacts of indication of the number of repetitions for Msg3 initial transmission include:</w:t>
        </w:r>
      </w:ins>
    </w:p>
    <w:p w14:paraId="3727948F"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ins w:id="14177" w:author="ZTE" w:date="2020-11-16T10:32:00Z"/>
          <w:rFonts w:eastAsia="Times New Roman"/>
          <w:lang w:val="en-US" w:eastAsia="zh-CN"/>
        </w:rPr>
      </w:pPr>
      <w:ins w:id="14178" w:author="ZTE" w:date="2020-11-16T10:32:00Z">
        <w:r>
          <w:rPr>
            <w:rFonts w:eastAsia="Times New Roman"/>
            <w:lang w:val="en-US" w:eastAsia="zh-CN"/>
          </w:rPr>
          <w:t>Explicit indication mechanism, e.g., indicated by</w:t>
        </w:r>
        <w:r>
          <w:rPr>
            <w:rFonts w:eastAsia="Times New Roman"/>
            <w:lang w:val="sv-SE" w:eastAsia="zh-CN"/>
          </w:rPr>
          <w:t xml:space="preserve"> RAR UL grant</w:t>
        </w:r>
        <w:r>
          <w:rPr>
            <w:rFonts w:eastAsia="Times New Roman"/>
            <w:lang w:val="en-US" w:eastAsia="zh-CN"/>
          </w:rPr>
          <w:t>, DCI format 1_0 with CRC scrambled by RA-RNTI or SIB1.</w:t>
        </w:r>
      </w:ins>
    </w:p>
    <w:p w14:paraId="047AFC48"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ins w:id="14179" w:author="ZTE" w:date="2020-11-16T10:32:00Z"/>
          <w:rFonts w:eastAsia="Times New Roman"/>
          <w:lang w:val="en-US" w:eastAsia="zh-CN"/>
        </w:rPr>
      </w:pPr>
      <w:ins w:id="14180" w:author="ZTE" w:date="2020-11-16T10:32:00Z">
        <w:r>
          <w:rPr>
            <w:rFonts w:eastAsia="Times New Roman"/>
            <w:lang w:val="en-US" w:eastAsia="zh-CN"/>
          </w:rPr>
          <w:t>Implicit indication mechanism, e.g., determined by PRACH configuration or information carried by RAR.</w:t>
        </w:r>
      </w:ins>
    </w:p>
    <w:p w14:paraId="7D2D10D2" w14:textId="77777777" w:rsidR="00E7523A" w:rsidRDefault="00E7523A" w:rsidP="00E7523A">
      <w:pPr>
        <w:widowControl w:val="0"/>
        <w:numPr>
          <w:ilvl w:val="0"/>
          <w:numId w:val="70"/>
        </w:numPr>
        <w:overflowPunct w:val="0"/>
        <w:autoSpaceDE w:val="0"/>
        <w:autoSpaceDN w:val="0"/>
        <w:adjustRightInd w:val="0"/>
        <w:snapToGrid w:val="0"/>
        <w:spacing w:after="0" w:line="260" w:lineRule="auto"/>
        <w:ind w:left="200" w:hangingChars="100" w:hanging="200"/>
        <w:jc w:val="both"/>
        <w:textAlignment w:val="baseline"/>
        <w:rPr>
          <w:ins w:id="14181" w:author="ZTE" w:date="2020-11-16T10:32:00Z"/>
          <w:rFonts w:eastAsia="Times New Roman"/>
          <w:lang w:val="en-US" w:eastAsia="zh-CN"/>
        </w:rPr>
      </w:pPr>
      <w:ins w:id="14182" w:author="ZTE" w:date="2020-11-16T10:32:00Z">
        <w:r>
          <w:rPr>
            <w:rFonts w:eastAsia="Times New Roman"/>
            <w:lang w:val="en-US" w:eastAsia="zh-CN"/>
          </w:rPr>
          <w:lastRenderedPageBreak/>
          <w:t>Potential specification impacts of indication of the number of repetitions for Msg3 re-transmission include:</w:t>
        </w:r>
      </w:ins>
    </w:p>
    <w:p w14:paraId="44EB511C"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ins w:id="14183" w:author="ZTE" w:date="2020-11-16T10:32:00Z"/>
          <w:rFonts w:eastAsia="Times New Roman"/>
          <w:lang w:val="en-US" w:eastAsia="zh-CN"/>
        </w:rPr>
      </w:pPr>
      <w:ins w:id="14184" w:author="ZTE" w:date="2020-11-16T10:32:00Z">
        <w:r>
          <w:rPr>
            <w:rFonts w:eastAsia="Times New Roman"/>
            <w:lang w:val="en-US" w:eastAsia="zh-CN"/>
          </w:rPr>
          <w:t>Explicit indication mechanism, e.g., indicated by</w:t>
        </w:r>
        <w:r>
          <w:rPr>
            <w:rFonts w:eastAsia="Times New Roman"/>
            <w:lang w:val="sv-SE" w:eastAsia="zh-CN"/>
          </w:rPr>
          <w:t xml:space="preserve"> </w:t>
        </w:r>
        <w:r>
          <w:rPr>
            <w:rFonts w:eastAsia="Times New Roman"/>
            <w:lang w:val="en-US" w:eastAsia="zh-CN"/>
          </w:rPr>
          <w:t>DCI format 0_0 with CRC scrambled by TC-RNTI.</w:t>
        </w:r>
      </w:ins>
    </w:p>
    <w:p w14:paraId="12936CBA"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ins w:id="14185" w:author="ZTE" w:date="2020-11-16T10:32:00Z"/>
          <w:rFonts w:eastAsia="Times New Roman"/>
          <w:lang w:val="en-US" w:eastAsia="zh-CN"/>
        </w:rPr>
      </w:pPr>
      <w:ins w:id="14186" w:author="ZTE" w:date="2020-11-16T10:32:00Z">
        <w:r>
          <w:rPr>
            <w:rFonts w:eastAsia="Times New Roman"/>
            <w:lang w:val="en-US" w:eastAsia="zh-CN"/>
          </w:rPr>
          <w:t>Implicit indication mechanism, e.g., determined by Msg3 initial transmission.</w:t>
        </w:r>
      </w:ins>
    </w:p>
    <w:p w14:paraId="3CBECEF9" w14:textId="77777777" w:rsidR="00E7523A" w:rsidRDefault="00E7523A" w:rsidP="00E7523A">
      <w:pPr>
        <w:widowControl w:val="0"/>
        <w:numPr>
          <w:ilvl w:val="0"/>
          <w:numId w:val="70"/>
        </w:numPr>
        <w:overflowPunct w:val="0"/>
        <w:autoSpaceDE w:val="0"/>
        <w:autoSpaceDN w:val="0"/>
        <w:adjustRightInd w:val="0"/>
        <w:snapToGrid w:val="0"/>
        <w:spacing w:after="0" w:line="260" w:lineRule="auto"/>
        <w:ind w:left="200" w:hangingChars="100" w:hanging="200"/>
        <w:jc w:val="both"/>
        <w:textAlignment w:val="baseline"/>
        <w:rPr>
          <w:ins w:id="14187" w:author="ZTE" w:date="2020-11-16T10:32:00Z"/>
          <w:rFonts w:eastAsia="Times New Roman"/>
          <w:lang w:val="en-US" w:eastAsia="zh-CN"/>
        </w:rPr>
      </w:pPr>
      <w:ins w:id="14188" w:author="ZTE" w:date="2020-11-16T10:32:00Z">
        <w:r>
          <w:rPr>
            <w:rFonts w:eastAsia="Times New Roman"/>
            <w:lang w:val="en-US" w:eastAsia="zh-CN"/>
          </w:rPr>
          <w:t>Potential specification impacts of the repetition type include:</w:t>
        </w:r>
      </w:ins>
    </w:p>
    <w:p w14:paraId="7F16F128"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ins w:id="14189" w:author="ZTE" w:date="2020-11-16T10:32:00Z"/>
          <w:rFonts w:eastAsia="Times New Roman"/>
          <w:lang w:val="en-US" w:eastAsia="zh-CN"/>
        </w:rPr>
      </w:pPr>
      <w:ins w:id="14190" w:author="ZTE" w:date="2020-11-16T10:32:00Z">
        <w:r>
          <w:rPr>
            <w:rFonts w:eastAsia="Times New Roman"/>
            <w:lang w:val="en-US" w:eastAsia="zh-CN"/>
          </w:rPr>
          <w:t>Introducing PUSCH repetition Type A.</w:t>
        </w:r>
      </w:ins>
    </w:p>
    <w:p w14:paraId="2E2E8F68" w14:textId="77777777" w:rsidR="00E7523A" w:rsidRDefault="00E7523A" w:rsidP="00E7523A">
      <w:pPr>
        <w:widowControl w:val="0"/>
        <w:numPr>
          <w:ilvl w:val="0"/>
          <w:numId w:val="70"/>
        </w:numPr>
        <w:overflowPunct w:val="0"/>
        <w:autoSpaceDE w:val="0"/>
        <w:autoSpaceDN w:val="0"/>
        <w:adjustRightInd w:val="0"/>
        <w:snapToGrid w:val="0"/>
        <w:spacing w:after="0" w:line="260" w:lineRule="auto"/>
        <w:ind w:left="200" w:hangingChars="100" w:hanging="200"/>
        <w:jc w:val="both"/>
        <w:textAlignment w:val="baseline"/>
        <w:rPr>
          <w:ins w:id="14191" w:author="ZTE" w:date="2020-11-16T10:32:00Z"/>
          <w:rFonts w:eastAsia="Times New Roman"/>
          <w:lang w:val="en-US" w:eastAsia="zh-CN"/>
        </w:rPr>
      </w:pPr>
      <w:ins w:id="14192" w:author="ZTE" w:date="2020-11-16T10:32:00Z">
        <w:r>
          <w:rPr>
            <w:rFonts w:eastAsia="Times New Roman"/>
            <w:lang w:val="en-US" w:eastAsia="zh-CN"/>
          </w:rPr>
          <w:t xml:space="preserve">Potential specification impacts of the feasibility and applicability of enhancements studied for PUSCH in </w:t>
        </w:r>
        <w:r>
          <w:rPr>
            <w:rFonts w:eastAsia="Times New Roman"/>
            <w:lang w:val="en-US"/>
          </w:rPr>
          <w:t>RRC_CONNECTED</w:t>
        </w:r>
        <w:r>
          <w:rPr>
            <w:rFonts w:eastAsia="宋体"/>
            <w:lang w:val="en-US" w:eastAsia="zh-CN"/>
          </w:rPr>
          <w:t xml:space="preserve"> state</w:t>
        </w:r>
        <w:r>
          <w:rPr>
            <w:rFonts w:eastAsia="Times New Roman"/>
            <w:lang w:val="en-US" w:eastAsia="zh-CN"/>
          </w:rPr>
          <w:t xml:space="preserve"> for Msg3 PUSCH initial and re-transmission include:</w:t>
        </w:r>
      </w:ins>
    </w:p>
    <w:p w14:paraId="4B4056A2"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ins w:id="14193" w:author="ZTE" w:date="2020-11-16T10:32:00Z"/>
          <w:rFonts w:eastAsia="Times New Roman"/>
          <w:lang w:val="en-US" w:eastAsia="zh-CN"/>
        </w:rPr>
      </w:pPr>
      <w:ins w:id="14194" w:author="ZTE" w:date="2020-11-16T10:32:00Z">
        <w:r>
          <w:rPr>
            <w:rFonts w:eastAsia="Times New Roman"/>
            <w:lang w:val="en-US" w:eastAsia="zh-CN"/>
          </w:rPr>
          <w:t>The p</w:t>
        </w:r>
        <w:r>
          <w:rPr>
            <w:rFonts w:eastAsia="Times New Roman"/>
            <w:lang w:val="en-US"/>
          </w:rPr>
          <w:t xml:space="preserve">otential specification impacts </w:t>
        </w:r>
        <w:r>
          <w:rPr>
            <w:rFonts w:eastAsia="Times New Roman"/>
            <w:lang w:val="en-US" w:eastAsia="zh-CN"/>
          </w:rPr>
          <w:t>for the solutions</w:t>
        </w:r>
        <w:r>
          <w:rPr>
            <w:rFonts w:eastAsia="Times New Roman"/>
            <w:lang w:val="en-US"/>
          </w:rPr>
          <w:t xml:space="preserve"> </w:t>
        </w:r>
        <w:r>
          <w:rPr>
            <w:rFonts w:eastAsia="Times New Roman"/>
            <w:lang w:val="en-US" w:eastAsia="zh-CN"/>
          </w:rPr>
          <w:t xml:space="preserve">studied in Section 6.1. </w:t>
        </w:r>
      </w:ins>
    </w:p>
    <w:p w14:paraId="7E48541F" w14:textId="77777777" w:rsidR="00E7523A" w:rsidRDefault="00E7523A" w:rsidP="00E7523A">
      <w:pPr>
        <w:widowControl w:val="0"/>
        <w:numPr>
          <w:ilvl w:val="0"/>
          <w:numId w:val="70"/>
        </w:numPr>
        <w:overflowPunct w:val="0"/>
        <w:autoSpaceDE w:val="0"/>
        <w:autoSpaceDN w:val="0"/>
        <w:adjustRightInd w:val="0"/>
        <w:snapToGrid w:val="0"/>
        <w:spacing w:after="0" w:line="260" w:lineRule="auto"/>
        <w:ind w:left="200" w:hangingChars="100" w:hanging="200"/>
        <w:jc w:val="both"/>
        <w:textAlignment w:val="baseline"/>
        <w:rPr>
          <w:ins w:id="14195" w:author="ZTE" w:date="2020-11-16T10:32:00Z"/>
          <w:rFonts w:eastAsia="Times New Roman"/>
          <w:lang w:val="en-US" w:eastAsia="zh-CN"/>
        </w:rPr>
      </w:pPr>
      <w:ins w:id="14196" w:author="ZTE" w:date="2020-11-16T10:32:00Z">
        <w:r>
          <w:rPr>
            <w:rFonts w:eastAsia="Times New Roman"/>
            <w:lang w:val="en-US" w:eastAsia="zh-CN"/>
          </w:rPr>
          <w:t>Potential specification impacts of inter-slot frequency hopping include:</w:t>
        </w:r>
      </w:ins>
    </w:p>
    <w:p w14:paraId="37D03035"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ins w:id="14197" w:author="ZTE" w:date="2020-11-16T10:32:00Z"/>
          <w:rFonts w:eastAsia="Times New Roman"/>
          <w:lang w:val="en-US" w:eastAsia="zh-CN"/>
        </w:rPr>
      </w:pPr>
      <w:ins w:id="14198" w:author="ZTE" w:date="2020-11-16T10:32:00Z">
        <w:r>
          <w:rPr>
            <w:rFonts w:eastAsia="Times New Roman"/>
            <w:lang w:val="en-US" w:eastAsia="zh-CN"/>
          </w:rPr>
          <w:t xml:space="preserve">Inter-slot frequency hopping configuration and frequency hopping pattern. </w:t>
        </w:r>
      </w:ins>
    </w:p>
    <w:p w14:paraId="48D64056" w14:textId="77777777" w:rsidR="00E7523A" w:rsidRDefault="00E7523A" w:rsidP="00E7523A">
      <w:pPr>
        <w:widowControl w:val="0"/>
        <w:numPr>
          <w:ilvl w:val="0"/>
          <w:numId w:val="70"/>
        </w:numPr>
        <w:overflowPunct w:val="0"/>
        <w:autoSpaceDE w:val="0"/>
        <w:autoSpaceDN w:val="0"/>
        <w:adjustRightInd w:val="0"/>
        <w:snapToGrid w:val="0"/>
        <w:spacing w:after="0" w:line="260" w:lineRule="auto"/>
        <w:ind w:left="200" w:hangingChars="100" w:hanging="200"/>
        <w:jc w:val="both"/>
        <w:textAlignment w:val="baseline"/>
        <w:rPr>
          <w:ins w:id="14199" w:author="ZTE" w:date="2020-11-16T10:32:00Z"/>
          <w:rFonts w:eastAsia="Times New Roman"/>
          <w:lang w:val="en-US" w:eastAsia="zh-CN"/>
        </w:rPr>
      </w:pPr>
      <w:ins w:id="14200" w:author="ZTE" w:date="2020-11-16T10:32:00Z">
        <w:r>
          <w:rPr>
            <w:rFonts w:eastAsia="Times New Roman"/>
            <w:lang w:val="en-US" w:eastAsia="zh-CN"/>
          </w:rPr>
          <w:t xml:space="preserve">Potential specification impacts of </w:t>
        </w:r>
        <w:r>
          <w:rPr>
            <w:lang w:val="en-US" w:eastAsia="zh-CN"/>
          </w:rPr>
          <w:t>differentiation between enhanced UE and legacy UE</w:t>
        </w:r>
        <w:r>
          <w:rPr>
            <w:rFonts w:eastAsia="Times New Roman"/>
            <w:lang w:val="en-US" w:eastAsia="zh-CN"/>
          </w:rPr>
          <w:t xml:space="preserve"> include:</w:t>
        </w:r>
      </w:ins>
    </w:p>
    <w:p w14:paraId="5E6F1056" w14:textId="77777777" w:rsidR="00E7523A" w:rsidRDefault="00E7523A" w:rsidP="00E7523A">
      <w:pPr>
        <w:pStyle w:val="ad"/>
        <w:widowControl w:val="0"/>
        <w:numPr>
          <w:ilvl w:val="1"/>
          <w:numId w:val="26"/>
        </w:numPr>
        <w:overflowPunct w:val="0"/>
        <w:autoSpaceDE w:val="0"/>
        <w:autoSpaceDN w:val="0"/>
        <w:adjustRightInd w:val="0"/>
        <w:snapToGrid w:val="0"/>
        <w:spacing w:after="0" w:line="260" w:lineRule="auto"/>
        <w:ind w:left="930" w:firstLineChars="0" w:hanging="363"/>
        <w:jc w:val="both"/>
        <w:textAlignment w:val="baseline"/>
        <w:rPr>
          <w:ins w:id="14201" w:author="ZTE" w:date="2020-11-16T10:32:00Z"/>
          <w:rFonts w:eastAsia="Times New Roman"/>
          <w:lang w:val="en-US" w:eastAsia="zh-CN"/>
        </w:rPr>
      </w:pPr>
      <w:ins w:id="14202" w:author="ZTE" w:date="2020-11-16T10:32:00Z">
        <w:r>
          <w:rPr>
            <w:rFonts w:eastAsia="Times New Roman"/>
            <w:lang w:val="en-US" w:eastAsia="zh-CN"/>
          </w:rPr>
          <w:t xml:space="preserve">Mechanism to differentiate enhanced UE and legacy UE, e.g., separate PRACH configurations (e.g, separate </w:t>
        </w:r>
        <w:r>
          <w:rPr>
            <w:rFonts w:eastAsia="Times New Roman"/>
            <w:lang w:val="en-US"/>
          </w:rPr>
          <w:t>PRACH occasion</w:t>
        </w:r>
        <w:r>
          <w:rPr>
            <w:rFonts w:eastAsia="Times New Roman"/>
            <w:lang w:val="en-US" w:eastAsia="zh-CN"/>
          </w:rPr>
          <w:t xml:space="preserve">s or preambles) and separate Msg3 configurations (e.g., separate DMRS ports). </w:t>
        </w:r>
      </w:ins>
    </w:p>
    <w:p w14:paraId="65D29F10" w14:textId="77777777" w:rsidR="00E7523A" w:rsidRDefault="00E7523A" w:rsidP="00E7523A">
      <w:pPr>
        <w:jc w:val="both"/>
        <w:rPr>
          <w:ins w:id="14203" w:author="ZTE" w:date="2020-11-16T10:32:00Z"/>
          <w:lang w:eastAsia="zh-CN"/>
        </w:rPr>
      </w:pPr>
    </w:p>
    <w:p w14:paraId="5C2D1143" w14:textId="77777777" w:rsidR="00E7523A" w:rsidRDefault="00E7523A" w:rsidP="00E7523A">
      <w:pPr>
        <w:snapToGrid w:val="0"/>
        <w:spacing w:after="120"/>
        <w:jc w:val="both"/>
        <w:rPr>
          <w:ins w:id="14204" w:author="ZTE" w:date="2020-11-16T10:32:00Z"/>
          <w:lang w:eastAsia="zh-CN"/>
        </w:rPr>
      </w:pPr>
      <w:ins w:id="14205" w:author="ZTE" w:date="2020-11-16T10:32:00Z">
        <w:r>
          <w:rPr>
            <w:lang w:eastAsia="zh-CN"/>
          </w:rPr>
          <w:t xml:space="preserve">Power domain-based solutions were studied for Msg3 PUSCH, including pi/2 BPSK waveform using DFT-s-OFDM and power control enhancements. </w:t>
        </w:r>
      </w:ins>
    </w:p>
    <w:p w14:paraId="47FC191F"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206" w:author="ZTE" w:date="2020-11-16T10:32:00Z"/>
          <w:rFonts w:eastAsia="Times New Roman"/>
          <w:lang w:val="en-US" w:eastAsia="zh-CN"/>
        </w:rPr>
      </w:pPr>
      <w:ins w:id="14207" w:author="ZTE" w:date="2020-11-16T10:32:00Z">
        <w:r>
          <w:rPr>
            <w:rFonts w:eastAsia="Times New Roman"/>
            <w:lang w:val="en-US" w:eastAsia="zh-CN"/>
          </w:rPr>
          <w:t>Potential specification impacts of pi/2 BPSK waveform using DFT-s-OFDM include defining the usage of pi/2 BPSK modulation for Msg3 and either explicit or implicit power boosting based on the Msg3 time domain resource allocation. </w:t>
        </w:r>
      </w:ins>
    </w:p>
    <w:p w14:paraId="2D5C95AD"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208" w:author="ZTE" w:date="2020-11-16T10:32:00Z"/>
          <w:rFonts w:eastAsia="Times New Roman"/>
          <w:lang w:val="en-US" w:eastAsia="zh-CN"/>
        </w:rPr>
      </w:pPr>
      <w:ins w:id="14209" w:author="ZTE" w:date="2020-11-16T10:32:00Z">
        <w:r>
          <w:rPr>
            <w:rFonts w:eastAsia="Times New Roman"/>
            <w:lang w:val="en-US" w:eastAsia="zh-CN"/>
          </w:rPr>
          <w:t>Potential specification impacts of power control enhancements include configuration of multiple sets of power control parameters.</w:t>
        </w:r>
      </w:ins>
    </w:p>
    <w:p w14:paraId="53E6D867" w14:textId="77777777" w:rsidR="00E7523A" w:rsidRDefault="00E7523A" w:rsidP="00E7523A">
      <w:pPr>
        <w:rPr>
          <w:ins w:id="14210" w:author="ZTE" w:date="2020-11-16T10:32:00Z"/>
          <w:lang w:val="en-US" w:eastAsia="zh-CN"/>
        </w:rPr>
      </w:pPr>
    </w:p>
    <w:p w14:paraId="5A08B6FE" w14:textId="77777777" w:rsidR="00E7523A" w:rsidRDefault="00E7523A" w:rsidP="00E7523A">
      <w:pPr>
        <w:spacing w:after="120"/>
        <w:jc w:val="both"/>
        <w:rPr>
          <w:ins w:id="14211" w:author="ZTE" w:date="2020-11-16T10:32:00Z"/>
          <w:lang w:eastAsia="zh-CN"/>
        </w:rPr>
      </w:pPr>
      <w:ins w:id="14212" w:author="ZTE" w:date="2020-11-16T10:32:00Z">
        <w:r>
          <w:rPr>
            <w:lang w:eastAsia="zh-CN"/>
          </w:rPr>
          <w:t>Spatial domain based solutions were studied from several aspects for Msg3 PUSCH, including spatial filter setting between PRACH transmission and corresponding Msg3 PUSCH transmission and open-loop transmission diversity.</w:t>
        </w:r>
      </w:ins>
    </w:p>
    <w:p w14:paraId="1B61045E"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213" w:author="ZTE" w:date="2020-11-16T10:32:00Z"/>
          <w:rFonts w:eastAsia="Times New Roman"/>
          <w:lang w:eastAsia="zh-CN"/>
        </w:rPr>
      </w:pPr>
      <w:ins w:id="14214" w:author="ZTE" w:date="2020-11-16T10:32:00Z">
        <w:r>
          <w:rPr>
            <w:rFonts w:eastAsia="Times New Roman" w:hint="eastAsia"/>
            <w:lang w:eastAsia="zh-CN"/>
          </w:rPr>
          <w:t xml:space="preserve">Potential specification impacts of </w:t>
        </w:r>
        <w:r>
          <w:rPr>
            <w:rFonts w:eastAsia="Times New Roman"/>
            <w:lang w:eastAsia="zh-CN"/>
          </w:rPr>
          <w:t>spatial filter setting</w:t>
        </w:r>
        <w:r>
          <w:rPr>
            <w:rFonts w:eastAsia="Times New Roman" w:hint="eastAsia"/>
            <w:lang w:eastAsia="zh-CN"/>
          </w:rPr>
          <w:t xml:space="preserve"> between </w:t>
        </w:r>
        <w:r>
          <w:rPr>
            <w:rFonts w:eastAsia="Times New Roman"/>
            <w:lang w:eastAsia="zh-CN"/>
          </w:rPr>
          <w:t xml:space="preserve">PRACH </w:t>
        </w:r>
        <w:r>
          <w:rPr>
            <w:rFonts w:eastAsia="Times New Roman" w:hint="eastAsia"/>
            <w:lang w:eastAsia="zh-CN"/>
          </w:rPr>
          <w:t xml:space="preserve">transmission </w:t>
        </w:r>
        <w:r>
          <w:rPr>
            <w:rFonts w:eastAsia="Times New Roman"/>
            <w:lang w:eastAsia="zh-CN"/>
          </w:rPr>
          <w:t xml:space="preserve">and corresponding </w:t>
        </w:r>
        <w:r>
          <w:rPr>
            <w:rFonts w:eastAsia="Times New Roman" w:hint="eastAsia"/>
            <w:lang w:eastAsia="zh-CN"/>
          </w:rPr>
          <w:t>M</w:t>
        </w:r>
        <w:r>
          <w:rPr>
            <w:rFonts w:eastAsia="Times New Roman"/>
            <w:lang w:eastAsia="zh-CN"/>
          </w:rPr>
          <w:t>sg3 PUSCH transmission</w:t>
        </w:r>
        <w:r>
          <w:rPr>
            <w:rFonts w:eastAsia="Times New Roman" w:hint="eastAsia"/>
            <w:lang w:eastAsia="zh-CN"/>
          </w:rPr>
          <w:t xml:space="preserve"> include specifying the same </w:t>
        </w:r>
        <w:r>
          <w:rPr>
            <w:rFonts w:eastAsia="Times New Roman"/>
            <w:lang w:eastAsia="zh-CN"/>
          </w:rPr>
          <w:t xml:space="preserve">spatial filter </w:t>
        </w:r>
        <w:r>
          <w:rPr>
            <w:rFonts w:eastAsia="Times New Roman" w:hint="eastAsia"/>
            <w:lang w:eastAsia="zh-CN"/>
          </w:rPr>
          <w:t xml:space="preserve">between </w:t>
        </w:r>
        <w:r>
          <w:rPr>
            <w:rFonts w:eastAsia="Times New Roman"/>
            <w:lang w:eastAsia="zh-CN"/>
          </w:rPr>
          <w:t xml:space="preserve">PRACH </w:t>
        </w:r>
        <w:r>
          <w:rPr>
            <w:rFonts w:eastAsia="Times New Roman" w:hint="eastAsia"/>
            <w:lang w:eastAsia="zh-CN"/>
          </w:rPr>
          <w:t xml:space="preserve">transmission </w:t>
        </w:r>
        <w:r>
          <w:rPr>
            <w:rFonts w:eastAsia="Times New Roman"/>
            <w:lang w:eastAsia="zh-CN"/>
          </w:rPr>
          <w:t xml:space="preserve">and corresponding </w:t>
        </w:r>
        <w:r>
          <w:rPr>
            <w:rFonts w:eastAsia="Times New Roman" w:hint="eastAsia"/>
            <w:lang w:eastAsia="zh-CN"/>
          </w:rPr>
          <w:t>M</w:t>
        </w:r>
        <w:r>
          <w:rPr>
            <w:rFonts w:eastAsia="Times New Roman"/>
            <w:lang w:eastAsia="zh-CN"/>
          </w:rPr>
          <w:t>sg3 PUSCH transmission</w:t>
        </w:r>
        <w:r>
          <w:rPr>
            <w:rFonts w:eastAsia="Times New Roman" w:hint="eastAsia"/>
            <w:lang w:eastAsia="zh-CN"/>
          </w:rPr>
          <w:t>, mechanism to differentiate enhanced UE and legacy UE.</w:t>
        </w:r>
      </w:ins>
    </w:p>
    <w:p w14:paraId="73F158AC"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215" w:author="ZTE" w:date="2020-11-16T10:32:00Z"/>
          <w:rFonts w:eastAsia="Times New Roman"/>
          <w:lang w:eastAsia="zh-CN"/>
        </w:rPr>
      </w:pPr>
      <w:ins w:id="14216" w:author="ZTE" w:date="2020-11-16T10:32:00Z">
        <w:r>
          <w:rPr>
            <w:rFonts w:eastAsia="Times New Roman" w:hint="eastAsia"/>
            <w:lang w:eastAsia="zh-CN"/>
          </w:rPr>
          <w:t>Potential specification impacts of o</w:t>
        </w:r>
        <w:r>
          <w:rPr>
            <w:rFonts w:eastAsia="Times New Roman"/>
            <w:lang w:eastAsia="zh-CN"/>
          </w:rPr>
          <w:t>pen-loop</w:t>
        </w:r>
        <w:r>
          <w:rPr>
            <w:rFonts w:eastAsia="Times New Roman" w:hint="eastAsia"/>
            <w:lang w:eastAsia="zh-CN"/>
          </w:rPr>
          <w:t xml:space="preserve"> transmission</w:t>
        </w:r>
        <w:r>
          <w:rPr>
            <w:rFonts w:eastAsia="Times New Roman"/>
            <w:lang w:eastAsia="zh-CN"/>
          </w:rPr>
          <w:t xml:space="preserve"> diversity</w:t>
        </w:r>
        <w:r>
          <w:rPr>
            <w:rFonts w:eastAsia="Times New Roman" w:hint="eastAsia"/>
            <w:lang w:eastAsia="zh-CN"/>
          </w:rPr>
          <w:t xml:space="preserve"> include, mechanism to indicate </w:t>
        </w:r>
        <w:r>
          <w:rPr>
            <w:rFonts w:eastAsia="Times New Roman"/>
            <w:lang w:eastAsia="zh-CN"/>
          </w:rPr>
          <w:t xml:space="preserve">support of </w:t>
        </w:r>
        <w:r>
          <w:rPr>
            <w:rFonts w:eastAsia="Times New Roman" w:hint="eastAsia"/>
            <w:lang w:eastAsia="zh-CN"/>
          </w:rPr>
          <w:t>transmission</w:t>
        </w:r>
        <w:r>
          <w:rPr>
            <w:rFonts w:eastAsia="Times New Roman"/>
            <w:lang w:eastAsia="zh-CN"/>
          </w:rPr>
          <w:t xml:space="preserve"> diversity for </w:t>
        </w:r>
        <w:r>
          <w:rPr>
            <w:rFonts w:eastAsia="Times New Roman" w:hint="eastAsia"/>
            <w:lang w:eastAsia="zh-CN"/>
          </w:rPr>
          <w:t xml:space="preserve">Msg3 PUSCH </w:t>
        </w:r>
        <w:r>
          <w:rPr>
            <w:rFonts w:eastAsia="Times New Roman"/>
            <w:lang w:eastAsia="zh-CN"/>
          </w:rPr>
          <w:t>with DFT-s-OFDM</w:t>
        </w:r>
        <w:r>
          <w:rPr>
            <w:rFonts w:eastAsia="Times New Roman" w:hint="eastAsia"/>
            <w:lang w:eastAsia="zh-CN"/>
          </w:rPr>
          <w:t xml:space="preserve">, mechanism to differentiate enhanced UE and legacy UE, </w:t>
        </w:r>
        <w:r>
          <w:rPr>
            <w:rFonts w:eastAsia="Times New Roman"/>
            <w:lang w:eastAsia="zh-CN"/>
          </w:rPr>
          <w:t xml:space="preserve">mechanism to determine the precoder cycling pattern during random access procedure, e.g. on different </w:t>
        </w:r>
        <w:r>
          <w:rPr>
            <w:rFonts w:eastAsia="Times New Roman" w:hint="eastAsia"/>
            <w:lang w:eastAsia="zh-CN"/>
          </w:rPr>
          <w:t>M</w:t>
        </w:r>
        <w:r>
          <w:rPr>
            <w:rFonts w:eastAsia="Times New Roman"/>
            <w:lang w:eastAsia="zh-CN"/>
          </w:rPr>
          <w:t>sg3</w:t>
        </w:r>
        <w:r>
          <w:rPr>
            <w:rFonts w:eastAsia="Times New Roman" w:hint="eastAsia"/>
            <w:lang w:eastAsia="zh-CN"/>
          </w:rPr>
          <w:t xml:space="preserve"> </w:t>
        </w:r>
        <w:r>
          <w:rPr>
            <w:rFonts w:eastAsia="Times New Roman"/>
            <w:lang w:eastAsia="zh-CN"/>
          </w:rPr>
          <w:t>PUSCH repetitions</w:t>
        </w:r>
        <w:r>
          <w:rPr>
            <w:rFonts w:eastAsia="Times New Roman" w:hint="eastAsia"/>
            <w:lang w:eastAsia="zh-CN"/>
          </w:rPr>
          <w:t>.</w:t>
        </w:r>
      </w:ins>
    </w:p>
    <w:p w14:paraId="0CE3A61D" w14:textId="77777777" w:rsidR="00E7523A" w:rsidRDefault="00E7523A" w:rsidP="00E7523A">
      <w:pPr>
        <w:widowControl w:val="0"/>
        <w:overflowPunct w:val="0"/>
        <w:autoSpaceDE w:val="0"/>
        <w:autoSpaceDN w:val="0"/>
        <w:adjustRightInd w:val="0"/>
        <w:snapToGrid w:val="0"/>
        <w:spacing w:after="0" w:line="260" w:lineRule="auto"/>
        <w:jc w:val="both"/>
        <w:textAlignment w:val="baseline"/>
        <w:rPr>
          <w:ins w:id="14217" w:author="ZTE" w:date="2020-11-16T10:32:00Z"/>
          <w:rFonts w:eastAsia="Times New Roman"/>
          <w:lang w:val="en-US" w:eastAsia="zh-CN"/>
        </w:rPr>
      </w:pPr>
    </w:p>
    <w:p w14:paraId="1468621B" w14:textId="77777777" w:rsidR="00E7523A" w:rsidRDefault="00E7523A" w:rsidP="00E7523A">
      <w:pPr>
        <w:jc w:val="both"/>
        <w:rPr>
          <w:ins w:id="14218" w:author="ZTE" w:date="2020-11-16T10:32:00Z"/>
          <w:lang w:eastAsia="zh-CN"/>
        </w:rPr>
      </w:pPr>
      <w:ins w:id="14219" w:author="ZTE" w:date="2020-11-16T10:32:00Z">
        <w:r>
          <w:rPr>
            <w:lang w:eastAsia="zh-CN"/>
          </w:rPr>
          <w:t>Nine sources (</w:t>
        </w:r>
        <w:r>
          <w:rPr>
            <w:lang w:eastAsia="zh-CN"/>
          </w:rPr>
          <w:fldChar w:fldCharType="begin"/>
        </w:r>
        <w:r>
          <w:rPr>
            <w:lang w:eastAsia="zh-CN"/>
          </w:rPr>
          <w:instrText xml:space="preserve"> HYPERLINK "file:///C:\\Users\\wanshic\\OneDrive%20-%20Qualcomm\\Documents\\Standards\\3GPP%20Standards\\Meeting%20Documents\\TSGR1_103\\Docs\\R1-2007745.zip" </w:instrText>
        </w:r>
        <w:r>
          <w:rPr>
            <w:lang w:eastAsia="zh-CN"/>
          </w:rPr>
          <w:fldChar w:fldCharType="separate"/>
        </w:r>
        <w:r>
          <w:rPr>
            <w:lang w:eastAsia="zh-CN"/>
          </w:rPr>
          <w:t>R1-2007745</w:t>
        </w:r>
        <w:r>
          <w:rPr>
            <w:lang w:eastAsia="zh-CN"/>
          </w:rPr>
          <w:fldChar w:fldCharType="end"/>
        </w:r>
        <w:r>
          <w:rPr>
            <w:lang w:eastAsia="zh-CN"/>
          </w:rPr>
          <w:t xml:space="preserve">, </w:t>
        </w:r>
        <w:r>
          <w:rPr>
            <w:lang w:eastAsia="zh-CN"/>
          </w:rPr>
          <w:fldChar w:fldCharType="begin"/>
        </w:r>
        <w:r>
          <w:rPr>
            <w:lang w:eastAsia="zh-CN"/>
          </w:rPr>
          <w:instrText xml:space="preserve"> HYPERLINK "C:\\Users\\wanshic\\OneDrive - Qualcomm\\Documents\\Standards\\3GPP Standards\\Meeting Documents\\TSGR1_103\\Docs\\R1-2007956.zip" </w:instrText>
        </w:r>
        <w:r>
          <w:rPr>
            <w:lang w:eastAsia="zh-CN"/>
          </w:rPr>
          <w:fldChar w:fldCharType="separate"/>
        </w:r>
        <w:r>
          <w:rPr>
            <w:lang w:eastAsia="zh-CN"/>
          </w:rPr>
          <w:t>R1-2007956</w:t>
        </w:r>
        <w:r>
          <w:rPr>
            <w:lang w:eastAsia="zh-CN"/>
          </w:rPr>
          <w:fldChar w:fldCharType="end"/>
        </w:r>
        <w:r>
          <w:rPr>
            <w:lang w:eastAsia="zh-CN"/>
          </w:rPr>
          <w:t xml:space="preserve">, </w:t>
        </w:r>
        <w:r>
          <w:rPr>
            <w:lang w:val="en-US" w:eastAsia="zh-CN"/>
          </w:rPr>
          <w:fldChar w:fldCharType="begin"/>
        </w:r>
        <w:r>
          <w:rPr>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lang w:val="en-US" w:eastAsia="zh-CN"/>
          </w:rPr>
          <w:fldChar w:fldCharType="separate"/>
        </w:r>
        <w:r>
          <w:rPr>
            <w:lang w:val="en-US" w:eastAsia="zh-CN"/>
          </w:rPr>
          <w:t>R1-2009719</w:t>
        </w:r>
        <w:r>
          <w:rPr>
            <w:lang w:val="en-US" w:eastAsia="zh-CN"/>
          </w:rPr>
          <w:fldChar w:fldCharType="end"/>
        </w:r>
        <w:r>
          <w:rPr>
            <w:lang w:eastAsia="zh-CN"/>
          </w:rPr>
          <w:t xml:space="preserve">, </w:t>
        </w:r>
        <w:r>
          <w:rPr>
            <w:lang w:eastAsia="zh-CN"/>
          </w:rPr>
          <w:fldChar w:fldCharType="begin"/>
        </w:r>
        <w:r>
          <w:rPr>
            <w:lang w:eastAsia="zh-CN"/>
          </w:rPr>
          <w:instrText xml:space="preserve"> HYPERLINK "file:///C:\\Users\\wanshic\\OneDrive%20-%20Qualcomm\\Documents\\Standards\\3GPP%20Standards\\Meeting%20Documents\\TSGR1_103\\Docs\\R1-2008028.zip" </w:instrText>
        </w:r>
        <w:r>
          <w:rPr>
            <w:lang w:eastAsia="zh-CN"/>
          </w:rPr>
          <w:fldChar w:fldCharType="separate"/>
        </w:r>
        <w:r>
          <w:rPr>
            <w:lang w:eastAsia="zh-CN"/>
          </w:rPr>
          <w:t>R1-2008028</w:t>
        </w:r>
        <w:r>
          <w:rPr>
            <w:lang w:eastAsia="zh-CN"/>
          </w:rPr>
          <w:fldChar w:fldCharType="end"/>
        </w:r>
        <w:r>
          <w:rPr>
            <w:lang w:eastAsia="zh-CN"/>
          </w:rPr>
          <w:t xml:space="preserve">, </w:t>
        </w:r>
        <w:r>
          <w:rPr>
            <w:lang w:val="en-US" w:eastAsia="zh-CN"/>
          </w:rPr>
          <w:fldChar w:fldCharType="begin"/>
        </w:r>
        <w:r>
          <w:rPr>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lang w:val="en-US" w:eastAsia="zh-CN"/>
          </w:rPr>
          <w:fldChar w:fldCharType="separate"/>
        </w:r>
        <w:r>
          <w:rPr>
            <w:lang w:val="en-US" w:eastAsia="zh-CN"/>
          </w:rPr>
          <w:t>R1-2009719</w:t>
        </w:r>
        <w:r>
          <w:rPr>
            <w:lang w:val="en-US" w:eastAsia="zh-CN"/>
          </w:rPr>
          <w:fldChar w:fldCharType="end"/>
        </w:r>
        <w:r>
          <w:rPr>
            <w:lang w:eastAsia="zh-CN"/>
          </w:rPr>
          <w:t xml:space="preserve">, </w:t>
        </w:r>
        <w:r>
          <w:rPr>
            <w:lang w:eastAsia="zh-CN"/>
          </w:rPr>
          <w:fldChar w:fldCharType="begin"/>
        </w:r>
        <w:r>
          <w:rPr>
            <w:lang w:eastAsia="zh-CN"/>
          </w:rPr>
          <w:instrText xml:space="preserve"> HYPERLINK "file:///C:\\Users\\wanshic\\OneDrive%20-%20Qualcomm\\Documents\\Standards\\3GPP%20Standards\\Meeting%20Documents\\TSGR1_103\\Docs\\R1-2008421.zip" </w:instrText>
        </w:r>
        <w:r>
          <w:rPr>
            <w:lang w:eastAsia="zh-CN"/>
          </w:rPr>
          <w:fldChar w:fldCharType="separate"/>
        </w:r>
        <w:r>
          <w:rPr>
            <w:lang w:eastAsia="zh-CN"/>
          </w:rPr>
          <w:t>R1-2008421</w:t>
        </w:r>
        <w:r>
          <w:rPr>
            <w:lang w:eastAsia="zh-CN"/>
          </w:rPr>
          <w:fldChar w:fldCharType="end"/>
        </w:r>
        <w:r>
          <w:rPr>
            <w:lang w:eastAsia="zh-CN"/>
          </w:rPr>
          <w:t>, R1-2009793,</w:t>
        </w:r>
      </w:ins>
      <w:ins w:id="14220" w:author="ZTE" w:date="2020-11-19T20:30:00Z">
        <w:r>
          <w:rPr>
            <w:rFonts w:hint="eastAsia"/>
            <w:lang w:val="en-US" w:eastAsia="zh-CN"/>
          </w:rPr>
          <w:t xml:space="preserve"> </w:t>
        </w:r>
      </w:ins>
      <w:ins w:id="14221" w:author="ZTE" w:date="2020-11-16T10:32:00Z">
        <w:r>
          <w:rPr>
            <w:lang w:eastAsia="zh-CN"/>
          </w:rPr>
          <w:fldChar w:fldCharType="begin"/>
        </w:r>
        <w:r>
          <w:rPr>
            <w:lang w:eastAsia="zh-CN"/>
          </w:rPr>
          <w:instrText xml:space="preserve"> HYPERLINK "file:///C:\\Users\\wanshic\\OneDrive%20-%20Qualcomm\\Documents\\Standards\\3GPP%20Standards\\Meeting%20Documents\\TSGR1_103\\Docs\\R1-2007585.zip" </w:instrText>
        </w:r>
        <w:r>
          <w:rPr>
            <w:lang w:eastAsia="zh-CN"/>
          </w:rPr>
          <w:fldChar w:fldCharType="separate"/>
        </w:r>
        <w:r>
          <w:rPr>
            <w:lang w:eastAsia="zh-CN"/>
          </w:rPr>
          <w:t>R1-2007585</w:t>
        </w:r>
        <w:r>
          <w:rPr>
            <w:lang w:eastAsia="zh-CN"/>
          </w:rPr>
          <w:fldChar w:fldCharType="end"/>
        </w:r>
        <w:r>
          <w:rPr>
            <w:lang w:eastAsia="zh-CN"/>
          </w:rPr>
          <w:t xml:space="preserve">, </w:t>
        </w:r>
        <w:r>
          <w:rPr>
            <w:lang w:eastAsia="zh-CN"/>
          </w:rPr>
          <w:fldChar w:fldCharType="begin"/>
        </w:r>
        <w:r>
          <w:rPr>
            <w:lang w:eastAsia="zh-CN"/>
          </w:rPr>
          <w:instrText xml:space="preserve"> HYPERLINK "file:///C:\\Users\\wanshic\\OneDrive%20-%20Qualcomm\\Documents\\Standards\\3GPP%20Standards\\Meeting%20Documents\\TSGR1_103\\Docs\\R1-2008480.zip" </w:instrText>
        </w:r>
        <w:r>
          <w:rPr>
            <w:lang w:eastAsia="zh-CN"/>
          </w:rPr>
          <w:fldChar w:fldCharType="separate"/>
        </w:r>
        <w:r>
          <w:rPr>
            <w:lang w:eastAsia="zh-CN"/>
          </w:rPr>
          <w:t>R1-2008480</w:t>
        </w:r>
        <w:r>
          <w:rPr>
            <w:lang w:eastAsia="zh-CN"/>
          </w:rPr>
          <w:fldChar w:fldCharType="end"/>
        </w:r>
        <w:r>
          <w:rPr>
            <w:lang w:eastAsia="zh-CN"/>
          </w:rPr>
          <w:t>) evaluated the performance of enhancements on Msg3 repetition.</w:t>
        </w:r>
      </w:ins>
    </w:p>
    <w:p w14:paraId="038868CC"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222" w:author="ZTE" w:date="2020-11-16T10:32:00Z"/>
          <w:rFonts w:eastAsia="Times New Roman"/>
          <w:lang w:eastAsia="zh-CN"/>
        </w:rPr>
      </w:pPr>
      <w:ins w:id="14223" w:author="ZTE" w:date="2020-11-16T10:32:00Z">
        <w:r>
          <w:rPr>
            <w:rFonts w:eastAsia="Times New Roman"/>
            <w:lang w:val="en-US" w:eastAsia="zh-CN"/>
          </w:rPr>
          <w:t xml:space="preserve">Eight </w:t>
        </w:r>
        <w:r>
          <w:rPr>
            <w:rFonts w:eastAsia="Times New Roman"/>
            <w:lang w:eastAsia="zh-CN"/>
          </w:rPr>
          <w:t>sources</w:t>
        </w:r>
      </w:ins>
      <w:ins w:id="14224" w:author="ZTE" w:date="2020-11-19T20:34:00Z">
        <w:r>
          <w:rPr>
            <w:rFonts w:eastAsia="Times New Roman" w:hint="eastAsia"/>
            <w:lang w:val="en-US" w:eastAsia="zh-CN"/>
          </w:rPr>
          <w:t xml:space="preserve"> </w:t>
        </w:r>
        <w:r>
          <w:rPr>
            <w:lang w:eastAsia="zh-CN"/>
          </w:rPr>
          <w:t>(</w:t>
        </w:r>
        <w:r>
          <w:rPr>
            <w:lang w:eastAsia="zh-CN"/>
          </w:rPr>
          <w:fldChar w:fldCharType="begin"/>
        </w:r>
        <w:r>
          <w:rPr>
            <w:lang w:eastAsia="zh-CN"/>
          </w:rPr>
          <w:instrText xml:space="preserve"> HYPERLINK "file:///C:\\Users\\wanshic\\OneDrive%20-%20Qualcomm\\Documents\\Standards\\3GPP%20Standards\\Meeting%20Documents\\TSGR1_103\\Docs\\R1-2007745.zip" </w:instrText>
        </w:r>
        <w:r>
          <w:rPr>
            <w:lang w:eastAsia="zh-CN"/>
          </w:rPr>
          <w:fldChar w:fldCharType="separate"/>
        </w:r>
        <w:r>
          <w:rPr>
            <w:lang w:eastAsia="zh-CN"/>
          </w:rPr>
          <w:t>R1-2007745</w:t>
        </w:r>
        <w:r>
          <w:rPr>
            <w:lang w:eastAsia="zh-CN"/>
          </w:rPr>
          <w:fldChar w:fldCharType="end"/>
        </w:r>
        <w:r>
          <w:rPr>
            <w:lang w:eastAsia="zh-CN"/>
          </w:rPr>
          <w:t xml:space="preserve">, </w:t>
        </w:r>
        <w:r>
          <w:rPr>
            <w:lang w:eastAsia="zh-CN"/>
          </w:rPr>
          <w:fldChar w:fldCharType="begin"/>
        </w:r>
        <w:r>
          <w:rPr>
            <w:lang w:eastAsia="zh-CN"/>
          </w:rPr>
          <w:instrText xml:space="preserve"> HYPERLINK "C:\\Users\\wanshic\\OneDrive - Qualcomm\\Documents\\Standards\\3GPP Standards\\Meeting Documents\\TSGR1_103\\Docs\\R1-2007956.zip" </w:instrText>
        </w:r>
        <w:r>
          <w:rPr>
            <w:lang w:eastAsia="zh-CN"/>
          </w:rPr>
          <w:fldChar w:fldCharType="separate"/>
        </w:r>
        <w:r>
          <w:rPr>
            <w:lang w:eastAsia="zh-CN"/>
          </w:rPr>
          <w:t>R1-2007956</w:t>
        </w:r>
        <w:r>
          <w:rPr>
            <w:lang w:eastAsia="zh-CN"/>
          </w:rPr>
          <w:fldChar w:fldCharType="end"/>
        </w:r>
        <w:r>
          <w:rPr>
            <w:lang w:eastAsia="zh-CN"/>
          </w:rPr>
          <w:t xml:space="preserve">, </w:t>
        </w:r>
        <w:r>
          <w:rPr>
            <w:lang w:val="en-US" w:eastAsia="zh-CN"/>
          </w:rPr>
          <w:fldChar w:fldCharType="begin"/>
        </w:r>
        <w:r>
          <w:rPr>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lang w:val="en-US" w:eastAsia="zh-CN"/>
          </w:rPr>
          <w:fldChar w:fldCharType="separate"/>
        </w:r>
        <w:r>
          <w:rPr>
            <w:lang w:val="en-US" w:eastAsia="zh-CN"/>
          </w:rPr>
          <w:t>R1-2009719</w:t>
        </w:r>
        <w:r>
          <w:rPr>
            <w:lang w:val="en-US" w:eastAsia="zh-CN"/>
          </w:rPr>
          <w:fldChar w:fldCharType="end"/>
        </w:r>
        <w:r>
          <w:rPr>
            <w:lang w:eastAsia="zh-CN"/>
          </w:rPr>
          <w:t xml:space="preserve">, </w:t>
        </w:r>
        <w:r>
          <w:rPr>
            <w:lang w:eastAsia="zh-CN"/>
          </w:rPr>
          <w:fldChar w:fldCharType="begin"/>
        </w:r>
        <w:r>
          <w:rPr>
            <w:lang w:eastAsia="zh-CN"/>
          </w:rPr>
          <w:instrText xml:space="preserve"> HYPERLINK "file:///C:\\Users\\wanshic\\OneDrive%20-%20Qualcomm\\Documents\\Standards\\3GPP%20Standards\\Meeting%20Documents\\TSGR1_103\\Docs\\R1-2008028.zip" </w:instrText>
        </w:r>
        <w:r>
          <w:rPr>
            <w:lang w:eastAsia="zh-CN"/>
          </w:rPr>
          <w:fldChar w:fldCharType="separate"/>
        </w:r>
        <w:r>
          <w:rPr>
            <w:lang w:eastAsia="zh-CN"/>
          </w:rPr>
          <w:t>R1-2008028</w:t>
        </w:r>
        <w:r>
          <w:rPr>
            <w:lang w:eastAsia="zh-CN"/>
          </w:rPr>
          <w:fldChar w:fldCharType="end"/>
        </w:r>
        <w:r>
          <w:rPr>
            <w:lang w:eastAsia="zh-CN"/>
          </w:rPr>
          <w:t xml:space="preserve">, </w:t>
        </w:r>
        <w:r>
          <w:rPr>
            <w:lang w:val="en-US" w:eastAsia="zh-CN"/>
          </w:rPr>
          <w:fldChar w:fldCharType="begin"/>
        </w:r>
        <w:r>
          <w:rPr>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lang w:val="en-US" w:eastAsia="zh-CN"/>
          </w:rPr>
          <w:fldChar w:fldCharType="separate"/>
        </w:r>
        <w:r>
          <w:rPr>
            <w:lang w:val="en-US" w:eastAsia="zh-CN"/>
          </w:rPr>
          <w:t>R1-2009719</w:t>
        </w:r>
        <w:r>
          <w:rPr>
            <w:lang w:val="en-US" w:eastAsia="zh-CN"/>
          </w:rPr>
          <w:fldChar w:fldCharType="end"/>
        </w:r>
        <w:r>
          <w:rPr>
            <w:lang w:eastAsia="zh-CN"/>
          </w:rPr>
          <w:t xml:space="preserve">, </w:t>
        </w:r>
        <w:r>
          <w:rPr>
            <w:lang w:eastAsia="zh-CN"/>
          </w:rPr>
          <w:fldChar w:fldCharType="begin"/>
        </w:r>
        <w:r>
          <w:rPr>
            <w:lang w:eastAsia="zh-CN"/>
          </w:rPr>
          <w:instrText xml:space="preserve"> HYPERLINK "file:///C:\\Users\\wanshic\\OneDrive%20-%20Qualcomm\\Documents\\Standards\\3GPP%20Standards\\Meeting%20Documents\\TSGR1_103\\Docs\\R1-2008421.zip" </w:instrText>
        </w:r>
        <w:r>
          <w:rPr>
            <w:lang w:eastAsia="zh-CN"/>
          </w:rPr>
          <w:fldChar w:fldCharType="separate"/>
        </w:r>
        <w:r>
          <w:rPr>
            <w:lang w:eastAsia="zh-CN"/>
          </w:rPr>
          <w:t>R1-2008421</w:t>
        </w:r>
        <w:r>
          <w:rPr>
            <w:lang w:eastAsia="zh-CN"/>
          </w:rPr>
          <w:fldChar w:fldCharType="end"/>
        </w:r>
        <w:r>
          <w:rPr>
            <w:lang w:eastAsia="zh-CN"/>
          </w:rPr>
          <w:t>, R1-2009793,</w:t>
        </w:r>
        <w:r>
          <w:rPr>
            <w:rFonts w:hint="eastAsia"/>
            <w:lang w:val="en-US" w:eastAsia="zh-CN"/>
          </w:rPr>
          <w:t xml:space="preserve"> </w:t>
        </w:r>
        <w:r>
          <w:rPr>
            <w:lang w:eastAsia="zh-CN"/>
          </w:rPr>
          <w:fldChar w:fldCharType="begin"/>
        </w:r>
        <w:r>
          <w:rPr>
            <w:lang w:eastAsia="zh-CN"/>
          </w:rPr>
          <w:instrText xml:space="preserve"> HYPERLINK "file:///C:\\Users\\wanshic\\OneDrive%20-%20Qualcomm\\Documents\\Standards\\3GPP%20Standards\\Meeting%20Documents\\TSGR1_103\\Docs\\R1-2007585.zip" </w:instrText>
        </w:r>
        <w:r>
          <w:rPr>
            <w:lang w:eastAsia="zh-CN"/>
          </w:rPr>
          <w:fldChar w:fldCharType="separate"/>
        </w:r>
        <w:r>
          <w:rPr>
            <w:lang w:eastAsia="zh-CN"/>
          </w:rPr>
          <w:t>R1-2007585</w:t>
        </w:r>
        <w:r>
          <w:rPr>
            <w:lang w:eastAsia="zh-CN"/>
          </w:rPr>
          <w:fldChar w:fldCharType="end"/>
        </w:r>
        <w:r>
          <w:rPr>
            <w:lang w:eastAsia="zh-CN"/>
          </w:rPr>
          <w:t>)</w:t>
        </w:r>
      </w:ins>
      <w:ins w:id="14225" w:author="ZTE" w:date="2020-11-16T10:32:00Z">
        <w:r>
          <w:rPr>
            <w:rFonts w:eastAsia="Times New Roman"/>
            <w:lang w:eastAsia="zh-CN"/>
          </w:rPr>
          <w:t xml:space="preserve"> show </w:t>
        </w:r>
        <w:r>
          <w:rPr>
            <w:rFonts w:eastAsia="Times New Roman"/>
            <w:lang w:val="en-US" w:eastAsia="zh-CN"/>
          </w:rPr>
          <w:t>about 2</w:t>
        </w:r>
        <w:r>
          <w:rPr>
            <w:rFonts w:eastAsia="Times New Roman"/>
            <w:lang w:eastAsia="zh-CN"/>
          </w:rPr>
          <w:t xml:space="preserve"> dB gain</w:t>
        </w:r>
        <w:r>
          <w:rPr>
            <w:rFonts w:eastAsia="Times New Roman"/>
            <w:lang w:val="en-US" w:eastAsia="zh-CN"/>
          </w:rPr>
          <w:t xml:space="preserve"> when</w:t>
        </w:r>
        <w:r>
          <w:rPr>
            <w:rFonts w:eastAsia="Times New Roman"/>
            <w:lang w:eastAsia="zh-CN"/>
          </w:rPr>
          <w:t xml:space="preserve"> the number of repetitions is doubled</w:t>
        </w:r>
        <w:r>
          <w:rPr>
            <w:rFonts w:eastAsia="Times New Roman"/>
            <w:lang w:val="en-US" w:eastAsia="zh-CN"/>
          </w:rPr>
          <w:t xml:space="preserve"> in FR1</w:t>
        </w:r>
        <w:r>
          <w:rPr>
            <w:rFonts w:eastAsia="Times New Roman"/>
            <w:lang w:eastAsia="zh-CN"/>
          </w:rPr>
          <w:t xml:space="preserve">. </w:t>
        </w:r>
      </w:ins>
    </w:p>
    <w:p w14:paraId="23291C6C"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226" w:author="ZTE" w:date="2020-11-16T10:32:00Z"/>
          <w:rFonts w:eastAsia="Times New Roman"/>
          <w:lang w:val="en-US" w:eastAsia="zh-CN"/>
        </w:rPr>
      </w:pPr>
      <w:ins w:id="14227" w:author="ZTE" w:date="2020-11-16T10:32:00Z">
        <w:r>
          <w:rPr>
            <w:rFonts w:eastAsia="Times New Roman"/>
            <w:lang w:val="en-US" w:eastAsia="zh-CN"/>
          </w:rPr>
          <w:t xml:space="preserve">One </w:t>
        </w:r>
        <w:r>
          <w:rPr>
            <w:rFonts w:eastAsia="Times New Roman"/>
            <w:lang w:eastAsia="zh-CN"/>
          </w:rPr>
          <w:t>source</w:t>
        </w:r>
      </w:ins>
      <w:ins w:id="14228" w:author="ZTE" w:date="2020-11-19T20:43:00Z">
        <w:r>
          <w:rPr>
            <w:rFonts w:eastAsia="Times New Roman" w:hint="eastAsia"/>
            <w:lang w:val="en-US" w:eastAsia="zh-CN"/>
          </w:rPr>
          <w:t xml:space="preserve"> (</w:t>
        </w:r>
        <w:r>
          <w:rPr>
            <w:lang w:eastAsia="zh-CN"/>
          </w:rPr>
          <w:t>R1-2009793</w:t>
        </w:r>
        <w:r>
          <w:rPr>
            <w:rFonts w:eastAsia="Times New Roman" w:hint="eastAsia"/>
            <w:lang w:val="en-US" w:eastAsia="zh-CN"/>
          </w:rPr>
          <w:t>)</w:t>
        </w:r>
      </w:ins>
      <w:ins w:id="14229" w:author="ZTE" w:date="2020-11-16T10:32:00Z">
        <w:r>
          <w:rPr>
            <w:rFonts w:eastAsia="Times New Roman"/>
            <w:lang w:eastAsia="zh-CN"/>
          </w:rPr>
          <w:t xml:space="preserve"> show</w:t>
        </w:r>
        <w:r>
          <w:rPr>
            <w:rFonts w:eastAsia="Times New Roman"/>
            <w:lang w:val="en-US" w:eastAsia="zh-CN"/>
          </w:rPr>
          <w:t>s</w:t>
        </w:r>
        <w:r>
          <w:rPr>
            <w:rFonts w:eastAsia="Times New Roman"/>
            <w:lang w:eastAsia="zh-CN"/>
          </w:rPr>
          <w:t xml:space="preserve"> </w:t>
        </w:r>
        <w:r>
          <w:rPr>
            <w:rFonts w:eastAsia="Times New Roman"/>
            <w:lang w:val="en-US" w:eastAsia="zh-CN"/>
          </w:rPr>
          <w:t>4.27</w:t>
        </w:r>
        <w:r>
          <w:rPr>
            <w:rFonts w:eastAsia="Times New Roman"/>
            <w:lang w:eastAsia="zh-CN"/>
          </w:rPr>
          <w:t xml:space="preserve"> dB gain</w:t>
        </w:r>
        <w:r>
          <w:rPr>
            <w:rFonts w:eastAsia="Times New Roman"/>
            <w:lang w:val="en-US" w:eastAsia="zh-CN"/>
          </w:rPr>
          <w:t xml:space="preserve"> when</w:t>
        </w:r>
        <w:r>
          <w:rPr>
            <w:rFonts w:eastAsia="Times New Roman"/>
            <w:lang w:eastAsia="zh-CN"/>
          </w:rPr>
          <w:t xml:space="preserve"> the number of repetitions is </w:t>
        </w:r>
        <w:r>
          <w:rPr>
            <w:rFonts w:eastAsia="Times New Roman"/>
            <w:lang w:val="en-US" w:eastAsia="zh-CN"/>
          </w:rPr>
          <w:t>increased to 8 in FR2</w:t>
        </w:r>
        <w:r>
          <w:rPr>
            <w:rFonts w:eastAsia="Times New Roman"/>
            <w:lang w:eastAsia="zh-CN"/>
          </w:rPr>
          <w:t xml:space="preserve">. </w:t>
        </w:r>
      </w:ins>
    </w:p>
    <w:p w14:paraId="7B342B8E"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230" w:author="ZTE" w:date="2020-11-16T10:32:00Z"/>
          <w:rFonts w:eastAsia="Times New Roman"/>
          <w:lang w:val="en-US" w:eastAsia="zh-CN"/>
        </w:rPr>
      </w:pPr>
      <w:ins w:id="14231" w:author="ZTE" w:date="2020-11-16T10:32:00Z">
        <w:r>
          <w:rPr>
            <w:rFonts w:eastAsia="Times New Roman"/>
            <w:lang w:val="en-US" w:eastAsia="zh-CN"/>
          </w:rPr>
          <w:t>One source</w:t>
        </w:r>
      </w:ins>
      <w:ins w:id="14232" w:author="ZTE" w:date="2020-11-19T20:50:00Z">
        <w:r>
          <w:rPr>
            <w:rFonts w:eastAsia="Times New Roman" w:hint="eastAsia"/>
            <w:lang w:val="en-US" w:eastAsia="zh-CN"/>
          </w:rPr>
          <w:t xml:space="preserve"> </w:t>
        </w:r>
      </w:ins>
      <w:ins w:id="14233" w:author="ZTE" w:date="2020-11-19T20:48:00Z">
        <w:r>
          <w:rPr>
            <w:rFonts w:eastAsia="Times New Roman" w:hint="eastAsia"/>
            <w:lang w:val="en-US" w:eastAsia="zh-CN"/>
          </w:rPr>
          <w:t>(</w:t>
        </w:r>
        <w:r>
          <w:rPr>
            <w:lang w:eastAsia="zh-CN"/>
          </w:rPr>
          <w:fldChar w:fldCharType="begin"/>
        </w:r>
        <w:r>
          <w:rPr>
            <w:lang w:eastAsia="zh-CN"/>
          </w:rPr>
          <w:instrText xml:space="preserve"> HYPERLINK "file:///C:\\Users\\wanshic\\OneDrive%20-%20Qualcomm\\Documents\\Standards\\3GPP%20Standards\\Meeting%20Documents\\TSGR1_103\\Docs\\R1-2008028.zip" </w:instrText>
        </w:r>
        <w:r>
          <w:rPr>
            <w:lang w:eastAsia="zh-CN"/>
          </w:rPr>
          <w:fldChar w:fldCharType="separate"/>
        </w:r>
        <w:r>
          <w:rPr>
            <w:lang w:eastAsia="zh-CN"/>
          </w:rPr>
          <w:t>R1-2008028</w:t>
        </w:r>
        <w:r>
          <w:rPr>
            <w:lang w:eastAsia="zh-CN"/>
          </w:rPr>
          <w:fldChar w:fldCharType="end"/>
        </w:r>
        <w:r>
          <w:rPr>
            <w:rFonts w:eastAsia="Times New Roman" w:hint="eastAsia"/>
            <w:lang w:val="en-US" w:eastAsia="zh-CN"/>
          </w:rPr>
          <w:t xml:space="preserve">) </w:t>
        </w:r>
      </w:ins>
      <w:ins w:id="14234" w:author="ZTE" w:date="2020-11-16T10:32:00Z">
        <w:r>
          <w:rPr>
            <w:rFonts w:eastAsia="Times New Roman"/>
            <w:lang w:val="en-US" w:eastAsia="zh-CN"/>
          </w:rPr>
          <w:t xml:space="preserve">shows 1.1~1.75 dB gain when performing cross-slot channel estimation among 2 repetitions. </w:t>
        </w:r>
      </w:ins>
    </w:p>
    <w:p w14:paraId="1B77DC00"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235" w:author="ZTE" w:date="2020-11-16T10:32:00Z"/>
          <w:rFonts w:eastAsia="Times New Roman"/>
          <w:lang w:val="en-US" w:eastAsia="zh-CN"/>
        </w:rPr>
      </w:pPr>
      <w:ins w:id="14236" w:author="ZTE" w:date="2020-11-16T10:32:00Z">
        <w:r>
          <w:rPr>
            <w:rFonts w:eastAsia="Times New Roman"/>
            <w:lang w:val="en-US" w:eastAsia="zh-CN"/>
          </w:rPr>
          <w:t xml:space="preserve">One source </w:t>
        </w:r>
      </w:ins>
      <w:ins w:id="14237" w:author="ZTE" w:date="2020-11-19T20:44:00Z">
        <w:r>
          <w:rPr>
            <w:rFonts w:eastAsia="Times New Roman" w:hint="eastAsia"/>
            <w:lang w:val="en-US" w:eastAsia="zh-CN"/>
          </w:rPr>
          <w:t>(</w:t>
        </w:r>
        <w:r>
          <w:rPr>
            <w:lang w:eastAsia="zh-CN"/>
          </w:rPr>
          <w:fldChar w:fldCharType="begin"/>
        </w:r>
        <w:r>
          <w:rPr>
            <w:lang w:eastAsia="zh-CN"/>
          </w:rPr>
          <w:instrText xml:space="preserve"> HYPERLINK "file:///C:\\Users\\wanshic\\OneDrive%20-%20Qualcomm\\Documents\\Standards\\3GPP%20Standards\\Meeting%20Documents\\TSGR1_103\\Docs\\R1-2007745.zip" </w:instrText>
        </w:r>
        <w:r>
          <w:rPr>
            <w:lang w:eastAsia="zh-CN"/>
          </w:rPr>
          <w:fldChar w:fldCharType="separate"/>
        </w:r>
        <w:r>
          <w:rPr>
            <w:lang w:eastAsia="zh-CN"/>
          </w:rPr>
          <w:t>R1-2007745</w:t>
        </w:r>
        <w:r>
          <w:rPr>
            <w:lang w:eastAsia="zh-CN"/>
          </w:rPr>
          <w:fldChar w:fldCharType="end"/>
        </w:r>
        <w:r>
          <w:rPr>
            <w:rFonts w:eastAsia="Times New Roman" w:hint="eastAsia"/>
            <w:lang w:val="en-US" w:eastAsia="zh-CN"/>
          </w:rPr>
          <w:t xml:space="preserve">) </w:t>
        </w:r>
      </w:ins>
      <w:ins w:id="14238" w:author="ZTE" w:date="2020-11-16T10:32:00Z">
        <w:r>
          <w:rPr>
            <w:rFonts w:eastAsia="Times New Roman"/>
            <w:lang w:val="en-US" w:eastAsia="zh-CN"/>
          </w:rPr>
          <w:t xml:space="preserve">shows 0.5~1.07 dB gain when performing cross-slot channel estimation among 4 repetitions. </w:t>
        </w:r>
      </w:ins>
    </w:p>
    <w:p w14:paraId="603FB7C0"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239" w:author="ZTE" w:date="2020-11-16T10:32:00Z"/>
          <w:rFonts w:eastAsia="Times New Roman"/>
          <w:lang w:val="en-US" w:eastAsia="zh-CN"/>
        </w:rPr>
      </w:pPr>
      <w:ins w:id="14240" w:author="ZTE" w:date="2020-11-16T10:32:00Z">
        <w:r>
          <w:rPr>
            <w:rFonts w:eastAsia="Times New Roman"/>
            <w:lang w:val="en-US" w:eastAsia="zh-CN"/>
          </w:rPr>
          <w:t xml:space="preserve">One source </w:t>
        </w:r>
      </w:ins>
      <w:ins w:id="14241" w:author="ZTE" w:date="2020-11-19T20:48:00Z">
        <w:r>
          <w:rPr>
            <w:rFonts w:eastAsia="Times New Roman" w:hint="eastAsia"/>
            <w:lang w:val="en-US" w:eastAsia="zh-CN"/>
          </w:rPr>
          <w:t>(</w:t>
        </w:r>
        <w:r>
          <w:rPr>
            <w:lang w:eastAsia="zh-CN"/>
          </w:rPr>
          <w:fldChar w:fldCharType="begin"/>
        </w:r>
        <w:r>
          <w:rPr>
            <w:lang w:eastAsia="zh-CN"/>
          </w:rPr>
          <w:instrText xml:space="preserve"> HYPERLINK "file:///C:\\Users\\wanshic\\OneDrive%20-%20Qualcomm\\Documents\\Standards\\3GPP%20Standards\\Meeting%20Documents\\TSGR1_103\\Docs\\R1-2008480.zip" </w:instrText>
        </w:r>
        <w:r>
          <w:rPr>
            <w:lang w:eastAsia="zh-CN"/>
          </w:rPr>
          <w:fldChar w:fldCharType="separate"/>
        </w:r>
        <w:r>
          <w:rPr>
            <w:lang w:eastAsia="zh-CN"/>
          </w:rPr>
          <w:t>R1-2008480</w:t>
        </w:r>
        <w:r>
          <w:rPr>
            <w:lang w:eastAsia="zh-CN"/>
          </w:rPr>
          <w:fldChar w:fldCharType="end"/>
        </w:r>
        <w:r>
          <w:rPr>
            <w:rFonts w:eastAsia="Times New Roman" w:hint="eastAsia"/>
            <w:lang w:val="en-US" w:eastAsia="zh-CN"/>
          </w:rPr>
          <w:t xml:space="preserve">) </w:t>
        </w:r>
      </w:ins>
      <w:ins w:id="14242" w:author="ZTE" w:date="2020-11-16T10:32:00Z">
        <w:r>
          <w:rPr>
            <w:rFonts w:eastAsia="Times New Roman"/>
            <w:lang w:val="en-US" w:eastAsia="zh-CN"/>
          </w:rPr>
          <w:t xml:space="preserve">shows 3.8 dB gain with </w:t>
        </w:r>
        <w:r>
          <w:rPr>
            <w:rFonts w:eastAsia="宋体"/>
            <w:szCs w:val="21"/>
            <w:lang w:eastAsia="en-IN"/>
          </w:rPr>
          <w:t>2 repetition</w:t>
        </w:r>
        <w:r>
          <w:rPr>
            <w:rFonts w:eastAsia="宋体"/>
            <w:szCs w:val="21"/>
            <w:lang w:val="en-US" w:eastAsia="zh-CN"/>
          </w:rPr>
          <w:t>s</w:t>
        </w:r>
        <w:r>
          <w:rPr>
            <w:rFonts w:eastAsia="宋体"/>
            <w:szCs w:val="21"/>
            <w:lang w:eastAsia="en-IN"/>
          </w:rPr>
          <w:t xml:space="preserve"> </w:t>
        </w:r>
        <w:r>
          <w:rPr>
            <w:rFonts w:eastAsia="宋体"/>
            <w:szCs w:val="21"/>
            <w:lang w:val="en-US" w:eastAsia="zh-CN"/>
          </w:rPr>
          <w:t xml:space="preserve">and </w:t>
        </w:r>
        <w:r>
          <w:rPr>
            <w:rFonts w:eastAsia="宋体"/>
            <w:szCs w:val="21"/>
            <w:lang w:eastAsia="en-IN"/>
          </w:rPr>
          <w:t>inter-slot hopping comparing with no repetition and no intra-slot hopping</w:t>
        </w:r>
        <w:r>
          <w:rPr>
            <w:rFonts w:eastAsia="宋体"/>
            <w:szCs w:val="21"/>
            <w:lang w:val="en-US" w:eastAsia="zh-CN"/>
          </w:rPr>
          <w:t>.</w:t>
        </w:r>
      </w:ins>
    </w:p>
    <w:p w14:paraId="07793318"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243" w:author="ZTE" w:date="2020-11-20T09:13:00Z"/>
          <w:rFonts w:eastAsiaTheme="minorEastAsia"/>
          <w:lang w:val="en-US" w:eastAsia="zh-CN"/>
        </w:rPr>
      </w:pPr>
      <w:ins w:id="14244" w:author="ZTE" w:date="2020-11-20T09:13:00Z">
        <w:r>
          <w:rPr>
            <w:rFonts w:eastAsia="Times New Roman"/>
            <w:lang w:val="en-US" w:eastAsia="zh-CN"/>
          </w:rPr>
          <w:t xml:space="preserve">One source </w:t>
        </w:r>
        <w:r>
          <w:rPr>
            <w:rFonts w:eastAsia="Times New Roman" w:hint="eastAsia"/>
            <w:lang w:val="en-US" w:eastAsia="zh-CN"/>
          </w:rPr>
          <w:t>(</w:t>
        </w:r>
        <w:r>
          <w:rPr>
            <w:lang w:eastAsia="zh-CN"/>
          </w:rPr>
          <w:fldChar w:fldCharType="begin"/>
        </w:r>
        <w:r>
          <w:rPr>
            <w:lang w:eastAsia="zh-CN"/>
          </w:rPr>
          <w:instrText xml:space="preserve"> HYPERLINK "file:///C:\\Users\\wanshic\\OneDrive%20-%20Qualcomm\\Documents\\Standards\\3GPP%20Standards\\Meeting%20Documents\\TSGR1_103\\Docs\\R1-2008480.zip" </w:instrText>
        </w:r>
        <w:r>
          <w:rPr>
            <w:lang w:eastAsia="zh-CN"/>
          </w:rPr>
          <w:fldChar w:fldCharType="separate"/>
        </w:r>
        <w:r>
          <w:rPr>
            <w:lang w:eastAsia="zh-CN"/>
          </w:rPr>
          <w:t>R1-2008480</w:t>
        </w:r>
        <w:r>
          <w:rPr>
            <w:lang w:eastAsia="zh-CN"/>
          </w:rPr>
          <w:fldChar w:fldCharType="end"/>
        </w:r>
        <w:r>
          <w:rPr>
            <w:rFonts w:eastAsia="Times New Roman" w:hint="eastAsia"/>
            <w:lang w:val="en-US" w:eastAsia="zh-CN"/>
          </w:rPr>
          <w:t xml:space="preserve">) </w:t>
        </w:r>
        <w:r>
          <w:rPr>
            <w:rFonts w:eastAsia="Times New Roman"/>
            <w:lang w:val="en-US" w:eastAsia="zh-CN"/>
          </w:rPr>
          <w:t xml:space="preserve">shows 3.2 dB gain with </w:t>
        </w:r>
        <w:r>
          <w:rPr>
            <w:rFonts w:eastAsia="宋体"/>
            <w:szCs w:val="21"/>
            <w:lang w:eastAsia="en-IN"/>
          </w:rPr>
          <w:t>2 repetition</w:t>
        </w:r>
        <w:r>
          <w:rPr>
            <w:rFonts w:eastAsia="宋体"/>
            <w:szCs w:val="21"/>
            <w:lang w:val="en-US" w:eastAsia="zh-CN"/>
          </w:rPr>
          <w:t>s</w:t>
        </w:r>
        <w:r>
          <w:rPr>
            <w:rFonts w:eastAsia="宋体"/>
            <w:szCs w:val="21"/>
            <w:lang w:eastAsia="en-IN"/>
          </w:rPr>
          <w:t xml:space="preserve"> </w:t>
        </w:r>
        <w:r>
          <w:rPr>
            <w:rFonts w:eastAsia="宋体"/>
            <w:szCs w:val="21"/>
            <w:lang w:val="en-US" w:eastAsia="zh-CN"/>
          </w:rPr>
          <w:t xml:space="preserve">and </w:t>
        </w:r>
        <w:r>
          <w:rPr>
            <w:rFonts w:eastAsia="宋体"/>
            <w:szCs w:val="21"/>
            <w:lang w:eastAsia="en-IN"/>
          </w:rPr>
          <w:t>inter-slot hopping comparing with no repetition and intra-slot hopping</w:t>
        </w:r>
        <w:r>
          <w:rPr>
            <w:rFonts w:eastAsia="宋体"/>
            <w:szCs w:val="21"/>
            <w:lang w:val="en-US" w:eastAsia="zh-CN"/>
          </w:rPr>
          <w:t>.</w:t>
        </w:r>
      </w:ins>
    </w:p>
    <w:p w14:paraId="4FA9DA3D" w14:textId="77777777" w:rsidR="00E7523A" w:rsidRDefault="00E7523A" w:rsidP="00E7523A">
      <w:pPr>
        <w:widowControl w:val="0"/>
        <w:overflowPunct w:val="0"/>
        <w:autoSpaceDE w:val="0"/>
        <w:autoSpaceDN w:val="0"/>
        <w:adjustRightInd w:val="0"/>
        <w:snapToGrid w:val="0"/>
        <w:spacing w:after="0" w:line="260" w:lineRule="auto"/>
        <w:jc w:val="both"/>
        <w:textAlignment w:val="baseline"/>
        <w:rPr>
          <w:rFonts w:eastAsiaTheme="minorEastAsia"/>
          <w:lang w:val="en-US" w:eastAsia="zh-CN"/>
        </w:rPr>
      </w:pPr>
    </w:p>
    <w:p w14:paraId="42262AAE" w14:textId="77777777" w:rsidR="00E7523A" w:rsidRDefault="00E7523A" w:rsidP="00A46A65">
      <w:pPr>
        <w:pStyle w:val="TH"/>
        <w:rPr>
          <w:ins w:id="14245" w:author="ZTE" w:date="2020-11-20T09:13:00Z"/>
          <w:lang w:val="en-US" w:eastAsia="zh-CN"/>
        </w:rPr>
      </w:pPr>
      <w:ins w:id="14246" w:author="ZTE" w:date="2020-11-20T09:13:00Z">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1</w:t>
        </w:r>
        <w:r>
          <w:rPr>
            <w:rFonts w:eastAsia="宋体" w:hint="eastAsia"/>
          </w:rPr>
          <w:t>-</w:t>
        </w:r>
        <w:r>
          <w:rPr>
            <w:rFonts w:eastAsia="宋体" w:hint="eastAsia"/>
            <w:lang w:val="en-US" w:eastAsia="zh-CN"/>
          </w:rPr>
          <w:t>1</w:t>
        </w:r>
        <w:r>
          <w:rPr>
            <w:rFonts w:eastAsia="宋体" w:hint="eastAsia"/>
          </w:rPr>
          <w:t xml:space="preserve"> </w:t>
        </w:r>
        <w:r>
          <w:t xml:space="preserve">Performance evaluation for </w:t>
        </w:r>
        <w:r>
          <w:rPr>
            <w:rFonts w:hint="eastAsia"/>
            <w:lang w:val="en-US" w:eastAsia="zh-CN"/>
          </w:rPr>
          <w:t>Msg3 PUSCH repetition</w:t>
        </w:r>
      </w:ins>
    </w:p>
    <w:tbl>
      <w:tblPr>
        <w:tblStyle w:val="12"/>
        <w:tblW w:w="9712" w:type="dxa"/>
        <w:jc w:val="center"/>
        <w:tblLayout w:type="fixed"/>
        <w:tblLook w:val="04A0" w:firstRow="1" w:lastRow="0" w:firstColumn="1" w:lastColumn="0" w:noHBand="0" w:noVBand="1"/>
      </w:tblPr>
      <w:tblGrid>
        <w:gridCol w:w="1257"/>
        <w:gridCol w:w="1470"/>
        <w:gridCol w:w="1920"/>
        <w:gridCol w:w="5065"/>
      </w:tblGrid>
      <w:tr w:rsidR="00E7523A" w14:paraId="3199D6A6" w14:textId="77777777" w:rsidTr="00DB5682">
        <w:trPr>
          <w:trHeight w:val="93"/>
          <w:jc w:val="center"/>
          <w:ins w:id="14247" w:author="ZTE" w:date="2020-11-20T09:13:00Z"/>
        </w:trPr>
        <w:tc>
          <w:tcPr>
            <w:tcW w:w="1257" w:type="dxa"/>
            <w:vAlign w:val="center"/>
          </w:tcPr>
          <w:p w14:paraId="4D402ADA" w14:textId="77777777" w:rsidR="00E7523A" w:rsidRDefault="00E7523A" w:rsidP="00DB5682">
            <w:pPr>
              <w:jc w:val="center"/>
              <w:rPr>
                <w:ins w:id="14248" w:author="ZTE" w:date="2020-11-20T09:13:00Z"/>
                <w:rFonts w:eastAsia="宋体"/>
                <w:b/>
                <w:bCs/>
              </w:rPr>
            </w:pPr>
            <w:ins w:id="14249" w:author="ZTE" w:date="2020-11-20T09:13:00Z">
              <w:r>
                <w:rPr>
                  <w:rFonts w:eastAsia="宋体"/>
                  <w:b/>
                </w:rPr>
                <w:t>Source</w:t>
              </w:r>
            </w:ins>
          </w:p>
        </w:tc>
        <w:tc>
          <w:tcPr>
            <w:tcW w:w="1470" w:type="dxa"/>
            <w:vAlign w:val="center"/>
          </w:tcPr>
          <w:p w14:paraId="31B8DEA3" w14:textId="77777777" w:rsidR="00E7523A" w:rsidRDefault="00E7523A" w:rsidP="00DB5682">
            <w:pPr>
              <w:jc w:val="center"/>
              <w:rPr>
                <w:ins w:id="14250" w:author="ZTE" w:date="2020-11-20T09:13:00Z"/>
                <w:rFonts w:eastAsia="宋体"/>
                <w:b/>
                <w:bCs/>
              </w:rPr>
            </w:pPr>
            <w:ins w:id="14251" w:author="ZTE" w:date="2020-11-20T09:13:00Z">
              <w:r>
                <w:rPr>
                  <w:rFonts w:eastAsia="宋体" w:hint="eastAsia"/>
                  <w:b/>
                  <w:bCs/>
                </w:rPr>
                <w:t>Frequency Range</w:t>
              </w:r>
            </w:ins>
          </w:p>
        </w:tc>
        <w:tc>
          <w:tcPr>
            <w:tcW w:w="1920" w:type="dxa"/>
            <w:vAlign w:val="center"/>
          </w:tcPr>
          <w:p w14:paraId="1C41ED35" w14:textId="77777777" w:rsidR="00E7523A" w:rsidRDefault="00E7523A" w:rsidP="00DB5682">
            <w:pPr>
              <w:jc w:val="center"/>
              <w:rPr>
                <w:ins w:id="14252" w:author="ZTE" w:date="2020-11-20T09:13:00Z"/>
                <w:rFonts w:eastAsia="宋体"/>
                <w:b/>
                <w:bCs/>
              </w:rPr>
            </w:pPr>
            <w:ins w:id="14253" w:author="ZTE" w:date="2020-11-20T09:13:00Z">
              <w:r>
                <w:rPr>
                  <w:rFonts w:eastAsia="宋体"/>
                  <w:b/>
                  <w:bCs/>
                </w:rPr>
                <w:t>Performance gain</w:t>
              </w:r>
            </w:ins>
          </w:p>
        </w:tc>
        <w:tc>
          <w:tcPr>
            <w:tcW w:w="5065" w:type="dxa"/>
            <w:vAlign w:val="center"/>
          </w:tcPr>
          <w:p w14:paraId="2835C380" w14:textId="77777777" w:rsidR="00E7523A" w:rsidRDefault="00E7523A" w:rsidP="00DB5682">
            <w:pPr>
              <w:jc w:val="center"/>
              <w:rPr>
                <w:ins w:id="14254" w:author="ZTE" w:date="2020-11-20T09:13:00Z"/>
                <w:rFonts w:eastAsia="宋体"/>
                <w:b/>
                <w:bCs/>
              </w:rPr>
            </w:pPr>
            <w:ins w:id="14255" w:author="ZTE" w:date="2020-11-20T09:13:00Z">
              <w:r>
                <w:rPr>
                  <w:rFonts w:eastAsia="宋体"/>
                  <w:b/>
                  <w:bCs/>
                </w:rPr>
                <w:t>Key Assumptions</w:t>
              </w:r>
            </w:ins>
          </w:p>
        </w:tc>
      </w:tr>
      <w:tr w:rsidR="00E7523A" w14:paraId="60CEC47F" w14:textId="77777777" w:rsidTr="00DB5682">
        <w:trPr>
          <w:trHeight w:val="355"/>
          <w:jc w:val="center"/>
          <w:ins w:id="14256" w:author="ZTE" w:date="2020-11-20T09:13:00Z"/>
        </w:trPr>
        <w:tc>
          <w:tcPr>
            <w:tcW w:w="1257" w:type="dxa"/>
            <w:vMerge w:val="restart"/>
            <w:vAlign w:val="center"/>
          </w:tcPr>
          <w:p w14:paraId="75CC6D47" w14:textId="77777777" w:rsidR="00E7523A" w:rsidRDefault="00E7523A" w:rsidP="00DB5682">
            <w:pPr>
              <w:spacing w:after="0"/>
              <w:jc w:val="center"/>
              <w:rPr>
                <w:ins w:id="14257" w:author="ZTE" w:date="2020-11-20T09:13:00Z"/>
                <w:rFonts w:eastAsia="宋体"/>
              </w:rPr>
            </w:pPr>
            <w:ins w:id="14258" w:author="ZTE" w:date="2020-11-20T09:13:00Z">
              <w:r>
                <w:rPr>
                  <w:rFonts w:eastAsia="宋体"/>
                </w:rPr>
                <w:t>Source 1 (</w:t>
              </w:r>
              <w:r>
                <w:rPr>
                  <w:lang w:eastAsia="zh-CN"/>
                </w:rPr>
                <w:fldChar w:fldCharType="begin"/>
              </w:r>
              <w:r>
                <w:rPr>
                  <w:lang w:eastAsia="zh-CN"/>
                </w:rPr>
                <w:instrText xml:space="preserve"> HYPERLINK "file:///C:\\Users\\wanshic\\OneDrive%20-%20Qualcomm\\Documents\\Standards\\3GPP%20Standards\\Meeting%20Documents\\TSGR1_103\\Docs\\R1-2007745.zip" </w:instrText>
              </w:r>
              <w:r>
                <w:rPr>
                  <w:lang w:eastAsia="zh-CN"/>
                </w:rPr>
                <w:fldChar w:fldCharType="separate"/>
              </w:r>
              <w:r>
                <w:rPr>
                  <w:lang w:eastAsia="zh-CN"/>
                </w:rPr>
                <w:t>R1-2007745</w:t>
              </w:r>
              <w:r>
                <w:rPr>
                  <w:lang w:eastAsia="zh-CN"/>
                </w:rPr>
                <w:fldChar w:fldCharType="end"/>
              </w:r>
              <w:r>
                <w:rPr>
                  <w:rFonts w:eastAsia="宋体"/>
                </w:rPr>
                <w:t>)</w:t>
              </w:r>
            </w:ins>
          </w:p>
        </w:tc>
        <w:tc>
          <w:tcPr>
            <w:tcW w:w="1470" w:type="dxa"/>
            <w:vMerge w:val="restart"/>
            <w:vAlign w:val="center"/>
          </w:tcPr>
          <w:p w14:paraId="3E8927DE" w14:textId="77777777" w:rsidR="00E7523A" w:rsidRDefault="00E7523A" w:rsidP="00DB5682">
            <w:pPr>
              <w:spacing w:after="0"/>
              <w:jc w:val="center"/>
              <w:rPr>
                <w:ins w:id="14259" w:author="ZTE" w:date="2020-11-20T09:13:00Z"/>
                <w:rFonts w:eastAsia="宋体"/>
              </w:rPr>
            </w:pPr>
            <w:ins w:id="14260" w:author="ZTE" w:date="2020-11-20T09:13:00Z">
              <w:r>
                <w:rPr>
                  <w:rFonts w:eastAsia="宋体" w:hint="eastAsia"/>
                </w:rPr>
                <w:t>FR1</w:t>
              </w:r>
            </w:ins>
          </w:p>
          <w:p w14:paraId="2ECB38DB" w14:textId="77777777" w:rsidR="00E7523A" w:rsidRDefault="00E7523A" w:rsidP="00DB5682">
            <w:pPr>
              <w:spacing w:after="0"/>
              <w:jc w:val="center"/>
              <w:rPr>
                <w:ins w:id="14261" w:author="ZTE" w:date="2020-11-20T09:13:00Z"/>
                <w:rFonts w:eastAsia="宋体"/>
              </w:rPr>
            </w:pPr>
          </w:p>
        </w:tc>
        <w:tc>
          <w:tcPr>
            <w:tcW w:w="1920" w:type="dxa"/>
            <w:vAlign w:val="center"/>
          </w:tcPr>
          <w:p w14:paraId="4550EECB" w14:textId="77777777" w:rsidR="00E7523A" w:rsidRDefault="00E7523A" w:rsidP="00DB5682">
            <w:pPr>
              <w:spacing w:after="0"/>
              <w:jc w:val="center"/>
              <w:rPr>
                <w:ins w:id="14262" w:author="ZTE" w:date="2020-11-20T09:13:00Z"/>
                <w:rFonts w:eastAsia="宋体"/>
              </w:rPr>
            </w:pPr>
            <w:ins w:id="14263" w:author="ZTE" w:date="2020-11-20T09:13:00Z">
              <w:r>
                <w:t>2.6dB</w:t>
              </w:r>
            </w:ins>
          </w:p>
        </w:tc>
        <w:tc>
          <w:tcPr>
            <w:tcW w:w="5065" w:type="dxa"/>
            <w:vAlign w:val="center"/>
          </w:tcPr>
          <w:p w14:paraId="4CE5B54A" w14:textId="77777777" w:rsidR="00E7523A" w:rsidRDefault="00E7523A" w:rsidP="00DB5682">
            <w:pPr>
              <w:spacing w:after="0"/>
              <w:jc w:val="center"/>
              <w:rPr>
                <w:ins w:id="14264" w:author="ZTE" w:date="2020-11-20T09:13:00Z"/>
              </w:rPr>
            </w:pPr>
            <w:ins w:id="14265" w:author="ZTE" w:date="2020-11-20T09:13:00Z">
              <w:r>
                <w:t>Rural, 700MHz, O2O, No FH</w:t>
              </w:r>
            </w:ins>
          </w:p>
          <w:p w14:paraId="2368C608" w14:textId="77777777" w:rsidR="00E7523A" w:rsidRDefault="00E7523A" w:rsidP="00DB5682">
            <w:pPr>
              <w:spacing w:after="0"/>
              <w:jc w:val="center"/>
              <w:rPr>
                <w:ins w:id="14266" w:author="ZTE" w:date="2020-11-20T09:13:00Z"/>
              </w:rPr>
            </w:pPr>
            <w:ins w:id="14267" w:author="ZTE" w:date="2020-11-20T09:13:00Z">
              <w:r>
                <w:t>Baseline scheme: Msg3 PUSCH with one repetition.</w:t>
              </w:r>
            </w:ins>
          </w:p>
          <w:p w14:paraId="0581D4D6" w14:textId="77777777" w:rsidR="00E7523A" w:rsidRDefault="00E7523A" w:rsidP="00DB5682">
            <w:pPr>
              <w:spacing w:after="0"/>
              <w:jc w:val="center"/>
              <w:rPr>
                <w:ins w:id="14268" w:author="ZTE" w:date="2020-11-20T09:13:00Z"/>
                <w:rFonts w:eastAsia="宋体"/>
              </w:rPr>
            </w:pPr>
            <w:ins w:id="14269" w:author="ZTE" w:date="2020-11-20T09:13:00Z">
              <w:r>
                <w:t>Enhanced scheme: Msg3 PUSCH with two repetitions.</w:t>
              </w:r>
            </w:ins>
          </w:p>
        </w:tc>
      </w:tr>
      <w:tr w:rsidR="00E7523A" w14:paraId="1FF1EB5E" w14:textId="77777777" w:rsidTr="00DB5682">
        <w:trPr>
          <w:trHeight w:val="379"/>
          <w:jc w:val="center"/>
          <w:ins w:id="14270" w:author="ZTE" w:date="2020-11-20T09:13:00Z"/>
        </w:trPr>
        <w:tc>
          <w:tcPr>
            <w:tcW w:w="1257" w:type="dxa"/>
            <w:vMerge/>
            <w:vAlign w:val="center"/>
          </w:tcPr>
          <w:p w14:paraId="77552329" w14:textId="77777777" w:rsidR="00E7523A" w:rsidRDefault="00E7523A" w:rsidP="00DB5682">
            <w:pPr>
              <w:spacing w:after="0"/>
              <w:jc w:val="center"/>
              <w:rPr>
                <w:ins w:id="14271" w:author="ZTE" w:date="2020-11-20T09:13:00Z"/>
                <w:rFonts w:eastAsia="宋体"/>
              </w:rPr>
            </w:pPr>
          </w:p>
        </w:tc>
        <w:tc>
          <w:tcPr>
            <w:tcW w:w="1470" w:type="dxa"/>
            <w:vMerge/>
            <w:vAlign w:val="center"/>
          </w:tcPr>
          <w:p w14:paraId="1832D2BC" w14:textId="77777777" w:rsidR="00E7523A" w:rsidRDefault="00E7523A" w:rsidP="00DB5682">
            <w:pPr>
              <w:spacing w:after="0"/>
              <w:jc w:val="center"/>
              <w:rPr>
                <w:ins w:id="14272" w:author="ZTE" w:date="2020-11-20T09:13:00Z"/>
                <w:rFonts w:eastAsia="宋体"/>
              </w:rPr>
            </w:pPr>
          </w:p>
        </w:tc>
        <w:tc>
          <w:tcPr>
            <w:tcW w:w="1920" w:type="dxa"/>
            <w:vAlign w:val="center"/>
          </w:tcPr>
          <w:p w14:paraId="70CB2D11" w14:textId="77777777" w:rsidR="00E7523A" w:rsidRDefault="00E7523A" w:rsidP="00DB5682">
            <w:pPr>
              <w:spacing w:after="0"/>
              <w:jc w:val="center"/>
              <w:rPr>
                <w:ins w:id="14273" w:author="ZTE" w:date="2020-11-20T09:13:00Z"/>
                <w:rFonts w:eastAsia="宋体"/>
              </w:rPr>
            </w:pPr>
            <w:ins w:id="14274" w:author="ZTE" w:date="2020-11-20T09:13:00Z">
              <w:r>
                <w:t>2.4 dB</w:t>
              </w:r>
            </w:ins>
          </w:p>
        </w:tc>
        <w:tc>
          <w:tcPr>
            <w:tcW w:w="5065" w:type="dxa"/>
            <w:vAlign w:val="center"/>
          </w:tcPr>
          <w:p w14:paraId="3D8CDCE9" w14:textId="77777777" w:rsidR="00E7523A" w:rsidRDefault="00E7523A" w:rsidP="00DB5682">
            <w:pPr>
              <w:spacing w:after="0"/>
              <w:jc w:val="center"/>
              <w:rPr>
                <w:ins w:id="14275" w:author="ZTE" w:date="2020-11-20T09:13:00Z"/>
              </w:rPr>
            </w:pPr>
            <w:ins w:id="14276" w:author="ZTE" w:date="2020-11-20T09:13:00Z">
              <w:r>
                <w:t>Urban, 4GHz, O2I, No FH</w:t>
              </w:r>
            </w:ins>
          </w:p>
          <w:p w14:paraId="6003BAAC" w14:textId="77777777" w:rsidR="00E7523A" w:rsidRDefault="00E7523A" w:rsidP="00DB5682">
            <w:pPr>
              <w:spacing w:after="0"/>
              <w:jc w:val="center"/>
              <w:rPr>
                <w:ins w:id="14277" w:author="ZTE" w:date="2020-11-20T09:13:00Z"/>
              </w:rPr>
            </w:pPr>
            <w:ins w:id="14278" w:author="ZTE" w:date="2020-11-20T09:13:00Z">
              <w:r>
                <w:t>Baseline scheme: Msg3 PUSCH with one repetition.</w:t>
              </w:r>
            </w:ins>
          </w:p>
          <w:p w14:paraId="0A1D4522" w14:textId="77777777" w:rsidR="00E7523A" w:rsidRDefault="00E7523A" w:rsidP="00DB5682">
            <w:pPr>
              <w:spacing w:after="0"/>
              <w:jc w:val="center"/>
              <w:rPr>
                <w:ins w:id="14279" w:author="ZTE" w:date="2020-11-20T09:13:00Z"/>
                <w:rFonts w:eastAsia="宋体"/>
              </w:rPr>
            </w:pPr>
            <w:ins w:id="14280" w:author="ZTE" w:date="2020-11-20T09:13:00Z">
              <w:r>
                <w:t>Enhanced scheme: Msg3 PUSCH with two repetitions.</w:t>
              </w:r>
            </w:ins>
          </w:p>
        </w:tc>
      </w:tr>
      <w:tr w:rsidR="00E7523A" w14:paraId="626C2206" w14:textId="77777777" w:rsidTr="00DB5682">
        <w:trPr>
          <w:trHeight w:val="740"/>
          <w:jc w:val="center"/>
          <w:ins w:id="14281" w:author="ZTE" w:date="2020-11-20T09:13:00Z"/>
        </w:trPr>
        <w:tc>
          <w:tcPr>
            <w:tcW w:w="1257" w:type="dxa"/>
            <w:vMerge/>
            <w:vAlign w:val="center"/>
          </w:tcPr>
          <w:p w14:paraId="1EDF299A" w14:textId="77777777" w:rsidR="00E7523A" w:rsidRDefault="00E7523A" w:rsidP="00DB5682">
            <w:pPr>
              <w:spacing w:after="0"/>
              <w:jc w:val="center"/>
              <w:rPr>
                <w:ins w:id="14282" w:author="ZTE" w:date="2020-11-20T09:13:00Z"/>
                <w:rFonts w:eastAsia="宋体"/>
              </w:rPr>
            </w:pPr>
          </w:p>
        </w:tc>
        <w:tc>
          <w:tcPr>
            <w:tcW w:w="1470" w:type="dxa"/>
            <w:vMerge/>
            <w:vAlign w:val="center"/>
          </w:tcPr>
          <w:p w14:paraId="724BB21D" w14:textId="77777777" w:rsidR="00E7523A" w:rsidRDefault="00E7523A" w:rsidP="00DB5682">
            <w:pPr>
              <w:spacing w:after="0"/>
              <w:jc w:val="center"/>
              <w:rPr>
                <w:ins w:id="14283" w:author="ZTE" w:date="2020-11-20T09:13:00Z"/>
                <w:rFonts w:eastAsia="宋体"/>
              </w:rPr>
            </w:pPr>
          </w:p>
        </w:tc>
        <w:tc>
          <w:tcPr>
            <w:tcW w:w="1920" w:type="dxa"/>
            <w:vAlign w:val="center"/>
          </w:tcPr>
          <w:p w14:paraId="5CFCF313" w14:textId="77777777" w:rsidR="00E7523A" w:rsidRDefault="00E7523A" w:rsidP="00DB5682">
            <w:pPr>
              <w:spacing w:after="0"/>
              <w:jc w:val="center"/>
              <w:rPr>
                <w:ins w:id="14284" w:author="ZTE" w:date="2020-11-20T09:13:00Z"/>
                <w:rFonts w:eastAsia="宋体"/>
              </w:rPr>
            </w:pPr>
            <w:ins w:id="14285" w:author="ZTE" w:date="2020-11-20T09:13:00Z">
              <w:r>
                <w:t>5.2 dB</w:t>
              </w:r>
            </w:ins>
          </w:p>
        </w:tc>
        <w:tc>
          <w:tcPr>
            <w:tcW w:w="5065" w:type="dxa"/>
            <w:vAlign w:val="center"/>
          </w:tcPr>
          <w:p w14:paraId="6F061982" w14:textId="77777777" w:rsidR="00E7523A" w:rsidRDefault="00E7523A" w:rsidP="00DB5682">
            <w:pPr>
              <w:spacing w:after="0"/>
              <w:jc w:val="center"/>
              <w:rPr>
                <w:ins w:id="14286" w:author="ZTE" w:date="2020-11-20T09:13:00Z"/>
              </w:rPr>
            </w:pPr>
            <w:ins w:id="14287" w:author="ZTE" w:date="2020-11-20T09:13:00Z">
              <w:r>
                <w:t>Rural, 700MHz, O2O, No FH</w:t>
              </w:r>
            </w:ins>
          </w:p>
          <w:p w14:paraId="580D88DC" w14:textId="77777777" w:rsidR="00E7523A" w:rsidRDefault="00E7523A" w:rsidP="00DB5682">
            <w:pPr>
              <w:spacing w:after="0"/>
              <w:jc w:val="center"/>
              <w:rPr>
                <w:ins w:id="14288" w:author="ZTE" w:date="2020-11-20T09:13:00Z"/>
              </w:rPr>
            </w:pPr>
            <w:ins w:id="14289" w:author="ZTE" w:date="2020-11-20T09:13:00Z">
              <w:r>
                <w:t>Baseline scheme: Msg3 PUSCH with one repetition.</w:t>
              </w:r>
            </w:ins>
          </w:p>
          <w:p w14:paraId="1A484AD9" w14:textId="77777777" w:rsidR="00E7523A" w:rsidRDefault="00E7523A" w:rsidP="00DB5682">
            <w:pPr>
              <w:spacing w:after="0"/>
              <w:jc w:val="center"/>
              <w:rPr>
                <w:ins w:id="14290" w:author="ZTE" w:date="2020-11-20T09:13:00Z"/>
                <w:rFonts w:eastAsia="宋体"/>
              </w:rPr>
            </w:pPr>
            <w:ins w:id="14291" w:author="ZTE" w:date="2020-11-20T09:13:00Z">
              <w:r>
                <w:t>Enhanced scheme: Msg3 PUSCH with four repetitions.</w:t>
              </w:r>
            </w:ins>
          </w:p>
        </w:tc>
      </w:tr>
      <w:tr w:rsidR="00E7523A" w14:paraId="3C50E401" w14:textId="77777777" w:rsidTr="00DB5682">
        <w:trPr>
          <w:trHeight w:val="379"/>
          <w:jc w:val="center"/>
          <w:ins w:id="14292" w:author="ZTE" w:date="2020-11-20T09:13:00Z"/>
        </w:trPr>
        <w:tc>
          <w:tcPr>
            <w:tcW w:w="1257" w:type="dxa"/>
            <w:vMerge/>
            <w:vAlign w:val="center"/>
          </w:tcPr>
          <w:p w14:paraId="69622D0C" w14:textId="77777777" w:rsidR="00E7523A" w:rsidRDefault="00E7523A" w:rsidP="00DB5682">
            <w:pPr>
              <w:spacing w:after="0"/>
              <w:jc w:val="center"/>
              <w:rPr>
                <w:ins w:id="14293" w:author="ZTE" w:date="2020-11-20T09:13:00Z"/>
                <w:rFonts w:eastAsia="宋体"/>
              </w:rPr>
            </w:pPr>
          </w:p>
        </w:tc>
        <w:tc>
          <w:tcPr>
            <w:tcW w:w="1470" w:type="dxa"/>
            <w:vMerge/>
            <w:vAlign w:val="center"/>
          </w:tcPr>
          <w:p w14:paraId="766722A3" w14:textId="77777777" w:rsidR="00E7523A" w:rsidRDefault="00E7523A" w:rsidP="00DB5682">
            <w:pPr>
              <w:spacing w:after="0"/>
              <w:jc w:val="center"/>
              <w:rPr>
                <w:ins w:id="14294" w:author="ZTE" w:date="2020-11-20T09:13:00Z"/>
                <w:rFonts w:eastAsia="宋体"/>
              </w:rPr>
            </w:pPr>
          </w:p>
        </w:tc>
        <w:tc>
          <w:tcPr>
            <w:tcW w:w="1920" w:type="dxa"/>
            <w:vAlign w:val="center"/>
          </w:tcPr>
          <w:p w14:paraId="6DA8BC07" w14:textId="77777777" w:rsidR="00E7523A" w:rsidRDefault="00E7523A" w:rsidP="00DB5682">
            <w:pPr>
              <w:spacing w:after="0"/>
              <w:jc w:val="center"/>
              <w:rPr>
                <w:ins w:id="14295" w:author="ZTE" w:date="2020-11-20T09:13:00Z"/>
                <w:rFonts w:eastAsia="宋体"/>
              </w:rPr>
            </w:pPr>
            <w:ins w:id="14296" w:author="ZTE" w:date="2020-11-20T09:13:00Z">
              <w:r>
                <w:t>4.7 dB</w:t>
              </w:r>
            </w:ins>
          </w:p>
        </w:tc>
        <w:tc>
          <w:tcPr>
            <w:tcW w:w="5065" w:type="dxa"/>
            <w:vAlign w:val="center"/>
          </w:tcPr>
          <w:p w14:paraId="7D423946" w14:textId="77777777" w:rsidR="00E7523A" w:rsidRDefault="00E7523A" w:rsidP="00DB5682">
            <w:pPr>
              <w:spacing w:after="0"/>
              <w:jc w:val="center"/>
              <w:rPr>
                <w:ins w:id="14297" w:author="ZTE" w:date="2020-11-20T09:13:00Z"/>
              </w:rPr>
            </w:pPr>
            <w:ins w:id="14298" w:author="ZTE" w:date="2020-11-20T09:13:00Z">
              <w:r>
                <w:t>Urban, 4GHz, O2I, No FH</w:t>
              </w:r>
            </w:ins>
          </w:p>
          <w:p w14:paraId="709C1F73" w14:textId="77777777" w:rsidR="00E7523A" w:rsidRDefault="00E7523A" w:rsidP="00DB5682">
            <w:pPr>
              <w:spacing w:after="0"/>
              <w:jc w:val="center"/>
              <w:rPr>
                <w:ins w:id="14299" w:author="ZTE" w:date="2020-11-20T09:13:00Z"/>
              </w:rPr>
            </w:pPr>
            <w:ins w:id="14300" w:author="ZTE" w:date="2020-11-20T09:13:00Z">
              <w:r>
                <w:t>Baseline scheme: Msg3 PUSCH with one repetition.</w:t>
              </w:r>
            </w:ins>
          </w:p>
          <w:p w14:paraId="306F63B5" w14:textId="77777777" w:rsidR="00E7523A" w:rsidRDefault="00E7523A" w:rsidP="00DB5682">
            <w:pPr>
              <w:spacing w:after="0"/>
              <w:jc w:val="center"/>
              <w:rPr>
                <w:ins w:id="14301" w:author="ZTE" w:date="2020-11-20T09:13:00Z"/>
                <w:rFonts w:eastAsia="宋体"/>
              </w:rPr>
            </w:pPr>
            <w:ins w:id="14302" w:author="ZTE" w:date="2020-11-20T09:13:00Z">
              <w:r>
                <w:t>Enhanced scheme: Msg3 PUSCH with four repetitions.</w:t>
              </w:r>
            </w:ins>
          </w:p>
        </w:tc>
      </w:tr>
      <w:tr w:rsidR="00E7523A" w14:paraId="2BFBCF17" w14:textId="77777777" w:rsidTr="00DB5682">
        <w:trPr>
          <w:trHeight w:val="372"/>
          <w:jc w:val="center"/>
          <w:ins w:id="14303" w:author="ZTE" w:date="2020-11-20T09:13:00Z"/>
        </w:trPr>
        <w:tc>
          <w:tcPr>
            <w:tcW w:w="1257" w:type="dxa"/>
            <w:vMerge/>
            <w:vAlign w:val="center"/>
          </w:tcPr>
          <w:p w14:paraId="0647DE9F" w14:textId="77777777" w:rsidR="00E7523A" w:rsidRDefault="00E7523A" w:rsidP="00DB5682">
            <w:pPr>
              <w:spacing w:after="0"/>
              <w:jc w:val="center"/>
              <w:rPr>
                <w:ins w:id="14304" w:author="ZTE" w:date="2020-11-20T09:13:00Z"/>
                <w:rFonts w:eastAsia="宋体"/>
              </w:rPr>
            </w:pPr>
          </w:p>
        </w:tc>
        <w:tc>
          <w:tcPr>
            <w:tcW w:w="1470" w:type="dxa"/>
            <w:vMerge/>
            <w:vAlign w:val="center"/>
          </w:tcPr>
          <w:p w14:paraId="0E342E97" w14:textId="77777777" w:rsidR="00E7523A" w:rsidRDefault="00E7523A" w:rsidP="00DB5682">
            <w:pPr>
              <w:spacing w:after="0"/>
              <w:jc w:val="center"/>
              <w:rPr>
                <w:ins w:id="14305" w:author="ZTE" w:date="2020-11-20T09:13:00Z"/>
                <w:rFonts w:eastAsia="宋体"/>
              </w:rPr>
            </w:pPr>
          </w:p>
        </w:tc>
        <w:tc>
          <w:tcPr>
            <w:tcW w:w="1920" w:type="dxa"/>
            <w:vAlign w:val="center"/>
          </w:tcPr>
          <w:p w14:paraId="02EC0C82" w14:textId="77777777" w:rsidR="00E7523A" w:rsidRDefault="00E7523A" w:rsidP="00DB5682">
            <w:pPr>
              <w:spacing w:after="0"/>
              <w:jc w:val="center"/>
              <w:rPr>
                <w:ins w:id="14306" w:author="ZTE" w:date="2020-11-20T09:13:00Z"/>
              </w:rPr>
            </w:pPr>
            <w:ins w:id="14307" w:author="ZTE" w:date="2020-11-20T09:13:00Z">
              <w:r>
                <w:rPr>
                  <w:rFonts w:ascii="Times" w:hAnsi="Times" w:cs="Times" w:hint="eastAsia"/>
                </w:rPr>
                <w:t>0.5dB~ 1.07dB</w:t>
              </w:r>
            </w:ins>
          </w:p>
        </w:tc>
        <w:tc>
          <w:tcPr>
            <w:tcW w:w="5065" w:type="dxa"/>
            <w:vAlign w:val="center"/>
          </w:tcPr>
          <w:p w14:paraId="34A88CCD" w14:textId="77777777" w:rsidR="00E7523A" w:rsidRDefault="00E7523A" w:rsidP="00DB5682">
            <w:pPr>
              <w:spacing w:after="0"/>
              <w:jc w:val="center"/>
              <w:rPr>
                <w:ins w:id="14308" w:author="ZTE" w:date="2020-11-20T09:13:00Z"/>
              </w:rPr>
            </w:pPr>
            <w:ins w:id="14309" w:author="ZTE" w:date="2020-11-20T09:13:00Z">
              <w:r>
                <w:t>Urban, 4GHz, O2I</w:t>
              </w:r>
            </w:ins>
          </w:p>
          <w:p w14:paraId="412E6972" w14:textId="77777777" w:rsidR="00E7523A" w:rsidRDefault="00E7523A" w:rsidP="00DB5682">
            <w:pPr>
              <w:spacing w:after="0"/>
              <w:jc w:val="center"/>
              <w:rPr>
                <w:ins w:id="14310" w:author="ZTE" w:date="2020-11-20T09:13:00Z"/>
              </w:rPr>
            </w:pPr>
            <w:ins w:id="14311" w:author="ZTE" w:date="2020-11-20T09:13:00Z">
              <w:r>
                <w:t xml:space="preserve">Baseline scheme: Msg3 PUSCH with </w:t>
              </w:r>
              <w:r>
                <w:rPr>
                  <w:rFonts w:hint="eastAsia"/>
                </w:rPr>
                <w:t xml:space="preserve">4 </w:t>
              </w:r>
              <w:r>
                <w:t>repetition</w:t>
              </w:r>
              <w:r>
                <w:rPr>
                  <w:rFonts w:hint="eastAsia"/>
                </w:rPr>
                <w:t>s</w:t>
              </w:r>
              <w:r>
                <w:t>.</w:t>
              </w:r>
            </w:ins>
          </w:p>
          <w:p w14:paraId="2C900425" w14:textId="77777777" w:rsidR="00E7523A" w:rsidRDefault="00E7523A" w:rsidP="00DB5682">
            <w:pPr>
              <w:spacing w:after="0"/>
              <w:jc w:val="center"/>
              <w:rPr>
                <w:ins w:id="14312" w:author="ZTE" w:date="2020-11-20T09:13:00Z"/>
              </w:rPr>
            </w:pPr>
            <w:ins w:id="14313" w:author="ZTE" w:date="2020-11-20T09:13:00Z">
              <w:r>
                <w:t xml:space="preserve">Enhanced scheme: Msg3 PUSCH with </w:t>
              </w:r>
              <w:r>
                <w:rPr>
                  <w:rFonts w:hint="eastAsia"/>
                </w:rPr>
                <w:t xml:space="preserve">4 </w:t>
              </w:r>
              <w:r>
                <w:t>repetition</w:t>
              </w:r>
              <w:r>
                <w:rPr>
                  <w:rFonts w:hint="eastAsia"/>
                </w:rPr>
                <w:t>s and cross-slot channel estimation.</w:t>
              </w:r>
            </w:ins>
          </w:p>
        </w:tc>
      </w:tr>
      <w:tr w:rsidR="00E7523A" w14:paraId="7AA3FB78" w14:textId="77777777" w:rsidTr="00DB5682">
        <w:trPr>
          <w:trHeight w:val="364"/>
          <w:jc w:val="center"/>
          <w:ins w:id="14314" w:author="ZTE" w:date="2020-11-20T09:13:00Z"/>
        </w:trPr>
        <w:tc>
          <w:tcPr>
            <w:tcW w:w="1257" w:type="dxa"/>
            <w:vAlign w:val="center"/>
          </w:tcPr>
          <w:p w14:paraId="7644826A" w14:textId="77777777" w:rsidR="00E7523A" w:rsidRDefault="00E7523A" w:rsidP="00DB5682">
            <w:pPr>
              <w:spacing w:after="0"/>
              <w:jc w:val="center"/>
              <w:rPr>
                <w:ins w:id="14315" w:author="ZTE" w:date="2020-11-20T09:13:00Z"/>
                <w:rFonts w:eastAsia="宋体"/>
              </w:rPr>
            </w:pPr>
            <w:ins w:id="14316" w:author="ZTE" w:date="2020-11-20T09:13:00Z">
              <w:r>
                <w:rPr>
                  <w:rFonts w:eastAsia="宋体"/>
                </w:rPr>
                <w:t xml:space="preserve">Source </w:t>
              </w:r>
              <w:r>
                <w:rPr>
                  <w:rFonts w:eastAsia="宋体" w:hint="eastAsia"/>
                  <w:lang w:val="en-US" w:eastAsia="zh-CN"/>
                </w:rPr>
                <w:t>2</w:t>
              </w:r>
              <w:r>
                <w:rPr>
                  <w:rFonts w:eastAsia="宋体"/>
                </w:rPr>
                <w:t xml:space="preserve"> (</w:t>
              </w:r>
              <w:r>
                <w:rPr>
                  <w:lang w:eastAsia="zh-CN"/>
                </w:rPr>
                <w:fldChar w:fldCharType="begin"/>
              </w:r>
              <w:r>
                <w:rPr>
                  <w:lang w:eastAsia="zh-CN"/>
                </w:rPr>
                <w:instrText xml:space="preserve"> HYPERLINK "C:\\Users\\wanshic\\OneDrive - Qualcomm\\Documents\\Standards\\3GPP Standards\\Meeting Documents\\TSGR1_103\\Docs\\R1-2007956.zip" </w:instrText>
              </w:r>
              <w:r>
                <w:rPr>
                  <w:lang w:eastAsia="zh-CN"/>
                </w:rPr>
                <w:fldChar w:fldCharType="separate"/>
              </w:r>
              <w:r>
                <w:rPr>
                  <w:lang w:eastAsia="zh-CN"/>
                </w:rPr>
                <w:t>R1-2007956</w:t>
              </w:r>
              <w:r>
                <w:rPr>
                  <w:lang w:eastAsia="zh-CN"/>
                </w:rPr>
                <w:fldChar w:fldCharType="end"/>
              </w:r>
              <w:r>
                <w:rPr>
                  <w:rFonts w:eastAsia="宋体"/>
                </w:rPr>
                <w:t>)</w:t>
              </w:r>
            </w:ins>
          </w:p>
        </w:tc>
        <w:tc>
          <w:tcPr>
            <w:tcW w:w="1470" w:type="dxa"/>
            <w:vAlign w:val="center"/>
          </w:tcPr>
          <w:p w14:paraId="3D4C0D46" w14:textId="77777777" w:rsidR="00E7523A" w:rsidRDefault="00E7523A" w:rsidP="00DB5682">
            <w:pPr>
              <w:spacing w:after="0"/>
              <w:jc w:val="center"/>
              <w:rPr>
                <w:ins w:id="14317" w:author="ZTE" w:date="2020-11-20T09:13:00Z"/>
                <w:rFonts w:eastAsia="宋体"/>
              </w:rPr>
            </w:pPr>
            <w:ins w:id="14318" w:author="ZTE" w:date="2020-11-20T09:13:00Z">
              <w:r>
                <w:rPr>
                  <w:rFonts w:eastAsia="宋体"/>
                </w:rPr>
                <w:t>FR1</w:t>
              </w:r>
            </w:ins>
          </w:p>
        </w:tc>
        <w:tc>
          <w:tcPr>
            <w:tcW w:w="1920" w:type="dxa"/>
            <w:vAlign w:val="center"/>
          </w:tcPr>
          <w:p w14:paraId="29A61E82" w14:textId="77777777" w:rsidR="00E7523A" w:rsidRDefault="00E7523A" w:rsidP="00DB5682">
            <w:pPr>
              <w:spacing w:after="0"/>
              <w:jc w:val="center"/>
              <w:rPr>
                <w:ins w:id="14319" w:author="ZTE" w:date="2020-11-20T09:13:00Z"/>
                <w:rFonts w:eastAsia="宋体"/>
              </w:rPr>
            </w:pPr>
            <w:ins w:id="14320" w:author="ZTE" w:date="2020-11-20T09:13:00Z">
              <w:r>
                <w:rPr>
                  <w:rFonts w:eastAsia="宋体"/>
                </w:rPr>
                <w:t>~2dB</w:t>
              </w:r>
            </w:ins>
          </w:p>
        </w:tc>
        <w:tc>
          <w:tcPr>
            <w:tcW w:w="5065" w:type="dxa"/>
            <w:vAlign w:val="center"/>
          </w:tcPr>
          <w:p w14:paraId="64ED202A" w14:textId="77777777" w:rsidR="00E7523A" w:rsidRDefault="00E7523A" w:rsidP="00DB5682">
            <w:pPr>
              <w:spacing w:after="0"/>
              <w:jc w:val="center"/>
              <w:rPr>
                <w:ins w:id="14321" w:author="ZTE" w:date="2020-11-20T09:13:00Z"/>
                <w:rFonts w:eastAsia="宋体"/>
              </w:rPr>
            </w:pPr>
            <w:ins w:id="14322" w:author="ZTE" w:date="2020-11-20T09:13:00Z">
              <w:r>
                <w:rPr>
                  <w:rFonts w:eastAsia="宋体"/>
                </w:rPr>
                <w:t>TBS = 56, MCS = 0, 3 DMRS symbols that are allocated in each slot and UE moving speed of 3km/h</w:t>
              </w:r>
            </w:ins>
          </w:p>
          <w:p w14:paraId="77F7DB46" w14:textId="77777777" w:rsidR="00E7523A" w:rsidRDefault="00E7523A" w:rsidP="00DB5682">
            <w:pPr>
              <w:spacing w:after="0"/>
              <w:jc w:val="center"/>
              <w:rPr>
                <w:ins w:id="14323" w:author="ZTE" w:date="2020-11-20T09:13:00Z"/>
                <w:rFonts w:eastAsia="宋体"/>
              </w:rPr>
            </w:pPr>
            <w:ins w:id="14324" w:author="ZTE" w:date="2020-11-20T09:13:00Z">
              <w:r>
                <w:rPr>
                  <w:rFonts w:eastAsia="宋体"/>
                </w:rPr>
                <w:t>~2dB performance gain can be observed with doubling the repetition levels for Msg3 PUSCH</w:t>
              </w:r>
            </w:ins>
          </w:p>
        </w:tc>
      </w:tr>
      <w:tr w:rsidR="00E7523A" w14:paraId="6C761FE3" w14:textId="77777777" w:rsidTr="00DB5682">
        <w:trPr>
          <w:trHeight w:val="355"/>
          <w:jc w:val="center"/>
          <w:ins w:id="14325" w:author="ZTE" w:date="2020-11-20T09:13:00Z"/>
        </w:trPr>
        <w:tc>
          <w:tcPr>
            <w:tcW w:w="1257" w:type="dxa"/>
            <w:vMerge w:val="restart"/>
            <w:vAlign w:val="center"/>
          </w:tcPr>
          <w:p w14:paraId="7FF33249" w14:textId="77777777" w:rsidR="00E7523A" w:rsidRDefault="00E7523A" w:rsidP="00DB5682">
            <w:pPr>
              <w:spacing w:after="0"/>
              <w:jc w:val="center"/>
              <w:rPr>
                <w:ins w:id="14326" w:author="ZTE" w:date="2020-11-20T09:13:00Z"/>
                <w:rFonts w:eastAsia="宋体"/>
              </w:rPr>
            </w:pPr>
            <w:ins w:id="14327" w:author="ZTE" w:date="2020-11-20T09:13:00Z">
              <w:r>
                <w:rPr>
                  <w:rFonts w:eastAsia="宋体"/>
                </w:rPr>
                <w:t xml:space="preserve">Source </w:t>
              </w:r>
              <w:r>
                <w:rPr>
                  <w:rFonts w:eastAsia="宋体" w:hint="eastAsia"/>
                  <w:lang w:val="en-US" w:eastAsia="zh-CN"/>
                </w:rPr>
                <w:t>3</w:t>
              </w:r>
              <w:r>
                <w:rPr>
                  <w:rFonts w:eastAsia="宋体"/>
                </w:rPr>
                <w:t xml:space="preserve"> (</w:t>
              </w:r>
              <w:r>
                <w:rPr>
                  <w:lang w:val="en-US" w:eastAsia="zh-CN"/>
                </w:rPr>
                <w:fldChar w:fldCharType="begin"/>
              </w:r>
              <w:r>
                <w:rPr>
                  <w:rFonts w:eastAsia="等线"/>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lang w:val="en-US" w:eastAsia="zh-CN"/>
                </w:rPr>
                <w:fldChar w:fldCharType="separate"/>
              </w:r>
              <w:r>
                <w:rPr>
                  <w:rFonts w:eastAsia="等线"/>
                  <w:lang w:val="en-US" w:eastAsia="zh-CN"/>
                </w:rPr>
                <w:t>R1-2009719</w:t>
              </w:r>
              <w:r>
                <w:rPr>
                  <w:lang w:val="en-US" w:eastAsia="zh-CN"/>
                </w:rPr>
                <w:fldChar w:fldCharType="end"/>
              </w:r>
              <w:r>
                <w:rPr>
                  <w:rFonts w:eastAsia="宋体"/>
                </w:rPr>
                <w:t>)</w:t>
              </w:r>
            </w:ins>
          </w:p>
        </w:tc>
        <w:tc>
          <w:tcPr>
            <w:tcW w:w="1470" w:type="dxa"/>
            <w:vMerge w:val="restart"/>
            <w:vAlign w:val="center"/>
          </w:tcPr>
          <w:p w14:paraId="2FDD18ED" w14:textId="77777777" w:rsidR="00E7523A" w:rsidRDefault="00E7523A" w:rsidP="00DB5682">
            <w:pPr>
              <w:spacing w:after="0"/>
              <w:jc w:val="center"/>
              <w:rPr>
                <w:ins w:id="14328" w:author="ZTE" w:date="2020-11-20T09:13:00Z"/>
                <w:rFonts w:eastAsia="宋体"/>
              </w:rPr>
            </w:pPr>
            <w:ins w:id="14329" w:author="ZTE" w:date="2020-11-20T09:13:00Z">
              <w:r>
                <w:rPr>
                  <w:rFonts w:eastAsia="宋体" w:hint="eastAsia"/>
                </w:rPr>
                <w:t>FR1</w:t>
              </w:r>
            </w:ins>
          </w:p>
        </w:tc>
        <w:tc>
          <w:tcPr>
            <w:tcW w:w="1920" w:type="dxa"/>
            <w:vAlign w:val="center"/>
          </w:tcPr>
          <w:p w14:paraId="5012000F" w14:textId="77777777" w:rsidR="00E7523A" w:rsidRDefault="00E7523A" w:rsidP="00DB5682">
            <w:pPr>
              <w:spacing w:after="0"/>
              <w:jc w:val="center"/>
              <w:rPr>
                <w:ins w:id="14330" w:author="ZTE" w:date="2020-11-20T09:13:00Z"/>
                <w:rFonts w:eastAsia="宋体"/>
              </w:rPr>
            </w:pPr>
            <w:ins w:id="14331" w:author="ZTE" w:date="2020-11-20T09:13:00Z">
              <w:r>
                <w:rPr>
                  <w:rFonts w:hint="eastAsia"/>
                  <w:lang w:eastAsia="ja-JP"/>
                </w:rPr>
                <w:t>3.46</w:t>
              </w:r>
              <w:r>
                <w:rPr>
                  <w:lang w:eastAsia="ja-JP"/>
                </w:rPr>
                <w:t xml:space="preserve"> dB</w:t>
              </w:r>
            </w:ins>
          </w:p>
        </w:tc>
        <w:tc>
          <w:tcPr>
            <w:tcW w:w="5065" w:type="dxa"/>
            <w:vAlign w:val="center"/>
          </w:tcPr>
          <w:p w14:paraId="5D990F9F" w14:textId="77777777" w:rsidR="00E7523A" w:rsidRDefault="00E7523A" w:rsidP="00DB5682">
            <w:pPr>
              <w:spacing w:after="0"/>
              <w:jc w:val="center"/>
              <w:rPr>
                <w:ins w:id="14332" w:author="ZTE" w:date="2020-11-20T09:13:00Z"/>
                <w:lang w:eastAsia="ja-JP"/>
              </w:rPr>
            </w:pPr>
            <w:ins w:id="14333" w:author="ZTE" w:date="2020-11-20T09:13:00Z">
              <w:r>
                <w:rPr>
                  <w:lang w:eastAsia="ja-JP"/>
                </w:rPr>
                <w:t xml:space="preserve">Channel: </w:t>
              </w:r>
              <w:r>
                <w:rPr>
                  <w:rFonts w:hint="eastAsia"/>
                  <w:lang w:eastAsia="ja-JP"/>
                </w:rPr>
                <w:t>Urba</w:t>
              </w:r>
              <w:r>
                <w:rPr>
                  <w:lang w:eastAsia="ja-JP"/>
                </w:rPr>
                <w:t>n</w:t>
              </w:r>
            </w:ins>
          </w:p>
          <w:p w14:paraId="53F92E3D" w14:textId="77777777" w:rsidR="00E7523A" w:rsidRDefault="00E7523A" w:rsidP="00DB5682">
            <w:pPr>
              <w:spacing w:after="0"/>
              <w:jc w:val="center"/>
              <w:rPr>
                <w:ins w:id="14334" w:author="ZTE" w:date="2020-11-20T09:13:00Z"/>
                <w:lang w:val="en-US" w:eastAsia="zh-CN"/>
              </w:rPr>
            </w:pPr>
            <w:ins w:id="14335" w:author="ZTE" w:date="2020-11-20T09:13:00Z">
              <w:r>
                <w:rPr>
                  <w:lang w:eastAsia="ja-JP"/>
                </w:rPr>
                <w:t>Center frequency</w:t>
              </w:r>
              <w:r>
                <w:rPr>
                  <w:rFonts w:hint="eastAsia"/>
                  <w:lang w:eastAsia="ja-JP"/>
                </w:rPr>
                <w:t>: 2.6 GHz</w:t>
              </w:r>
              <w:r>
                <w:rPr>
                  <w:rFonts w:hint="eastAsia"/>
                  <w:lang w:val="en-US" w:eastAsia="zh-CN"/>
                </w:rPr>
                <w:t xml:space="preserve">, </w:t>
              </w:r>
              <w:r>
                <w:rPr>
                  <w:lang w:eastAsia="ja-JP"/>
                </w:rPr>
                <w:t xml:space="preserve"> (2 repetition)</w:t>
              </w:r>
            </w:ins>
          </w:p>
          <w:p w14:paraId="196FAE15" w14:textId="77777777" w:rsidR="00E7523A" w:rsidRDefault="00E7523A" w:rsidP="00DB5682">
            <w:pPr>
              <w:spacing w:after="0"/>
              <w:jc w:val="center"/>
              <w:rPr>
                <w:ins w:id="14336" w:author="ZTE" w:date="2020-11-20T09:13:00Z"/>
                <w:rFonts w:eastAsia="宋体"/>
              </w:rPr>
            </w:pPr>
            <w:ins w:id="14337" w:author="ZTE" w:date="2020-11-20T09:13:00Z">
              <w:r>
                <w:rPr>
                  <w:lang w:eastAsia="ja-JP"/>
                </w:rPr>
                <w:t>RV: 0,0</w:t>
              </w:r>
            </w:ins>
          </w:p>
        </w:tc>
      </w:tr>
      <w:tr w:rsidR="00E7523A" w14:paraId="53E534B0" w14:textId="77777777" w:rsidTr="00DB5682">
        <w:trPr>
          <w:trHeight w:val="355"/>
          <w:jc w:val="center"/>
          <w:ins w:id="14338" w:author="ZTE" w:date="2020-11-20T09:13:00Z"/>
        </w:trPr>
        <w:tc>
          <w:tcPr>
            <w:tcW w:w="1257" w:type="dxa"/>
            <w:vMerge/>
            <w:vAlign w:val="center"/>
          </w:tcPr>
          <w:p w14:paraId="0AB23384" w14:textId="77777777" w:rsidR="00E7523A" w:rsidRDefault="00E7523A" w:rsidP="00DB5682">
            <w:pPr>
              <w:spacing w:after="0"/>
              <w:jc w:val="center"/>
              <w:rPr>
                <w:ins w:id="14339" w:author="ZTE" w:date="2020-11-20T09:13:00Z"/>
                <w:lang w:eastAsia="ja-JP"/>
              </w:rPr>
            </w:pPr>
          </w:p>
        </w:tc>
        <w:tc>
          <w:tcPr>
            <w:tcW w:w="1470" w:type="dxa"/>
            <w:vMerge/>
            <w:vAlign w:val="center"/>
          </w:tcPr>
          <w:p w14:paraId="716EFFBB" w14:textId="77777777" w:rsidR="00E7523A" w:rsidRDefault="00E7523A" w:rsidP="00DB5682">
            <w:pPr>
              <w:spacing w:after="0"/>
              <w:jc w:val="center"/>
              <w:rPr>
                <w:ins w:id="14340" w:author="ZTE" w:date="2020-11-20T09:13:00Z"/>
                <w:rFonts w:eastAsia="宋体"/>
              </w:rPr>
            </w:pPr>
          </w:p>
        </w:tc>
        <w:tc>
          <w:tcPr>
            <w:tcW w:w="1920" w:type="dxa"/>
            <w:vAlign w:val="center"/>
          </w:tcPr>
          <w:p w14:paraId="4A558C4A" w14:textId="77777777" w:rsidR="00E7523A" w:rsidRDefault="00E7523A" w:rsidP="00DB5682">
            <w:pPr>
              <w:spacing w:after="0"/>
              <w:jc w:val="center"/>
              <w:rPr>
                <w:ins w:id="14341" w:author="ZTE" w:date="2020-11-20T09:13:00Z"/>
                <w:lang w:eastAsia="ja-JP"/>
              </w:rPr>
            </w:pPr>
            <w:ins w:id="14342" w:author="ZTE" w:date="2020-11-20T09:13:00Z">
              <w:r>
                <w:rPr>
                  <w:rFonts w:hint="eastAsia"/>
                  <w:lang w:eastAsia="ja-JP"/>
                </w:rPr>
                <w:t>6.27 dB</w:t>
              </w:r>
            </w:ins>
          </w:p>
        </w:tc>
        <w:tc>
          <w:tcPr>
            <w:tcW w:w="5065" w:type="dxa"/>
            <w:vAlign w:val="center"/>
          </w:tcPr>
          <w:p w14:paraId="4EF3C754" w14:textId="77777777" w:rsidR="00E7523A" w:rsidRDefault="00E7523A" w:rsidP="00DB5682">
            <w:pPr>
              <w:spacing w:after="0"/>
              <w:jc w:val="center"/>
              <w:rPr>
                <w:ins w:id="14343" w:author="ZTE" w:date="2020-11-20T09:13:00Z"/>
                <w:lang w:eastAsia="ja-JP"/>
              </w:rPr>
            </w:pPr>
            <w:ins w:id="14344" w:author="ZTE" w:date="2020-11-20T09:13:00Z">
              <w:r>
                <w:rPr>
                  <w:lang w:eastAsia="ja-JP"/>
                </w:rPr>
                <w:t xml:space="preserve">Channel: </w:t>
              </w:r>
              <w:r>
                <w:rPr>
                  <w:rFonts w:hint="eastAsia"/>
                  <w:lang w:eastAsia="ja-JP"/>
                </w:rPr>
                <w:t>Urba</w:t>
              </w:r>
              <w:r>
                <w:rPr>
                  <w:lang w:eastAsia="ja-JP"/>
                </w:rPr>
                <w:t>n</w:t>
              </w:r>
            </w:ins>
          </w:p>
          <w:p w14:paraId="7932B030" w14:textId="77777777" w:rsidR="00E7523A" w:rsidRDefault="00E7523A" w:rsidP="00DB5682">
            <w:pPr>
              <w:spacing w:after="0"/>
              <w:jc w:val="center"/>
              <w:rPr>
                <w:ins w:id="14345" w:author="ZTE" w:date="2020-11-20T09:13:00Z"/>
                <w:lang w:val="en-US" w:eastAsia="zh-CN"/>
              </w:rPr>
            </w:pPr>
            <w:ins w:id="14346" w:author="ZTE" w:date="2020-11-20T09:13:00Z">
              <w:r>
                <w:rPr>
                  <w:lang w:eastAsia="ja-JP"/>
                </w:rPr>
                <w:t>Center frequency</w:t>
              </w:r>
              <w:r>
                <w:rPr>
                  <w:rFonts w:hint="eastAsia"/>
                  <w:lang w:eastAsia="ja-JP"/>
                </w:rPr>
                <w:t>: 2.6 GHz</w:t>
              </w:r>
              <w:r>
                <w:rPr>
                  <w:rFonts w:hint="eastAsia"/>
                  <w:lang w:val="en-US" w:eastAsia="zh-CN"/>
                </w:rPr>
                <w:t xml:space="preserve">, </w:t>
              </w:r>
              <w:r>
                <w:rPr>
                  <w:rFonts w:hint="eastAsia"/>
                  <w:lang w:eastAsia="ja-JP"/>
                </w:rPr>
                <w:t xml:space="preserve"> (</w:t>
              </w:r>
              <w:r>
                <w:rPr>
                  <w:lang w:eastAsia="ja-JP"/>
                </w:rPr>
                <w:t>4 repetition</w:t>
              </w:r>
              <w:r>
                <w:rPr>
                  <w:rFonts w:hint="eastAsia"/>
                  <w:lang w:eastAsia="ja-JP"/>
                </w:rPr>
                <w:t>)</w:t>
              </w:r>
            </w:ins>
          </w:p>
          <w:p w14:paraId="289E1700" w14:textId="77777777" w:rsidR="00E7523A" w:rsidRDefault="00E7523A" w:rsidP="00DB5682">
            <w:pPr>
              <w:spacing w:after="0"/>
              <w:jc w:val="center"/>
              <w:rPr>
                <w:ins w:id="14347" w:author="ZTE" w:date="2020-11-20T09:13:00Z"/>
                <w:lang w:eastAsia="ja-JP"/>
              </w:rPr>
            </w:pPr>
            <w:ins w:id="14348" w:author="ZTE" w:date="2020-11-20T09:13:00Z">
              <w:r>
                <w:rPr>
                  <w:lang w:eastAsia="ja-JP"/>
                </w:rPr>
                <w:t>RV: 0,0,0,0</w:t>
              </w:r>
            </w:ins>
          </w:p>
        </w:tc>
      </w:tr>
      <w:tr w:rsidR="00E7523A" w14:paraId="3B6C8232" w14:textId="77777777" w:rsidTr="00DB5682">
        <w:trPr>
          <w:trHeight w:val="355"/>
          <w:jc w:val="center"/>
          <w:ins w:id="14349" w:author="ZTE" w:date="2020-11-20T09:13:00Z"/>
        </w:trPr>
        <w:tc>
          <w:tcPr>
            <w:tcW w:w="1257" w:type="dxa"/>
            <w:vMerge w:val="restart"/>
            <w:vAlign w:val="center"/>
          </w:tcPr>
          <w:p w14:paraId="1B232E0A" w14:textId="77777777" w:rsidR="00E7523A" w:rsidRDefault="00E7523A" w:rsidP="00DB5682">
            <w:pPr>
              <w:spacing w:after="0"/>
              <w:jc w:val="center"/>
              <w:rPr>
                <w:ins w:id="14350" w:author="ZTE" w:date="2020-11-20T09:13:00Z"/>
                <w:rFonts w:eastAsia="宋体"/>
                <w:lang w:eastAsia="ja-JP"/>
              </w:rPr>
            </w:pPr>
            <w:ins w:id="14351" w:author="ZTE" w:date="2020-11-20T09:13:00Z">
              <w:r>
                <w:rPr>
                  <w:rFonts w:eastAsia="宋体"/>
                </w:rPr>
                <w:t xml:space="preserve">Source </w:t>
              </w:r>
              <w:r>
                <w:rPr>
                  <w:rFonts w:eastAsia="宋体" w:hint="eastAsia"/>
                  <w:lang w:val="en-US" w:eastAsia="zh-CN"/>
                </w:rPr>
                <w:t>4</w:t>
              </w:r>
              <w:r>
                <w:rPr>
                  <w:rFonts w:eastAsia="宋体"/>
                </w:rPr>
                <w:t xml:space="preserve"> (</w:t>
              </w:r>
              <w:r>
                <w:rPr>
                  <w:lang w:eastAsia="zh-CN"/>
                </w:rPr>
                <w:fldChar w:fldCharType="begin"/>
              </w:r>
              <w:r>
                <w:rPr>
                  <w:lang w:eastAsia="zh-CN"/>
                </w:rPr>
                <w:instrText xml:space="preserve"> HYPERLINK "file:///C:\\Users\\wanshic\\OneDrive%20-%20Qualcomm\\Documents\\Standards\\3GPP%20Standards\\Meeting%20Documents\\TSGR1_103\\Docs\\R1-2008028.zip" </w:instrText>
              </w:r>
              <w:r>
                <w:rPr>
                  <w:lang w:eastAsia="zh-CN"/>
                </w:rPr>
                <w:fldChar w:fldCharType="separate"/>
              </w:r>
              <w:r>
                <w:rPr>
                  <w:lang w:eastAsia="zh-CN"/>
                </w:rPr>
                <w:t>R1-2008028</w:t>
              </w:r>
              <w:r>
                <w:rPr>
                  <w:lang w:eastAsia="zh-CN"/>
                </w:rPr>
                <w:fldChar w:fldCharType="end"/>
              </w:r>
              <w:r>
                <w:rPr>
                  <w:rFonts w:eastAsia="宋体"/>
                </w:rPr>
                <w:t>)</w:t>
              </w:r>
            </w:ins>
          </w:p>
        </w:tc>
        <w:tc>
          <w:tcPr>
            <w:tcW w:w="1470" w:type="dxa"/>
            <w:vMerge w:val="restart"/>
            <w:vAlign w:val="center"/>
          </w:tcPr>
          <w:p w14:paraId="2FA9F0E7" w14:textId="77777777" w:rsidR="00E7523A" w:rsidRDefault="00E7523A" w:rsidP="00DB5682">
            <w:pPr>
              <w:spacing w:after="0"/>
              <w:jc w:val="center"/>
              <w:rPr>
                <w:ins w:id="14352" w:author="ZTE" w:date="2020-11-20T09:13:00Z"/>
                <w:rFonts w:eastAsia="宋体"/>
              </w:rPr>
            </w:pPr>
            <w:ins w:id="14353" w:author="ZTE" w:date="2020-11-20T09:13:00Z">
              <w:r>
                <w:rPr>
                  <w:rFonts w:eastAsia="宋体" w:hint="eastAsia"/>
                </w:rPr>
                <w:t>FR1</w:t>
              </w:r>
            </w:ins>
          </w:p>
        </w:tc>
        <w:tc>
          <w:tcPr>
            <w:tcW w:w="1920" w:type="dxa"/>
            <w:vAlign w:val="center"/>
          </w:tcPr>
          <w:p w14:paraId="258B9B65" w14:textId="77777777" w:rsidR="00E7523A" w:rsidRDefault="00E7523A" w:rsidP="00DB5682">
            <w:pPr>
              <w:spacing w:after="0"/>
              <w:jc w:val="center"/>
              <w:rPr>
                <w:ins w:id="14354" w:author="ZTE" w:date="2020-11-20T09:13:00Z"/>
                <w:lang w:eastAsia="ja-JP"/>
              </w:rPr>
            </w:pPr>
            <w:ins w:id="14355" w:author="ZTE" w:date="2020-11-20T09:13:00Z">
              <w:r>
                <w:rPr>
                  <w:rFonts w:eastAsia="宋体" w:hint="eastAsia"/>
                </w:rPr>
                <w:t>2.25dB</w:t>
              </w:r>
            </w:ins>
          </w:p>
        </w:tc>
        <w:tc>
          <w:tcPr>
            <w:tcW w:w="5065" w:type="dxa"/>
            <w:vAlign w:val="center"/>
          </w:tcPr>
          <w:p w14:paraId="77D5447C" w14:textId="77777777" w:rsidR="00E7523A" w:rsidRDefault="00E7523A" w:rsidP="00DB5682">
            <w:pPr>
              <w:spacing w:after="0"/>
              <w:jc w:val="center"/>
              <w:rPr>
                <w:ins w:id="14356" w:author="ZTE" w:date="2020-11-20T09:13:00Z"/>
                <w:rFonts w:eastAsia="宋体"/>
              </w:rPr>
            </w:pPr>
            <w:ins w:id="14357" w:author="ZTE" w:date="2020-11-20T09:13:00Z">
              <w:r>
                <w:rPr>
                  <w:rFonts w:eastAsia="宋体" w:hint="eastAsia"/>
                </w:rPr>
                <w:t xml:space="preserve">Urban O2I </w:t>
              </w:r>
              <w:r>
                <w:rPr>
                  <w:rFonts w:eastAsia="宋体"/>
                </w:rPr>
                <w:t>2.6GHz</w:t>
              </w:r>
            </w:ins>
          </w:p>
          <w:p w14:paraId="4BB13E3C" w14:textId="77777777" w:rsidR="00E7523A" w:rsidRDefault="00E7523A" w:rsidP="00DB5682">
            <w:pPr>
              <w:spacing w:after="0"/>
              <w:jc w:val="center"/>
              <w:rPr>
                <w:ins w:id="14358" w:author="ZTE" w:date="2020-11-20T09:13:00Z"/>
                <w:rFonts w:eastAsia="宋体"/>
              </w:rPr>
            </w:pPr>
            <w:ins w:id="14359" w:author="ZTE" w:date="2020-11-20T09:13:00Z">
              <w:r>
                <w:rPr>
                  <w:rFonts w:eastAsia="宋体"/>
                </w:rPr>
                <w:t>Baseline : Msg 3 PUSCH with no repetition</w:t>
              </w:r>
            </w:ins>
          </w:p>
          <w:p w14:paraId="69AD60EE" w14:textId="77777777" w:rsidR="00E7523A" w:rsidRDefault="00E7523A" w:rsidP="00DB5682">
            <w:pPr>
              <w:spacing w:after="0"/>
              <w:jc w:val="center"/>
              <w:rPr>
                <w:ins w:id="14360" w:author="ZTE" w:date="2020-11-20T09:13:00Z"/>
                <w:lang w:eastAsia="ja-JP"/>
              </w:rPr>
            </w:pPr>
            <w:ins w:id="14361" w:author="ZTE" w:date="2020-11-20T09:13:00Z">
              <w:r>
                <w:rPr>
                  <w:rFonts w:eastAsia="宋体"/>
                </w:rPr>
                <w:t>Enhancements: Msg 3 PUSCH with 2 repetitions (2 slots with no cross slot channel estimation)</w:t>
              </w:r>
            </w:ins>
          </w:p>
        </w:tc>
      </w:tr>
      <w:tr w:rsidR="00E7523A" w14:paraId="25B98EEA" w14:textId="77777777" w:rsidTr="00DB5682">
        <w:trPr>
          <w:trHeight w:val="355"/>
          <w:jc w:val="center"/>
          <w:ins w:id="14362" w:author="ZTE" w:date="2020-11-20T09:13:00Z"/>
        </w:trPr>
        <w:tc>
          <w:tcPr>
            <w:tcW w:w="1257" w:type="dxa"/>
            <w:vMerge/>
            <w:vAlign w:val="center"/>
          </w:tcPr>
          <w:p w14:paraId="4CCB9C0B" w14:textId="77777777" w:rsidR="00E7523A" w:rsidRDefault="00E7523A" w:rsidP="00DB5682">
            <w:pPr>
              <w:spacing w:after="0"/>
              <w:jc w:val="center"/>
              <w:rPr>
                <w:ins w:id="14363" w:author="ZTE" w:date="2020-11-20T09:13:00Z"/>
                <w:rFonts w:eastAsia="宋体"/>
              </w:rPr>
            </w:pPr>
          </w:p>
        </w:tc>
        <w:tc>
          <w:tcPr>
            <w:tcW w:w="1470" w:type="dxa"/>
            <w:vMerge/>
            <w:vAlign w:val="center"/>
          </w:tcPr>
          <w:p w14:paraId="3A2E30B5" w14:textId="77777777" w:rsidR="00E7523A" w:rsidRDefault="00E7523A" w:rsidP="00DB5682">
            <w:pPr>
              <w:spacing w:after="0"/>
              <w:jc w:val="center"/>
              <w:rPr>
                <w:ins w:id="14364" w:author="ZTE" w:date="2020-11-20T09:13:00Z"/>
                <w:rFonts w:eastAsia="宋体"/>
              </w:rPr>
            </w:pPr>
          </w:p>
        </w:tc>
        <w:tc>
          <w:tcPr>
            <w:tcW w:w="1920" w:type="dxa"/>
            <w:vAlign w:val="center"/>
          </w:tcPr>
          <w:p w14:paraId="190F5A03" w14:textId="77777777" w:rsidR="00E7523A" w:rsidRDefault="00E7523A" w:rsidP="00DB5682">
            <w:pPr>
              <w:spacing w:after="0"/>
              <w:jc w:val="center"/>
              <w:rPr>
                <w:ins w:id="14365" w:author="ZTE" w:date="2020-11-20T09:13:00Z"/>
                <w:rFonts w:eastAsia="宋体"/>
              </w:rPr>
            </w:pPr>
            <w:ins w:id="14366" w:author="ZTE" w:date="2020-11-20T09:13:00Z">
              <w:r>
                <w:rPr>
                  <w:szCs w:val="21"/>
                </w:rPr>
                <w:t>4dB</w:t>
              </w:r>
            </w:ins>
          </w:p>
        </w:tc>
        <w:tc>
          <w:tcPr>
            <w:tcW w:w="5065" w:type="dxa"/>
            <w:vAlign w:val="center"/>
          </w:tcPr>
          <w:p w14:paraId="7CFCD8C9" w14:textId="77777777" w:rsidR="00E7523A" w:rsidRDefault="00E7523A" w:rsidP="00DB5682">
            <w:pPr>
              <w:spacing w:after="0"/>
              <w:jc w:val="center"/>
              <w:rPr>
                <w:ins w:id="14367" w:author="ZTE" w:date="2020-11-20T09:13:00Z"/>
                <w:rFonts w:eastAsia="宋体"/>
                <w:szCs w:val="21"/>
              </w:rPr>
            </w:pPr>
            <w:ins w:id="14368" w:author="ZTE" w:date="2020-11-20T09:13:00Z">
              <w:r>
                <w:rPr>
                  <w:rFonts w:eastAsia="宋体"/>
                  <w:szCs w:val="21"/>
                </w:rPr>
                <w:t>Urban O2I 2.6GHz</w:t>
              </w:r>
            </w:ins>
          </w:p>
          <w:p w14:paraId="0B15A3F7" w14:textId="77777777" w:rsidR="00E7523A" w:rsidRDefault="00E7523A" w:rsidP="00DB5682">
            <w:pPr>
              <w:spacing w:after="0"/>
              <w:jc w:val="center"/>
              <w:rPr>
                <w:ins w:id="14369" w:author="ZTE" w:date="2020-11-20T09:13:00Z"/>
                <w:rFonts w:eastAsia="宋体"/>
                <w:szCs w:val="21"/>
              </w:rPr>
            </w:pPr>
            <w:ins w:id="14370" w:author="ZTE" w:date="2020-11-20T09:13:00Z">
              <w:r>
                <w:rPr>
                  <w:rFonts w:eastAsia="宋体"/>
                  <w:szCs w:val="21"/>
                </w:rPr>
                <w:t>Baseline : Msg 3 PUSCH with no repetition</w:t>
              </w:r>
            </w:ins>
          </w:p>
          <w:p w14:paraId="583FE178" w14:textId="77777777" w:rsidR="00E7523A" w:rsidRDefault="00E7523A" w:rsidP="00DB5682">
            <w:pPr>
              <w:spacing w:after="0"/>
              <w:jc w:val="center"/>
              <w:rPr>
                <w:ins w:id="14371" w:author="ZTE" w:date="2020-11-20T09:13:00Z"/>
                <w:rFonts w:eastAsia="宋体"/>
              </w:rPr>
            </w:pPr>
            <w:ins w:id="14372" w:author="ZTE" w:date="2020-11-20T09:13:00Z">
              <w:r>
                <w:rPr>
                  <w:rFonts w:eastAsia="宋体"/>
                  <w:szCs w:val="21"/>
                </w:rPr>
                <w:t>Enhancements: Msg 3 PUSCH with 2 repetitions (2 slots with cross slot channel estimation)</w:t>
              </w:r>
            </w:ins>
          </w:p>
        </w:tc>
      </w:tr>
      <w:tr w:rsidR="00E7523A" w14:paraId="6CF8B246" w14:textId="77777777" w:rsidTr="00DB5682">
        <w:trPr>
          <w:trHeight w:val="355"/>
          <w:jc w:val="center"/>
          <w:ins w:id="14373" w:author="ZTE" w:date="2020-11-20T09:13:00Z"/>
        </w:trPr>
        <w:tc>
          <w:tcPr>
            <w:tcW w:w="1257" w:type="dxa"/>
            <w:vMerge/>
            <w:vAlign w:val="center"/>
          </w:tcPr>
          <w:p w14:paraId="5AAC6413" w14:textId="77777777" w:rsidR="00E7523A" w:rsidRDefault="00E7523A" w:rsidP="00DB5682">
            <w:pPr>
              <w:spacing w:after="0"/>
              <w:jc w:val="center"/>
              <w:rPr>
                <w:ins w:id="14374" w:author="ZTE" w:date="2020-11-20T09:13:00Z"/>
                <w:rFonts w:eastAsia="宋体"/>
              </w:rPr>
            </w:pPr>
          </w:p>
        </w:tc>
        <w:tc>
          <w:tcPr>
            <w:tcW w:w="1470" w:type="dxa"/>
            <w:vMerge/>
            <w:vAlign w:val="center"/>
          </w:tcPr>
          <w:p w14:paraId="2288082B" w14:textId="77777777" w:rsidR="00E7523A" w:rsidRDefault="00E7523A" w:rsidP="00DB5682">
            <w:pPr>
              <w:spacing w:after="0"/>
              <w:jc w:val="center"/>
              <w:rPr>
                <w:ins w:id="14375" w:author="ZTE" w:date="2020-11-20T09:13:00Z"/>
                <w:rFonts w:eastAsia="宋体"/>
              </w:rPr>
            </w:pPr>
          </w:p>
        </w:tc>
        <w:tc>
          <w:tcPr>
            <w:tcW w:w="1920" w:type="dxa"/>
            <w:vAlign w:val="center"/>
          </w:tcPr>
          <w:p w14:paraId="57AE163D" w14:textId="77777777" w:rsidR="00E7523A" w:rsidRDefault="00E7523A" w:rsidP="00DB5682">
            <w:pPr>
              <w:spacing w:after="0"/>
              <w:jc w:val="center"/>
              <w:rPr>
                <w:ins w:id="14376" w:author="ZTE" w:date="2020-11-20T09:13:00Z"/>
                <w:rFonts w:eastAsia="宋体"/>
              </w:rPr>
            </w:pPr>
            <w:ins w:id="14377" w:author="ZTE" w:date="2020-11-20T09:13:00Z">
              <w:r>
                <w:rPr>
                  <w:szCs w:val="21"/>
                </w:rPr>
                <w:t>3.35~3.75 dB</w:t>
              </w:r>
            </w:ins>
          </w:p>
        </w:tc>
        <w:tc>
          <w:tcPr>
            <w:tcW w:w="5065" w:type="dxa"/>
            <w:vAlign w:val="center"/>
          </w:tcPr>
          <w:p w14:paraId="4C97F9FA" w14:textId="77777777" w:rsidR="00E7523A" w:rsidRDefault="00E7523A" w:rsidP="00DB5682">
            <w:pPr>
              <w:spacing w:after="0"/>
              <w:jc w:val="center"/>
              <w:rPr>
                <w:ins w:id="14378" w:author="ZTE" w:date="2020-11-20T09:13:00Z"/>
                <w:rFonts w:eastAsia="宋体"/>
                <w:szCs w:val="21"/>
              </w:rPr>
            </w:pPr>
            <w:ins w:id="14379" w:author="ZTE" w:date="2020-11-20T09:13:00Z">
              <w:r>
                <w:rPr>
                  <w:rFonts w:eastAsia="宋体"/>
                  <w:szCs w:val="21"/>
                </w:rPr>
                <w:t>Urban O2I 2.6GHz</w:t>
              </w:r>
            </w:ins>
          </w:p>
          <w:p w14:paraId="7D5DC129" w14:textId="77777777" w:rsidR="00E7523A" w:rsidRDefault="00E7523A" w:rsidP="00DB5682">
            <w:pPr>
              <w:spacing w:after="0"/>
              <w:jc w:val="center"/>
              <w:rPr>
                <w:ins w:id="14380" w:author="ZTE" w:date="2020-11-20T09:13:00Z"/>
                <w:rFonts w:eastAsia="宋体"/>
                <w:szCs w:val="21"/>
              </w:rPr>
            </w:pPr>
            <w:ins w:id="14381" w:author="ZTE" w:date="2020-11-20T09:13:00Z">
              <w:r>
                <w:rPr>
                  <w:rFonts w:eastAsia="宋体"/>
                  <w:szCs w:val="21"/>
                </w:rPr>
                <w:t>Baseline : Msg 3 PUSCH with no repetition</w:t>
              </w:r>
            </w:ins>
          </w:p>
          <w:p w14:paraId="10C83DD4" w14:textId="77777777" w:rsidR="00E7523A" w:rsidRDefault="00E7523A" w:rsidP="00DB5682">
            <w:pPr>
              <w:spacing w:after="0"/>
              <w:jc w:val="center"/>
              <w:rPr>
                <w:ins w:id="14382" w:author="ZTE" w:date="2020-11-20T09:13:00Z"/>
                <w:rFonts w:eastAsia="宋体"/>
              </w:rPr>
            </w:pPr>
            <w:ins w:id="14383" w:author="ZTE" w:date="2020-11-20T09:13:00Z">
              <w:r>
                <w:rPr>
                  <w:rFonts w:eastAsia="宋体"/>
                  <w:szCs w:val="21"/>
                </w:rPr>
                <w:t>Enhancements: Msg 3 PUSCH with 2 repetitions (2 slots with cross slot channel estimation) with reduced DMRS</w:t>
              </w:r>
            </w:ins>
          </w:p>
        </w:tc>
      </w:tr>
      <w:tr w:rsidR="00E7523A" w14:paraId="77D92A19" w14:textId="77777777" w:rsidTr="00DB5682">
        <w:trPr>
          <w:trHeight w:val="355"/>
          <w:jc w:val="center"/>
          <w:ins w:id="14384" w:author="ZTE" w:date="2020-11-20T09:13:00Z"/>
        </w:trPr>
        <w:tc>
          <w:tcPr>
            <w:tcW w:w="1257" w:type="dxa"/>
            <w:vAlign w:val="center"/>
          </w:tcPr>
          <w:p w14:paraId="1BDC137B" w14:textId="77777777" w:rsidR="00E7523A" w:rsidRDefault="00E7523A" w:rsidP="00DB5682">
            <w:pPr>
              <w:spacing w:after="0"/>
              <w:jc w:val="center"/>
              <w:rPr>
                <w:ins w:id="14385" w:author="ZTE" w:date="2020-11-20T09:13:00Z"/>
                <w:rFonts w:eastAsia="宋体"/>
              </w:rPr>
            </w:pPr>
            <w:ins w:id="14386" w:author="ZTE" w:date="2020-11-20T09:13:00Z">
              <w:r>
                <w:rPr>
                  <w:rFonts w:eastAsia="宋体"/>
                </w:rPr>
                <w:t xml:space="preserve">Source </w:t>
              </w:r>
              <w:r>
                <w:rPr>
                  <w:rFonts w:eastAsia="宋体" w:hint="eastAsia"/>
                  <w:lang w:val="en-US" w:eastAsia="zh-CN"/>
                </w:rPr>
                <w:t>5</w:t>
              </w:r>
              <w:r>
                <w:rPr>
                  <w:rFonts w:eastAsia="宋体"/>
                </w:rPr>
                <w:t xml:space="preserve"> (</w:t>
              </w:r>
              <w:r>
                <w:rPr>
                  <w:lang w:val="en-US" w:eastAsia="zh-CN"/>
                </w:rPr>
                <w:fldChar w:fldCharType="begin"/>
              </w:r>
              <w:r>
                <w:rPr>
                  <w:rFonts w:eastAsia="等线"/>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lang w:val="en-US" w:eastAsia="zh-CN"/>
                </w:rPr>
                <w:fldChar w:fldCharType="separate"/>
              </w:r>
              <w:r>
                <w:rPr>
                  <w:rFonts w:eastAsia="等线"/>
                  <w:lang w:val="en-US" w:eastAsia="zh-CN"/>
                </w:rPr>
                <w:t>R1-2009719</w:t>
              </w:r>
              <w:r>
                <w:rPr>
                  <w:lang w:val="en-US" w:eastAsia="zh-CN"/>
                </w:rPr>
                <w:fldChar w:fldCharType="end"/>
              </w:r>
              <w:r>
                <w:rPr>
                  <w:rFonts w:eastAsia="宋体"/>
                </w:rPr>
                <w:t>)</w:t>
              </w:r>
            </w:ins>
          </w:p>
        </w:tc>
        <w:tc>
          <w:tcPr>
            <w:tcW w:w="1470" w:type="dxa"/>
            <w:vAlign w:val="center"/>
          </w:tcPr>
          <w:p w14:paraId="64E40676" w14:textId="77777777" w:rsidR="00E7523A" w:rsidRDefault="00E7523A" w:rsidP="00DB5682">
            <w:pPr>
              <w:spacing w:after="0"/>
              <w:jc w:val="center"/>
              <w:rPr>
                <w:ins w:id="14387" w:author="ZTE" w:date="2020-11-20T09:13:00Z"/>
                <w:rFonts w:eastAsia="宋体"/>
              </w:rPr>
            </w:pPr>
            <w:ins w:id="14388" w:author="ZTE" w:date="2020-11-20T09:13:00Z">
              <w:r>
                <w:rPr>
                  <w:rFonts w:eastAsia="宋体" w:hint="eastAsia"/>
                </w:rPr>
                <w:t>FR1</w:t>
              </w:r>
            </w:ins>
          </w:p>
        </w:tc>
        <w:tc>
          <w:tcPr>
            <w:tcW w:w="1920" w:type="dxa"/>
            <w:vAlign w:val="center"/>
          </w:tcPr>
          <w:p w14:paraId="1AD8C03A" w14:textId="77777777" w:rsidR="00E7523A" w:rsidRDefault="00E7523A" w:rsidP="00DB5682">
            <w:pPr>
              <w:spacing w:after="0"/>
              <w:jc w:val="center"/>
              <w:rPr>
                <w:ins w:id="14389" w:author="ZTE" w:date="2020-11-20T09:13:00Z"/>
                <w:rFonts w:eastAsia="宋体"/>
              </w:rPr>
            </w:pPr>
            <w:ins w:id="14390" w:author="ZTE" w:date="2020-11-20T09:13:00Z">
              <w:r>
                <w:rPr>
                  <w:rFonts w:eastAsia="宋体"/>
                </w:rPr>
                <w:t>2-3dB</w:t>
              </w:r>
            </w:ins>
          </w:p>
        </w:tc>
        <w:tc>
          <w:tcPr>
            <w:tcW w:w="5065" w:type="dxa"/>
            <w:vAlign w:val="center"/>
          </w:tcPr>
          <w:p w14:paraId="08531F01" w14:textId="77777777" w:rsidR="00E7523A" w:rsidRDefault="00E7523A" w:rsidP="00DB5682">
            <w:pPr>
              <w:spacing w:after="0"/>
              <w:jc w:val="center"/>
              <w:rPr>
                <w:ins w:id="14391" w:author="ZTE" w:date="2020-11-20T09:13:00Z"/>
                <w:rFonts w:eastAsia="宋体"/>
              </w:rPr>
            </w:pPr>
            <w:ins w:id="14392" w:author="ZTE" w:date="2020-11-20T09:13:00Z">
              <w:r>
                <w:rPr>
                  <w:rFonts w:eastAsia="宋体" w:hint="eastAsia"/>
                </w:rPr>
                <w:t>PUSCH</w:t>
              </w:r>
              <w:r>
                <w:rPr>
                  <w:rFonts w:eastAsia="宋体"/>
                </w:rPr>
                <w:t xml:space="preserve"> </w:t>
              </w:r>
              <w:r>
                <w:rPr>
                  <w:rFonts w:eastAsia="宋体" w:hint="eastAsia"/>
                </w:rPr>
                <w:t>repetition</w:t>
              </w:r>
              <w:r>
                <w:rPr>
                  <w:rFonts w:eastAsia="宋体"/>
                </w:rPr>
                <w:t xml:space="preserve"> </w:t>
              </w:r>
              <w:r>
                <w:rPr>
                  <w:rFonts w:eastAsia="宋体" w:hint="eastAsia"/>
                </w:rPr>
                <w:t>T</w:t>
              </w:r>
              <w:r>
                <w:rPr>
                  <w:rFonts w:eastAsia="宋体"/>
                </w:rPr>
                <w:t xml:space="preserve">ype </w:t>
              </w:r>
              <w:r>
                <w:rPr>
                  <w:rFonts w:eastAsia="宋体" w:hint="eastAsia"/>
                </w:rPr>
                <w:t>A</w:t>
              </w:r>
              <w:r>
                <w:rPr>
                  <w:rFonts w:eastAsia="宋体"/>
                </w:rPr>
                <w:t xml:space="preserve"> and single slot channel estimation </w:t>
              </w:r>
              <w:r>
                <w:rPr>
                  <w:rFonts w:eastAsia="宋体" w:hint="eastAsia"/>
                </w:rPr>
                <w:t>is</w:t>
              </w:r>
              <w:r>
                <w:rPr>
                  <w:rFonts w:eastAsia="宋体"/>
                </w:rPr>
                <w:t xml:space="preserve"> evaluated as shown in R1-2005395. Repetition number is set as 2. Additional gain is achieved via cross slot PUSCH channel estimation.</w:t>
              </w:r>
            </w:ins>
          </w:p>
        </w:tc>
      </w:tr>
      <w:tr w:rsidR="00E7523A" w14:paraId="66FBE6CF" w14:textId="77777777" w:rsidTr="00DB5682">
        <w:trPr>
          <w:trHeight w:val="355"/>
          <w:jc w:val="center"/>
          <w:ins w:id="14393" w:author="ZTE" w:date="2020-11-20T09:13:00Z"/>
        </w:trPr>
        <w:tc>
          <w:tcPr>
            <w:tcW w:w="1257" w:type="dxa"/>
            <w:vAlign w:val="center"/>
          </w:tcPr>
          <w:p w14:paraId="6130FEE3" w14:textId="77777777" w:rsidR="00E7523A" w:rsidRDefault="00E7523A" w:rsidP="00DB5682">
            <w:pPr>
              <w:spacing w:after="0"/>
              <w:jc w:val="center"/>
              <w:rPr>
                <w:ins w:id="14394" w:author="ZTE" w:date="2020-11-20T09:13:00Z"/>
                <w:rFonts w:eastAsia="宋体"/>
              </w:rPr>
            </w:pPr>
            <w:ins w:id="14395" w:author="ZTE" w:date="2020-11-20T09:13:00Z">
              <w:r>
                <w:rPr>
                  <w:rFonts w:eastAsia="宋体"/>
                </w:rPr>
                <w:t xml:space="preserve">Source </w:t>
              </w:r>
              <w:r>
                <w:rPr>
                  <w:rFonts w:eastAsia="宋体" w:hint="eastAsia"/>
                  <w:lang w:val="en-US" w:eastAsia="zh-CN"/>
                </w:rPr>
                <w:t>6</w:t>
              </w:r>
              <w:r>
                <w:rPr>
                  <w:rFonts w:eastAsia="宋体"/>
                </w:rPr>
                <w:t xml:space="preserve"> (</w:t>
              </w:r>
              <w:r>
                <w:rPr>
                  <w:lang w:eastAsia="zh-CN"/>
                </w:rPr>
                <w:fldChar w:fldCharType="begin"/>
              </w:r>
              <w:r>
                <w:rPr>
                  <w:lang w:eastAsia="zh-CN"/>
                </w:rPr>
                <w:instrText xml:space="preserve"> HYPERLINK "file:///C:\\Users\\wanshic\\OneDrive%20-%20Qualcomm\\Documents\\Standards\\3GPP%20Standards\\Meeting%20Documents\\TSGR1_103\\Docs\\R1-2008421.zip" </w:instrText>
              </w:r>
              <w:r>
                <w:rPr>
                  <w:lang w:eastAsia="zh-CN"/>
                </w:rPr>
                <w:fldChar w:fldCharType="separate"/>
              </w:r>
              <w:r>
                <w:rPr>
                  <w:lang w:eastAsia="zh-CN"/>
                </w:rPr>
                <w:t>R1-2008421</w:t>
              </w:r>
              <w:r>
                <w:rPr>
                  <w:lang w:eastAsia="zh-CN"/>
                </w:rPr>
                <w:fldChar w:fldCharType="end"/>
              </w:r>
              <w:r>
                <w:rPr>
                  <w:rFonts w:eastAsia="宋体"/>
                </w:rPr>
                <w:t>)</w:t>
              </w:r>
            </w:ins>
          </w:p>
        </w:tc>
        <w:tc>
          <w:tcPr>
            <w:tcW w:w="1470" w:type="dxa"/>
            <w:vAlign w:val="center"/>
          </w:tcPr>
          <w:p w14:paraId="2FAF2368" w14:textId="77777777" w:rsidR="00E7523A" w:rsidRDefault="00E7523A" w:rsidP="00DB5682">
            <w:pPr>
              <w:spacing w:after="0"/>
              <w:jc w:val="center"/>
              <w:rPr>
                <w:ins w:id="14396" w:author="ZTE" w:date="2020-11-20T09:13:00Z"/>
                <w:rFonts w:eastAsia="宋体"/>
              </w:rPr>
            </w:pPr>
            <w:ins w:id="14397" w:author="ZTE" w:date="2020-11-20T09:13:00Z">
              <w:r>
                <w:rPr>
                  <w:rFonts w:eastAsia="宋体" w:hint="eastAsia"/>
                </w:rPr>
                <w:t>FR1</w:t>
              </w:r>
            </w:ins>
          </w:p>
        </w:tc>
        <w:tc>
          <w:tcPr>
            <w:tcW w:w="1920" w:type="dxa"/>
            <w:vAlign w:val="center"/>
          </w:tcPr>
          <w:p w14:paraId="6CEE178F" w14:textId="77777777" w:rsidR="00E7523A" w:rsidRDefault="00E7523A" w:rsidP="00DB5682">
            <w:pPr>
              <w:spacing w:after="0"/>
              <w:jc w:val="center"/>
              <w:rPr>
                <w:ins w:id="14398" w:author="ZTE" w:date="2020-11-20T09:13:00Z"/>
                <w:rFonts w:eastAsia="宋体"/>
              </w:rPr>
            </w:pPr>
            <w:ins w:id="14399" w:author="ZTE" w:date="2020-11-20T09:13:00Z">
              <w:r>
                <w:rPr>
                  <w:rFonts w:eastAsia="宋体"/>
                </w:rPr>
                <w:t>5.8 dB</w:t>
              </w:r>
            </w:ins>
          </w:p>
        </w:tc>
        <w:tc>
          <w:tcPr>
            <w:tcW w:w="5065" w:type="dxa"/>
            <w:vAlign w:val="center"/>
          </w:tcPr>
          <w:p w14:paraId="050AAD6F" w14:textId="77777777" w:rsidR="00E7523A" w:rsidRDefault="00E7523A" w:rsidP="00DB5682">
            <w:pPr>
              <w:spacing w:after="0"/>
              <w:jc w:val="center"/>
              <w:rPr>
                <w:ins w:id="14400" w:author="ZTE" w:date="2020-11-20T09:13:00Z"/>
                <w:rFonts w:eastAsia="宋体"/>
              </w:rPr>
            </w:pPr>
            <w:ins w:id="14401" w:author="ZTE" w:date="2020-11-20T09:13:00Z">
              <w:r>
                <w:rPr>
                  <w:rFonts w:eastAsia="宋体"/>
                </w:rPr>
                <w:t>No vs. 8 repetitions, no frequency hopping</w:t>
              </w:r>
            </w:ins>
          </w:p>
          <w:p w14:paraId="05AC1EC5" w14:textId="77777777" w:rsidR="00E7523A" w:rsidRDefault="00E7523A" w:rsidP="00DB5682">
            <w:pPr>
              <w:spacing w:after="0"/>
              <w:jc w:val="center"/>
              <w:rPr>
                <w:ins w:id="14402" w:author="ZTE" w:date="2020-11-20T09:13:00Z"/>
                <w:rFonts w:eastAsia="宋体"/>
              </w:rPr>
            </w:pPr>
            <w:ins w:id="14403" w:author="ZTE" w:date="2020-11-20T09:13:00Z">
              <w:r>
                <w:rPr>
                  <w:rFonts w:eastAsia="宋体"/>
                </w:rPr>
                <w:t>1% BLER</w:t>
              </w:r>
            </w:ins>
          </w:p>
          <w:p w14:paraId="37251BD2" w14:textId="77777777" w:rsidR="00E7523A" w:rsidRDefault="00E7523A" w:rsidP="00DB5682">
            <w:pPr>
              <w:spacing w:after="0"/>
              <w:jc w:val="center"/>
              <w:rPr>
                <w:ins w:id="14404" w:author="ZTE" w:date="2020-11-20T09:13:00Z"/>
                <w:rFonts w:eastAsia="宋体"/>
              </w:rPr>
            </w:pPr>
            <w:ins w:id="14405" w:author="ZTE" w:date="2020-11-20T09:13:00Z">
              <w:r>
                <w:rPr>
                  <w:rFonts w:eastAsia="宋体"/>
                </w:rPr>
                <w:t>For 30ns delay spread, 3kmph, 2 Rx, 3 DMRS</w:t>
              </w:r>
            </w:ins>
          </w:p>
          <w:p w14:paraId="25A9203B" w14:textId="77777777" w:rsidR="00E7523A" w:rsidRDefault="00E7523A" w:rsidP="00DB5682">
            <w:pPr>
              <w:spacing w:after="0"/>
              <w:jc w:val="center"/>
              <w:rPr>
                <w:ins w:id="14406" w:author="ZTE" w:date="2020-11-20T09:13:00Z"/>
                <w:rFonts w:eastAsia="宋体"/>
              </w:rPr>
            </w:pPr>
            <w:ins w:id="14407" w:author="ZTE" w:date="2020-11-20T09:13:00Z">
              <w:r>
                <w:rPr>
                  <w:rFonts w:eastAsia="宋体"/>
                </w:rPr>
                <w:t>2 PRBs, MCS0, 700 MHz</w:t>
              </w:r>
            </w:ins>
          </w:p>
          <w:p w14:paraId="64464236" w14:textId="77777777" w:rsidR="00E7523A" w:rsidRDefault="00E7523A" w:rsidP="00DB5682">
            <w:pPr>
              <w:spacing w:after="0"/>
              <w:jc w:val="center"/>
              <w:rPr>
                <w:ins w:id="14408" w:author="ZTE" w:date="2020-11-20T09:13:00Z"/>
                <w:rFonts w:eastAsia="宋体"/>
              </w:rPr>
            </w:pPr>
            <w:ins w:id="14409" w:author="ZTE" w:date="2020-11-20T09:13:00Z">
              <w:r>
                <w:rPr>
                  <w:rFonts w:eastAsia="宋体"/>
                </w:rPr>
                <w:t>no retransmissions</w:t>
              </w:r>
            </w:ins>
          </w:p>
          <w:p w14:paraId="7666F618" w14:textId="77777777" w:rsidR="00E7523A" w:rsidRDefault="00E7523A" w:rsidP="00DB5682">
            <w:pPr>
              <w:spacing w:after="0"/>
              <w:jc w:val="center"/>
              <w:rPr>
                <w:ins w:id="14410" w:author="ZTE" w:date="2020-11-20T09:13:00Z"/>
                <w:rFonts w:eastAsia="宋体"/>
              </w:rPr>
            </w:pPr>
            <w:ins w:id="14411" w:author="ZTE" w:date="2020-11-20T09:13:00Z">
              <w:r>
                <w:rPr>
                  <w:rFonts w:eastAsia="宋体"/>
                </w:rPr>
                <w:t>Details in R1-2008421</w:t>
              </w:r>
            </w:ins>
          </w:p>
        </w:tc>
      </w:tr>
      <w:tr w:rsidR="00E7523A" w14:paraId="4AAB0496" w14:textId="77777777" w:rsidTr="00DB5682">
        <w:trPr>
          <w:trHeight w:val="355"/>
          <w:jc w:val="center"/>
          <w:ins w:id="14412" w:author="ZTE" w:date="2020-11-20T09:13:00Z"/>
        </w:trPr>
        <w:tc>
          <w:tcPr>
            <w:tcW w:w="1257" w:type="dxa"/>
            <w:vMerge w:val="restart"/>
            <w:vAlign w:val="center"/>
          </w:tcPr>
          <w:p w14:paraId="68D28936" w14:textId="77777777" w:rsidR="00E7523A" w:rsidRDefault="00E7523A" w:rsidP="00DB5682">
            <w:pPr>
              <w:spacing w:after="0"/>
              <w:jc w:val="center"/>
              <w:rPr>
                <w:ins w:id="14413" w:author="ZTE" w:date="2020-11-20T09:13:00Z"/>
                <w:rFonts w:eastAsia="宋体"/>
              </w:rPr>
            </w:pPr>
            <w:ins w:id="14414" w:author="ZTE" w:date="2020-11-20T09:13:00Z">
              <w:r>
                <w:rPr>
                  <w:rFonts w:eastAsia="宋体"/>
                </w:rPr>
                <w:t xml:space="preserve">Source </w:t>
              </w:r>
              <w:r>
                <w:rPr>
                  <w:rFonts w:eastAsia="宋体" w:hint="eastAsia"/>
                  <w:lang w:val="en-US" w:eastAsia="zh-CN"/>
                </w:rPr>
                <w:t>7</w:t>
              </w:r>
              <w:r>
                <w:rPr>
                  <w:rFonts w:eastAsia="宋体"/>
                </w:rPr>
                <w:t xml:space="preserve"> (</w:t>
              </w:r>
              <w:r>
                <w:rPr>
                  <w:rFonts w:eastAsia="等线"/>
                  <w:lang w:eastAsia="zh-CN"/>
                </w:rPr>
                <w:t>R1-2009793</w:t>
              </w:r>
              <w:r>
                <w:rPr>
                  <w:rFonts w:eastAsia="宋体"/>
                </w:rPr>
                <w:t>)</w:t>
              </w:r>
            </w:ins>
          </w:p>
        </w:tc>
        <w:tc>
          <w:tcPr>
            <w:tcW w:w="1470" w:type="dxa"/>
            <w:vAlign w:val="center"/>
          </w:tcPr>
          <w:p w14:paraId="6FE6B9AD" w14:textId="77777777" w:rsidR="00E7523A" w:rsidRDefault="00E7523A" w:rsidP="00DB5682">
            <w:pPr>
              <w:spacing w:after="0"/>
              <w:jc w:val="center"/>
              <w:rPr>
                <w:ins w:id="14415" w:author="ZTE" w:date="2020-11-20T09:13:00Z"/>
                <w:rFonts w:eastAsia="宋体"/>
              </w:rPr>
            </w:pPr>
            <w:ins w:id="14416" w:author="ZTE" w:date="2020-11-20T09:13:00Z">
              <w:r>
                <w:rPr>
                  <w:rFonts w:eastAsia="宋体"/>
                </w:rPr>
                <w:t>FR1</w:t>
              </w:r>
            </w:ins>
          </w:p>
        </w:tc>
        <w:tc>
          <w:tcPr>
            <w:tcW w:w="1920" w:type="dxa"/>
            <w:vAlign w:val="center"/>
          </w:tcPr>
          <w:p w14:paraId="016E129E" w14:textId="77777777" w:rsidR="00E7523A" w:rsidRDefault="00E7523A" w:rsidP="00DB5682">
            <w:pPr>
              <w:spacing w:after="0"/>
              <w:jc w:val="center"/>
              <w:rPr>
                <w:ins w:id="14417" w:author="ZTE" w:date="2020-11-20T09:13:00Z"/>
                <w:rFonts w:eastAsia="宋体"/>
              </w:rPr>
            </w:pPr>
            <w:ins w:id="14418" w:author="ZTE" w:date="2020-11-20T09:13:00Z">
              <w:r>
                <w:rPr>
                  <w:rFonts w:eastAsia="宋体"/>
                </w:rPr>
                <w:t>6.83 dB</w:t>
              </w:r>
            </w:ins>
          </w:p>
        </w:tc>
        <w:tc>
          <w:tcPr>
            <w:tcW w:w="5065" w:type="dxa"/>
            <w:vAlign w:val="center"/>
          </w:tcPr>
          <w:p w14:paraId="76CCF91C" w14:textId="77777777" w:rsidR="00E7523A" w:rsidRDefault="00E7523A" w:rsidP="00DB5682">
            <w:pPr>
              <w:spacing w:after="0"/>
              <w:jc w:val="center"/>
              <w:rPr>
                <w:ins w:id="14419" w:author="ZTE" w:date="2020-11-20T09:13:00Z"/>
                <w:rFonts w:eastAsia="宋体"/>
              </w:rPr>
            </w:pPr>
            <w:ins w:id="14420" w:author="ZTE" w:date="2020-11-20T09:13:00Z">
              <w:r>
                <w:rPr>
                  <w:rFonts w:eastAsia="宋体"/>
                </w:rPr>
                <w:t>Urban 4GHz, NLOS O2I</w:t>
              </w:r>
            </w:ins>
          </w:p>
          <w:p w14:paraId="307D8C7A" w14:textId="77777777" w:rsidR="00E7523A" w:rsidRDefault="00E7523A" w:rsidP="00DB5682">
            <w:pPr>
              <w:spacing w:after="0"/>
              <w:jc w:val="center"/>
              <w:rPr>
                <w:ins w:id="14421" w:author="ZTE" w:date="2020-11-20T09:13:00Z"/>
                <w:rFonts w:eastAsia="宋体"/>
              </w:rPr>
            </w:pPr>
            <w:ins w:id="14422" w:author="ZTE" w:date="2020-11-20T09:13:00Z">
              <w:r>
                <w:rPr>
                  <w:rFonts w:eastAsia="宋体"/>
                </w:rPr>
                <w:t>Baseline scheme: no repetition</w:t>
              </w:r>
            </w:ins>
          </w:p>
          <w:p w14:paraId="5B82F983" w14:textId="77777777" w:rsidR="00E7523A" w:rsidRDefault="00E7523A" w:rsidP="00DB5682">
            <w:pPr>
              <w:spacing w:after="0"/>
              <w:jc w:val="center"/>
              <w:rPr>
                <w:ins w:id="14423" w:author="ZTE" w:date="2020-11-20T09:13:00Z"/>
                <w:rFonts w:eastAsia="宋体"/>
              </w:rPr>
            </w:pPr>
            <w:ins w:id="14424" w:author="ZTE" w:date="2020-11-20T09:13:00Z">
              <w:r>
                <w:rPr>
                  <w:rFonts w:eastAsia="宋体"/>
                </w:rPr>
                <w:t>Enhanced scheme: 8 repetitions</w:t>
              </w:r>
            </w:ins>
          </w:p>
        </w:tc>
      </w:tr>
      <w:tr w:rsidR="00E7523A" w14:paraId="6EA08CE4" w14:textId="77777777" w:rsidTr="00DB5682">
        <w:trPr>
          <w:trHeight w:val="355"/>
          <w:jc w:val="center"/>
          <w:ins w:id="14425" w:author="ZTE" w:date="2020-11-20T09:13:00Z"/>
        </w:trPr>
        <w:tc>
          <w:tcPr>
            <w:tcW w:w="1257" w:type="dxa"/>
            <w:vMerge/>
            <w:vAlign w:val="center"/>
          </w:tcPr>
          <w:p w14:paraId="1DDBBAD9" w14:textId="77777777" w:rsidR="00E7523A" w:rsidRDefault="00E7523A" w:rsidP="00DB5682">
            <w:pPr>
              <w:spacing w:after="0"/>
              <w:jc w:val="center"/>
              <w:rPr>
                <w:ins w:id="14426" w:author="ZTE" w:date="2020-11-20T09:13:00Z"/>
                <w:rFonts w:eastAsia="宋体"/>
              </w:rPr>
            </w:pPr>
          </w:p>
        </w:tc>
        <w:tc>
          <w:tcPr>
            <w:tcW w:w="1470" w:type="dxa"/>
            <w:vAlign w:val="center"/>
          </w:tcPr>
          <w:p w14:paraId="119BCDD5" w14:textId="77777777" w:rsidR="00E7523A" w:rsidRDefault="00E7523A" w:rsidP="00DB5682">
            <w:pPr>
              <w:spacing w:after="0"/>
              <w:jc w:val="center"/>
              <w:rPr>
                <w:ins w:id="14427" w:author="ZTE" w:date="2020-11-20T09:13:00Z"/>
                <w:rFonts w:eastAsia="宋体"/>
              </w:rPr>
            </w:pPr>
            <w:ins w:id="14428" w:author="ZTE" w:date="2020-11-20T09:13:00Z">
              <w:r>
                <w:rPr>
                  <w:rFonts w:eastAsia="宋体"/>
                </w:rPr>
                <w:t>FR2</w:t>
              </w:r>
            </w:ins>
          </w:p>
        </w:tc>
        <w:tc>
          <w:tcPr>
            <w:tcW w:w="1920" w:type="dxa"/>
            <w:vAlign w:val="center"/>
          </w:tcPr>
          <w:p w14:paraId="2134244C" w14:textId="77777777" w:rsidR="00E7523A" w:rsidRDefault="00E7523A" w:rsidP="00DB5682">
            <w:pPr>
              <w:spacing w:after="0"/>
              <w:jc w:val="center"/>
              <w:rPr>
                <w:ins w:id="14429" w:author="ZTE" w:date="2020-11-20T09:13:00Z"/>
                <w:rFonts w:eastAsia="宋体"/>
              </w:rPr>
            </w:pPr>
            <w:ins w:id="14430" w:author="ZTE" w:date="2020-11-20T09:13:00Z">
              <w:r>
                <w:rPr>
                  <w:rFonts w:eastAsia="宋体"/>
                </w:rPr>
                <w:t>4.27 dB</w:t>
              </w:r>
            </w:ins>
          </w:p>
        </w:tc>
        <w:tc>
          <w:tcPr>
            <w:tcW w:w="5065" w:type="dxa"/>
            <w:vAlign w:val="center"/>
          </w:tcPr>
          <w:p w14:paraId="686128C3" w14:textId="77777777" w:rsidR="00E7523A" w:rsidRDefault="00E7523A" w:rsidP="00DB5682">
            <w:pPr>
              <w:spacing w:after="0"/>
              <w:jc w:val="center"/>
              <w:rPr>
                <w:ins w:id="14431" w:author="ZTE" w:date="2020-11-20T09:13:00Z"/>
                <w:rFonts w:eastAsia="宋体"/>
              </w:rPr>
            </w:pPr>
            <w:ins w:id="14432" w:author="ZTE" w:date="2020-11-20T09:13:00Z">
              <w:r>
                <w:rPr>
                  <w:rFonts w:eastAsia="宋体"/>
                </w:rPr>
                <w:t>Urban 28GHz, NLOS O2I</w:t>
              </w:r>
            </w:ins>
          </w:p>
          <w:p w14:paraId="7265A0AC" w14:textId="77777777" w:rsidR="00E7523A" w:rsidRDefault="00E7523A" w:rsidP="00DB5682">
            <w:pPr>
              <w:spacing w:after="0"/>
              <w:jc w:val="center"/>
              <w:rPr>
                <w:ins w:id="14433" w:author="ZTE" w:date="2020-11-20T09:13:00Z"/>
                <w:rFonts w:eastAsia="宋体"/>
              </w:rPr>
            </w:pPr>
            <w:ins w:id="14434" w:author="ZTE" w:date="2020-11-20T09:13:00Z">
              <w:r>
                <w:rPr>
                  <w:rFonts w:eastAsia="宋体"/>
                </w:rPr>
                <w:t>Baseline scheme: no repetition</w:t>
              </w:r>
            </w:ins>
          </w:p>
          <w:p w14:paraId="3FD1CC89" w14:textId="77777777" w:rsidR="00E7523A" w:rsidRDefault="00E7523A" w:rsidP="00DB5682">
            <w:pPr>
              <w:spacing w:after="0"/>
              <w:jc w:val="center"/>
              <w:rPr>
                <w:ins w:id="14435" w:author="ZTE" w:date="2020-11-20T09:13:00Z"/>
                <w:rFonts w:eastAsia="宋体"/>
              </w:rPr>
            </w:pPr>
            <w:ins w:id="14436" w:author="ZTE" w:date="2020-11-20T09:13:00Z">
              <w:r>
                <w:rPr>
                  <w:rFonts w:eastAsia="宋体"/>
                </w:rPr>
                <w:t>Enhanced scheme: 8 repetitions</w:t>
              </w:r>
            </w:ins>
          </w:p>
        </w:tc>
      </w:tr>
      <w:tr w:rsidR="00E7523A" w14:paraId="584CBFBF" w14:textId="77777777" w:rsidTr="00DB5682">
        <w:trPr>
          <w:trHeight w:val="355"/>
          <w:jc w:val="center"/>
          <w:ins w:id="14437" w:author="ZTE" w:date="2020-11-20T15:45:00Z"/>
        </w:trPr>
        <w:tc>
          <w:tcPr>
            <w:tcW w:w="1257" w:type="dxa"/>
            <w:vMerge w:val="restart"/>
            <w:vAlign w:val="center"/>
          </w:tcPr>
          <w:p w14:paraId="204A00F7" w14:textId="77777777" w:rsidR="00E7523A" w:rsidRDefault="00E7523A" w:rsidP="00DB5682">
            <w:pPr>
              <w:spacing w:after="0"/>
              <w:jc w:val="center"/>
              <w:rPr>
                <w:ins w:id="14438" w:author="ZTE" w:date="2020-11-20T09:13:00Z"/>
                <w:rFonts w:eastAsia="宋体"/>
              </w:rPr>
            </w:pPr>
            <w:ins w:id="14439" w:author="ZTE" w:date="2020-11-20T09:13:00Z">
              <w:r>
                <w:rPr>
                  <w:rFonts w:eastAsia="宋体"/>
                </w:rPr>
                <w:t xml:space="preserve">Source </w:t>
              </w:r>
              <w:r>
                <w:rPr>
                  <w:rFonts w:eastAsia="宋体" w:hint="eastAsia"/>
                  <w:lang w:val="en-US" w:eastAsia="zh-CN"/>
                </w:rPr>
                <w:t>8</w:t>
              </w:r>
              <w:r>
                <w:rPr>
                  <w:rFonts w:eastAsia="宋体"/>
                </w:rPr>
                <w:t xml:space="preserve"> (</w:t>
              </w:r>
              <w:r>
                <w:rPr>
                  <w:lang w:eastAsia="zh-CN"/>
                </w:rPr>
                <w:fldChar w:fldCharType="begin"/>
              </w:r>
              <w:r>
                <w:rPr>
                  <w:lang w:eastAsia="zh-CN"/>
                </w:rPr>
                <w:instrText xml:space="preserve"> HYPERLINK "file:///C:\\Users\\wanshic\\OneDrive%20-%20Qualcomm\\Documents\\Standards\\3GPP%20Standards\\Meeting%20Documents\\TSGR1_103\\Docs\\R1-2007585.zip" </w:instrText>
              </w:r>
              <w:r>
                <w:rPr>
                  <w:lang w:eastAsia="zh-CN"/>
                </w:rPr>
                <w:fldChar w:fldCharType="separate"/>
              </w:r>
              <w:r>
                <w:rPr>
                  <w:lang w:eastAsia="zh-CN"/>
                </w:rPr>
                <w:t>R1-2007585</w:t>
              </w:r>
              <w:r>
                <w:rPr>
                  <w:lang w:eastAsia="zh-CN"/>
                </w:rPr>
                <w:fldChar w:fldCharType="end"/>
              </w:r>
              <w:r>
                <w:rPr>
                  <w:rFonts w:eastAsia="宋体"/>
                </w:rPr>
                <w:t>)</w:t>
              </w:r>
            </w:ins>
          </w:p>
        </w:tc>
        <w:tc>
          <w:tcPr>
            <w:tcW w:w="1470" w:type="dxa"/>
            <w:vMerge w:val="restart"/>
            <w:vAlign w:val="center"/>
          </w:tcPr>
          <w:p w14:paraId="5213BA34" w14:textId="77777777" w:rsidR="00E7523A" w:rsidRDefault="00E7523A" w:rsidP="00DB5682">
            <w:pPr>
              <w:spacing w:after="0"/>
              <w:jc w:val="center"/>
              <w:rPr>
                <w:ins w:id="14440" w:author="ZTE" w:date="2020-11-20T09:13:00Z"/>
                <w:rFonts w:eastAsia="宋体"/>
              </w:rPr>
            </w:pPr>
            <w:ins w:id="14441" w:author="ZTE" w:date="2020-11-20T09:13:00Z">
              <w:r>
                <w:rPr>
                  <w:rFonts w:eastAsia="宋体" w:hint="eastAsia"/>
                </w:rPr>
                <w:t>F</w:t>
              </w:r>
              <w:r>
                <w:rPr>
                  <w:rFonts w:eastAsia="宋体"/>
                </w:rPr>
                <w:t>R1</w:t>
              </w:r>
            </w:ins>
          </w:p>
        </w:tc>
        <w:tc>
          <w:tcPr>
            <w:tcW w:w="1920" w:type="dxa"/>
            <w:vAlign w:val="center"/>
          </w:tcPr>
          <w:p w14:paraId="59DB38C0" w14:textId="77777777" w:rsidR="00E7523A" w:rsidRDefault="00E7523A" w:rsidP="00DB5682">
            <w:pPr>
              <w:jc w:val="center"/>
              <w:rPr>
                <w:ins w:id="14442" w:author="ZTE" w:date="2020-11-20T15:45:00Z"/>
                <w:rFonts w:eastAsia="宋体"/>
              </w:rPr>
            </w:pPr>
            <w:ins w:id="14443" w:author="ZTE" w:date="2020-11-20T15:45:00Z">
              <w:r>
                <w:rPr>
                  <w:rFonts w:eastAsia="宋体" w:hint="eastAsia"/>
                </w:rPr>
                <w:t>0.1-0.3</w:t>
              </w:r>
              <w:r>
                <w:rPr>
                  <w:rFonts w:eastAsia="宋体"/>
                </w:rPr>
                <w:t>dB</w:t>
              </w:r>
            </w:ins>
          </w:p>
        </w:tc>
        <w:tc>
          <w:tcPr>
            <w:tcW w:w="5065" w:type="dxa"/>
            <w:vAlign w:val="center"/>
          </w:tcPr>
          <w:p w14:paraId="4A1D121D" w14:textId="77777777" w:rsidR="00E7523A" w:rsidRDefault="00E7523A" w:rsidP="00DB5682">
            <w:pPr>
              <w:spacing w:after="0"/>
              <w:jc w:val="center"/>
              <w:rPr>
                <w:ins w:id="14444" w:author="ZTE" w:date="2020-11-20T15:45:00Z"/>
                <w:rFonts w:eastAsia="宋体"/>
              </w:rPr>
            </w:pPr>
            <w:ins w:id="14445" w:author="ZTE" w:date="2020-11-20T15:46:00Z">
              <w:r>
                <w:rPr>
                  <w:rFonts w:eastAsia="宋体"/>
                </w:rPr>
                <w:t>C</w:t>
              </w:r>
              <w:r>
                <w:rPr>
                  <w:rFonts w:eastAsia="宋体" w:hint="eastAsia"/>
                </w:rPr>
                <w:t xml:space="preserve">ompared </w:t>
              </w:r>
              <w:r>
                <w:rPr>
                  <w:rFonts w:eastAsia="宋体"/>
                </w:rPr>
                <w:t>with no frequency hopping, intra-slot hopping can obtain 0.1-0.3dB SNR gain.</w:t>
              </w:r>
            </w:ins>
          </w:p>
        </w:tc>
      </w:tr>
      <w:tr w:rsidR="00E7523A" w14:paraId="082186B2" w14:textId="77777777" w:rsidTr="00DB5682">
        <w:trPr>
          <w:trHeight w:val="568"/>
          <w:jc w:val="center"/>
          <w:ins w:id="14446" w:author="ZTE" w:date="2020-11-20T09:13:00Z"/>
        </w:trPr>
        <w:tc>
          <w:tcPr>
            <w:tcW w:w="1257" w:type="dxa"/>
            <w:vMerge/>
            <w:vAlign w:val="center"/>
          </w:tcPr>
          <w:p w14:paraId="1364DABB" w14:textId="77777777" w:rsidR="00E7523A" w:rsidRDefault="00E7523A" w:rsidP="00DB5682">
            <w:pPr>
              <w:spacing w:after="0"/>
              <w:jc w:val="center"/>
              <w:rPr>
                <w:ins w:id="14447" w:author="ZTE" w:date="2020-11-20T09:13:00Z"/>
                <w:rFonts w:eastAsia="宋体"/>
              </w:rPr>
            </w:pPr>
          </w:p>
        </w:tc>
        <w:tc>
          <w:tcPr>
            <w:tcW w:w="1470" w:type="dxa"/>
            <w:vMerge/>
            <w:vAlign w:val="center"/>
          </w:tcPr>
          <w:p w14:paraId="1F27F155" w14:textId="77777777" w:rsidR="00E7523A" w:rsidRDefault="00E7523A" w:rsidP="00DB5682">
            <w:pPr>
              <w:spacing w:after="0"/>
              <w:jc w:val="center"/>
              <w:rPr>
                <w:ins w:id="14448" w:author="ZTE" w:date="2020-11-20T09:13:00Z"/>
                <w:rFonts w:eastAsia="宋体"/>
              </w:rPr>
            </w:pPr>
          </w:p>
        </w:tc>
        <w:tc>
          <w:tcPr>
            <w:tcW w:w="1920" w:type="dxa"/>
            <w:vAlign w:val="center"/>
          </w:tcPr>
          <w:p w14:paraId="5A620299" w14:textId="77777777" w:rsidR="00E7523A" w:rsidRDefault="00E7523A" w:rsidP="00DB5682">
            <w:pPr>
              <w:spacing w:after="0"/>
              <w:jc w:val="center"/>
              <w:rPr>
                <w:ins w:id="14449" w:author="ZTE" w:date="2020-11-20T09:13:00Z"/>
                <w:rFonts w:eastAsia="宋体"/>
              </w:rPr>
            </w:pPr>
            <w:ins w:id="14450" w:author="ZTE" w:date="2020-11-20T09:13:00Z">
              <w:r>
                <w:rPr>
                  <w:rFonts w:eastAsia="宋体" w:hint="eastAsia"/>
                </w:rPr>
                <w:t>6</w:t>
              </w:r>
              <w:r>
                <w:rPr>
                  <w:rFonts w:eastAsia="宋体"/>
                </w:rPr>
                <w:t xml:space="preserve"> dB</w:t>
              </w:r>
            </w:ins>
          </w:p>
        </w:tc>
        <w:tc>
          <w:tcPr>
            <w:tcW w:w="5065" w:type="dxa"/>
            <w:vAlign w:val="center"/>
          </w:tcPr>
          <w:p w14:paraId="7D0A94AD" w14:textId="77777777" w:rsidR="00E7523A" w:rsidRDefault="00E7523A" w:rsidP="00DB5682">
            <w:pPr>
              <w:spacing w:after="0"/>
              <w:jc w:val="center"/>
              <w:rPr>
                <w:ins w:id="14451" w:author="ZTE" w:date="2020-11-20T09:13:00Z"/>
                <w:rFonts w:eastAsia="宋体"/>
              </w:rPr>
            </w:pPr>
            <w:ins w:id="14452" w:author="ZTE" w:date="2020-11-20T09:13:00Z">
              <w:r>
                <w:rPr>
                  <w:rFonts w:eastAsia="宋体"/>
                </w:rPr>
                <w:t>Rural 4GHz, NLOS O2I, no frequency hopping</w:t>
              </w:r>
            </w:ins>
          </w:p>
          <w:p w14:paraId="19F69CAC" w14:textId="77777777" w:rsidR="00E7523A" w:rsidRDefault="00E7523A" w:rsidP="00DB5682">
            <w:pPr>
              <w:spacing w:after="0"/>
              <w:jc w:val="center"/>
              <w:rPr>
                <w:ins w:id="14453" w:author="ZTE" w:date="2020-11-20T09:13:00Z"/>
                <w:rFonts w:eastAsia="宋体"/>
              </w:rPr>
            </w:pPr>
            <w:ins w:id="14454" w:author="ZTE" w:date="2020-11-20T09:13:00Z">
              <w:r>
                <w:rPr>
                  <w:rFonts w:eastAsia="宋体"/>
                </w:rPr>
                <w:t>Baseline scheme: no repetition</w:t>
              </w:r>
            </w:ins>
          </w:p>
          <w:p w14:paraId="24E534A6" w14:textId="77777777" w:rsidR="00E7523A" w:rsidRDefault="00E7523A" w:rsidP="00DB5682">
            <w:pPr>
              <w:spacing w:after="0"/>
              <w:jc w:val="center"/>
              <w:rPr>
                <w:ins w:id="14455" w:author="ZTE" w:date="2020-11-20T09:13:00Z"/>
                <w:rFonts w:eastAsia="宋体"/>
              </w:rPr>
            </w:pPr>
            <w:ins w:id="14456" w:author="ZTE" w:date="2020-11-20T09:13:00Z">
              <w:r>
                <w:rPr>
                  <w:rFonts w:eastAsia="宋体"/>
                </w:rPr>
                <w:t>Enhanced scheme: 8 repetitions</w:t>
              </w:r>
            </w:ins>
          </w:p>
        </w:tc>
      </w:tr>
      <w:tr w:rsidR="00E7523A" w14:paraId="5EBA038E" w14:textId="77777777" w:rsidTr="00DB5682">
        <w:trPr>
          <w:trHeight w:val="355"/>
          <w:jc w:val="center"/>
          <w:ins w:id="14457" w:author="ZTE" w:date="2020-11-20T09:13:00Z"/>
        </w:trPr>
        <w:tc>
          <w:tcPr>
            <w:tcW w:w="1257" w:type="dxa"/>
            <w:vMerge w:val="restart"/>
            <w:vAlign w:val="center"/>
          </w:tcPr>
          <w:p w14:paraId="09390B99" w14:textId="77777777" w:rsidR="00E7523A" w:rsidRDefault="00E7523A" w:rsidP="00DB5682">
            <w:pPr>
              <w:spacing w:after="0"/>
              <w:jc w:val="center"/>
              <w:rPr>
                <w:ins w:id="14458" w:author="ZTE" w:date="2020-11-20T09:13:00Z"/>
                <w:rFonts w:eastAsia="宋体"/>
                <w:lang w:val="en-US" w:eastAsia="zh-CN"/>
              </w:rPr>
            </w:pPr>
            <w:ins w:id="14459" w:author="ZTE" w:date="2020-11-20T09:13:00Z">
              <w:r>
                <w:rPr>
                  <w:rFonts w:eastAsia="宋体"/>
                </w:rPr>
                <w:lastRenderedPageBreak/>
                <w:t xml:space="preserve">Source </w:t>
              </w:r>
              <w:r>
                <w:rPr>
                  <w:rFonts w:eastAsia="宋体" w:hint="eastAsia"/>
                  <w:lang w:val="en-US" w:eastAsia="zh-CN"/>
                </w:rPr>
                <w:t xml:space="preserve">9 </w:t>
              </w:r>
              <w:r>
                <w:rPr>
                  <w:rFonts w:eastAsia="宋体"/>
                </w:rPr>
                <w:t>(</w:t>
              </w:r>
              <w:r>
                <w:rPr>
                  <w:lang w:eastAsia="zh-CN"/>
                </w:rPr>
                <w:fldChar w:fldCharType="begin"/>
              </w:r>
              <w:r>
                <w:rPr>
                  <w:lang w:eastAsia="zh-CN"/>
                </w:rPr>
                <w:instrText xml:space="preserve"> HYPERLINK "file:///C:\\Users\\wanshic\\OneDrive%20-%20Qualcomm\\Documents\\Standards\\3GPP%20Standards\\Meeting%20Documents\\TSGR1_103\\Docs\\R1-2008480.zip" </w:instrText>
              </w:r>
              <w:r>
                <w:rPr>
                  <w:lang w:eastAsia="zh-CN"/>
                </w:rPr>
                <w:fldChar w:fldCharType="separate"/>
              </w:r>
              <w:r>
                <w:rPr>
                  <w:lang w:eastAsia="zh-CN"/>
                </w:rPr>
                <w:t>R1-2008480</w:t>
              </w:r>
              <w:r>
                <w:rPr>
                  <w:lang w:eastAsia="zh-CN"/>
                </w:rPr>
                <w:fldChar w:fldCharType="end"/>
              </w:r>
              <w:r>
                <w:rPr>
                  <w:rFonts w:eastAsia="宋体"/>
                </w:rPr>
                <w:t>)</w:t>
              </w:r>
            </w:ins>
          </w:p>
        </w:tc>
        <w:tc>
          <w:tcPr>
            <w:tcW w:w="1470" w:type="dxa"/>
            <w:vMerge w:val="restart"/>
            <w:vAlign w:val="center"/>
          </w:tcPr>
          <w:p w14:paraId="6C7E9125" w14:textId="77777777" w:rsidR="00E7523A" w:rsidRDefault="00E7523A" w:rsidP="00DB5682">
            <w:pPr>
              <w:spacing w:after="0"/>
              <w:jc w:val="center"/>
              <w:rPr>
                <w:ins w:id="14460" w:author="ZTE" w:date="2020-11-20T09:13:00Z"/>
                <w:rFonts w:eastAsia="宋体"/>
              </w:rPr>
            </w:pPr>
            <w:ins w:id="14461" w:author="ZTE" w:date="2020-11-20T09:13:00Z">
              <w:r>
                <w:rPr>
                  <w:rFonts w:eastAsia="宋体" w:hint="eastAsia"/>
                </w:rPr>
                <w:t>F</w:t>
              </w:r>
              <w:r>
                <w:rPr>
                  <w:rFonts w:eastAsia="宋体"/>
                </w:rPr>
                <w:t>R1</w:t>
              </w:r>
            </w:ins>
          </w:p>
        </w:tc>
        <w:tc>
          <w:tcPr>
            <w:tcW w:w="1920" w:type="dxa"/>
            <w:vAlign w:val="center"/>
          </w:tcPr>
          <w:p w14:paraId="4E932ADB" w14:textId="77777777" w:rsidR="00E7523A" w:rsidRDefault="00E7523A" w:rsidP="00DB5682">
            <w:pPr>
              <w:spacing w:after="0"/>
              <w:jc w:val="center"/>
              <w:rPr>
                <w:ins w:id="14462" w:author="ZTE" w:date="2020-11-20T09:13:00Z"/>
                <w:rFonts w:eastAsia="宋体"/>
              </w:rPr>
            </w:pPr>
            <w:ins w:id="14463" w:author="ZTE" w:date="2020-11-20T09:13:00Z">
              <w:r>
                <w:rPr>
                  <w:rFonts w:eastAsia="宋体"/>
                  <w:szCs w:val="21"/>
                </w:rPr>
                <w:t>3.2dB</w:t>
              </w:r>
            </w:ins>
          </w:p>
        </w:tc>
        <w:tc>
          <w:tcPr>
            <w:tcW w:w="5065" w:type="dxa"/>
            <w:vAlign w:val="center"/>
          </w:tcPr>
          <w:p w14:paraId="7EDFFB7B" w14:textId="77777777" w:rsidR="00E7523A" w:rsidRDefault="00E7523A" w:rsidP="00DB5682">
            <w:pPr>
              <w:spacing w:after="0"/>
              <w:jc w:val="center"/>
              <w:rPr>
                <w:ins w:id="14464" w:author="ZTE" w:date="2020-11-20T09:13:00Z"/>
                <w:rFonts w:eastAsia="宋体"/>
                <w:szCs w:val="21"/>
              </w:rPr>
            </w:pPr>
            <w:ins w:id="14465" w:author="ZTE" w:date="2020-11-20T09:13:00Z">
              <w:r>
                <w:rPr>
                  <w:rFonts w:eastAsia="宋体"/>
                  <w:szCs w:val="21"/>
                </w:rPr>
                <w:t>2.6GHz TDD, TBS=56bits, 2PRB, MCS=157/1024, 3km/h</w:t>
              </w:r>
            </w:ins>
          </w:p>
          <w:p w14:paraId="71BF9B69" w14:textId="77777777" w:rsidR="00E7523A" w:rsidRDefault="00E7523A" w:rsidP="00DB5682">
            <w:pPr>
              <w:spacing w:after="0"/>
              <w:jc w:val="center"/>
              <w:rPr>
                <w:ins w:id="14466" w:author="ZTE" w:date="2020-11-20T09:13:00Z"/>
                <w:rFonts w:eastAsia="宋体"/>
              </w:rPr>
            </w:pPr>
            <w:ins w:id="14467" w:author="ZTE" w:date="2020-11-20T09:13:00Z">
              <w:r>
                <w:rPr>
                  <w:rFonts w:eastAsia="宋体"/>
                  <w:szCs w:val="21"/>
                </w:rPr>
                <w:t>2 repetition with inter-slot hopping comparing with no repetition with intra-slot hopping</w:t>
              </w:r>
            </w:ins>
          </w:p>
        </w:tc>
      </w:tr>
      <w:tr w:rsidR="00E7523A" w14:paraId="1CB210AC" w14:textId="77777777" w:rsidTr="00DB5682">
        <w:trPr>
          <w:trHeight w:val="355"/>
          <w:jc w:val="center"/>
          <w:ins w:id="14468" w:author="ZTE" w:date="2020-11-20T09:13:00Z"/>
        </w:trPr>
        <w:tc>
          <w:tcPr>
            <w:tcW w:w="1257" w:type="dxa"/>
            <w:vMerge/>
            <w:vAlign w:val="center"/>
          </w:tcPr>
          <w:p w14:paraId="21273488" w14:textId="77777777" w:rsidR="00E7523A" w:rsidRDefault="00E7523A" w:rsidP="00DB5682">
            <w:pPr>
              <w:spacing w:after="0"/>
              <w:jc w:val="center"/>
              <w:rPr>
                <w:ins w:id="14469" w:author="ZTE" w:date="2020-11-20T09:13:00Z"/>
                <w:rFonts w:eastAsia="宋体"/>
              </w:rPr>
            </w:pPr>
          </w:p>
        </w:tc>
        <w:tc>
          <w:tcPr>
            <w:tcW w:w="1470" w:type="dxa"/>
            <w:vMerge/>
            <w:vAlign w:val="center"/>
          </w:tcPr>
          <w:p w14:paraId="781705FE" w14:textId="77777777" w:rsidR="00E7523A" w:rsidRDefault="00E7523A" w:rsidP="00DB5682">
            <w:pPr>
              <w:spacing w:after="0"/>
              <w:jc w:val="center"/>
              <w:rPr>
                <w:ins w:id="14470" w:author="ZTE" w:date="2020-11-20T09:13:00Z"/>
                <w:rFonts w:eastAsia="宋体"/>
              </w:rPr>
            </w:pPr>
          </w:p>
        </w:tc>
        <w:tc>
          <w:tcPr>
            <w:tcW w:w="1920" w:type="dxa"/>
            <w:vAlign w:val="center"/>
          </w:tcPr>
          <w:p w14:paraId="264DD125" w14:textId="77777777" w:rsidR="00E7523A" w:rsidRDefault="00E7523A" w:rsidP="00DB5682">
            <w:pPr>
              <w:spacing w:after="0"/>
              <w:jc w:val="center"/>
              <w:rPr>
                <w:ins w:id="14471" w:author="ZTE" w:date="2020-11-20T09:13:00Z"/>
                <w:rFonts w:eastAsia="宋体"/>
              </w:rPr>
            </w:pPr>
            <w:ins w:id="14472" w:author="ZTE" w:date="2020-11-20T09:13:00Z">
              <w:r>
                <w:rPr>
                  <w:rFonts w:eastAsia="宋体"/>
                  <w:szCs w:val="21"/>
                </w:rPr>
                <w:t>3.8dB</w:t>
              </w:r>
            </w:ins>
          </w:p>
        </w:tc>
        <w:tc>
          <w:tcPr>
            <w:tcW w:w="5065" w:type="dxa"/>
            <w:vAlign w:val="center"/>
          </w:tcPr>
          <w:p w14:paraId="125D3343" w14:textId="77777777" w:rsidR="00E7523A" w:rsidRDefault="00E7523A" w:rsidP="00DB5682">
            <w:pPr>
              <w:spacing w:after="0"/>
              <w:jc w:val="center"/>
              <w:rPr>
                <w:ins w:id="14473" w:author="ZTE" w:date="2020-11-20T09:13:00Z"/>
                <w:rFonts w:eastAsia="宋体"/>
                <w:szCs w:val="21"/>
              </w:rPr>
            </w:pPr>
            <w:ins w:id="14474" w:author="ZTE" w:date="2020-11-20T09:13:00Z">
              <w:r>
                <w:rPr>
                  <w:rFonts w:eastAsia="宋体"/>
                  <w:szCs w:val="21"/>
                </w:rPr>
                <w:t>2.6GHz TDD, TBS=56bits, 2PRB, MCS=157/1024, 3km/h</w:t>
              </w:r>
            </w:ins>
          </w:p>
          <w:p w14:paraId="1C845B5F" w14:textId="77777777" w:rsidR="00E7523A" w:rsidRDefault="00E7523A" w:rsidP="00DB5682">
            <w:pPr>
              <w:spacing w:after="0"/>
              <w:jc w:val="center"/>
              <w:rPr>
                <w:ins w:id="14475" w:author="ZTE" w:date="2020-11-20T09:13:00Z"/>
                <w:rFonts w:eastAsia="宋体"/>
              </w:rPr>
            </w:pPr>
            <w:ins w:id="14476" w:author="ZTE" w:date="2020-11-20T09:13:00Z">
              <w:r>
                <w:rPr>
                  <w:rFonts w:eastAsia="宋体"/>
                  <w:szCs w:val="21"/>
                </w:rPr>
                <w:t>2 repetition with inter-slot hopping comparing with no repetition and no intra-slot hopping</w:t>
              </w:r>
            </w:ins>
          </w:p>
        </w:tc>
      </w:tr>
    </w:tbl>
    <w:p w14:paraId="7636630F" w14:textId="77777777" w:rsidR="00E7523A" w:rsidRDefault="00E7523A" w:rsidP="00E7523A">
      <w:pPr>
        <w:widowControl w:val="0"/>
        <w:overflowPunct w:val="0"/>
        <w:autoSpaceDE w:val="0"/>
        <w:autoSpaceDN w:val="0"/>
        <w:adjustRightInd w:val="0"/>
        <w:snapToGrid w:val="0"/>
        <w:spacing w:after="0" w:line="260" w:lineRule="auto"/>
        <w:jc w:val="both"/>
        <w:textAlignment w:val="baseline"/>
        <w:rPr>
          <w:ins w:id="14477" w:author="ZTE" w:date="2020-11-16T10:32:00Z"/>
          <w:rFonts w:eastAsiaTheme="minorEastAsia"/>
          <w:lang w:val="en-US" w:eastAsia="zh-CN"/>
        </w:rPr>
      </w:pPr>
    </w:p>
    <w:p w14:paraId="1F8328B8" w14:textId="77777777" w:rsidR="00E7523A" w:rsidRDefault="00E7523A" w:rsidP="00E7523A">
      <w:pPr>
        <w:jc w:val="both"/>
        <w:rPr>
          <w:ins w:id="14478" w:author="ZTE" w:date="2020-11-16T10:32:00Z"/>
          <w:lang w:eastAsia="zh-CN"/>
        </w:rPr>
      </w:pPr>
      <w:ins w:id="14479" w:author="ZTE" w:date="2020-11-16T10:32:00Z">
        <w:r>
          <w:rPr>
            <w:lang w:eastAsia="zh-CN"/>
          </w:rPr>
          <w:t>One source (</w:t>
        </w:r>
        <w:r>
          <w:rPr>
            <w:lang w:val="en-US" w:eastAsia="zh-CN"/>
          </w:rPr>
          <w:fldChar w:fldCharType="begin"/>
        </w:r>
        <w:r>
          <w:rPr>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lang w:val="en-US" w:eastAsia="zh-CN"/>
          </w:rPr>
          <w:fldChar w:fldCharType="separate"/>
        </w:r>
        <w:r>
          <w:rPr>
            <w:lang w:val="en-US" w:eastAsia="zh-CN"/>
          </w:rPr>
          <w:t>R1-2009719</w:t>
        </w:r>
        <w:r>
          <w:rPr>
            <w:lang w:val="en-US" w:eastAsia="zh-CN"/>
          </w:rPr>
          <w:fldChar w:fldCharType="end"/>
        </w:r>
        <w:r>
          <w:rPr>
            <w:lang w:eastAsia="zh-CN"/>
          </w:rPr>
          <w:t>) evaluated the performance of power boosting using pi/2 BPSK waveform for Msg3 and shows 3 dB gain for UL duty cycle lower than 50% and 6 dB gain for UL duty cycle lower than 25%.</w:t>
        </w:r>
      </w:ins>
    </w:p>
    <w:p w14:paraId="05BDCE79" w14:textId="77777777" w:rsidR="00E7523A" w:rsidRDefault="00E7523A" w:rsidP="00A46A65">
      <w:pPr>
        <w:pStyle w:val="TH"/>
        <w:rPr>
          <w:ins w:id="14480" w:author="ZTE" w:date="2020-11-20T09:14:00Z"/>
          <w:lang w:val="en-US" w:eastAsia="zh-CN"/>
        </w:rPr>
      </w:pPr>
      <w:ins w:id="14481" w:author="ZTE" w:date="2020-11-20T09:14:00Z">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1</w:t>
        </w:r>
        <w:r>
          <w:rPr>
            <w:rFonts w:eastAsia="宋体" w:hint="eastAsia"/>
          </w:rPr>
          <w:t>-</w:t>
        </w:r>
        <w:r>
          <w:rPr>
            <w:rFonts w:eastAsia="宋体" w:hint="eastAsia"/>
            <w:lang w:val="en-US" w:eastAsia="zh-CN"/>
          </w:rPr>
          <w:t>2</w:t>
        </w:r>
        <w:r>
          <w:rPr>
            <w:rFonts w:eastAsia="宋体" w:hint="eastAsia"/>
          </w:rPr>
          <w:t xml:space="preserve"> </w:t>
        </w:r>
        <w:r>
          <w:t xml:space="preserve">Performance evaluation for </w:t>
        </w:r>
      </w:ins>
      <w:ins w:id="14482" w:author="ZTE" w:date="2020-11-20T09:15:00Z">
        <w:r>
          <w:rPr>
            <w:lang w:eastAsia="zh-CN"/>
          </w:rPr>
          <w:t>pi/2 BPSK waveform for Msg3</w:t>
        </w:r>
        <w:r>
          <w:rPr>
            <w:rFonts w:hint="eastAsia"/>
            <w:lang w:val="en-US" w:eastAsia="zh-CN"/>
          </w:rPr>
          <w:t xml:space="preserve"> PUSCH</w:t>
        </w:r>
      </w:ins>
    </w:p>
    <w:tbl>
      <w:tblPr>
        <w:tblStyle w:val="12"/>
        <w:tblW w:w="9785" w:type="dxa"/>
        <w:jc w:val="center"/>
        <w:tblLayout w:type="fixed"/>
        <w:tblLook w:val="04A0" w:firstRow="1" w:lastRow="0" w:firstColumn="1" w:lastColumn="0" w:noHBand="0" w:noVBand="1"/>
      </w:tblPr>
      <w:tblGrid>
        <w:gridCol w:w="1748"/>
        <w:gridCol w:w="2396"/>
        <w:gridCol w:w="2186"/>
        <w:gridCol w:w="3455"/>
      </w:tblGrid>
      <w:tr w:rsidR="00E7523A" w14:paraId="3020B4BC" w14:textId="77777777" w:rsidTr="00DB5682">
        <w:trPr>
          <w:trHeight w:val="93"/>
          <w:jc w:val="center"/>
          <w:ins w:id="14483" w:author="ZTE" w:date="2020-11-20T09:38:00Z"/>
        </w:trPr>
        <w:tc>
          <w:tcPr>
            <w:tcW w:w="1748" w:type="dxa"/>
            <w:vAlign w:val="center"/>
          </w:tcPr>
          <w:p w14:paraId="5DA6B133" w14:textId="77777777" w:rsidR="00E7523A" w:rsidRDefault="00E7523A" w:rsidP="00DB5682">
            <w:pPr>
              <w:jc w:val="center"/>
              <w:rPr>
                <w:ins w:id="14484" w:author="ZTE" w:date="2020-11-20T09:38:00Z"/>
                <w:rFonts w:eastAsia="宋体"/>
                <w:b/>
                <w:bCs/>
              </w:rPr>
            </w:pPr>
            <w:ins w:id="14485" w:author="ZTE" w:date="2020-11-20T09:38:00Z">
              <w:r>
                <w:rPr>
                  <w:rFonts w:eastAsia="宋体"/>
                  <w:b/>
                </w:rPr>
                <w:t>Source</w:t>
              </w:r>
            </w:ins>
          </w:p>
        </w:tc>
        <w:tc>
          <w:tcPr>
            <w:tcW w:w="2396" w:type="dxa"/>
            <w:vAlign w:val="center"/>
          </w:tcPr>
          <w:p w14:paraId="5EE8E909" w14:textId="77777777" w:rsidR="00E7523A" w:rsidRDefault="00E7523A" w:rsidP="00DB5682">
            <w:pPr>
              <w:jc w:val="center"/>
              <w:rPr>
                <w:ins w:id="14486" w:author="ZTE" w:date="2020-11-20T09:38:00Z"/>
                <w:rFonts w:eastAsia="宋体"/>
                <w:b/>
              </w:rPr>
            </w:pPr>
            <w:ins w:id="14487" w:author="ZTE" w:date="2020-11-20T09:38:00Z">
              <w:r>
                <w:rPr>
                  <w:rFonts w:eastAsia="宋体" w:hint="eastAsia"/>
                  <w:b/>
                  <w:bCs/>
                  <w:lang w:val="en-US" w:eastAsia="zh-CN"/>
                </w:rPr>
                <w:t>Solution</w:t>
              </w:r>
            </w:ins>
          </w:p>
        </w:tc>
        <w:tc>
          <w:tcPr>
            <w:tcW w:w="2186" w:type="dxa"/>
            <w:vAlign w:val="center"/>
          </w:tcPr>
          <w:p w14:paraId="2840F39C" w14:textId="77777777" w:rsidR="00E7523A" w:rsidRDefault="00E7523A" w:rsidP="00DB5682">
            <w:pPr>
              <w:jc w:val="center"/>
              <w:rPr>
                <w:ins w:id="14488" w:author="ZTE" w:date="2020-11-20T09:38:00Z"/>
                <w:rFonts w:eastAsia="宋体"/>
                <w:b/>
                <w:bCs/>
              </w:rPr>
            </w:pPr>
            <w:ins w:id="14489" w:author="ZTE" w:date="2020-11-20T09:38:00Z">
              <w:r>
                <w:rPr>
                  <w:rFonts w:eastAsia="宋体"/>
                  <w:b/>
                  <w:bCs/>
                </w:rPr>
                <w:t>Performance gain</w:t>
              </w:r>
            </w:ins>
          </w:p>
        </w:tc>
        <w:tc>
          <w:tcPr>
            <w:tcW w:w="3455" w:type="dxa"/>
            <w:vAlign w:val="center"/>
          </w:tcPr>
          <w:p w14:paraId="5ECE6C61" w14:textId="77777777" w:rsidR="00E7523A" w:rsidRDefault="00E7523A" w:rsidP="00DB5682">
            <w:pPr>
              <w:jc w:val="center"/>
              <w:rPr>
                <w:ins w:id="14490" w:author="ZTE" w:date="2020-11-20T09:38:00Z"/>
                <w:rFonts w:eastAsia="宋体"/>
                <w:b/>
                <w:bCs/>
              </w:rPr>
            </w:pPr>
            <w:ins w:id="14491" w:author="ZTE" w:date="2020-11-20T09:38:00Z">
              <w:r>
                <w:rPr>
                  <w:rFonts w:eastAsia="宋体"/>
                  <w:b/>
                  <w:bCs/>
                </w:rPr>
                <w:t>Key Assumptions</w:t>
              </w:r>
            </w:ins>
          </w:p>
        </w:tc>
      </w:tr>
      <w:tr w:rsidR="00E7523A" w14:paraId="2BF84644" w14:textId="77777777" w:rsidTr="00DB5682">
        <w:trPr>
          <w:trHeight w:val="93"/>
          <w:jc w:val="center"/>
          <w:ins w:id="14492" w:author="ZTE" w:date="2020-11-20T09:38:00Z"/>
        </w:trPr>
        <w:tc>
          <w:tcPr>
            <w:tcW w:w="1748" w:type="dxa"/>
            <w:vMerge w:val="restart"/>
            <w:vAlign w:val="center"/>
          </w:tcPr>
          <w:p w14:paraId="71C24E8F" w14:textId="77777777" w:rsidR="00E7523A" w:rsidRDefault="00E7523A" w:rsidP="00DB5682">
            <w:pPr>
              <w:spacing w:after="0"/>
              <w:jc w:val="center"/>
              <w:rPr>
                <w:ins w:id="14493" w:author="ZTE" w:date="2020-11-20T09:38:00Z"/>
                <w:rFonts w:eastAsia="宋体"/>
                <w:b/>
              </w:rPr>
            </w:pPr>
            <w:ins w:id="14494" w:author="ZTE" w:date="2020-11-20T09:38:00Z">
              <w:r>
                <w:rPr>
                  <w:rFonts w:eastAsia="宋体"/>
                </w:rPr>
                <w:t xml:space="preserve">Source </w:t>
              </w:r>
              <w:r>
                <w:rPr>
                  <w:rFonts w:eastAsia="宋体" w:hint="eastAsia"/>
                  <w:lang w:val="en-US" w:eastAsia="zh-CN"/>
                </w:rPr>
                <w:t xml:space="preserve">1 </w:t>
              </w:r>
              <w:r>
                <w:rPr>
                  <w:rFonts w:eastAsia="宋体"/>
                </w:rPr>
                <w:t>(</w:t>
              </w:r>
              <w:r>
                <w:rPr>
                  <w:lang w:val="en-US" w:eastAsia="zh-CN"/>
                </w:rPr>
                <w:fldChar w:fldCharType="begin"/>
              </w:r>
              <w:r>
                <w:rPr>
                  <w:rFonts w:eastAsia="等线"/>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lang w:val="en-US" w:eastAsia="zh-CN"/>
                </w:rPr>
                <w:fldChar w:fldCharType="separate"/>
              </w:r>
              <w:r>
                <w:rPr>
                  <w:rFonts w:eastAsia="等线"/>
                  <w:lang w:val="en-US" w:eastAsia="zh-CN"/>
                </w:rPr>
                <w:t>R1-2009719</w:t>
              </w:r>
              <w:r>
                <w:rPr>
                  <w:lang w:val="en-US" w:eastAsia="zh-CN"/>
                </w:rPr>
                <w:fldChar w:fldCharType="end"/>
              </w:r>
              <w:r>
                <w:rPr>
                  <w:rFonts w:eastAsia="宋体"/>
                </w:rPr>
                <w:t>)</w:t>
              </w:r>
            </w:ins>
          </w:p>
        </w:tc>
        <w:tc>
          <w:tcPr>
            <w:tcW w:w="2396" w:type="dxa"/>
            <w:vMerge w:val="restart"/>
            <w:vAlign w:val="center"/>
          </w:tcPr>
          <w:p w14:paraId="464CC1FB" w14:textId="77777777" w:rsidR="00E7523A" w:rsidRDefault="00E7523A" w:rsidP="00DB5682">
            <w:pPr>
              <w:spacing w:after="0"/>
              <w:jc w:val="center"/>
              <w:rPr>
                <w:ins w:id="14495" w:author="ZTE" w:date="2020-11-20T09:38:00Z"/>
                <w:rFonts w:eastAsia="宋体"/>
              </w:rPr>
            </w:pPr>
            <w:ins w:id="14496" w:author="ZTE" w:date="2020-11-20T09:38:00Z">
              <w:r>
                <w:rPr>
                  <w:rFonts w:eastAsia="宋体"/>
                  <w:szCs w:val="21"/>
                </w:rPr>
                <w:t>Power boosting using pi/2 BPSK waveform</w:t>
              </w:r>
            </w:ins>
          </w:p>
        </w:tc>
        <w:tc>
          <w:tcPr>
            <w:tcW w:w="2186" w:type="dxa"/>
            <w:vAlign w:val="center"/>
          </w:tcPr>
          <w:p w14:paraId="09BA81BE" w14:textId="77777777" w:rsidR="00E7523A" w:rsidRDefault="00E7523A" w:rsidP="00DB5682">
            <w:pPr>
              <w:spacing w:after="0"/>
              <w:jc w:val="center"/>
              <w:rPr>
                <w:ins w:id="14497" w:author="ZTE" w:date="2020-11-20T09:38:00Z"/>
                <w:rFonts w:eastAsia="宋体"/>
                <w:b/>
                <w:bCs/>
              </w:rPr>
            </w:pPr>
            <w:ins w:id="14498" w:author="ZTE" w:date="2020-11-20T09:38:00Z">
              <w:r>
                <w:rPr>
                  <w:rFonts w:eastAsia="宋体"/>
                  <w:szCs w:val="21"/>
                </w:rPr>
                <w:t>3 dB</w:t>
              </w:r>
            </w:ins>
          </w:p>
        </w:tc>
        <w:tc>
          <w:tcPr>
            <w:tcW w:w="3455" w:type="dxa"/>
            <w:vAlign w:val="center"/>
          </w:tcPr>
          <w:p w14:paraId="53101B68" w14:textId="77777777" w:rsidR="00E7523A" w:rsidRDefault="00E7523A" w:rsidP="00DB5682">
            <w:pPr>
              <w:spacing w:after="0"/>
              <w:jc w:val="center"/>
              <w:rPr>
                <w:ins w:id="14499" w:author="ZTE" w:date="2020-11-20T09:38:00Z"/>
                <w:rFonts w:eastAsia="宋体"/>
                <w:b/>
                <w:bCs/>
                <w:lang w:val="en-US" w:eastAsia="zh-CN"/>
              </w:rPr>
            </w:pPr>
            <w:ins w:id="14500" w:author="ZTE" w:date="2020-11-20T09:38:00Z">
              <w:r>
                <w:rPr>
                  <w:rFonts w:eastAsia="宋体"/>
                  <w:szCs w:val="21"/>
                </w:rPr>
                <w:t>&lt;50% UL duty cycle</w:t>
              </w:r>
            </w:ins>
          </w:p>
        </w:tc>
      </w:tr>
      <w:tr w:rsidR="00E7523A" w14:paraId="1641C48E" w14:textId="77777777" w:rsidTr="00DB5682">
        <w:trPr>
          <w:trHeight w:val="93"/>
          <w:jc w:val="center"/>
          <w:ins w:id="14501" w:author="ZTE" w:date="2020-11-20T09:38:00Z"/>
        </w:trPr>
        <w:tc>
          <w:tcPr>
            <w:tcW w:w="1748" w:type="dxa"/>
            <w:vMerge/>
            <w:vAlign w:val="center"/>
          </w:tcPr>
          <w:p w14:paraId="6EAC5E3D" w14:textId="77777777" w:rsidR="00E7523A" w:rsidRDefault="00E7523A" w:rsidP="00DB5682">
            <w:pPr>
              <w:spacing w:after="0"/>
              <w:jc w:val="center"/>
              <w:rPr>
                <w:ins w:id="14502" w:author="ZTE" w:date="2020-11-20T09:38:00Z"/>
                <w:rFonts w:eastAsia="宋体"/>
                <w:b/>
              </w:rPr>
            </w:pPr>
          </w:p>
        </w:tc>
        <w:tc>
          <w:tcPr>
            <w:tcW w:w="2396" w:type="dxa"/>
            <w:vMerge/>
            <w:vAlign w:val="center"/>
          </w:tcPr>
          <w:p w14:paraId="65A84B8F" w14:textId="77777777" w:rsidR="00E7523A" w:rsidRDefault="00E7523A" w:rsidP="00DB5682">
            <w:pPr>
              <w:spacing w:after="0"/>
              <w:jc w:val="center"/>
              <w:rPr>
                <w:ins w:id="14503" w:author="ZTE" w:date="2020-11-20T09:38:00Z"/>
                <w:rFonts w:eastAsia="宋体"/>
                <w:b/>
              </w:rPr>
            </w:pPr>
          </w:p>
        </w:tc>
        <w:tc>
          <w:tcPr>
            <w:tcW w:w="2186" w:type="dxa"/>
            <w:vAlign w:val="center"/>
          </w:tcPr>
          <w:p w14:paraId="0467A177" w14:textId="77777777" w:rsidR="00E7523A" w:rsidRDefault="00E7523A" w:rsidP="00DB5682">
            <w:pPr>
              <w:spacing w:after="0"/>
              <w:jc w:val="center"/>
              <w:rPr>
                <w:ins w:id="14504" w:author="ZTE" w:date="2020-11-20T09:38:00Z"/>
                <w:rFonts w:eastAsia="宋体"/>
                <w:b/>
                <w:bCs/>
              </w:rPr>
            </w:pPr>
            <w:ins w:id="14505" w:author="ZTE" w:date="2020-11-20T09:38:00Z">
              <w:r>
                <w:rPr>
                  <w:rFonts w:eastAsia="宋体"/>
                  <w:szCs w:val="21"/>
                </w:rPr>
                <w:t>6 dB</w:t>
              </w:r>
            </w:ins>
          </w:p>
        </w:tc>
        <w:tc>
          <w:tcPr>
            <w:tcW w:w="3455" w:type="dxa"/>
            <w:vAlign w:val="center"/>
          </w:tcPr>
          <w:p w14:paraId="16AA1704" w14:textId="77777777" w:rsidR="00E7523A" w:rsidRDefault="00E7523A" w:rsidP="00DB5682">
            <w:pPr>
              <w:spacing w:after="0"/>
              <w:jc w:val="center"/>
              <w:rPr>
                <w:ins w:id="14506" w:author="ZTE" w:date="2020-11-20T09:38:00Z"/>
                <w:rFonts w:eastAsia="宋体"/>
                <w:b/>
                <w:bCs/>
              </w:rPr>
            </w:pPr>
            <w:ins w:id="14507" w:author="ZTE" w:date="2020-11-20T09:38:00Z">
              <w:r>
                <w:rPr>
                  <w:rFonts w:eastAsia="宋体"/>
                  <w:szCs w:val="21"/>
                </w:rPr>
                <w:t xml:space="preserve"> &lt;25% UL</w:t>
              </w:r>
              <w:r>
                <w:rPr>
                  <w:rFonts w:eastAsia="宋体" w:hint="eastAsia"/>
                  <w:szCs w:val="21"/>
                  <w:lang w:val="en-US" w:eastAsia="zh-CN"/>
                </w:rPr>
                <w:t xml:space="preserve"> </w:t>
              </w:r>
              <w:r>
                <w:rPr>
                  <w:rFonts w:eastAsia="宋体"/>
                  <w:szCs w:val="21"/>
                </w:rPr>
                <w:t>duty cycle</w:t>
              </w:r>
            </w:ins>
          </w:p>
        </w:tc>
      </w:tr>
    </w:tbl>
    <w:p w14:paraId="741E35BA" w14:textId="77777777" w:rsidR="00E7523A" w:rsidRDefault="00E7523A" w:rsidP="00E7523A">
      <w:pPr>
        <w:jc w:val="both"/>
        <w:rPr>
          <w:ins w:id="14508" w:author="ZTE" w:date="2020-11-16T10:32:00Z"/>
          <w:lang w:eastAsia="zh-CN"/>
        </w:rPr>
      </w:pPr>
    </w:p>
    <w:p w14:paraId="46001EF9" w14:textId="77777777" w:rsidR="00E7523A" w:rsidRDefault="00E7523A" w:rsidP="00E7523A">
      <w:pPr>
        <w:pStyle w:val="3"/>
        <w:rPr>
          <w:ins w:id="14509" w:author="ZTE" w:date="2020-11-16T10:32:00Z"/>
          <w:rFonts w:eastAsia="Malgun Gothic"/>
          <w:lang w:eastAsia="zh-CN"/>
        </w:rPr>
      </w:pPr>
      <w:bookmarkStart w:id="14510" w:name="_Toc56794614"/>
      <w:ins w:id="14511" w:author="ZTE" w:date="2020-11-16T10:32:00Z">
        <w:r>
          <w:rPr>
            <w:rFonts w:eastAsia="Malgun Gothic"/>
          </w:rPr>
          <w:t>6.3.2</w:t>
        </w:r>
        <w:r>
          <w:rPr>
            <w:rFonts w:eastAsia="Malgun Gothic"/>
          </w:rPr>
          <w:tab/>
        </w:r>
        <w:r>
          <w:rPr>
            <w:rFonts w:eastAsia="Malgun Gothic"/>
            <w:lang w:eastAsia="zh-CN"/>
          </w:rPr>
          <w:t>Enhancements for PRACH</w:t>
        </w:r>
        <w:bookmarkEnd w:id="14510"/>
      </w:ins>
    </w:p>
    <w:p w14:paraId="0DB120C9" w14:textId="77777777" w:rsidR="00E7523A" w:rsidRDefault="00E7523A" w:rsidP="00E7523A">
      <w:pPr>
        <w:widowControl w:val="0"/>
        <w:spacing w:after="120"/>
        <w:jc w:val="both"/>
        <w:rPr>
          <w:ins w:id="14512" w:author="ZTE" w:date="2020-11-16T10:32:00Z"/>
        </w:rPr>
      </w:pPr>
      <w:ins w:id="14513" w:author="ZTE" w:date="2020-11-16T10:32:00Z">
        <w:r>
          <w:t xml:space="preserve">PRACH enhancements were studied from several aspects, including multiple PRACH transmissions with the same beam, multiple PRACH transmissions with different beams, and PRACH enhancements with finer beam. </w:t>
        </w:r>
      </w:ins>
    </w:p>
    <w:p w14:paraId="5F4368D4" w14:textId="77777777" w:rsidR="00E7523A" w:rsidRDefault="00E7523A" w:rsidP="00E7523A">
      <w:pPr>
        <w:widowControl w:val="0"/>
        <w:spacing w:after="120"/>
        <w:jc w:val="both"/>
        <w:rPr>
          <w:ins w:id="14514" w:author="ZTE" w:date="2020-11-16T10:32:00Z"/>
        </w:rPr>
      </w:pPr>
      <w:ins w:id="14515" w:author="ZTE" w:date="2020-11-16T10:32:00Z">
        <w:r>
          <w:t>Potential specification impacts of multiple PRACH transmissions include:</w:t>
        </w:r>
      </w:ins>
    </w:p>
    <w:p w14:paraId="3819747E"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516" w:author="ZTE" w:date="2020-11-16T10:32:00Z"/>
          <w:rFonts w:eastAsia="Times New Roman"/>
          <w:lang w:val="en-US" w:eastAsia="ko-KR"/>
        </w:rPr>
      </w:pPr>
      <w:ins w:id="14517" w:author="ZTE" w:date="2020-11-16T10:32:00Z">
        <w:r>
          <w:rPr>
            <w:rFonts w:eastAsia="Times New Roman" w:hint="eastAsia"/>
            <w:lang w:val="en-US" w:eastAsia="zh-CN"/>
          </w:rPr>
          <w:t xml:space="preserve">For multiple PRACH transmissions with the same transmission beam and multiple PRACH transmissions with different transmission beams, mechanism on triggering/initiating multiple PRACH transmissions, determination of number of transmissions and transmission pattern, differentiation between enhanced UE and legacy UE and possible collision handling between PRACH transmission with and without multiple PRACH transmissions. </w:t>
        </w:r>
      </w:ins>
    </w:p>
    <w:p w14:paraId="4396D9B1"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518" w:author="ZTE" w:date="2020-11-16T10:32:00Z"/>
        </w:rPr>
      </w:pPr>
      <w:ins w:id="14519" w:author="ZTE" w:date="2020-11-16T10:32:00Z">
        <w:r>
          <w:rPr>
            <w:rFonts w:eastAsia="Times New Roman" w:hint="eastAsia"/>
            <w:lang w:val="en-US" w:eastAsia="zh-CN"/>
          </w:rPr>
          <w:t xml:space="preserve">Only for multiple PRACH transmissions with different transmission beams, transmission beam to be used for each initial transmission and beam determination for the following steps in RACH procedure. </w:t>
        </w:r>
      </w:ins>
    </w:p>
    <w:p w14:paraId="0D2A45ED" w14:textId="77777777" w:rsidR="00E7523A" w:rsidRDefault="00E7523A" w:rsidP="00E7523A">
      <w:pPr>
        <w:pStyle w:val="ad"/>
        <w:widowControl w:val="0"/>
        <w:overflowPunct w:val="0"/>
        <w:autoSpaceDE w:val="0"/>
        <w:autoSpaceDN w:val="0"/>
        <w:adjustRightInd w:val="0"/>
        <w:snapToGrid w:val="0"/>
        <w:spacing w:beforeLines="50" w:before="120" w:after="0" w:line="260" w:lineRule="auto"/>
        <w:ind w:firstLineChars="0" w:firstLine="0"/>
        <w:jc w:val="both"/>
        <w:textAlignment w:val="baseline"/>
        <w:rPr>
          <w:ins w:id="14520" w:author="ZTE" w:date="2020-11-16T10:32:00Z"/>
        </w:rPr>
      </w:pPr>
      <w:ins w:id="14521" w:author="ZTE" w:date="2020-11-16T10:32:00Z">
        <w:r>
          <w:t>Potential specification impacts of PRACH enhancements with finer beam include finer beam for PRACH based on CSI-RS resources configured during initial access.</w:t>
        </w:r>
      </w:ins>
    </w:p>
    <w:p w14:paraId="29C95AC8" w14:textId="77777777" w:rsidR="00E7523A" w:rsidRDefault="00E7523A" w:rsidP="00E7523A">
      <w:pPr>
        <w:pStyle w:val="ad"/>
        <w:widowControl w:val="0"/>
        <w:overflowPunct w:val="0"/>
        <w:autoSpaceDE w:val="0"/>
        <w:autoSpaceDN w:val="0"/>
        <w:adjustRightInd w:val="0"/>
        <w:snapToGrid w:val="0"/>
        <w:spacing w:after="0" w:line="260" w:lineRule="auto"/>
        <w:ind w:firstLineChars="0" w:firstLine="0"/>
        <w:jc w:val="both"/>
        <w:textAlignment w:val="baseline"/>
        <w:rPr>
          <w:ins w:id="14522" w:author="ZTE" w:date="2020-11-16T10:32:00Z"/>
        </w:rPr>
      </w:pPr>
    </w:p>
    <w:p w14:paraId="2CAC81A6" w14:textId="77777777" w:rsidR="00E7523A" w:rsidRDefault="00E7523A" w:rsidP="00E7523A">
      <w:pPr>
        <w:jc w:val="both"/>
        <w:rPr>
          <w:ins w:id="14523" w:author="ZTE" w:date="2020-11-16T10:32:00Z"/>
        </w:rPr>
      </w:pPr>
      <w:ins w:id="14524" w:author="ZTE" w:date="2020-11-16T10:32:00Z">
        <w:r>
          <w:t>Two sources (</w:t>
        </w:r>
        <w:r>
          <w:fldChar w:fldCharType="begin"/>
        </w:r>
        <w:r>
          <w:instrText xml:space="preserve"> HYPERLINK "file:///C:\\Users\\wanshic\\OneDrive%20-%20Qualcomm\\Documents\\Standards\\3GPP%20Standards\\Meeting%20Documents\\TSGR1_103\\Docs\\R1-2007745.zip" </w:instrText>
        </w:r>
        <w:r>
          <w:fldChar w:fldCharType="separate"/>
        </w:r>
        <w:r>
          <w:rPr>
            <w:lang w:eastAsia="zh-CN"/>
          </w:rPr>
          <w:t>R1-2007745</w:t>
        </w:r>
        <w:r>
          <w:rPr>
            <w:lang w:eastAsia="zh-CN"/>
          </w:rPr>
          <w:fldChar w:fldCharType="end"/>
        </w:r>
        <w:r>
          <w:t xml:space="preserve">, </w:t>
        </w:r>
        <w:r>
          <w:rPr>
            <w:lang w:eastAsia="zh-CN"/>
          </w:rPr>
          <w:t>R1-2009793</w:t>
        </w:r>
        <w:r>
          <w:t xml:space="preserve">) evaluated the performance of PRACH enhancements. </w:t>
        </w:r>
      </w:ins>
    </w:p>
    <w:p w14:paraId="70F692B8"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525" w:author="ZTE" w:date="2020-11-16T10:32:00Z"/>
          <w:rFonts w:eastAsia="Times New Roman"/>
          <w:lang w:val="en-US" w:eastAsia="zh-CN"/>
        </w:rPr>
      </w:pPr>
      <w:ins w:id="14526" w:author="ZTE" w:date="2020-11-16T10:32:00Z">
        <w:r>
          <w:rPr>
            <w:rFonts w:eastAsia="Times New Roman"/>
            <w:lang w:val="en-US" w:eastAsia="zh-CN"/>
          </w:rPr>
          <w:t>One source</w:t>
        </w:r>
        <w:r>
          <w:rPr>
            <w:rFonts w:eastAsia="Times New Roman"/>
            <w:lang w:eastAsia="zh-CN"/>
          </w:rPr>
          <w:t xml:space="preserve"> </w:t>
        </w:r>
        <w:r>
          <w:rPr>
            <w:rFonts w:eastAsia="Times New Roman"/>
            <w:lang w:val="en-US" w:eastAsia="zh-CN"/>
          </w:rPr>
          <w:t>(</w:t>
        </w:r>
        <w:r>
          <w:fldChar w:fldCharType="begin"/>
        </w:r>
        <w:r>
          <w:instrText xml:space="preserve"> HYPERLINK "file:///C:\\Users\\wanshic\\OneDrive%20-%20Qualcomm\\Documents\\Standards\\3GPP%20Standards\\Meeting%20Documents\\TSGR1_103\\Docs\\R1-2007745.zip" </w:instrText>
        </w:r>
        <w:r>
          <w:fldChar w:fldCharType="separate"/>
        </w:r>
        <w:r>
          <w:rPr>
            <w:lang w:eastAsia="zh-CN"/>
          </w:rPr>
          <w:t>R1-2007745</w:t>
        </w:r>
        <w:r>
          <w:rPr>
            <w:lang w:eastAsia="zh-CN"/>
          </w:rPr>
          <w:fldChar w:fldCharType="end"/>
        </w:r>
        <w:r>
          <w:rPr>
            <w:rFonts w:eastAsia="Times New Roman"/>
            <w:lang w:val="en-US" w:eastAsia="zh-CN"/>
          </w:rPr>
          <w:t xml:space="preserve">) </w:t>
        </w:r>
        <w:r>
          <w:rPr>
            <w:rFonts w:eastAsia="Times New Roman"/>
            <w:lang w:eastAsia="zh-CN"/>
          </w:rPr>
          <w:t>show</w:t>
        </w:r>
        <w:r>
          <w:rPr>
            <w:rFonts w:eastAsia="Times New Roman"/>
            <w:lang w:val="en-US" w:eastAsia="zh-CN"/>
          </w:rPr>
          <w:t>s</w:t>
        </w:r>
        <w:r>
          <w:rPr>
            <w:rFonts w:eastAsia="Times New Roman"/>
            <w:lang w:eastAsia="zh-CN"/>
          </w:rPr>
          <w:t xml:space="preserve"> </w:t>
        </w:r>
        <w:r>
          <w:rPr>
            <w:rFonts w:eastAsia="Times New Roman"/>
            <w:szCs w:val="21"/>
            <w:lang w:eastAsia="en-IN"/>
          </w:rPr>
          <w:t>3.7 dB</w:t>
        </w:r>
        <w:r>
          <w:rPr>
            <w:rFonts w:eastAsia="Times New Roman"/>
            <w:szCs w:val="21"/>
            <w:lang w:val="en-US" w:eastAsia="zh-CN"/>
          </w:rPr>
          <w:t xml:space="preserve"> and </w:t>
        </w:r>
        <w:r>
          <w:rPr>
            <w:rFonts w:eastAsia="Times New Roman"/>
            <w:szCs w:val="21"/>
            <w:lang w:eastAsia="en-IN"/>
          </w:rPr>
          <w:t>5.2 dB</w:t>
        </w:r>
        <w:r>
          <w:rPr>
            <w:rFonts w:eastAsia="Times New Roman"/>
            <w:szCs w:val="21"/>
            <w:lang w:val="en-US" w:eastAsia="zh-CN"/>
          </w:rPr>
          <w:t xml:space="preserve"> </w:t>
        </w:r>
        <w:r>
          <w:rPr>
            <w:rFonts w:eastAsia="Times New Roman"/>
            <w:lang w:eastAsia="zh-CN"/>
          </w:rPr>
          <w:t>gain</w:t>
        </w:r>
        <w:r>
          <w:rPr>
            <w:rFonts w:eastAsia="Times New Roman"/>
            <w:lang w:val="en-US" w:eastAsia="zh-CN"/>
          </w:rPr>
          <w:t xml:space="preserve"> when performing 2 and 4 PRACH transmissions with the same transmission beam respectively at 4 GHz in urban scenario. </w:t>
        </w:r>
      </w:ins>
    </w:p>
    <w:p w14:paraId="3E679FBE"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527" w:author="ZTE" w:date="2020-11-16T10:32:00Z"/>
          <w:rFonts w:eastAsia="Times New Roman"/>
          <w:lang w:val="en-US" w:eastAsia="zh-CN"/>
        </w:rPr>
      </w:pPr>
      <w:ins w:id="14528" w:author="ZTE" w:date="2020-11-16T10:32:00Z">
        <w:r>
          <w:rPr>
            <w:rFonts w:eastAsia="Times New Roman"/>
            <w:lang w:val="en-US" w:eastAsia="zh-CN"/>
          </w:rPr>
          <w:t>One source</w:t>
        </w:r>
        <w:r>
          <w:rPr>
            <w:rFonts w:eastAsia="Times New Roman"/>
            <w:lang w:eastAsia="zh-CN"/>
          </w:rPr>
          <w:t xml:space="preserve"> </w:t>
        </w:r>
        <w:r>
          <w:rPr>
            <w:rFonts w:eastAsia="Times New Roman"/>
            <w:lang w:val="en-US" w:eastAsia="zh-CN"/>
          </w:rPr>
          <w:t>(</w:t>
        </w:r>
        <w:r>
          <w:fldChar w:fldCharType="begin"/>
        </w:r>
        <w:r>
          <w:instrText xml:space="preserve"> HYPERLINK "file:///C:\\Users\\wanshic\\OneDrive%20-%20Qualcomm\\Documents\\Standards\\3GPP%20Standards\\Meeting%20Documents\\TSGR1_103\\Docs\\R1-2007745.zip" </w:instrText>
        </w:r>
        <w:r>
          <w:fldChar w:fldCharType="separate"/>
        </w:r>
        <w:r>
          <w:rPr>
            <w:lang w:eastAsia="zh-CN"/>
          </w:rPr>
          <w:t>R1-2007745</w:t>
        </w:r>
        <w:r>
          <w:rPr>
            <w:lang w:eastAsia="zh-CN"/>
          </w:rPr>
          <w:fldChar w:fldCharType="end"/>
        </w:r>
        <w:r>
          <w:rPr>
            <w:rFonts w:eastAsia="Times New Roman"/>
            <w:lang w:val="en-US" w:eastAsia="zh-CN"/>
          </w:rPr>
          <w:t xml:space="preserve">) </w:t>
        </w:r>
        <w:r>
          <w:rPr>
            <w:rFonts w:eastAsia="Times New Roman"/>
            <w:lang w:eastAsia="zh-CN"/>
          </w:rPr>
          <w:t>show</w:t>
        </w:r>
        <w:r>
          <w:rPr>
            <w:rFonts w:eastAsia="Times New Roman"/>
            <w:lang w:val="en-US" w:eastAsia="zh-CN"/>
          </w:rPr>
          <w:t>s</w:t>
        </w:r>
        <w:r>
          <w:rPr>
            <w:rFonts w:eastAsia="Times New Roman"/>
            <w:lang w:eastAsia="zh-CN"/>
          </w:rPr>
          <w:t xml:space="preserve"> </w:t>
        </w:r>
        <w:r>
          <w:rPr>
            <w:rFonts w:eastAsia="Times New Roman"/>
            <w:lang w:val="en-US" w:eastAsia="zh-CN"/>
          </w:rPr>
          <w:t>1</w:t>
        </w:r>
        <w:r>
          <w:rPr>
            <w:rFonts w:eastAsia="Times New Roman"/>
            <w:szCs w:val="21"/>
            <w:lang w:eastAsia="en-IN"/>
          </w:rPr>
          <w:t>.7 dB</w:t>
        </w:r>
        <w:r>
          <w:rPr>
            <w:rFonts w:eastAsia="Times New Roman"/>
            <w:szCs w:val="21"/>
            <w:lang w:val="en-US" w:eastAsia="zh-CN"/>
          </w:rPr>
          <w:t xml:space="preserve"> and 3.7 </w:t>
        </w:r>
        <w:r>
          <w:rPr>
            <w:rFonts w:eastAsia="Times New Roman"/>
            <w:szCs w:val="21"/>
            <w:lang w:eastAsia="en-IN"/>
          </w:rPr>
          <w:t>dB</w:t>
        </w:r>
        <w:r>
          <w:rPr>
            <w:rFonts w:eastAsia="Times New Roman"/>
            <w:szCs w:val="21"/>
            <w:lang w:val="en-US" w:eastAsia="zh-CN"/>
          </w:rPr>
          <w:t xml:space="preserve"> </w:t>
        </w:r>
        <w:r>
          <w:rPr>
            <w:rFonts w:eastAsia="Times New Roman"/>
            <w:lang w:eastAsia="zh-CN"/>
          </w:rPr>
          <w:t>gain</w:t>
        </w:r>
        <w:r>
          <w:rPr>
            <w:rFonts w:eastAsia="Times New Roman"/>
            <w:lang w:val="en-US" w:eastAsia="zh-CN"/>
          </w:rPr>
          <w:t xml:space="preserve"> when performing 2 and 4 PRACH transmissions with the same transmission beam respectively at 28 GHz in urban scenario. </w:t>
        </w:r>
      </w:ins>
    </w:p>
    <w:p w14:paraId="28682274"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529" w:author="ZTE" w:date="2020-11-16T10:32:00Z"/>
          <w:rFonts w:eastAsia="Times New Roman"/>
          <w:lang w:val="en-US" w:eastAsia="zh-CN"/>
        </w:rPr>
      </w:pPr>
      <w:ins w:id="14530" w:author="ZTE" w:date="2020-11-16T10:32:00Z">
        <w:r>
          <w:rPr>
            <w:rFonts w:eastAsia="Times New Roman"/>
            <w:lang w:val="en-US" w:eastAsia="zh-CN"/>
          </w:rPr>
          <w:t>One source</w:t>
        </w:r>
        <w:r>
          <w:rPr>
            <w:rFonts w:eastAsia="Times New Roman"/>
            <w:lang w:eastAsia="zh-CN"/>
          </w:rPr>
          <w:t xml:space="preserve"> </w:t>
        </w:r>
        <w:r>
          <w:rPr>
            <w:rFonts w:eastAsia="Times New Roman"/>
            <w:lang w:val="en-US" w:eastAsia="zh-CN"/>
          </w:rPr>
          <w:t>(</w:t>
        </w:r>
        <w:r>
          <w:rPr>
            <w:lang w:eastAsia="zh-CN"/>
          </w:rPr>
          <w:t>R1-2009793</w:t>
        </w:r>
        <w:r>
          <w:rPr>
            <w:rFonts w:eastAsia="Times New Roman"/>
            <w:lang w:val="en-US" w:eastAsia="zh-CN"/>
          </w:rPr>
          <w:t xml:space="preserve">) </w:t>
        </w:r>
        <w:r>
          <w:rPr>
            <w:rFonts w:eastAsia="Times New Roman"/>
            <w:lang w:eastAsia="zh-CN"/>
          </w:rPr>
          <w:t>show</w:t>
        </w:r>
        <w:r>
          <w:rPr>
            <w:rFonts w:eastAsia="Times New Roman"/>
            <w:lang w:val="en-US" w:eastAsia="zh-CN"/>
          </w:rPr>
          <w:t>s</w:t>
        </w:r>
        <w:r>
          <w:rPr>
            <w:rFonts w:eastAsia="Times New Roman"/>
            <w:lang w:eastAsia="zh-CN"/>
          </w:rPr>
          <w:t xml:space="preserve"> </w:t>
        </w:r>
        <w:r>
          <w:rPr>
            <w:rFonts w:eastAsia="Times New Roman"/>
            <w:lang w:val="en-US" w:eastAsia="zh-CN"/>
          </w:rPr>
          <w:t xml:space="preserve">2 </w:t>
        </w:r>
        <w:r>
          <w:rPr>
            <w:rFonts w:eastAsia="Times New Roman"/>
            <w:szCs w:val="21"/>
            <w:lang w:eastAsia="en-IN"/>
          </w:rPr>
          <w:t>dB</w:t>
        </w:r>
        <w:r>
          <w:rPr>
            <w:rFonts w:eastAsia="Times New Roman"/>
            <w:szCs w:val="21"/>
            <w:lang w:val="en-US" w:eastAsia="zh-CN"/>
          </w:rPr>
          <w:t xml:space="preserve"> </w:t>
        </w:r>
        <w:r>
          <w:rPr>
            <w:rFonts w:eastAsia="Times New Roman"/>
            <w:lang w:eastAsia="zh-CN"/>
          </w:rPr>
          <w:t>gain</w:t>
        </w:r>
        <w:r>
          <w:rPr>
            <w:rFonts w:eastAsia="Times New Roman"/>
            <w:lang w:val="en-US" w:eastAsia="zh-CN"/>
          </w:rPr>
          <w:t xml:space="preserve"> when performing 2 PRACH transmissions with different transmission beams at 2 GHz in rural scenario.</w:t>
        </w:r>
      </w:ins>
    </w:p>
    <w:p w14:paraId="3DFE7B3B"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531" w:author="ZTE" w:date="2020-11-20T09:35:00Z"/>
          <w:rFonts w:eastAsia="Times New Roman"/>
          <w:lang w:val="en-US" w:eastAsia="zh-CN"/>
        </w:rPr>
      </w:pPr>
      <w:ins w:id="14532" w:author="ZTE" w:date="2020-11-20T09:35:00Z">
        <w:r>
          <w:rPr>
            <w:rFonts w:eastAsia="Times New Roman"/>
            <w:lang w:val="en-US" w:eastAsia="zh-CN"/>
          </w:rPr>
          <w:t>One source</w:t>
        </w:r>
        <w:r>
          <w:rPr>
            <w:rFonts w:eastAsia="Times New Roman"/>
            <w:lang w:eastAsia="zh-CN"/>
          </w:rPr>
          <w:t xml:space="preserve"> </w:t>
        </w:r>
        <w:r>
          <w:rPr>
            <w:rFonts w:eastAsia="Times New Roman"/>
            <w:lang w:val="en-US" w:eastAsia="zh-CN"/>
          </w:rPr>
          <w:t>(</w:t>
        </w:r>
        <w:r>
          <w:rPr>
            <w:lang w:eastAsia="zh-CN"/>
          </w:rPr>
          <w:t>R1-2009793</w:t>
        </w:r>
        <w:r>
          <w:rPr>
            <w:rFonts w:eastAsia="Times New Roman"/>
            <w:lang w:val="en-US" w:eastAsia="zh-CN"/>
          </w:rPr>
          <w:t xml:space="preserve">) </w:t>
        </w:r>
        <w:r>
          <w:rPr>
            <w:rFonts w:eastAsia="Times New Roman"/>
            <w:lang w:eastAsia="zh-CN"/>
          </w:rPr>
          <w:t>show</w:t>
        </w:r>
        <w:r>
          <w:rPr>
            <w:rFonts w:eastAsia="Times New Roman"/>
            <w:lang w:val="en-US" w:eastAsia="zh-CN"/>
          </w:rPr>
          <w:t>s</w:t>
        </w:r>
        <w:r>
          <w:rPr>
            <w:rFonts w:eastAsia="Times New Roman"/>
            <w:lang w:eastAsia="zh-CN"/>
          </w:rPr>
          <w:t xml:space="preserve"> </w:t>
        </w:r>
        <w:r>
          <w:rPr>
            <w:rFonts w:eastAsia="Times New Roman"/>
            <w:lang w:val="en-US" w:eastAsia="zh-CN"/>
          </w:rPr>
          <w:t xml:space="preserve">2 </w:t>
        </w:r>
        <w:r>
          <w:rPr>
            <w:rFonts w:eastAsia="Times New Roman"/>
            <w:szCs w:val="21"/>
            <w:lang w:eastAsia="en-IN"/>
          </w:rPr>
          <w:t>dB</w:t>
        </w:r>
        <w:r>
          <w:rPr>
            <w:rFonts w:eastAsia="Times New Roman"/>
            <w:szCs w:val="21"/>
            <w:lang w:val="en-US" w:eastAsia="zh-CN"/>
          </w:rPr>
          <w:t xml:space="preserve"> and 4.7 dB </w:t>
        </w:r>
        <w:r>
          <w:rPr>
            <w:rFonts w:eastAsia="Times New Roman"/>
            <w:lang w:eastAsia="zh-CN"/>
          </w:rPr>
          <w:t>gain</w:t>
        </w:r>
        <w:r>
          <w:rPr>
            <w:rFonts w:eastAsia="Times New Roman"/>
            <w:lang w:val="en-US" w:eastAsia="zh-CN"/>
          </w:rPr>
          <w:t xml:space="preserve"> when performing 2 and 4 PRACH transmissions with different transmission beams respectively at 28 GHz in urban scenario. </w:t>
        </w:r>
      </w:ins>
    </w:p>
    <w:p w14:paraId="66CA5E06" w14:textId="77777777" w:rsidR="00E7523A" w:rsidRDefault="00E7523A" w:rsidP="00E7523A">
      <w:pPr>
        <w:pStyle w:val="ad"/>
        <w:widowControl w:val="0"/>
        <w:overflowPunct w:val="0"/>
        <w:autoSpaceDE w:val="0"/>
        <w:autoSpaceDN w:val="0"/>
        <w:adjustRightInd w:val="0"/>
        <w:snapToGrid w:val="0"/>
        <w:spacing w:after="0" w:line="260" w:lineRule="auto"/>
        <w:ind w:firstLineChars="0" w:firstLine="0"/>
        <w:jc w:val="both"/>
        <w:textAlignment w:val="baseline"/>
        <w:rPr>
          <w:ins w:id="14533" w:author="ZTE" w:date="2020-11-16T10:32:00Z"/>
          <w:rFonts w:eastAsia="Times New Roman"/>
          <w:lang w:val="en-US" w:eastAsia="zh-CN"/>
        </w:rPr>
      </w:pPr>
    </w:p>
    <w:p w14:paraId="7C85F2FA" w14:textId="77777777" w:rsidR="00E7523A" w:rsidRDefault="00E7523A" w:rsidP="00A46A65">
      <w:pPr>
        <w:pStyle w:val="TH"/>
        <w:rPr>
          <w:ins w:id="14534" w:author="ZTE" w:date="2020-11-20T09:35:00Z"/>
          <w:lang w:val="en-US"/>
        </w:rPr>
      </w:pPr>
      <w:ins w:id="14535" w:author="ZTE" w:date="2020-11-20T09:35:00Z">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2</w:t>
        </w:r>
        <w:r>
          <w:rPr>
            <w:rFonts w:eastAsia="宋体" w:hint="eastAsia"/>
          </w:rPr>
          <w:t>-</w:t>
        </w:r>
        <w:r>
          <w:rPr>
            <w:rFonts w:eastAsia="宋体" w:hint="eastAsia"/>
            <w:lang w:val="en-US" w:eastAsia="zh-CN"/>
          </w:rPr>
          <w:t>1</w:t>
        </w:r>
        <w:r>
          <w:rPr>
            <w:rFonts w:eastAsia="宋体" w:hint="eastAsia"/>
          </w:rPr>
          <w:t xml:space="preserve"> </w:t>
        </w:r>
        <w:r>
          <w:t xml:space="preserve">Performance evaluation for </w:t>
        </w:r>
        <w:r>
          <w:rPr>
            <w:rFonts w:hint="eastAsia"/>
            <w:lang w:val="en-US" w:eastAsia="zh-CN"/>
          </w:rPr>
          <w:t>PRACH enhancements</w:t>
        </w:r>
      </w:ins>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14:paraId="070B1ABB" w14:textId="77777777" w:rsidTr="00DB5682">
        <w:trPr>
          <w:trHeight w:val="364"/>
          <w:jc w:val="center"/>
          <w:ins w:id="14536" w:author="ZTE" w:date="2020-11-20T09:35:00Z"/>
        </w:trPr>
        <w:tc>
          <w:tcPr>
            <w:tcW w:w="1300" w:type="dxa"/>
            <w:vAlign w:val="center"/>
          </w:tcPr>
          <w:p w14:paraId="39C7691E" w14:textId="77777777" w:rsidR="00E7523A" w:rsidRDefault="00E7523A" w:rsidP="00DB5682">
            <w:pPr>
              <w:jc w:val="center"/>
              <w:rPr>
                <w:ins w:id="14537" w:author="ZTE" w:date="2020-11-20T09:35:00Z"/>
                <w:rFonts w:eastAsia="宋体"/>
                <w:b/>
                <w:bCs/>
              </w:rPr>
            </w:pPr>
            <w:ins w:id="14538" w:author="ZTE" w:date="2020-11-20T09:35:00Z">
              <w:r>
                <w:rPr>
                  <w:rFonts w:eastAsia="宋体"/>
                  <w:b/>
                </w:rPr>
                <w:t>Source</w:t>
              </w:r>
            </w:ins>
          </w:p>
        </w:tc>
        <w:tc>
          <w:tcPr>
            <w:tcW w:w="1832" w:type="dxa"/>
            <w:vAlign w:val="center"/>
          </w:tcPr>
          <w:p w14:paraId="321866F6" w14:textId="77777777" w:rsidR="00E7523A" w:rsidRDefault="00E7523A" w:rsidP="00DB5682">
            <w:pPr>
              <w:jc w:val="center"/>
              <w:rPr>
                <w:ins w:id="14539" w:author="ZTE" w:date="2020-11-20T09:35:00Z"/>
                <w:rFonts w:eastAsia="宋体"/>
                <w:b/>
                <w:bCs/>
                <w:lang w:val="en-US" w:eastAsia="zh-CN"/>
              </w:rPr>
            </w:pPr>
            <w:ins w:id="14540" w:author="ZTE" w:date="2020-11-20T09:35:00Z">
              <w:r>
                <w:rPr>
                  <w:rFonts w:eastAsia="宋体" w:hint="eastAsia"/>
                  <w:b/>
                  <w:bCs/>
                  <w:lang w:val="en-US" w:eastAsia="zh-CN"/>
                </w:rPr>
                <w:t>Solution</w:t>
              </w:r>
            </w:ins>
          </w:p>
        </w:tc>
        <w:tc>
          <w:tcPr>
            <w:tcW w:w="1876" w:type="dxa"/>
            <w:vAlign w:val="center"/>
          </w:tcPr>
          <w:p w14:paraId="6D32B4A5" w14:textId="77777777" w:rsidR="00E7523A" w:rsidRDefault="00E7523A" w:rsidP="00DB5682">
            <w:pPr>
              <w:jc w:val="center"/>
              <w:rPr>
                <w:ins w:id="14541" w:author="ZTE" w:date="2020-11-20T09:35:00Z"/>
                <w:rFonts w:eastAsia="宋体"/>
                <w:b/>
                <w:bCs/>
              </w:rPr>
            </w:pPr>
            <w:ins w:id="14542" w:author="ZTE" w:date="2020-11-20T09:35:00Z">
              <w:r>
                <w:rPr>
                  <w:rFonts w:eastAsia="宋体"/>
                  <w:b/>
                  <w:bCs/>
                </w:rPr>
                <w:t>Performance gain</w:t>
              </w:r>
            </w:ins>
          </w:p>
        </w:tc>
        <w:tc>
          <w:tcPr>
            <w:tcW w:w="4630" w:type="dxa"/>
            <w:vAlign w:val="center"/>
          </w:tcPr>
          <w:p w14:paraId="4D491082" w14:textId="77777777" w:rsidR="00E7523A" w:rsidRDefault="00E7523A" w:rsidP="00DB5682">
            <w:pPr>
              <w:jc w:val="center"/>
              <w:rPr>
                <w:ins w:id="14543" w:author="ZTE" w:date="2020-11-20T09:35:00Z"/>
                <w:rFonts w:eastAsia="宋体"/>
                <w:b/>
                <w:bCs/>
              </w:rPr>
            </w:pPr>
            <w:ins w:id="14544" w:author="ZTE" w:date="2020-11-20T09:35:00Z">
              <w:r>
                <w:rPr>
                  <w:rFonts w:eastAsia="宋体"/>
                  <w:b/>
                  <w:bCs/>
                </w:rPr>
                <w:t>Key Assumptions</w:t>
              </w:r>
            </w:ins>
          </w:p>
        </w:tc>
      </w:tr>
      <w:tr w:rsidR="00E7523A" w14:paraId="29573F6A" w14:textId="77777777" w:rsidTr="00DB5682">
        <w:trPr>
          <w:trHeight w:val="128"/>
          <w:jc w:val="center"/>
          <w:ins w:id="14545" w:author="ZTE" w:date="2020-11-20T09:35:00Z"/>
        </w:trPr>
        <w:tc>
          <w:tcPr>
            <w:tcW w:w="1300" w:type="dxa"/>
            <w:vMerge w:val="restart"/>
            <w:vAlign w:val="center"/>
          </w:tcPr>
          <w:p w14:paraId="500D20B2" w14:textId="77777777" w:rsidR="00E7523A" w:rsidRDefault="00E7523A" w:rsidP="00DB5682">
            <w:pPr>
              <w:snapToGrid w:val="0"/>
              <w:spacing w:after="0"/>
              <w:jc w:val="center"/>
              <w:rPr>
                <w:ins w:id="14546" w:author="ZTE" w:date="2020-11-20T09:35:00Z"/>
                <w:rFonts w:eastAsia="宋体"/>
              </w:rPr>
            </w:pPr>
            <w:ins w:id="14547" w:author="ZTE" w:date="2020-11-20T09:35:00Z">
              <w:r>
                <w:rPr>
                  <w:rFonts w:eastAsia="宋体"/>
                </w:rPr>
                <w:t>Source 1 (</w:t>
              </w:r>
              <w:r>
                <w:rPr>
                  <w:lang w:eastAsia="zh-CN"/>
                </w:rPr>
                <w:fldChar w:fldCharType="begin"/>
              </w:r>
              <w:r>
                <w:rPr>
                  <w:lang w:eastAsia="zh-CN"/>
                </w:rPr>
                <w:instrText xml:space="preserve"> HYPERLINK "file:///C:\\Users\\wanshic\\OneDrive%20-%20Qualcomm\\Documents\\Standards\\3GPP%20Standards\\Meeting%20Documents\\TSGR1_103\\Docs\\R1-2007745.zip" </w:instrText>
              </w:r>
              <w:r>
                <w:rPr>
                  <w:lang w:eastAsia="zh-CN"/>
                </w:rPr>
                <w:fldChar w:fldCharType="separate"/>
              </w:r>
              <w:r>
                <w:rPr>
                  <w:lang w:eastAsia="zh-CN"/>
                </w:rPr>
                <w:t>R1-2007745</w:t>
              </w:r>
              <w:r>
                <w:rPr>
                  <w:lang w:eastAsia="zh-CN"/>
                </w:rPr>
                <w:fldChar w:fldCharType="end"/>
              </w:r>
              <w:r>
                <w:rPr>
                  <w:rFonts w:eastAsia="宋体"/>
                </w:rPr>
                <w:t>)</w:t>
              </w:r>
            </w:ins>
          </w:p>
        </w:tc>
        <w:tc>
          <w:tcPr>
            <w:tcW w:w="1832" w:type="dxa"/>
            <w:vMerge w:val="restart"/>
            <w:vAlign w:val="center"/>
          </w:tcPr>
          <w:p w14:paraId="22AC1F50" w14:textId="77777777" w:rsidR="00E7523A" w:rsidRDefault="00E7523A" w:rsidP="00DB5682">
            <w:pPr>
              <w:snapToGrid w:val="0"/>
              <w:jc w:val="center"/>
              <w:rPr>
                <w:ins w:id="14548" w:author="ZTE" w:date="2020-11-20T09:35:00Z"/>
                <w:rFonts w:eastAsia="宋体"/>
              </w:rPr>
            </w:pPr>
            <w:ins w:id="14549" w:author="ZTE" w:date="2020-11-20T09:35:00Z">
              <w:r>
                <w:rPr>
                  <w:rFonts w:eastAsia="宋体"/>
                  <w:szCs w:val="21"/>
                </w:rPr>
                <w:t>Multiple PRACH transmission</w:t>
              </w:r>
              <w:r>
                <w:rPr>
                  <w:rFonts w:eastAsia="宋体" w:hint="eastAsia"/>
                  <w:szCs w:val="21"/>
                  <w:lang w:val="en-US" w:eastAsia="zh-CN"/>
                </w:rPr>
                <w:t>s</w:t>
              </w:r>
              <w:r>
                <w:rPr>
                  <w:rFonts w:eastAsia="宋体"/>
                  <w:szCs w:val="21"/>
                </w:rPr>
                <w:t xml:space="preserve"> with </w:t>
              </w:r>
              <w:r>
                <w:rPr>
                  <w:rFonts w:eastAsia="宋体" w:hint="eastAsia"/>
                  <w:szCs w:val="21"/>
                  <w:lang w:val="en-US" w:eastAsia="zh-CN"/>
                </w:rPr>
                <w:t xml:space="preserve">the same </w:t>
              </w:r>
              <w:r>
                <w:rPr>
                  <w:rFonts w:eastAsia="宋体"/>
                  <w:szCs w:val="21"/>
                </w:rPr>
                <w:t>beam</w:t>
              </w:r>
            </w:ins>
          </w:p>
        </w:tc>
        <w:tc>
          <w:tcPr>
            <w:tcW w:w="1876" w:type="dxa"/>
            <w:vAlign w:val="center"/>
          </w:tcPr>
          <w:p w14:paraId="403A00F3" w14:textId="77777777" w:rsidR="00E7523A" w:rsidRDefault="00E7523A" w:rsidP="00DB5682">
            <w:pPr>
              <w:snapToGrid w:val="0"/>
              <w:jc w:val="center"/>
              <w:rPr>
                <w:ins w:id="14550" w:author="ZTE" w:date="2020-11-20T09:35:00Z"/>
                <w:rFonts w:eastAsia="宋体"/>
              </w:rPr>
            </w:pPr>
            <w:ins w:id="14551" w:author="ZTE" w:date="2020-11-20T09:35:00Z">
              <w:r>
                <w:rPr>
                  <w:szCs w:val="21"/>
                </w:rPr>
                <w:t>3.7 dB</w:t>
              </w:r>
            </w:ins>
          </w:p>
        </w:tc>
        <w:tc>
          <w:tcPr>
            <w:tcW w:w="4630" w:type="dxa"/>
            <w:vAlign w:val="center"/>
          </w:tcPr>
          <w:p w14:paraId="0C434FA9" w14:textId="77777777" w:rsidR="00E7523A" w:rsidRDefault="00E7523A" w:rsidP="00DB5682">
            <w:pPr>
              <w:snapToGrid w:val="0"/>
              <w:spacing w:after="0"/>
              <w:jc w:val="center"/>
              <w:rPr>
                <w:ins w:id="14552" w:author="ZTE" w:date="2020-11-20T09:35:00Z"/>
                <w:szCs w:val="21"/>
              </w:rPr>
            </w:pPr>
            <w:ins w:id="14553" w:author="ZTE" w:date="2020-11-20T09:35:00Z">
              <w:r>
                <w:rPr>
                  <w:szCs w:val="21"/>
                </w:rPr>
                <w:t>Urban, 4GHz, O2I</w:t>
              </w:r>
            </w:ins>
          </w:p>
          <w:p w14:paraId="0D53B0A8" w14:textId="77777777" w:rsidR="00E7523A" w:rsidRDefault="00E7523A" w:rsidP="00DB5682">
            <w:pPr>
              <w:snapToGrid w:val="0"/>
              <w:spacing w:after="0"/>
              <w:jc w:val="center"/>
              <w:rPr>
                <w:ins w:id="14554" w:author="ZTE" w:date="2020-11-20T09:35:00Z"/>
                <w:szCs w:val="21"/>
              </w:rPr>
            </w:pPr>
            <w:ins w:id="14555" w:author="ZTE" w:date="2020-11-20T09:35:00Z">
              <w:r>
                <w:rPr>
                  <w:szCs w:val="21"/>
                </w:rPr>
                <w:t>Baseline scheme: one PRACH transmission</w:t>
              </w:r>
            </w:ins>
          </w:p>
          <w:p w14:paraId="5EACE197" w14:textId="77777777" w:rsidR="00E7523A" w:rsidRDefault="00E7523A" w:rsidP="00DB5682">
            <w:pPr>
              <w:snapToGrid w:val="0"/>
              <w:spacing w:after="0"/>
              <w:jc w:val="center"/>
              <w:rPr>
                <w:ins w:id="14556" w:author="ZTE" w:date="2020-11-20T09:35:00Z"/>
                <w:rFonts w:eastAsia="宋体"/>
              </w:rPr>
            </w:pPr>
            <w:ins w:id="14557" w:author="ZTE" w:date="2020-11-20T09:35:00Z">
              <w:r>
                <w:rPr>
                  <w:szCs w:val="21"/>
                </w:rPr>
                <w:t>Enhanced scheme: PRACH with 2 repetitions</w:t>
              </w:r>
            </w:ins>
          </w:p>
        </w:tc>
      </w:tr>
      <w:tr w:rsidR="00E7523A" w14:paraId="36964017" w14:textId="77777777" w:rsidTr="00DB5682">
        <w:trPr>
          <w:trHeight w:val="301"/>
          <w:jc w:val="center"/>
          <w:ins w:id="14558" w:author="ZTE" w:date="2020-11-20T09:35:00Z"/>
        </w:trPr>
        <w:tc>
          <w:tcPr>
            <w:tcW w:w="1300" w:type="dxa"/>
            <w:vMerge/>
            <w:vAlign w:val="center"/>
          </w:tcPr>
          <w:p w14:paraId="13288C05" w14:textId="77777777" w:rsidR="00E7523A" w:rsidRDefault="00E7523A" w:rsidP="00DB5682">
            <w:pPr>
              <w:snapToGrid w:val="0"/>
              <w:spacing w:after="0"/>
              <w:jc w:val="center"/>
              <w:rPr>
                <w:ins w:id="14559" w:author="ZTE" w:date="2020-11-20T09:35:00Z"/>
                <w:rFonts w:eastAsia="宋体"/>
              </w:rPr>
            </w:pPr>
          </w:p>
        </w:tc>
        <w:tc>
          <w:tcPr>
            <w:tcW w:w="1832" w:type="dxa"/>
            <w:vMerge/>
            <w:vAlign w:val="center"/>
          </w:tcPr>
          <w:p w14:paraId="15904C5F" w14:textId="77777777" w:rsidR="00E7523A" w:rsidRDefault="00E7523A" w:rsidP="00DB5682">
            <w:pPr>
              <w:snapToGrid w:val="0"/>
              <w:jc w:val="center"/>
              <w:rPr>
                <w:ins w:id="14560" w:author="ZTE" w:date="2020-11-20T09:35:00Z"/>
                <w:rFonts w:eastAsia="宋体"/>
              </w:rPr>
            </w:pPr>
          </w:p>
        </w:tc>
        <w:tc>
          <w:tcPr>
            <w:tcW w:w="1876" w:type="dxa"/>
            <w:vAlign w:val="center"/>
          </w:tcPr>
          <w:p w14:paraId="5BCEA6F6" w14:textId="77777777" w:rsidR="00E7523A" w:rsidRDefault="00E7523A" w:rsidP="00DB5682">
            <w:pPr>
              <w:snapToGrid w:val="0"/>
              <w:jc w:val="center"/>
              <w:rPr>
                <w:ins w:id="14561" w:author="ZTE" w:date="2020-11-20T09:35:00Z"/>
                <w:rFonts w:eastAsia="宋体"/>
              </w:rPr>
            </w:pPr>
            <w:ins w:id="14562" w:author="ZTE" w:date="2020-11-20T09:35:00Z">
              <w:r>
                <w:rPr>
                  <w:szCs w:val="21"/>
                </w:rPr>
                <w:t>5.2 dB</w:t>
              </w:r>
            </w:ins>
          </w:p>
        </w:tc>
        <w:tc>
          <w:tcPr>
            <w:tcW w:w="4630" w:type="dxa"/>
            <w:vAlign w:val="center"/>
          </w:tcPr>
          <w:p w14:paraId="21E80C07" w14:textId="77777777" w:rsidR="00E7523A" w:rsidRDefault="00E7523A" w:rsidP="00DB5682">
            <w:pPr>
              <w:snapToGrid w:val="0"/>
              <w:spacing w:after="0"/>
              <w:jc w:val="center"/>
              <w:rPr>
                <w:ins w:id="14563" w:author="ZTE" w:date="2020-11-20T09:35:00Z"/>
                <w:szCs w:val="21"/>
              </w:rPr>
            </w:pPr>
            <w:ins w:id="14564" w:author="ZTE" w:date="2020-11-20T09:35:00Z">
              <w:r>
                <w:rPr>
                  <w:szCs w:val="21"/>
                </w:rPr>
                <w:t>Urban, 4GHz, O2I</w:t>
              </w:r>
            </w:ins>
          </w:p>
          <w:p w14:paraId="5E222828" w14:textId="77777777" w:rsidR="00E7523A" w:rsidRDefault="00E7523A" w:rsidP="00DB5682">
            <w:pPr>
              <w:snapToGrid w:val="0"/>
              <w:spacing w:after="0"/>
              <w:jc w:val="center"/>
              <w:rPr>
                <w:ins w:id="14565" w:author="ZTE" w:date="2020-11-20T09:35:00Z"/>
                <w:szCs w:val="21"/>
              </w:rPr>
            </w:pPr>
            <w:ins w:id="14566" w:author="ZTE" w:date="2020-11-20T09:35:00Z">
              <w:r>
                <w:rPr>
                  <w:szCs w:val="21"/>
                </w:rPr>
                <w:t>Baseline scheme: one PRACH transmission</w:t>
              </w:r>
            </w:ins>
          </w:p>
          <w:p w14:paraId="5F6B6889" w14:textId="77777777" w:rsidR="00E7523A" w:rsidRDefault="00E7523A" w:rsidP="00DB5682">
            <w:pPr>
              <w:snapToGrid w:val="0"/>
              <w:spacing w:after="0"/>
              <w:jc w:val="center"/>
              <w:rPr>
                <w:ins w:id="14567" w:author="ZTE" w:date="2020-11-20T09:35:00Z"/>
                <w:rFonts w:eastAsia="宋体"/>
              </w:rPr>
            </w:pPr>
            <w:ins w:id="14568" w:author="ZTE" w:date="2020-11-20T09:35:00Z">
              <w:r>
                <w:rPr>
                  <w:szCs w:val="21"/>
                </w:rPr>
                <w:t>Enhanced scheme: PRACH with 4 repetitions</w:t>
              </w:r>
            </w:ins>
          </w:p>
        </w:tc>
      </w:tr>
      <w:tr w:rsidR="00E7523A" w14:paraId="6B776B98" w14:textId="77777777" w:rsidTr="00DB5682">
        <w:trPr>
          <w:trHeight w:val="90"/>
          <w:jc w:val="center"/>
          <w:ins w:id="14569" w:author="ZTE" w:date="2020-11-20T09:35:00Z"/>
        </w:trPr>
        <w:tc>
          <w:tcPr>
            <w:tcW w:w="1300" w:type="dxa"/>
            <w:vMerge/>
            <w:vAlign w:val="center"/>
          </w:tcPr>
          <w:p w14:paraId="3D25708C" w14:textId="77777777" w:rsidR="00E7523A" w:rsidRDefault="00E7523A" w:rsidP="00DB5682">
            <w:pPr>
              <w:snapToGrid w:val="0"/>
              <w:spacing w:after="0"/>
              <w:jc w:val="center"/>
              <w:rPr>
                <w:ins w:id="14570" w:author="ZTE" w:date="2020-11-20T09:35:00Z"/>
                <w:rFonts w:eastAsia="宋体"/>
              </w:rPr>
            </w:pPr>
          </w:p>
        </w:tc>
        <w:tc>
          <w:tcPr>
            <w:tcW w:w="1832" w:type="dxa"/>
            <w:vMerge/>
            <w:vAlign w:val="center"/>
          </w:tcPr>
          <w:p w14:paraId="605B7B8E" w14:textId="77777777" w:rsidR="00E7523A" w:rsidRDefault="00E7523A" w:rsidP="00DB5682">
            <w:pPr>
              <w:snapToGrid w:val="0"/>
              <w:jc w:val="center"/>
              <w:rPr>
                <w:ins w:id="14571" w:author="ZTE" w:date="2020-11-20T09:35:00Z"/>
                <w:rFonts w:eastAsia="宋体"/>
              </w:rPr>
            </w:pPr>
          </w:p>
        </w:tc>
        <w:tc>
          <w:tcPr>
            <w:tcW w:w="1876" w:type="dxa"/>
            <w:vAlign w:val="center"/>
          </w:tcPr>
          <w:p w14:paraId="309FE87A" w14:textId="77777777" w:rsidR="00E7523A" w:rsidRDefault="00E7523A" w:rsidP="00DB5682">
            <w:pPr>
              <w:snapToGrid w:val="0"/>
              <w:jc w:val="center"/>
              <w:rPr>
                <w:ins w:id="14572" w:author="ZTE" w:date="2020-11-20T09:35:00Z"/>
                <w:rFonts w:eastAsia="宋体"/>
              </w:rPr>
            </w:pPr>
            <w:ins w:id="14573" w:author="ZTE" w:date="2020-11-20T09:35:00Z">
              <w:r>
                <w:rPr>
                  <w:szCs w:val="21"/>
                </w:rPr>
                <w:t>1.7 dB</w:t>
              </w:r>
            </w:ins>
          </w:p>
        </w:tc>
        <w:tc>
          <w:tcPr>
            <w:tcW w:w="4630" w:type="dxa"/>
            <w:vAlign w:val="center"/>
          </w:tcPr>
          <w:p w14:paraId="01A66DC3" w14:textId="77777777" w:rsidR="00E7523A" w:rsidRDefault="00E7523A" w:rsidP="00DB5682">
            <w:pPr>
              <w:snapToGrid w:val="0"/>
              <w:spacing w:after="0"/>
              <w:jc w:val="center"/>
              <w:rPr>
                <w:ins w:id="14574" w:author="ZTE" w:date="2020-11-20T09:35:00Z"/>
                <w:szCs w:val="21"/>
              </w:rPr>
            </w:pPr>
            <w:ins w:id="14575" w:author="ZTE" w:date="2020-11-20T09:35:00Z">
              <w:r>
                <w:rPr>
                  <w:szCs w:val="21"/>
                </w:rPr>
                <w:t>Urban, 28GHz, O2I</w:t>
              </w:r>
            </w:ins>
          </w:p>
          <w:p w14:paraId="68CD725B" w14:textId="77777777" w:rsidR="00E7523A" w:rsidRDefault="00E7523A" w:rsidP="00DB5682">
            <w:pPr>
              <w:snapToGrid w:val="0"/>
              <w:spacing w:after="0"/>
              <w:jc w:val="center"/>
              <w:rPr>
                <w:ins w:id="14576" w:author="ZTE" w:date="2020-11-20T09:35:00Z"/>
                <w:szCs w:val="21"/>
              </w:rPr>
            </w:pPr>
            <w:ins w:id="14577" w:author="ZTE" w:date="2020-11-20T09:35:00Z">
              <w:r>
                <w:rPr>
                  <w:szCs w:val="21"/>
                </w:rPr>
                <w:t>Baseline scheme: one PRACH transmission</w:t>
              </w:r>
            </w:ins>
          </w:p>
          <w:p w14:paraId="2CA906D2" w14:textId="77777777" w:rsidR="00E7523A" w:rsidRDefault="00E7523A" w:rsidP="00DB5682">
            <w:pPr>
              <w:snapToGrid w:val="0"/>
              <w:spacing w:after="0"/>
              <w:jc w:val="center"/>
              <w:rPr>
                <w:ins w:id="14578" w:author="ZTE" w:date="2020-11-20T09:35:00Z"/>
                <w:rFonts w:eastAsia="宋体"/>
              </w:rPr>
            </w:pPr>
            <w:ins w:id="14579" w:author="ZTE" w:date="2020-11-20T09:35:00Z">
              <w:r>
                <w:rPr>
                  <w:szCs w:val="21"/>
                </w:rPr>
                <w:t>Enhanced scheme: PRACH with 2 repetitions</w:t>
              </w:r>
            </w:ins>
          </w:p>
        </w:tc>
      </w:tr>
      <w:tr w:rsidR="00E7523A" w14:paraId="7C473412" w14:textId="77777777" w:rsidTr="00DB5682">
        <w:trPr>
          <w:trHeight w:val="338"/>
          <w:jc w:val="center"/>
          <w:ins w:id="14580" w:author="ZTE" w:date="2020-11-20T09:35:00Z"/>
        </w:trPr>
        <w:tc>
          <w:tcPr>
            <w:tcW w:w="1300" w:type="dxa"/>
            <w:vMerge/>
            <w:vAlign w:val="center"/>
          </w:tcPr>
          <w:p w14:paraId="5F67A718" w14:textId="77777777" w:rsidR="00E7523A" w:rsidRDefault="00E7523A" w:rsidP="00DB5682">
            <w:pPr>
              <w:snapToGrid w:val="0"/>
              <w:spacing w:after="0"/>
              <w:jc w:val="center"/>
              <w:rPr>
                <w:ins w:id="14581" w:author="ZTE" w:date="2020-11-20T09:35:00Z"/>
                <w:rFonts w:eastAsia="宋体"/>
              </w:rPr>
            </w:pPr>
          </w:p>
        </w:tc>
        <w:tc>
          <w:tcPr>
            <w:tcW w:w="1832" w:type="dxa"/>
            <w:vMerge/>
            <w:vAlign w:val="center"/>
          </w:tcPr>
          <w:p w14:paraId="26822DBF" w14:textId="77777777" w:rsidR="00E7523A" w:rsidRDefault="00E7523A" w:rsidP="00DB5682">
            <w:pPr>
              <w:snapToGrid w:val="0"/>
              <w:jc w:val="center"/>
              <w:rPr>
                <w:ins w:id="14582" w:author="ZTE" w:date="2020-11-20T09:35:00Z"/>
                <w:rFonts w:eastAsia="宋体"/>
              </w:rPr>
            </w:pPr>
          </w:p>
        </w:tc>
        <w:tc>
          <w:tcPr>
            <w:tcW w:w="1876" w:type="dxa"/>
            <w:vAlign w:val="center"/>
          </w:tcPr>
          <w:p w14:paraId="6B21ACAF" w14:textId="77777777" w:rsidR="00E7523A" w:rsidRDefault="00E7523A" w:rsidP="00DB5682">
            <w:pPr>
              <w:snapToGrid w:val="0"/>
              <w:jc w:val="center"/>
              <w:rPr>
                <w:ins w:id="14583" w:author="ZTE" w:date="2020-11-20T09:35:00Z"/>
                <w:rFonts w:eastAsia="宋体"/>
              </w:rPr>
            </w:pPr>
            <w:ins w:id="14584" w:author="ZTE" w:date="2020-11-20T09:35:00Z">
              <w:r>
                <w:rPr>
                  <w:szCs w:val="21"/>
                </w:rPr>
                <w:t>3.7 dB</w:t>
              </w:r>
            </w:ins>
          </w:p>
        </w:tc>
        <w:tc>
          <w:tcPr>
            <w:tcW w:w="4630" w:type="dxa"/>
            <w:vAlign w:val="center"/>
          </w:tcPr>
          <w:p w14:paraId="05EAAD8A" w14:textId="77777777" w:rsidR="00E7523A" w:rsidRDefault="00E7523A" w:rsidP="00DB5682">
            <w:pPr>
              <w:snapToGrid w:val="0"/>
              <w:spacing w:after="0"/>
              <w:jc w:val="center"/>
              <w:rPr>
                <w:ins w:id="14585" w:author="ZTE" w:date="2020-11-20T09:35:00Z"/>
                <w:szCs w:val="21"/>
              </w:rPr>
            </w:pPr>
            <w:ins w:id="14586" w:author="ZTE" w:date="2020-11-20T09:35:00Z">
              <w:r>
                <w:rPr>
                  <w:szCs w:val="21"/>
                </w:rPr>
                <w:t>Urban, 28GHz, O2I</w:t>
              </w:r>
            </w:ins>
          </w:p>
          <w:p w14:paraId="17103345" w14:textId="77777777" w:rsidR="00E7523A" w:rsidRDefault="00E7523A" w:rsidP="00DB5682">
            <w:pPr>
              <w:snapToGrid w:val="0"/>
              <w:spacing w:after="0"/>
              <w:jc w:val="center"/>
              <w:rPr>
                <w:ins w:id="14587" w:author="ZTE" w:date="2020-11-20T09:35:00Z"/>
                <w:szCs w:val="21"/>
              </w:rPr>
            </w:pPr>
            <w:ins w:id="14588" w:author="ZTE" w:date="2020-11-20T09:35:00Z">
              <w:r>
                <w:rPr>
                  <w:szCs w:val="21"/>
                </w:rPr>
                <w:lastRenderedPageBreak/>
                <w:t>Baseline scheme: one PRACH transmission</w:t>
              </w:r>
            </w:ins>
          </w:p>
          <w:p w14:paraId="638B9104" w14:textId="77777777" w:rsidR="00E7523A" w:rsidRDefault="00E7523A" w:rsidP="00DB5682">
            <w:pPr>
              <w:snapToGrid w:val="0"/>
              <w:spacing w:after="0"/>
              <w:jc w:val="center"/>
              <w:rPr>
                <w:ins w:id="14589" w:author="ZTE" w:date="2020-11-20T09:35:00Z"/>
                <w:rFonts w:eastAsia="宋体"/>
              </w:rPr>
            </w:pPr>
            <w:ins w:id="14590" w:author="ZTE" w:date="2020-11-20T09:35:00Z">
              <w:r>
                <w:rPr>
                  <w:szCs w:val="21"/>
                </w:rPr>
                <w:t>Enhanced scheme: PRACH with 4 repetitions</w:t>
              </w:r>
            </w:ins>
          </w:p>
        </w:tc>
      </w:tr>
      <w:tr w:rsidR="00E7523A" w14:paraId="2033D213" w14:textId="77777777" w:rsidTr="00DB5682">
        <w:trPr>
          <w:trHeight w:val="301"/>
          <w:jc w:val="center"/>
          <w:ins w:id="14591" w:author="ZTE" w:date="2020-11-20T09:35:00Z"/>
        </w:trPr>
        <w:tc>
          <w:tcPr>
            <w:tcW w:w="1300" w:type="dxa"/>
            <w:vMerge/>
            <w:vAlign w:val="center"/>
          </w:tcPr>
          <w:p w14:paraId="52A58CC6" w14:textId="77777777" w:rsidR="00E7523A" w:rsidRDefault="00E7523A" w:rsidP="00DB5682">
            <w:pPr>
              <w:snapToGrid w:val="0"/>
              <w:spacing w:after="0"/>
              <w:jc w:val="center"/>
              <w:rPr>
                <w:ins w:id="14592" w:author="ZTE" w:date="2020-11-20T09:35:00Z"/>
                <w:rFonts w:eastAsia="宋体"/>
              </w:rPr>
            </w:pPr>
          </w:p>
        </w:tc>
        <w:tc>
          <w:tcPr>
            <w:tcW w:w="1832" w:type="dxa"/>
            <w:vAlign w:val="center"/>
          </w:tcPr>
          <w:p w14:paraId="34167A0C" w14:textId="77777777" w:rsidR="00E7523A" w:rsidRDefault="00E7523A" w:rsidP="00DB5682">
            <w:pPr>
              <w:snapToGrid w:val="0"/>
              <w:jc w:val="center"/>
              <w:rPr>
                <w:ins w:id="14593" w:author="ZTE" w:date="2020-11-20T09:35:00Z"/>
                <w:rFonts w:eastAsia="宋体"/>
                <w:lang w:val="en-US" w:eastAsia="zh-CN"/>
              </w:rPr>
            </w:pPr>
            <w:ins w:id="14594" w:author="ZTE" w:date="2020-11-20T09:35:00Z">
              <w:r>
                <w:rPr>
                  <w:rFonts w:eastAsia="宋体"/>
                  <w:szCs w:val="21"/>
                </w:rPr>
                <w:t>Multiple PRACH transmission</w:t>
              </w:r>
              <w:r>
                <w:rPr>
                  <w:rFonts w:eastAsia="宋体" w:hint="eastAsia"/>
                  <w:szCs w:val="21"/>
                  <w:lang w:val="en-US" w:eastAsia="zh-CN"/>
                </w:rPr>
                <w:t>s</w:t>
              </w:r>
              <w:r>
                <w:rPr>
                  <w:rFonts w:eastAsia="宋体"/>
                  <w:szCs w:val="21"/>
                </w:rPr>
                <w:t xml:space="preserve"> with different beam</w:t>
              </w:r>
              <w:r>
                <w:rPr>
                  <w:rFonts w:eastAsia="宋体" w:hint="eastAsia"/>
                  <w:szCs w:val="21"/>
                  <w:lang w:val="en-US" w:eastAsia="zh-CN"/>
                </w:rPr>
                <w:t>s</w:t>
              </w:r>
            </w:ins>
          </w:p>
        </w:tc>
        <w:tc>
          <w:tcPr>
            <w:tcW w:w="1876" w:type="dxa"/>
            <w:vAlign w:val="center"/>
          </w:tcPr>
          <w:p w14:paraId="5D54EA56" w14:textId="77777777" w:rsidR="00E7523A" w:rsidRDefault="00E7523A" w:rsidP="00DB5682">
            <w:pPr>
              <w:snapToGrid w:val="0"/>
              <w:jc w:val="center"/>
              <w:rPr>
                <w:ins w:id="14595" w:author="ZTE" w:date="2020-11-20T09:35:00Z"/>
              </w:rPr>
            </w:pPr>
            <w:ins w:id="14596" w:author="ZTE" w:date="2020-11-20T09:35:00Z">
              <w:r>
                <w:rPr>
                  <w:szCs w:val="21"/>
                </w:rPr>
                <w:t>2.5 dB</w:t>
              </w:r>
            </w:ins>
          </w:p>
        </w:tc>
        <w:tc>
          <w:tcPr>
            <w:tcW w:w="4630" w:type="dxa"/>
            <w:vAlign w:val="center"/>
          </w:tcPr>
          <w:p w14:paraId="1DAEC620" w14:textId="77777777" w:rsidR="00E7523A" w:rsidRDefault="00E7523A" w:rsidP="00DB5682">
            <w:pPr>
              <w:snapToGrid w:val="0"/>
              <w:spacing w:after="0"/>
              <w:jc w:val="center"/>
              <w:rPr>
                <w:ins w:id="14597" w:author="ZTE" w:date="2020-11-20T09:35:00Z"/>
                <w:rFonts w:eastAsia="宋体"/>
                <w:szCs w:val="21"/>
              </w:rPr>
            </w:pPr>
            <w:ins w:id="14598" w:author="ZTE" w:date="2020-11-20T09:35:00Z">
              <w:r>
                <w:rPr>
                  <w:rFonts w:eastAsia="宋体"/>
                  <w:szCs w:val="21"/>
                </w:rPr>
                <w:t>Rural, 2GHz</w:t>
              </w:r>
            </w:ins>
          </w:p>
          <w:p w14:paraId="54F38E25" w14:textId="77777777" w:rsidR="00E7523A" w:rsidRDefault="00E7523A" w:rsidP="00DB5682">
            <w:pPr>
              <w:snapToGrid w:val="0"/>
              <w:spacing w:after="0"/>
              <w:jc w:val="center"/>
              <w:rPr>
                <w:ins w:id="14599" w:author="ZTE" w:date="2020-11-20T09:35:00Z"/>
                <w:szCs w:val="21"/>
              </w:rPr>
            </w:pPr>
            <w:ins w:id="14600" w:author="ZTE" w:date="2020-11-20T09:35:00Z">
              <w:r>
                <w:rPr>
                  <w:szCs w:val="21"/>
                </w:rPr>
                <w:t>Baseline scheme: 1 PRACH transmission</w:t>
              </w:r>
            </w:ins>
          </w:p>
          <w:p w14:paraId="1EA0F716" w14:textId="77777777" w:rsidR="00E7523A" w:rsidRDefault="00E7523A" w:rsidP="00DB5682">
            <w:pPr>
              <w:snapToGrid w:val="0"/>
              <w:spacing w:after="0"/>
              <w:jc w:val="center"/>
              <w:rPr>
                <w:ins w:id="14601" w:author="ZTE" w:date="2020-11-20T09:35:00Z"/>
              </w:rPr>
            </w:pPr>
            <w:ins w:id="14602" w:author="ZTE" w:date="2020-11-20T09:35:00Z">
              <w:r>
                <w:rPr>
                  <w:szCs w:val="21"/>
                </w:rPr>
                <w:t>Enhanced scheme: 2 PRACH transmission with different beam</w:t>
              </w:r>
            </w:ins>
          </w:p>
        </w:tc>
      </w:tr>
      <w:tr w:rsidR="00E7523A" w14:paraId="484F984E" w14:textId="77777777" w:rsidTr="00DB5682">
        <w:trPr>
          <w:trHeight w:val="425"/>
          <w:jc w:val="center"/>
          <w:ins w:id="14603" w:author="ZTE" w:date="2020-11-20T09:35:00Z"/>
        </w:trPr>
        <w:tc>
          <w:tcPr>
            <w:tcW w:w="1300" w:type="dxa"/>
            <w:vMerge w:val="restart"/>
            <w:vAlign w:val="center"/>
          </w:tcPr>
          <w:p w14:paraId="7F0ED686" w14:textId="77777777" w:rsidR="00E7523A" w:rsidRDefault="00E7523A" w:rsidP="00DB5682">
            <w:pPr>
              <w:snapToGrid w:val="0"/>
              <w:spacing w:after="0"/>
              <w:jc w:val="center"/>
              <w:rPr>
                <w:ins w:id="14604" w:author="ZTE" w:date="2020-11-20T09:35:00Z"/>
                <w:rFonts w:eastAsia="宋体"/>
              </w:rPr>
            </w:pPr>
            <w:ins w:id="14605" w:author="ZTE" w:date="2020-11-20T09:35:00Z">
              <w:r>
                <w:rPr>
                  <w:rFonts w:eastAsia="宋体"/>
                </w:rPr>
                <w:t xml:space="preserve">Source </w:t>
              </w:r>
              <w:r>
                <w:rPr>
                  <w:rFonts w:eastAsia="宋体" w:hint="eastAsia"/>
                  <w:lang w:val="en-US" w:eastAsia="zh-CN"/>
                </w:rPr>
                <w:t>2</w:t>
              </w:r>
              <w:r>
                <w:rPr>
                  <w:rFonts w:eastAsia="宋体"/>
                </w:rPr>
                <w:t xml:space="preserve"> (</w:t>
              </w:r>
              <w:r>
                <w:rPr>
                  <w:rFonts w:eastAsia="等线"/>
                  <w:lang w:eastAsia="zh-CN"/>
                </w:rPr>
                <w:t>R1-2009793</w:t>
              </w:r>
              <w:r>
                <w:rPr>
                  <w:rFonts w:eastAsia="宋体"/>
                </w:rPr>
                <w:t>)</w:t>
              </w:r>
            </w:ins>
          </w:p>
        </w:tc>
        <w:tc>
          <w:tcPr>
            <w:tcW w:w="1832" w:type="dxa"/>
            <w:vMerge w:val="restart"/>
            <w:vAlign w:val="center"/>
          </w:tcPr>
          <w:p w14:paraId="7748D8A6" w14:textId="77777777" w:rsidR="00E7523A" w:rsidRDefault="00E7523A" w:rsidP="00DB5682">
            <w:pPr>
              <w:snapToGrid w:val="0"/>
              <w:jc w:val="center"/>
              <w:rPr>
                <w:ins w:id="14606" w:author="ZTE" w:date="2020-11-20T09:35:00Z"/>
                <w:rFonts w:eastAsia="宋体"/>
              </w:rPr>
            </w:pPr>
            <w:ins w:id="14607" w:author="ZTE" w:date="2020-11-20T09:35:00Z">
              <w:r>
                <w:rPr>
                  <w:rFonts w:eastAsia="宋体"/>
                  <w:szCs w:val="21"/>
                </w:rPr>
                <w:t>Multiple PRACH transmission</w:t>
              </w:r>
              <w:r>
                <w:rPr>
                  <w:rFonts w:eastAsia="宋体" w:hint="eastAsia"/>
                  <w:szCs w:val="21"/>
                  <w:lang w:val="en-US" w:eastAsia="zh-CN"/>
                </w:rPr>
                <w:t>s</w:t>
              </w:r>
              <w:r>
                <w:rPr>
                  <w:rFonts w:eastAsia="宋体"/>
                  <w:szCs w:val="21"/>
                </w:rPr>
                <w:t xml:space="preserve"> with different beams</w:t>
              </w:r>
            </w:ins>
          </w:p>
        </w:tc>
        <w:tc>
          <w:tcPr>
            <w:tcW w:w="1876" w:type="dxa"/>
            <w:vAlign w:val="center"/>
          </w:tcPr>
          <w:p w14:paraId="40AC4FD1" w14:textId="77777777" w:rsidR="00E7523A" w:rsidRDefault="00E7523A" w:rsidP="00DB5682">
            <w:pPr>
              <w:snapToGrid w:val="0"/>
              <w:jc w:val="center"/>
              <w:rPr>
                <w:ins w:id="14608" w:author="ZTE" w:date="2020-11-20T09:35:00Z"/>
                <w:rFonts w:eastAsia="宋体"/>
              </w:rPr>
            </w:pPr>
            <w:ins w:id="14609" w:author="ZTE" w:date="2020-11-20T09:35:00Z">
              <w:r>
                <w:rPr>
                  <w:rFonts w:eastAsia="宋体"/>
                  <w:szCs w:val="21"/>
                </w:rPr>
                <w:t>2 dB</w:t>
              </w:r>
            </w:ins>
          </w:p>
        </w:tc>
        <w:tc>
          <w:tcPr>
            <w:tcW w:w="4630" w:type="dxa"/>
            <w:vAlign w:val="center"/>
          </w:tcPr>
          <w:p w14:paraId="2D7ED3FA" w14:textId="77777777" w:rsidR="00E7523A" w:rsidRDefault="00E7523A" w:rsidP="00DB5682">
            <w:pPr>
              <w:snapToGrid w:val="0"/>
              <w:spacing w:after="0"/>
              <w:jc w:val="center"/>
              <w:rPr>
                <w:ins w:id="14610" w:author="ZTE" w:date="2020-11-20T09:35:00Z"/>
                <w:szCs w:val="21"/>
              </w:rPr>
            </w:pPr>
            <w:ins w:id="14611" w:author="ZTE" w:date="2020-11-20T09:35:00Z">
              <w:r>
                <w:rPr>
                  <w:szCs w:val="21"/>
                </w:rPr>
                <w:t>Urban, 28GHz, O2I</w:t>
              </w:r>
            </w:ins>
          </w:p>
          <w:p w14:paraId="7596E97F" w14:textId="77777777" w:rsidR="00E7523A" w:rsidRDefault="00E7523A" w:rsidP="00DB5682">
            <w:pPr>
              <w:snapToGrid w:val="0"/>
              <w:spacing w:after="0"/>
              <w:jc w:val="center"/>
              <w:rPr>
                <w:ins w:id="14612" w:author="ZTE" w:date="2020-11-20T09:35:00Z"/>
                <w:szCs w:val="21"/>
              </w:rPr>
            </w:pPr>
            <w:ins w:id="14613" w:author="ZTE" w:date="2020-11-20T09:35:00Z">
              <w:r>
                <w:rPr>
                  <w:szCs w:val="21"/>
                </w:rPr>
                <w:t>Baseline scheme: one PRACH transmission</w:t>
              </w:r>
            </w:ins>
          </w:p>
          <w:p w14:paraId="39889882" w14:textId="77777777" w:rsidR="00E7523A" w:rsidRDefault="00E7523A" w:rsidP="00DB5682">
            <w:pPr>
              <w:snapToGrid w:val="0"/>
              <w:spacing w:after="0"/>
              <w:jc w:val="center"/>
              <w:rPr>
                <w:ins w:id="14614" w:author="ZTE" w:date="2020-11-20T09:35:00Z"/>
                <w:rFonts w:eastAsia="宋体"/>
              </w:rPr>
            </w:pPr>
            <w:ins w:id="14615" w:author="ZTE" w:date="2020-11-20T09:35:00Z">
              <w:r>
                <w:rPr>
                  <w:szCs w:val="21"/>
                </w:rPr>
                <w:t>Enhanced scheme: bundle of 2 msg1 transmissions, each transmitted using a different narrow TX beam. Reported gain is the one corresponding to the highest measured RSRP at gNB.</w:t>
              </w:r>
            </w:ins>
          </w:p>
        </w:tc>
      </w:tr>
      <w:tr w:rsidR="00E7523A" w14:paraId="11AE5145" w14:textId="77777777" w:rsidTr="00DB5682">
        <w:trPr>
          <w:trHeight w:val="973"/>
          <w:jc w:val="center"/>
          <w:ins w:id="14616" w:author="ZTE" w:date="2020-11-20T09:35:00Z"/>
        </w:trPr>
        <w:tc>
          <w:tcPr>
            <w:tcW w:w="1300" w:type="dxa"/>
            <w:vMerge/>
            <w:vAlign w:val="center"/>
          </w:tcPr>
          <w:p w14:paraId="3092C373" w14:textId="77777777" w:rsidR="00E7523A" w:rsidRDefault="00E7523A" w:rsidP="00DB5682">
            <w:pPr>
              <w:snapToGrid w:val="0"/>
              <w:spacing w:after="0"/>
              <w:jc w:val="center"/>
              <w:rPr>
                <w:ins w:id="14617" w:author="ZTE" w:date="2020-11-20T09:35:00Z"/>
                <w:rFonts w:eastAsia="宋体"/>
              </w:rPr>
            </w:pPr>
          </w:p>
        </w:tc>
        <w:tc>
          <w:tcPr>
            <w:tcW w:w="1832" w:type="dxa"/>
            <w:vMerge/>
            <w:vAlign w:val="center"/>
          </w:tcPr>
          <w:p w14:paraId="0960E7D3" w14:textId="77777777" w:rsidR="00E7523A" w:rsidRDefault="00E7523A" w:rsidP="00DB5682">
            <w:pPr>
              <w:snapToGrid w:val="0"/>
              <w:jc w:val="center"/>
              <w:rPr>
                <w:ins w:id="14618" w:author="ZTE" w:date="2020-11-20T09:35:00Z"/>
                <w:rFonts w:eastAsia="宋体"/>
              </w:rPr>
            </w:pPr>
          </w:p>
        </w:tc>
        <w:tc>
          <w:tcPr>
            <w:tcW w:w="1876" w:type="dxa"/>
            <w:vAlign w:val="center"/>
          </w:tcPr>
          <w:p w14:paraId="65AA4358" w14:textId="77777777" w:rsidR="00E7523A" w:rsidRDefault="00E7523A" w:rsidP="00DB5682">
            <w:pPr>
              <w:snapToGrid w:val="0"/>
              <w:jc w:val="center"/>
              <w:rPr>
                <w:ins w:id="14619" w:author="ZTE" w:date="2020-11-20T09:35:00Z"/>
                <w:rFonts w:eastAsia="宋体"/>
                <w:lang w:val="en-US" w:eastAsia="zh-CN"/>
              </w:rPr>
            </w:pPr>
            <w:ins w:id="14620" w:author="ZTE" w:date="2020-11-20T09:35:00Z">
              <w:r>
                <w:rPr>
                  <w:rFonts w:eastAsia="宋体"/>
                  <w:szCs w:val="21"/>
                </w:rPr>
                <w:t>4.7</w:t>
              </w:r>
              <w:r>
                <w:rPr>
                  <w:rFonts w:eastAsia="宋体" w:hint="eastAsia"/>
                  <w:szCs w:val="21"/>
                  <w:lang w:val="en-US" w:eastAsia="zh-CN"/>
                </w:rPr>
                <w:t xml:space="preserve"> </w:t>
              </w:r>
              <w:r>
                <w:rPr>
                  <w:rFonts w:eastAsia="宋体"/>
                  <w:szCs w:val="21"/>
                </w:rPr>
                <w:t>dB</w:t>
              </w:r>
            </w:ins>
          </w:p>
        </w:tc>
        <w:tc>
          <w:tcPr>
            <w:tcW w:w="4630" w:type="dxa"/>
            <w:vAlign w:val="center"/>
          </w:tcPr>
          <w:p w14:paraId="4FE681ED" w14:textId="77777777" w:rsidR="00E7523A" w:rsidRDefault="00E7523A" w:rsidP="00DB5682">
            <w:pPr>
              <w:snapToGrid w:val="0"/>
              <w:spacing w:after="0"/>
              <w:jc w:val="center"/>
              <w:rPr>
                <w:ins w:id="14621" w:author="ZTE" w:date="2020-11-20T09:35:00Z"/>
                <w:szCs w:val="21"/>
              </w:rPr>
            </w:pPr>
            <w:ins w:id="14622" w:author="ZTE" w:date="2020-11-20T09:35:00Z">
              <w:r>
                <w:rPr>
                  <w:szCs w:val="21"/>
                </w:rPr>
                <w:t>Urban, 28GHz, O2I</w:t>
              </w:r>
            </w:ins>
          </w:p>
          <w:p w14:paraId="59133DB5" w14:textId="77777777" w:rsidR="00E7523A" w:rsidRDefault="00E7523A" w:rsidP="00DB5682">
            <w:pPr>
              <w:snapToGrid w:val="0"/>
              <w:spacing w:after="0"/>
              <w:jc w:val="center"/>
              <w:rPr>
                <w:ins w:id="14623" w:author="ZTE" w:date="2020-11-20T09:35:00Z"/>
                <w:szCs w:val="21"/>
              </w:rPr>
            </w:pPr>
            <w:ins w:id="14624" w:author="ZTE" w:date="2020-11-20T09:35:00Z">
              <w:r>
                <w:rPr>
                  <w:szCs w:val="21"/>
                </w:rPr>
                <w:t>Baseline scheme: one PRACH transmission</w:t>
              </w:r>
            </w:ins>
          </w:p>
          <w:p w14:paraId="52333613" w14:textId="77777777" w:rsidR="00E7523A" w:rsidRDefault="00E7523A" w:rsidP="00DB5682">
            <w:pPr>
              <w:snapToGrid w:val="0"/>
              <w:spacing w:after="0"/>
              <w:jc w:val="center"/>
              <w:rPr>
                <w:ins w:id="14625" w:author="ZTE" w:date="2020-11-20T09:35:00Z"/>
                <w:rFonts w:eastAsia="宋体"/>
              </w:rPr>
            </w:pPr>
            <w:ins w:id="14626" w:author="ZTE" w:date="2020-11-20T09:35:00Z">
              <w:r>
                <w:rPr>
                  <w:szCs w:val="21"/>
                </w:rPr>
                <w:t>Enhanced scheme: bundle of 4 msg1 transmissions, each transmitted using a different narrow TX beam. Reported gain is the one corresponding to the highest measured RSRP at gNB.</w:t>
              </w:r>
            </w:ins>
          </w:p>
        </w:tc>
      </w:tr>
    </w:tbl>
    <w:p w14:paraId="677079CA" w14:textId="77777777" w:rsidR="00E7523A" w:rsidRDefault="00E7523A" w:rsidP="00E7523A">
      <w:pPr>
        <w:widowControl w:val="0"/>
        <w:jc w:val="both"/>
        <w:rPr>
          <w:ins w:id="14627" w:author="ZTE" w:date="2020-11-16T10:32:00Z"/>
        </w:rPr>
      </w:pPr>
    </w:p>
    <w:p w14:paraId="60FD1D49" w14:textId="77777777" w:rsidR="00E7523A" w:rsidRDefault="00E7523A" w:rsidP="00E7523A">
      <w:pPr>
        <w:pStyle w:val="3"/>
        <w:rPr>
          <w:ins w:id="14628" w:author="ZTE" w:date="2020-11-16T10:32:00Z"/>
          <w:rFonts w:eastAsia="Malgun Gothic"/>
          <w:lang w:eastAsia="zh-CN"/>
        </w:rPr>
      </w:pPr>
      <w:bookmarkStart w:id="14629" w:name="_Toc56794615"/>
      <w:ins w:id="14630" w:author="ZTE" w:date="2020-11-16T10:32:00Z">
        <w:r>
          <w:rPr>
            <w:rFonts w:eastAsia="Malgun Gothic"/>
            <w:lang w:eastAsia="zh-CN"/>
          </w:rPr>
          <w:t>6.3.</w:t>
        </w:r>
        <w:r>
          <w:rPr>
            <w:rFonts w:eastAsia="宋体" w:hint="eastAsia"/>
            <w:lang w:val="en-US" w:eastAsia="zh-CN"/>
          </w:rPr>
          <w:t>3</w:t>
        </w:r>
        <w:r>
          <w:rPr>
            <w:rFonts w:eastAsia="Malgun Gothic"/>
          </w:rPr>
          <w:tab/>
        </w:r>
        <w:r>
          <w:rPr>
            <w:rFonts w:eastAsia="Malgun Gothic"/>
            <w:lang w:eastAsia="zh-CN"/>
          </w:rPr>
          <w:t>Enhancements for broadcast PDCCH</w:t>
        </w:r>
        <w:bookmarkEnd w:id="14629"/>
      </w:ins>
    </w:p>
    <w:p w14:paraId="695970BA" w14:textId="77777777" w:rsidR="00E7523A" w:rsidRDefault="00E7523A" w:rsidP="00E7523A">
      <w:pPr>
        <w:jc w:val="both"/>
        <w:rPr>
          <w:ins w:id="14631" w:author="ZTE" w:date="2020-11-16T10:32:00Z"/>
          <w:rFonts w:eastAsia="Times New Roman"/>
          <w:iCs/>
          <w:lang w:val="en-US" w:eastAsia="zh-CN"/>
        </w:rPr>
      </w:pPr>
      <w:ins w:id="14632" w:author="ZTE" w:date="2020-11-16T10:32:00Z">
        <w:r>
          <w:rPr>
            <w:lang w:eastAsia="zh-CN"/>
          </w:rPr>
          <w:t>Broadcast PDCCH repetition was studied. Potential specification impacts include PDCCH repetition configuration.</w:t>
        </w:r>
      </w:ins>
    </w:p>
    <w:p w14:paraId="27468F66" w14:textId="77777777" w:rsidR="00E7523A" w:rsidRDefault="00E7523A" w:rsidP="00E7523A">
      <w:pPr>
        <w:widowControl w:val="0"/>
        <w:jc w:val="both"/>
        <w:rPr>
          <w:ins w:id="14633" w:author="ZTE" w:date="2020-11-16T10:32:00Z"/>
        </w:rPr>
      </w:pPr>
      <w:ins w:id="14634" w:author="ZTE" w:date="2020-11-16T10:32:00Z">
        <w:r>
          <w:t xml:space="preserve">Compact DCI and PDCCH-less for broadcast PDCCH were studied for broadcast PDCCH. Potential specification impacts of compact DCI include mechanism for DCI bit field design for fallback DCI. Potential specification impacts of PDCCH-less include the mechanism to indicate the scheduling information for broadcast PDSCH carrying SIB messages. </w:t>
        </w:r>
      </w:ins>
    </w:p>
    <w:p w14:paraId="58F8113F" w14:textId="77777777" w:rsidR="00E7523A" w:rsidRDefault="00E7523A" w:rsidP="00E7523A">
      <w:pPr>
        <w:jc w:val="both"/>
        <w:rPr>
          <w:ins w:id="14635" w:author="ZTE" w:date="2020-11-16T10:32:00Z"/>
        </w:rPr>
      </w:pPr>
      <w:ins w:id="14636" w:author="ZTE" w:date="2020-11-16T10:32:00Z">
        <w:r>
          <w:t>Three sources (</w:t>
        </w:r>
        <w:r>
          <w:fldChar w:fldCharType="begin"/>
        </w:r>
        <w:r>
          <w:instrText xml:space="preserve"> HYPERLINK "file:///C:\\Users\\wanshic\\OneDrive%20-%20Qualcomm\\Documents\\Standards\\3GPP%20Standards\\Meeting%20Documents\\TSGR1_103\\Docs\\R1-2007745.zip" </w:instrText>
        </w:r>
        <w:r>
          <w:fldChar w:fldCharType="separate"/>
        </w:r>
        <w:r>
          <w:rPr>
            <w:lang w:eastAsia="zh-CN"/>
          </w:rPr>
          <w:t>R1-2007745</w:t>
        </w:r>
        <w:r>
          <w:rPr>
            <w:lang w:eastAsia="zh-CN"/>
          </w:rPr>
          <w:fldChar w:fldCharType="end"/>
        </w:r>
        <w:r>
          <w:t>,</w:t>
        </w:r>
      </w:ins>
      <w:ins w:id="14637" w:author="ZTE" w:date="2020-11-19T20:55:00Z">
        <w:r>
          <w:rPr>
            <w:rFonts w:hint="eastAsia"/>
            <w:lang w:val="en-US" w:eastAsia="zh-CN"/>
          </w:rPr>
          <w:t xml:space="preserve"> </w:t>
        </w:r>
      </w:ins>
      <w:ins w:id="14638" w:author="ZTE" w:date="2020-11-16T10:32:00Z">
        <w:r>
          <w:rPr>
            <w:lang w:val="en-US" w:eastAsia="zh-CN"/>
          </w:rPr>
          <w:fldChar w:fldCharType="begin"/>
        </w:r>
        <w:r>
          <w:rPr>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lang w:val="en-US" w:eastAsia="zh-CN"/>
          </w:rPr>
          <w:fldChar w:fldCharType="separate"/>
        </w:r>
        <w:r>
          <w:rPr>
            <w:lang w:val="en-US" w:eastAsia="zh-CN"/>
          </w:rPr>
          <w:t>R1-2009719</w:t>
        </w:r>
        <w:r>
          <w:rPr>
            <w:lang w:val="en-US" w:eastAsia="zh-CN"/>
          </w:rPr>
          <w:fldChar w:fldCharType="end"/>
        </w:r>
        <w:r>
          <w:t>,</w:t>
        </w:r>
      </w:ins>
      <w:ins w:id="14639" w:author="ZTE" w:date="2020-11-19T20:55:00Z">
        <w:r>
          <w:rPr>
            <w:rFonts w:hint="eastAsia"/>
            <w:lang w:val="en-US" w:eastAsia="zh-CN"/>
          </w:rPr>
          <w:t xml:space="preserve"> </w:t>
        </w:r>
      </w:ins>
      <w:ins w:id="14640" w:author="ZTE" w:date="2020-11-16T10:32:00Z">
        <w:r>
          <w:t>R1-2009309) evaluated the performance of enhancements on PDCCH repetition.</w:t>
        </w:r>
      </w:ins>
    </w:p>
    <w:p w14:paraId="3FBA8BE2"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641" w:author="ZTE" w:date="2020-11-16T10:32:00Z"/>
          <w:rFonts w:eastAsia="Times New Roman"/>
          <w:lang w:val="en-US" w:eastAsia="zh-CN"/>
        </w:rPr>
      </w:pPr>
      <w:ins w:id="14642" w:author="ZTE" w:date="2020-11-16T10:32:00Z">
        <w:r>
          <w:rPr>
            <w:rFonts w:eastAsia="Times New Roman"/>
            <w:lang w:val="en-US" w:eastAsia="zh-CN"/>
          </w:rPr>
          <w:t xml:space="preserve">Two </w:t>
        </w:r>
        <w:r>
          <w:rPr>
            <w:rFonts w:eastAsia="Times New Roman"/>
            <w:lang w:eastAsia="zh-CN"/>
          </w:rPr>
          <w:t>source</w:t>
        </w:r>
        <w:r>
          <w:rPr>
            <w:rFonts w:eastAsia="Times New Roman"/>
            <w:lang w:val="en-US" w:eastAsia="zh-CN"/>
          </w:rPr>
          <w:t>s</w:t>
        </w:r>
        <w:r>
          <w:rPr>
            <w:rFonts w:eastAsia="Times New Roman"/>
            <w:lang w:eastAsia="zh-CN"/>
          </w:rPr>
          <w:t xml:space="preserve"> </w:t>
        </w:r>
      </w:ins>
      <w:ins w:id="14643" w:author="ZTE" w:date="2020-11-19T20:53:00Z">
        <w:r>
          <w:rPr>
            <w:rFonts w:eastAsia="Times New Roman" w:hint="eastAsia"/>
            <w:lang w:val="en-US" w:eastAsia="zh-CN"/>
          </w:rPr>
          <w:t>(</w:t>
        </w:r>
        <w:r>
          <w:rPr>
            <w:lang w:val="en-US" w:eastAsia="zh-CN"/>
          </w:rPr>
          <w:fldChar w:fldCharType="begin"/>
        </w:r>
        <w:r>
          <w:rPr>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lang w:val="en-US" w:eastAsia="zh-CN"/>
          </w:rPr>
          <w:fldChar w:fldCharType="separate"/>
        </w:r>
        <w:r>
          <w:rPr>
            <w:lang w:val="en-US" w:eastAsia="zh-CN"/>
          </w:rPr>
          <w:t>R1-2009719</w:t>
        </w:r>
        <w:r>
          <w:rPr>
            <w:lang w:val="en-US" w:eastAsia="zh-CN"/>
          </w:rPr>
          <w:fldChar w:fldCharType="end"/>
        </w:r>
        <w:r>
          <w:rPr>
            <w:rFonts w:hint="eastAsia"/>
            <w:lang w:val="en-US" w:eastAsia="zh-CN"/>
          </w:rPr>
          <w:t xml:space="preserve">, </w:t>
        </w:r>
        <w:r>
          <w:t>R1-2009309</w:t>
        </w:r>
        <w:r>
          <w:rPr>
            <w:rFonts w:eastAsia="Times New Roman" w:hint="eastAsia"/>
            <w:lang w:val="en-US" w:eastAsia="zh-CN"/>
          </w:rPr>
          <w:t xml:space="preserve">) </w:t>
        </w:r>
      </w:ins>
      <w:ins w:id="14644" w:author="ZTE" w:date="2020-11-16T10:32:00Z">
        <w:r>
          <w:rPr>
            <w:rFonts w:eastAsia="Times New Roman"/>
            <w:lang w:eastAsia="zh-CN"/>
          </w:rPr>
          <w:t xml:space="preserve">show </w:t>
        </w:r>
        <w:r>
          <w:rPr>
            <w:rFonts w:eastAsia="Times New Roman"/>
            <w:szCs w:val="21"/>
            <w:lang w:eastAsia="en-IN"/>
          </w:rPr>
          <w:t>2 dB</w:t>
        </w:r>
        <w:r>
          <w:rPr>
            <w:rFonts w:eastAsia="Times New Roman"/>
            <w:lang w:eastAsia="zh-CN"/>
          </w:rPr>
          <w:t xml:space="preserve"> gain</w:t>
        </w:r>
        <w:r>
          <w:rPr>
            <w:rFonts w:eastAsia="Times New Roman"/>
            <w:lang w:val="en-US" w:eastAsia="zh-CN"/>
          </w:rPr>
          <w:t xml:space="preserve"> and one </w:t>
        </w:r>
        <w:r>
          <w:rPr>
            <w:rFonts w:eastAsia="Times New Roman"/>
            <w:lang w:eastAsia="zh-CN"/>
          </w:rPr>
          <w:t>source</w:t>
        </w:r>
      </w:ins>
      <w:ins w:id="14645" w:author="ZTE" w:date="2020-11-19T20:53:00Z">
        <w:r>
          <w:rPr>
            <w:rFonts w:eastAsia="Times New Roman" w:hint="eastAsia"/>
            <w:lang w:val="en-US" w:eastAsia="zh-CN"/>
          </w:rPr>
          <w:t xml:space="preserve"> (</w:t>
        </w:r>
        <w:r>
          <w:fldChar w:fldCharType="begin"/>
        </w:r>
        <w:r>
          <w:instrText xml:space="preserve"> HYPERLINK "file:///C:\\Users\\wanshic\\OneDrive%20-%20Qualcomm\\Documents\\Standards\\3GPP%20Standards\\Meeting%20Documents\\TSGR1_103\\Docs\\R1-2007745.zip" </w:instrText>
        </w:r>
        <w:r>
          <w:fldChar w:fldCharType="separate"/>
        </w:r>
        <w:r>
          <w:rPr>
            <w:lang w:eastAsia="zh-CN"/>
          </w:rPr>
          <w:t>R1-2007745</w:t>
        </w:r>
        <w:r>
          <w:rPr>
            <w:lang w:eastAsia="zh-CN"/>
          </w:rPr>
          <w:fldChar w:fldCharType="end"/>
        </w:r>
        <w:r>
          <w:rPr>
            <w:rFonts w:eastAsia="Times New Roman" w:hint="eastAsia"/>
            <w:lang w:val="en-US" w:eastAsia="zh-CN"/>
          </w:rPr>
          <w:t>)</w:t>
        </w:r>
      </w:ins>
      <w:ins w:id="14646" w:author="ZTE" w:date="2020-11-16T10:32:00Z">
        <w:r>
          <w:rPr>
            <w:rFonts w:eastAsia="Times New Roman"/>
            <w:lang w:eastAsia="zh-CN"/>
          </w:rPr>
          <w:t xml:space="preserve"> show</w:t>
        </w:r>
        <w:r>
          <w:rPr>
            <w:rFonts w:eastAsia="Times New Roman"/>
            <w:lang w:val="en-US" w:eastAsia="zh-CN"/>
          </w:rPr>
          <w:t>s</w:t>
        </w:r>
        <w:r>
          <w:rPr>
            <w:rFonts w:eastAsia="Times New Roman"/>
            <w:lang w:eastAsia="zh-CN"/>
          </w:rPr>
          <w:t xml:space="preserve"> </w:t>
        </w:r>
        <w:r>
          <w:rPr>
            <w:rFonts w:eastAsia="Times New Roman"/>
            <w:szCs w:val="21"/>
            <w:lang w:eastAsia="en-IN"/>
          </w:rPr>
          <w:t>2.8~3.1 dB</w:t>
        </w:r>
        <w:r>
          <w:rPr>
            <w:rFonts w:eastAsia="Times New Roman"/>
            <w:lang w:eastAsia="zh-CN"/>
          </w:rPr>
          <w:t xml:space="preserve"> gain</w:t>
        </w:r>
        <w:r>
          <w:rPr>
            <w:rFonts w:eastAsia="Times New Roman"/>
            <w:lang w:val="en-US" w:eastAsia="zh-CN"/>
          </w:rPr>
          <w:t xml:space="preserve"> when</w:t>
        </w:r>
        <w:r>
          <w:rPr>
            <w:rFonts w:eastAsia="Times New Roman"/>
            <w:lang w:eastAsia="zh-CN"/>
          </w:rPr>
          <w:t xml:space="preserve"> the number of repetitions is </w:t>
        </w:r>
        <w:r>
          <w:rPr>
            <w:rFonts w:eastAsia="Times New Roman"/>
            <w:lang w:val="en-US" w:eastAsia="zh-CN"/>
          </w:rPr>
          <w:t xml:space="preserve">increased to 2. </w:t>
        </w:r>
      </w:ins>
    </w:p>
    <w:p w14:paraId="72952973"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647" w:author="ZTE" w:date="2020-11-16T10:32:00Z"/>
          <w:rFonts w:eastAsia="Times New Roman"/>
          <w:lang w:val="en-US" w:eastAsia="zh-CN"/>
        </w:rPr>
      </w:pPr>
      <w:ins w:id="14648" w:author="ZTE" w:date="2020-11-16T10:32:00Z">
        <w:r>
          <w:rPr>
            <w:rFonts w:eastAsia="Times New Roman"/>
            <w:lang w:val="en-US" w:eastAsia="zh-CN"/>
          </w:rPr>
          <w:t xml:space="preserve">One </w:t>
        </w:r>
        <w:r>
          <w:rPr>
            <w:rFonts w:eastAsia="Times New Roman"/>
            <w:lang w:eastAsia="zh-CN"/>
          </w:rPr>
          <w:t xml:space="preserve">source </w:t>
        </w:r>
      </w:ins>
      <w:ins w:id="14649" w:author="ZTE" w:date="2020-11-19T20:53:00Z">
        <w:r>
          <w:rPr>
            <w:rFonts w:eastAsia="Times New Roman" w:hint="eastAsia"/>
            <w:lang w:val="en-US" w:eastAsia="zh-CN"/>
          </w:rPr>
          <w:t>(</w:t>
        </w:r>
        <w:r>
          <w:fldChar w:fldCharType="begin"/>
        </w:r>
        <w:r>
          <w:instrText xml:space="preserve"> HYPERLINK "file:///C:\\Users\\wanshic\\OneDrive%20-%20Qualcomm\\Documents\\Standards\\3GPP%20Standards\\Meeting%20Documents\\TSGR1_103\\Docs\\R1-2007745.zip" </w:instrText>
        </w:r>
        <w:r>
          <w:fldChar w:fldCharType="separate"/>
        </w:r>
        <w:r>
          <w:rPr>
            <w:lang w:eastAsia="zh-CN"/>
          </w:rPr>
          <w:t>R1-2007745</w:t>
        </w:r>
        <w:r>
          <w:rPr>
            <w:lang w:eastAsia="zh-CN"/>
          </w:rPr>
          <w:fldChar w:fldCharType="end"/>
        </w:r>
        <w:r>
          <w:rPr>
            <w:rFonts w:eastAsia="Times New Roman" w:hint="eastAsia"/>
            <w:lang w:val="en-US" w:eastAsia="zh-CN"/>
          </w:rPr>
          <w:t xml:space="preserve">) </w:t>
        </w:r>
      </w:ins>
      <w:ins w:id="14650" w:author="ZTE" w:date="2020-11-16T10:32:00Z">
        <w:r>
          <w:rPr>
            <w:rFonts w:eastAsia="Times New Roman"/>
            <w:lang w:eastAsia="zh-CN"/>
          </w:rPr>
          <w:t>show</w:t>
        </w:r>
        <w:r>
          <w:rPr>
            <w:rFonts w:eastAsia="Times New Roman"/>
            <w:lang w:val="en-US" w:eastAsia="zh-CN"/>
          </w:rPr>
          <w:t>s</w:t>
        </w:r>
        <w:r>
          <w:rPr>
            <w:rFonts w:eastAsia="Times New Roman"/>
            <w:lang w:eastAsia="zh-CN"/>
          </w:rPr>
          <w:t xml:space="preserve"> </w:t>
        </w:r>
        <w:r>
          <w:rPr>
            <w:rFonts w:eastAsia="Times New Roman"/>
            <w:szCs w:val="21"/>
            <w:lang w:eastAsia="en-IN"/>
          </w:rPr>
          <w:t>4~5.8 dB</w:t>
        </w:r>
        <w:r>
          <w:rPr>
            <w:rFonts w:eastAsia="Times New Roman"/>
            <w:lang w:eastAsia="zh-CN"/>
          </w:rPr>
          <w:t xml:space="preserve"> gain</w:t>
        </w:r>
        <w:r>
          <w:rPr>
            <w:rFonts w:eastAsia="Times New Roman"/>
            <w:lang w:val="en-US" w:eastAsia="zh-CN"/>
          </w:rPr>
          <w:t xml:space="preserve"> and one source </w:t>
        </w:r>
      </w:ins>
      <w:ins w:id="14651" w:author="ZTE" w:date="2020-11-19T20:54:00Z">
        <w:r>
          <w:rPr>
            <w:rFonts w:eastAsia="Times New Roman" w:hint="eastAsia"/>
            <w:lang w:val="en-US" w:eastAsia="zh-CN"/>
          </w:rPr>
          <w:t>(</w:t>
        </w:r>
        <w:r>
          <w:t>R1-2009309</w:t>
        </w:r>
        <w:r>
          <w:rPr>
            <w:rFonts w:eastAsia="Times New Roman" w:hint="eastAsia"/>
            <w:lang w:val="en-US" w:eastAsia="zh-CN"/>
          </w:rPr>
          <w:t xml:space="preserve">) </w:t>
        </w:r>
      </w:ins>
      <w:ins w:id="14652" w:author="ZTE" w:date="2020-11-16T10:32:00Z">
        <w:r>
          <w:rPr>
            <w:rFonts w:eastAsia="Times New Roman"/>
            <w:lang w:val="en-US" w:eastAsia="zh-CN"/>
          </w:rPr>
          <w:t>shows 4 dB gain when</w:t>
        </w:r>
        <w:r>
          <w:rPr>
            <w:rFonts w:eastAsia="Times New Roman"/>
            <w:lang w:eastAsia="zh-CN"/>
          </w:rPr>
          <w:t xml:space="preserve"> the number of repetitions is </w:t>
        </w:r>
        <w:r>
          <w:rPr>
            <w:rFonts w:eastAsia="Times New Roman"/>
            <w:lang w:val="en-US" w:eastAsia="zh-CN"/>
          </w:rPr>
          <w:t xml:space="preserve">increased to 4. </w:t>
        </w:r>
      </w:ins>
    </w:p>
    <w:p w14:paraId="5F642480" w14:textId="77777777" w:rsidR="00E7523A" w:rsidRDefault="00E7523A" w:rsidP="00E7523A">
      <w:pPr>
        <w:pStyle w:val="ad"/>
        <w:widowControl w:val="0"/>
        <w:numPr>
          <w:ilvl w:val="0"/>
          <w:numId w:val="26"/>
        </w:numPr>
        <w:overflowPunct w:val="0"/>
        <w:autoSpaceDE w:val="0"/>
        <w:autoSpaceDN w:val="0"/>
        <w:adjustRightInd w:val="0"/>
        <w:snapToGrid w:val="0"/>
        <w:spacing w:after="0" w:line="260" w:lineRule="auto"/>
        <w:ind w:left="200" w:firstLineChars="0" w:hanging="200"/>
        <w:jc w:val="both"/>
        <w:textAlignment w:val="baseline"/>
        <w:rPr>
          <w:ins w:id="14653" w:author="ZTE" w:date="2020-11-16T10:32:00Z"/>
        </w:rPr>
      </w:pPr>
      <w:ins w:id="14654" w:author="ZTE" w:date="2020-11-16T10:32:00Z">
        <w:r>
          <w:rPr>
            <w:rFonts w:eastAsia="Times New Roman"/>
            <w:lang w:val="en-US" w:eastAsia="zh-CN"/>
          </w:rPr>
          <w:t xml:space="preserve">One source </w:t>
        </w:r>
      </w:ins>
      <w:ins w:id="14655" w:author="ZTE" w:date="2020-11-19T20:52:00Z">
        <w:r>
          <w:rPr>
            <w:rFonts w:eastAsia="Times New Roman" w:hint="eastAsia"/>
            <w:lang w:val="en-US" w:eastAsia="zh-CN"/>
          </w:rPr>
          <w:t>(</w:t>
        </w:r>
        <w:r>
          <w:t>R1-2009309</w:t>
        </w:r>
        <w:r>
          <w:rPr>
            <w:rFonts w:eastAsia="Times New Roman" w:hint="eastAsia"/>
            <w:lang w:val="en-US" w:eastAsia="zh-CN"/>
          </w:rPr>
          <w:t xml:space="preserve">) </w:t>
        </w:r>
      </w:ins>
      <w:ins w:id="14656" w:author="ZTE" w:date="2020-11-16T10:32:00Z">
        <w:r>
          <w:rPr>
            <w:rFonts w:eastAsia="Times New Roman"/>
            <w:lang w:val="en-US" w:eastAsia="zh-CN"/>
          </w:rPr>
          <w:t xml:space="preserve">shows about </w:t>
        </w:r>
        <w:r>
          <w:rPr>
            <w:rFonts w:eastAsia="Times New Roman"/>
            <w:lang w:eastAsia="zh-CN"/>
          </w:rPr>
          <w:t>3dB and 6dB</w:t>
        </w:r>
        <w:r>
          <w:rPr>
            <w:rFonts w:eastAsia="Times New Roman"/>
            <w:lang w:val="en-US" w:eastAsia="zh-CN"/>
          </w:rPr>
          <w:t xml:space="preserve"> gain i</w:t>
        </w:r>
        <w:r>
          <w:rPr>
            <w:rFonts w:eastAsia="Times New Roman"/>
            <w:lang w:eastAsia="zh-CN"/>
          </w:rPr>
          <w:t>f DMRS bundling is consider</w:t>
        </w:r>
        <w:r>
          <w:rPr>
            <w:rFonts w:eastAsia="Times New Roman"/>
            <w:lang w:val="en-US" w:eastAsia="zh-CN"/>
          </w:rPr>
          <w:t xml:space="preserve">ed for 2 and 4 repetitions respectively. </w:t>
        </w:r>
        <w:r>
          <w:rPr>
            <w:rFonts w:eastAsia="Times New Roman"/>
            <w:lang w:eastAsia="zh-CN"/>
          </w:rPr>
          <w:t xml:space="preserve"> </w:t>
        </w:r>
      </w:ins>
    </w:p>
    <w:p w14:paraId="1FD928EE" w14:textId="77777777" w:rsidR="00E7523A" w:rsidRDefault="00E7523A" w:rsidP="00E7523A">
      <w:pPr>
        <w:spacing w:beforeLines="50" w:before="120"/>
        <w:jc w:val="both"/>
        <w:rPr>
          <w:ins w:id="14657" w:author="ZTE" w:date="2020-11-20T09:36:00Z"/>
        </w:rPr>
      </w:pPr>
      <w:ins w:id="14658" w:author="ZTE" w:date="2020-11-16T10:32:00Z">
        <w:r>
          <w:t>One source (</w:t>
        </w:r>
        <w:r>
          <w:rPr>
            <w:lang w:val="en-US" w:eastAsia="zh-CN"/>
          </w:rPr>
          <w:fldChar w:fldCharType="begin"/>
        </w:r>
        <w:r>
          <w:rPr>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lang w:val="en-US" w:eastAsia="zh-CN"/>
          </w:rPr>
          <w:fldChar w:fldCharType="separate"/>
        </w:r>
        <w:r>
          <w:rPr>
            <w:lang w:val="en-US" w:eastAsia="zh-CN"/>
          </w:rPr>
          <w:t>R1-2009719</w:t>
        </w:r>
        <w:r>
          <w:rPr>
            <w:lang w:val="en-US" w:eastAsia="zh-CN"/>
          </w:rPr>
          <w:fldChar w:fldCharType="end"/>
        </w:r>
        <w:r>
          <w:t>) evaluated the performance of compact DCI and shows 1.5 dB gain if the number of DCI payload size is reduced from 40 bits to 20 bits.</w:t>
        </w:r>
      </w:ins>
    </w:p>
    <w:p w14:paraId="6903F18C" w14:textId="77777777" w:rsidR="00E7523A" w:rsidRDefault="00E7523A" w:rsidP="00A46A65">
      <w:pPr>
        <w:pStyle w:val="TH"/>
        <w:rPr>
          <w:ins w:id="14659" w:author="ZTE" w:date="2020-11-20T09:44:00Z"/>
          <w:lang w:val="en-US"/>
        </w:rPr>
      </w:pPr>
      <w:ins w:id="14660" w:author="ZTE" w:date="2020-11-20T09:44:00Z">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3</w:t>
        </w:r>
        <w:r>
          <w:rPr>
            <w:rFonts w:eastAsia="宋体" w:hint="eastAsia"/>
          </w:rPr>
          <w:t>-</w:t>
        </w:r>
        <w:r>
          <w:rPr>
            <w:rFonts w:eastAsia="宋体" w:hint="eastAsia"/>
            <w:lang w:val="en-US" w:eastAsia="zh-CN"/>
          </w:rPr>
          <w:t>1</w:t>
        </w:r>
        <w:r>
          <w:rPr>
            <w:rFonts w:eastAsia="宋体" w:hint="eastAsia"/>
          </w:rPr>
          <w:t xml:space="preserve"> </w:t>
        </w:r>
        <w:r>
          <w:t xml:space="preserve">Performance evaluation for </w:t>
        </w:r>
        <w:r>
          <w:rPr>
            <w:rFonts w:hint="eastAsia"/>
            <w:lang w:val="en-US" w:eastAsia="zh-CN"/>
          </w:rPr>
          <w:t>PDCCH enhancements</w:t>
        </w:r>
      </w:ins>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14:paraId="01DE96B2" w14:textId="77777777" w:rsidTr="00DB5682">
        <w:trPr>
          <w:trHeight w:val="364"/>
          <w:jc w:val="center"/>
          <w:ins w:id="14661" w:author="ZTE" w:date="2020-11-20T09:44:00Z"/>
        </w:trPr>
        <w:tc>
          <w:tcPr>
            <w:tcW w:w="1300" w:type="dxa"/>
            <w:vAlign w:val="center"/>
          </w:tcPr>
          <w:p w14:paraId="575685D0" w14:textId="77777777" w:rsidR="00E7523A" w:rsidRDefault="00E7523A" w:rsidP="00DB5682">
            <w:pPr>
              <w:jc w:val="center"/>
              <w:rPr>
                <w:ins w:id="14662" w:author="ZTE" w:date="2020-11-20T09:44:00Z"/>
                <w:rFonts w:eastAsia="宋体"/>
                <w:b/>
                <w:bCs/>
              </w:rPr>
            </w:pPr>
            <w:ins w:id="14663" w:author="ZTE" w:date="2020-11-20T09:44:00Z">
              <w:r>
                <w:rPr>
                  <w:rFonts w:eastAsia="宋体"/>
                  <w:b/>
                </w:rPr>
                <w:t>Source</w:t>
              </w:r>
            </w:ins>
          </w:p>
        </w:tc>
        <w:tc>
          <w:tcPr>
            <w:tcW w:w="1832" w:type="dxa"/>
            <w:vAlign w:val="center"/>
          </w:tcPr>
          <w:p w14:paraId="2D58635E" w14:textId="77777777" w:rsidR="00E7523A" w:rsidRDefault="00E7523A" w:rsidP="00DB5682">
            <w:pPr>
              <w:jc w:val="center"/>
              <w:rPr>
                <w:ins w:id="14664" w:author="ZTE" w:date="2020-11-20T09:44:00Z"/>
                <w:rFonts w:eastAsia="宋体"/>
                <w:b/>
                <w:bCs/>
                <w:lang w:val="en-US" w:eastAsia="zh-CN"/>
              </w:rPr>
            </w:pPr>
            <w:ins w:id="14665" w:author="ZTE" w:date="2020-11-20T09:44:00Z">
              <w:r>
                <w:rPr>
                  <w:rFonts w:eastAsia="宋体" w:hint="eastAsia"/>
                  <w:b/>
                  <w:bCs/>
                  <w:lang w:val="en-US" w:eastAsia="zh-CN"/>
                </w:rPr>
                <w:t>Solution</w:t>
              </w:r>
            </w:ins>
          </w:p>
        </w:tc>
        <w:tc>
          <w:tcPr>
            <w:tcW w:w="1876" w:type="dxa"/>
            <w:vAlign w:val="center"/>
          </w:tcPr>
          <w:p w14:paraId="32E8C8B8" w14:textId="77777777" w:rsidR="00E7523A" w:rsidRDefault="00E7523A" w:rsidP="00DB5682">
            <w:pPr>
              <w:jc w:val="center"/>
              <w:rPr>
                <w:ins w:id="14666" w:author="ZTE" w:date="2020-11-20T09:44:00Z"/>
                <w:rFonts w:eastAsia="宋体"/>
                <w:b/>
                <w:bCs/>
              </w:rPr>
            </w:pPr>
            <w:ins w:id="14667" w:author="ZTE" w:date="2020-11-20T09:44:00Z">
              <w:r>
                <w:rPr>
                  <w:rFonts w:eastAsia="宋体"/>
                  <w:b/>
                  <w:bCs/>
                </w:rPr>
                <w:t>Performance gain</w:t>
              </w:r>
            </w:ins>
          </w:p>
        </w:tc>
        <w:tc>
          <w:tcPr>
            <w:tcW w:w="4630" w:type="dxa"/>
            <w:vAlign w:val="center"/>
          </w:tcPr>
          <w:p w14:paraId="2768FDD5" w14:textId="77777777" w:rsidR="00E7523A" w:rsidRDefault="00E7523A" w:rsidP="00DB5682">
            <w:pPr>
              <w:jc w:val="center"/>
              <w:rPr>
                <w:ins w:id="14668" w:author="ZTE" w:date="2020-11-20T09:44:00Z"/>
                <w:rFonts w:eastAsia="宋体"/>
                <w:b/>
                <w:bCs/>
              </w:rPr>
            </w:pPr>
            <w:ins w:id="14669" w:author="ZTE" w:date="2020-11-20T09:44:00Z">
              <w:r>
                <w:rPr>
                  <w:rFonts w:eastAsia="宋体"/>
                  <w:b/>
                  <w:bCs/>
                </w:rPr>
                <w:t>Key Assumptions</w:t>
              </w:r>
            </w:ins>
          </w:p>
        </w:tc>
      </w:tr>
      <w:tr w:rsidR="00E7523A" w14:paraId="0BFC482A" w14:textId="77777777" w:rsidTr="00DB5682">
        <w:trPr>
          <w:trHeight w:val="128"/>
          <w:jc w:val="center"/>
          <w:ins w:id="14670" w:author="ZTE" w:date="2020-11-20T09:44:00Z"/>
        </w:trPr>
        <w:tc>
          <w:tcPr>
            <w:tcW w:w="1300" w:type="dxa"/>
            <w:vMerge w:val="restart"/>
            <w:vAlign w:val="center"/>
          </w:tcPr>
          <w:p w14:paraId="5347D4A0" w14:textId="77777777" w:rsidR="00E7523A" w:rsidRDefault="00E7523A" w:rsidP="00DB5682">
            <w:pPr>
              <w:snapToGrid w:val="0"/>
              <w:spacing w:after="0"/>
              <w:jc w:val="center"/>
              <w:rPr>
                <w:ins w:id="14671" w:author="ZTE" w:date="2020-11-20T09:44:00Z"/>
                <w:rFonts w:eastAsia="宋体"/>
              </w:rPr>
            </w:pPr>
            <w:ins w:id="14672" w:author="ZTE" w:date="2020-11-20T09:44:00Z">
              <w:r>
                <w:rPr>
                  <w:rFonts w:eastAsia="宋体"/>
                </w:rPr>
                <w:t>Source 1 (</w:t>
              </w:r>
              <w:r>
                <w:rPr>
                  <w:lang w:eastAsia="zh-CN"/>
                </w:rPr>
                <w:fldChar w:fldCharType="begin"/>
              </w:r>
              <w:r>
                <w:rPr>
                  <w:lang w:eastAsia="zh-CN"/>
                </w:rPr>
                <w:instrText xml:space="preserve"> HYPERLINK "file:///C:\\Users\\wanshic\\OneDrive%20-%20Qualcomm\\Documents\\Standards\\3GPP%20Standards\\Meeting%20Documents\\TSGR1_103\\Docs\\R1-2007745.zip" </w:instrText>
              </w:r>
              <w:r>
                <w:rPr>
                  <w:lang w:eastAsia="zh-CN"/>
                </w:rPr>
                <w:fldChar w:fldCharType="separate"/>
              </w:r>
              <w:r>
                <w:rPr>
                  <w:lang w:eastAsia="zh-CN"/>
                </w:rPr>
                <w:t>R1-2007745</w:t>
              </w:r>
              <w:r>
                <w:rPr>
                  <w:lang w:eastAsia="zh-CN"/>
                </w:rPr>
                <w:fldChar w:fldCharType="end"/>
              </w:r>
              <w:r>
                <w:rPr>
                  <w:rFonts w:eastAsia="宋体"/>
                </w:rPr>
                <w:t>)</w:t>
              </w:r>
            </w:ins>
          </w:p>
        </w:tc>
        <w:tc>
          <w:tcPr>
            <w:tcW w:w="1832" w:type="dxa"/>
            <w:vMerge w:val="restart"/>
            <w:vAlign w:val="center"/>
          </w:tcPr>
          <w:p w14:paraId="05B4CD2E" w14:textId="77777777" w:rsidR="00E7523A" w:rsidRDefault="00E7523A" w:rsidP="00DB5682">
            <w:pPr>
              <w:spacing w:after="0"/>
              <w:jc w:val="center"/>
              <w:rPr>
                <w:ins w:id="14673" w:author="ZTE" w:date="2020-11-20T09:44:00Z"/>
                <w:rFonts w:eastAsia="宋体"/>
                <w:szCs w:val="21"/>
              </w:rPr>
            </w:pPr>
          </w:p>
          <w:p w14:paraId="04301A08" w14:textId="77777777" w:rsidR="00E7523A" w:rsidRDefault="00E7523A" w:rsidP="00DB5682">
            <w:pPr>
              <w:spacing w:after="0"/>
              <w:jc w:val="center"/>
              <w:rPr>
                <w:ins w:id="14674" w:author="ZTE" w:date="2020-11-20T09:44:00Z"/>
                <w:rFonts w:eastAsia="宋体"/>
                <w:szCs w:val="21"/>
              </w:rPr>
            </w:pPr>
          </w:p>
          <w:p w14:paraId="446360D9" w14:textId="77777777" w:rsidR="00E7523A" w:rsidRDefault="00E7523A" w:rsidP="00DB5682">
            <w:pPr>
              <w:spacing w:after="0"/>
              <w:jc w:val="center"/>
              <w:rPr>
                <w:ins w:id="14675" w:author="ZTE" w:date="2020-11-20T09:44:00Z"/>
                <w:rFonts w:eastAsia="宋体"/>
              </w:rPr>
            </w:pPr>
            <w:ins w:id="14676" w:author="ZTE" w:date="2020-11-20T09:44:00Z">
              <w:r>
                <w:rPr>
                  <w:rFonts w:eastAsia="宋体"/>
                  <w:szCs w:val="21"/>
                </w:rPr>
                <w:t>PDCCH repetition</w:t>
              </w:r>
            </w:ins>
          </w:p>
        </w:tc>
        <w:tc>
          <w:tcPr>
            <w:tcW w:w="1876" w:type="dxa"/>
            <w:vAlign w:val="center"/>
          </w:tcPr>
          <w:p w14:paraId="33874AA9" w14:textId="77777777" w:rsidR="00E7523A" w:rsidRDefault="00E7523A" w:rsidP="00DB5682">
            <w:pPr>
              <w:spacing w:after="0"/>
              <w:jc w:val="center"/>
              <w:rPr>
                <w:ins w:id="14677" w:author="ZTE" w:date="2020-11-20T09:44:00Z"/>
                <w:rFonts w:eastAsia="宋体"/>
              </w:rPr>
            </w:pPr>
            <w:ins w:id="14678" w:author="ZTE" w:date="2020-11-20T09:44:00Z">
              <w:r>
                <w:rPr>
                  <w:szCs w:val="21"/>
                </w:rPr>
                <w:t>2.8~3.1 dB</w:t>
              </w:r>
            </w:ins>
          </w:p>
        </w:tc>
        <w:tc>
          <w:tcPr>
            <w:tcW w:w="4630" w:type="dxa"/>
            <w:vAlign w:val="center"/>
          </w:tcPr>
          <w:p w14:paraId="68480976" w14:textId="77777777" w:rsidR="00E7523A" w:rsidRDefault="00E7523A" w:rsidP="00DB5682">
            <w:pPr>
              <w:spacing w:after="0"/>
              <w:jc w:val="center"/>
              <w:rPr>
                <w:ins w:id="14679" w:author="ZTE" w:date="2020-11-20T09:44:00Z"/>
                <w:szCs w:val="21"/>
              </w:rPr>
            </w:pPr>
            <w:ins w:id="14680" w:author="ZTE" w:date="2020-11-20T09:44:00Z">
              <w:r>
                <w:rPr>
                  <w:szCs w:val="21"/>
                </w:rPr>
                <w:t>Rural, 2GHz, 2Tx-2Rx, AL=16</w:t>
              </w:r>
            </w:ins>
          </w:p>
          <w:p w14:paraId="2E9FEC6E" w14:textId="77777777" w:rsidR="00E7523A" w:rsidRDefault="00E7523A" w:rsidP="00DB5682">
            <w:pPr>
              <w:spacing w:after="0"/>
              <w:jc w:val="center"/>
              <w:rPr>
                <w:ins w:id="14681" w:author="ZTE" w:date="2020-11-20T09:44:00Z"/>
                <w:szCs w:val="21"/>
              </w:rPr>
            </w:pPr>
            <w:ins w:id="14682" w:author="ZTE" w:date="2020-11-20T09:44:00Z">
              <w:r>
                <w:rPr>
                  <w:szCs w:val="21"/>
                </w:rPr>
                <w:t>Baseline scheme: one PDCCH transmission</w:t>
              </w:r>
            </w:ins>
          </w:p>
          <w:p w14:paraId="483DF567" w14:textId="77777777" w:rsidR="00E7523A" w:rsidRDefault="00E7523A" w:rsidP="00DB5682">
            <w:pPr>
              <w:spacing w:after="0"/>
              <w:jc w:val="center"/>
              <w:rPr>
                <w:ins w:id="14683" w:author="ZTE" w:date="2020-11-20T09:44:00Z"/>
                <w:rFonts w:eastAsia="宋体"/>
              </w:rPr>
            </w:pPr>
            <w:ins w:id="14684" w:author="ZTE" w:date="2020-11-20T09:44:00Z">
              <w:r>
                <w:rPr>
                  <w:szCs w:val="21"/>
                </w:rPr>
                <w:t>Enhanced scheme: PDCCH with 2 repetitions with separate decoding or joint decoding among 2 repetitions.</w:t>
              </w:r>
            </w:ins>
          </w:p>
        </w:tc>
      </w:tr>
      <w:tr w:rsidR="00E7523A" w14:paraId="2DD5B8F9" w14:textId="77777777" w:rsidTr="00DB5682">
        <w:trPr>
          <w:trHeight w:val="301"/>
          <w:jc w:val="center"/>
          <w:ins w:id="14685" w:author="ZTE" w:date="2020-11-20T09:44:00Z"/>
        </w:trPr>
        <w:tc>
          <w:tcPr>
            <w:tcW w:w="1300" w:type="dxa"/>
            <w:vMerge/>
            <w:vAlign w:val="center"/>
          </w:tcPr>
          <w:p w14:paraId="68691B44" w14:textId="77777777" w:rsidR="00E7523A" w:rsidRDefault="00E7523A" w:rsidP="00DB5682">
            <w:pPr>
              <w:snapToGrid w:val="0"/>
              <w:spacing w:after="0"/>
              <w:jc w:val="center"/>
              <w:rPr>
                <w:ins w:id="14686" w:author="ZTE" w:date="2020-11-20T09:44:00Z"/>
                <w:rFonts w:eastAsia="宋体"/>
              </w:rPr>
            </w:pPr>
          </w:p>
        </w:tc>
        <w:tc>
          <w:tcPr>
            <w:tcW w:w="1832" w:type="dxa"/>
            <w:vMerge/>
            <w:vAlign w:val="center"/>
          </w:tcPr>
          <w:p w14:paraId="2347FFC2" w14:textId="77777777" w:rsidR="00E7523A" w:rsidRDefault="00E7523A" w:rsidP="00DB5682">
            <w:pPr>
              <w:spacing w:after="0"/>
              <w:jc w:val="center"/>
              <w:rPr>
                <w:ins w:id="14687" w:author="ZTE" w:date="2020-11-20T09:44:00Z"/>
                <w:rFonts w:eastAsia="宋体"/>
              </w:rPr>
            </w:pPr>
          </w:p>
        </w:tc>
        <w:tc>
          <w:tcPr>
            <w:tcW w:w="1876" w:type="dxa"/>
            <w:vAlign w:val="center"/>
          </w:tcPr>
          <w:p w14:paraId="1C2B7937" w14:textId="77777777" w:rsidR="00E7523A" w:rsidRDefault="00E7523A" w:rsidP="00DB5682">
            <w:pPr>
              <w:spacing w:after="0"/>
              <w:jc w:val="center"/>
              <w:rPr>
                <w:ins w:id="14688" w:author="ZTE" w:date="2020-11-20T09:44:00Z"/>
                <w:rFonts w:eastAsia="宋体"/>
              </w:rPr>
            </w:pPr>
            <w:ins w:id="14689" w:author="ZTE" w:date="2020-11-20T09:44:00Z">
              <w:r>
                <w:rPr>
                  <w:szCs w:val="21"/>
                </w:rPr>
                <w:t>4~5.8 dB</w:t>
              </w:r>
            </w:ins>
          </w:p>
        </w:tc>
        <w:tc>
          <w:tcPr>
            <w:tcW w:w="4630" w:type="dxa"/>
            <w:vAlign w:val="center"/>
          </w:tcPr>
          <w:p w14:paraId="4AD5EE40" w14:textId="77777777" w:rsidR="00E7523A" w:rsidRDefault="00E7523A" w:rsidP="00DB5682">
            <w:pPr>
              <w:spacing w:after="0"/>
              <w:jc w:val="center"/>
              <w:rPr>
                <w:ins w:id="14690" w:author="ZTE" w:date="2020-11-20T09:44:00Z"/>
                <w:szCs w:val="21"/>
                <w:lang w:val="es-US"/>
              </w:rPr>
            </w:pPr>
            <w:ins w:id="14691" w:author="ZTE" w:date="2020-11-20T09:44:00Z">
              <w:r>
                <w:rPr>
                  <w:szCs w:val="21"/>
                  <w:lang w:val="es-US"/>
                </w:rPr>
                <w:t>Urban, 4GHz, 4Tx-4Rx, AL=16</w:t>
              </w:r>
            </w:ins>
          </w:p>
          <w:p w14:paraId="0C21DABB" w14:textId="77777777" w:rsidR="00E7523A" w:rsidRDefault="00E7523A" w:rsidP="00DB5682">
            <w:pPr>
              <w:spacing w:after="0"/>
              <w:jc w:val="center"/>
              <w:rPr>
                <w:ins w:id="14692" w:author="ZTE" w:date="2020-11-20T09:44:00Z"/>
                <w:szCs w:val="21"/>
              </w:rPr>
            </w:pPr>
            <w:ins w:id="14693" w:author="ZTE" w:date="2020-11-20T09:44:00Z">
              <w:r>
                <w:rPr>
                  <w:szCs w:val="21"/>
                </w:rPr>
                <w:t>Baseline scheme: one PDCCH transmission</w:t>
              </w:r>
            </w:ins>
          </w:p>
          <w:p w14:paraId="09D0E45F" w14:textId="77777777" w:rsidR="00E7523A" w:rsidRDefault="00E7523A" w:rsidP="00DB5682">
            <w:pPr>
              <w:spacing w:after="0"/>
              <w:jc w:val="center"/>
              <w:rPr>
                <w:ins w:id="14694" w:author="ZTE" w:date="2020-11-20T09:44:00Z"/>
                <w:rFonts w:eastAsia="宋体"/>
              </w:rPr>
            </w:pPr>
            <w:ins w:id="14695" w:author="ZTE" w:date="2020-11-20T09:44:00Z">
              <w:r>
                <w:rPr>
                  <w:szCs w:val="21"/>
                </w:rPr>
                <w:t>Enhanced scheme: PDCCH with 4 repetitions with separate decoding or joint decoding among 2 repetitions.</w:t>
              </w:r>
            </w:ins>
          </w:p>
        </w:tc>
      </w:tr>
      <w:tr w:rsidR="00E7523A" w14:paraId="04FD7AA3" w14:textId="77777777" w:rsidTr="00DB5682">
        <w:trPr>
          <w:trHeight w:val="301"/>
          <w:jc w:val="center"/>
          <w:ins w:id="14696" w:author="ZTE" w:date="2020-11-20T09:44:00Z"/>
        </w:trPr>
        <w:tc>
          <w:tcPr>
            <w:tcW w:w="1300" w:type="dxa"/>
            <w:vMerge w:val="restart"/>
            <w:vAlign w:val="center"/>
          </w:tcPr>
          <w:p w14:paraId="7B260597" w14:textId="77777777" w:rsidR="00E7523A" w:rsidRDefault="00E7523A" w:rsidP="00DB5682">
            <w:pPr>
              <w:snapToGrid w:val="0"/>
              <w:spacing w:after="0"/>
              <w:jc w:val="center"/>
              <w:rPr>
                <w:ins w:id="14697" w:author="ZTE" w:date="2020-11-20T09:44:00Z"/>
                <w:rFonts w:eastAsia="宋体"/>
              </w:rPr>
            </w:pPr>
            <w:ins w:id="14698" w:author="ZTE" w:date="2020-11-20T09:44:00Z">
              <w:r>
                <w:rPr>
                  <w:rFonts w:eastAsia="宋体"/>
                </w:rPr>
                <w:t xml:space="preserve">Source </w:t>
              </w:r>
              <w:r>
                <w:rPr>
                  <w:rFonts w:eastAsia="宋体" w:hint="eastAsia"/>
                  <w:lang w:val="en-US" w:eastAsia="zh-CN"/>
                </w:rPr>
                <w:t xml:space="preserve">2 </w:t>
              </w:r>
              <w:r>
                <w:rPr>
                  <w:rFonts w:eastAsia="宋体"/>
                </w:rPr>
                <w:t>(</w:t>
              </w:r>
              <w:r>
                <w:rPr>
                  <w:lang w:val="en-US" w:eastAsia="zh-CN"/>
                </w:rPr>
                <w:fldChar w:fldCharType="begin"/>
              </w:r>
              <w:r>
                <w:rPr>
                  <w:rFonts w:eastAsia="等线"/>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lang w:val="en-US" w:eastAsia="zh-CN"/>
                </w:rPr>
                <w:fldChar w:fldCharType="separate"/>
              </w:r>
              <w:r>
                <w:rPr>
                  <w:rFonts w:eastAsia="等线"/>
                  <w:lang w:val="en-US" w:eastAsia="zh-CN"/>
                </w:rPr>
                <w:t>R1-2009719</w:t>
              </w:r>
              <w:r>
                <w:rPr>
                  <w:lang w:val="en-US" w:eastAsia="zh-CN"/>
                </w:rPr>
                <w:fldChar w:fldCharType="end"/>
              </w:r>
              <w:r>
                <w:rPr>
                  <w:rFonts w:eastAsia="宋体"/>
                </w:rPr>
                <w:t>)</w:t>
              </w:r>
            </w:ins>
          </w:p>
        </w:tc>
        <w:tc>
          <w:tcPr>
            <w:tcW w:w="1832" w:type="dxa"/>
            <w:vAlign w:val="center"/>
          </w:tcPr>
          <w:p w14:paraId="7CB16996" w14:textId="77777777" w:rsidR="00E7523A" w:rsidRDefault="00E7523A" w:rsidP="00DB5682">
            <w:pPr>
              <w:spacing w:after="0"/>
              <w:jc w:val="center"/>
              <w:rPr>
                <w:ins w:id="14699" w:author="ZTE" w:date="2020-11-20T09:44:00Z"/>
                <w:rFonts w:eastAsia="宋体"/>
                <w:szCs w:val="21"/>
              </w:rPr>
            </w:pPr>
            <w:ins w:id="14700" w:author="ZTE" w:date="2020-11-20T09:44:00Z">
              <w:r>
                <w:rPr>
                  <w:szCs w:val="21"/>
                  <w:lang w:eastAsia="ja-JP"/>
                </w:rPr>
                <w:t>Aggregation for time domain</w:t>
              </w:r>
            </w:ins>
          </w:p>
        </w:tc>
        <w:tc>
          <w:tcPr>
            <w:tcW w:w="1876" w:type="dxa"/>
            <w:vAlign w:val="center"/>
          </w:tcPr>
          <w:p w14:paraId="3D2CA9E3" w14:textId="77777777" w:rsidR="00E7523A" w:rsidRDefault="00E7523A" w:rsidP="00DB5682">
            <w:pPr>
              <w:spacing w:after="0"/>
              <w:jc w:val="center"/>
              <w:rPr>
                <w:ins w:id="14701" w:author="ZTE" w:date="2020-11-20T09:44:00Z"/>
                <w:szCs w:val="21"/>
              </w:rPr>
            </w:pPr>
            <w:ins w:id="14702" w:author="ZTE" w:date="2020-11-20T09:44:00Z">
              <w:r>
                <w:rPr>
                  <w:szCs w:val="21"/>
                  <w:lang w:eastAsia="ja-JP"/>
                </w:rPr>
                <w:t>2 dB</w:t>
              </w:r>
            </w:ins>
          </w:p>
        </w:tc>
        <w:tc>
          <w:tcPr>
            <w:tcW w:w="4630" w:type="dxa"/>
            <w:vAlign w:val="center"/>
          </w:tcPr>
          <w:p w14:paraId="757E2FD2" w14:textId="77777777" w:rsidR="00E7523A" w:rsidRDefault="00E7523A" w:rsidP="00DB5682">
            <w:pPr>
              <w:spacing w:after="0"/>
              <w:jc w:val="center"/>
              <w:rPr>
                <w:ins w:id="14703" w:author="ZTE" w:date="2020-11-20T09:44:00Z"/>
                <w:szCs w:val="21"/>
              </w:rPr>
            </w:pPr>
            <w:ins w:id="14704" w:author="ZTE" w:date="2020-11-20T09:44:00Z">
              <w:r>
                <w:rPr>
                  <w:szCs w:val="21"/>
                  <w:lang w:eastAsia="ja-JP"/>
                </w:rPr>
                <w:t>Number of PDCCH symbol = 2 and 4</w:t>
              </w:r>
            </w:ins>
          </w:p>
        </w:tc>
      </w:tr>
      <w:tr w:rsidR="00E7523A" w14:paraId="678B8171" w14:textId="77777777" w:rsidTr="00DB5682">
        <w:trPr>
          <w:trHeight w:val="301"/>
          <w:jc w:val="center"/>
          <w:ins w:id="14705" w:author="ZTE" w:date="2020-11-20T09:44:00Z"/>
        </w:trPr>
        <w:tc>
          <w:tcPr>
            <w:tcW w:w="1300" w:type="dxa"/>
            <w:vMerge/>
            <w:vAlign w:val="center"/>
          </w:tcPr>
          <w:p w14:paraId="0B566FB2" w14:textId="77777777" w:rsidR="00E7523A" w:rsidRDefault="00E7523A" w:rsidP="00DB5682">
            <w:pPr>
              <w:snapToGrid w:val="0"/>
              <w:spacing w:after="0"/>
              <w:jc w:val="center"/>
              <w:rPr>
                <w:ins w:id="14706" w:author="ZTE" w:date="2020-11-20T09:44:00Z"/>
                <w:rFonts w:eastAsia="宋体"/>
              </w:rPr>
            </w:pPr>
          </w:p>
        </w:tc>
        <w:tc>
          <w:tcPr>
            <w:tcW w:w="1832" w:type="dxa"/>
            <w:vAlign w:val="center"/>
          </w:tcPr>
          <w:p w14:paraId="0E07C726" w14:textId="77777777" w:rsidR="00E7523A" w:rsidRDefault="00E7523A" w:rsidP="00DB5682">
            <w:pPr>
              <w:spacing w:after="0"/>
              <w:jc w:val="center"/>
              <w:rPr>
                <w:ins w:id="14707" w:author="ZTE" w:date="2020-11-20T09:44:00Z"/>
                <w:rFonts w:eastAsia="宋体"/>
                <w:szCs w:val="21"/>
                <w:lang w:eastAsia="ja-JP"/>
              </w:rPr>
            </w:pPr>
            <w:ins w:id="14708" w:author="ZTE" w:date="2020-11-20T09:44:00Z">
              <w:r>
                <w:rPr>
                  <w:szCs w:val="21"/>
                  <w:lang w:eastAsia="ja-JP"/>
                </w:rPr>
                <w:t>Compact DCI</w:t>
              </w:r>
            </w:ins>
          </w:p>
        </w:tc>
        <w:tc>
          <w:tcPr>
            <w:tcW w:w="1876" w:type="dxa"/>
            <w:vAlign w:val="center"/>
          </w:tcPr>
          <w:p w14:paraId="5B6FBB38" w14:textId="77777777" w:rsidR="00E7523A" w:rsidRDefault="00E7523A" w:rsidP="00DB5682">
            <w:pPr>
              <w:spacing w:after="0"/>
              <w:jc w:val="center"/>
              <w:rPr>
                <w:ins w:id="14709" w:author="ZTE" w:date="2020-11-20T09:44:00Z"/>
                <w:szCs w:val="21"/>
                <w:lang w:eastAsia="ja-JP"/>
              </w:rPr>
            </w:pPr>
            <w:ins w:id="14710" w:author="ZTE" w:date="2020-11-20T09:44:00Z">
              <w:r>
                <w:rPr>
                  <w:szCs w:val="21"/>
                  <w:lang w:eastAsia="ja-JP"/>
                </w:rPr>
                <w:t>1.5 dB</w:t>
              </w:r>
            </w:ins>
          </w:p>
        </w:tc>
        <w:tc>
          <w:tcPr>
            <w:tcW w:w="4630" w:type="dxa"/>
            <w:vAlign w:val="center"/>
          </w:tcPr>
          <w:p w14:paraId="686E38F2" w14:textId="77777777" w:rsidR="00E7523A" w:rsidRDefault="00E7523A" w:rsidP="00DB5682">
            <w:pPr>
              <w:spacing w:after="0"/>
              <w:jc w:val="center"/>
              <w:rPr>
                <w:ins w:id="14711" w:author="ZTE" w:date="2020-11-20T09:44:00Z"/>
                <w:szCs w:val="21"/>
                <w:lang w:eastAsia="ja-JP"/>
              </w:rPr>
            </w:pPr>
            <w:ins w:id="14712" w:author="ZTE" w:date="2020-11-20T09:44:00Z">
              <w:r>
                <w:rPr>
                  <w:szCs w:val="21"/>
                  <w:lang w:eastAsia="ja-JP"/>
                </w:rPr>
                <w:t>Payload size = 40 bits and 20 bits</w:t>
              </w:r>
            </w:ins>
          </w:p>
        </w:tc>
      </w:tr>
      <w:tr w:rsidR="00E7523A" w14:paraId="60F86517" w14:textId="77777777" w:rsidTr="00DB5682">
        <w:trPr>
          <w:trHeight w:val="301"/>
          <w:jc w:val="center"/>
          <w:ins w:id="14713" w:author="ZTE" w:date="2020-11-20T09:44:00Z"/>
        </w:trPr>
        <w:tc>
          <w:tcPr>
            <w:tcW w:w="1300" w:type="dxa"/>
            <w:vAlign w:val="center"/>
          </w:tcPr>
          <w:p w14:paraId="6DF1AA9C" w14:textId="77777777" w:rsidR="00E7523A" w:rsidRDefault="00E7523A" w:rsidP="00DB5682">
            <w:pPr>
              <w:snapToGrid w:val="0"/>
              <w:spacing w:after="0"/>
              <w:jc w:val="center"/>
              <w:rPr>
                <w:ins w:id="14714" w:author="ZTE" w:date="2020-11-20T09:44:00Z"/>
                <w:rFonts w:eastAsia="宋体"/>
              </w:rPr>
            </w:pPr>
            <w:ins w:id="14715" w:author="ZTE" w:date="2020-11-20T09:44:00Z">
              <w:r>
                <w:rPr>
                  <w:rFonts w:eastAsia="宋体"/>
                </w:rPr>
                <w:lastRenderedPageBreak/>
                <w:t xml:space="preserve">Source </w:t>
              </w:r>
              <w:r>
                <w:rPr>
                  <w:rFonts w:eastAsia="宋体" w:hint="eastAsia"/>
                  <w:lang w:val="en-US" w:eastAsia="zh-CN"/>
                </w:rPr>
                <w:t xml:space="preserve">3 </w:t>
              </w:r>
              <w:r>
                <w:rPr>
                  <w:rFonts w:eastAsia="宋体"/>
                </w:rPr>
                <w:t>(</w:t>
              </w:r>
              <w:r>
                <w:t>R1-2009309</w:t>
              </w:r>
              <w:r>
                <w:rPr>
                  <w:rFonts w:eastAsia="宋体"/>
                </w:rPr>
                <w:t>)</w:t>
              </w:r>
            </w:ins>
          </w:p>
        </w:tc>
        <w:tc>
          <w:tcPr>
            <w:tcW w:w="1832" w:type="dxa"/>
            <w:vAlign w:val="center"/>
          </w:tcPr>
          <w:p w14:paraId="6B2B055A" w14:textId="77777777" w:rsidR="00E7523A" w:rsidRDefault="00E7523A" w:rsidP="00DB5682">
            <w:pPr>
              <w:spacing w:after="0"/>
              <w:jc w:val="center"/>
              <w:rPr>
                <w:ins w:id="14716" w:author="ZTE" w:date="2020-11-20T09:44:00Z"/>
                <w:rFonts w:eastAsia="宋体"/>
                <w:szCs w:val="21"/>
                <w:lang w:eastAsia="ja-JP"/>
              </w:rPr>
            </w:pPr>
            <w:ins w:id="14717" w:author="ZTE" w:date="2020-11-20T09:44:00Z">
              <w:r>
                <w:rPr>
                  <w:rFonts w:eastAsia="宋体"/>
                  <w:szCs w:val="21"/>
                </w:rPr>
                <w:t>PDCCH repetitions; PDCCH-DMRS bundling</w:t>
              </w:r>
            </w:ins>
          </w:p>
        </w:tc>
        <w:tc>
          <w:tcPr>
            <w:tcW w:w="1876" w:type="dxa"/>
            <w:vAlign w:val="center"/>
          </w:tcPr>
          <w:p w14:paraId="6C793013" w14:textId="77777777" w:rsidR="00E7523A" w:rsidRDefault="00E7523A" w:rsidP="00DB5682">
            <w:pPr>
              <w:spacing w:after="0"/>
              <w:jc w:val="center"/>
              <w:rPr>
                <w:ins w:id="14718" w:author="ZTE" w:date="2020-11-20T09:44:00Z"/>
                <w:szCs w:val="21"/>
                <w:lang w:eastAsia="ja-JP"/>
              </w:rPr>
            </w:pPr>
            <w:ins w:id="14719" w:author="ZTE" w:date="2020-11-20T09:44:00Z">
              <w:r>
                <w:rPr>
                  <w:szCs w:val="21"/>
                </w:rPr>
                <w:t>2-6 dB</w:t>
              </w:r>
            </w:ins>
          </w:p>
        </w:tc>
        <w:tc>
          <w:tcPr>
            <w:tcW w:w="4630" w:type="dxa"/>
            <w:vAlign w:val="center"/>
          </w:tcPr>
          <w:p w14:paraId="003635C7" w14:textId="77777777" w:rsidR="00E7523A" w:rsidRDefault="00E7523A" w:rsidP="00DB5682">
            <w:pPr>
              <w:spacing w:after="0"/>
              <w:jc w:val="center"/>
              <w:rPr>
                <w:ins w:id="14720" w:author="ZTE" w:date="2020-11-20T09:44:00Z"/>
                <w:rFonts w:eastAsia="宋体"/>
                <w:szCs w:val="21"/>
              </w:rPr>
            </w:pPr>
            <w:ins w:id="14721" w:author="ZTE" w:date="2020-11-20T09:44:00Z">
              <w:r>
                <w:rPr>
                  <w:rFonts w:eastAsia="宋体"/>
                  <w:szCs w:val="21"/>
                </w:rPr>
                <w:t>Setup: Urban 64 Tx, 4 Rx, TDL-C 300ns, AL 16</w:t>
              </w:r>
            </w:ins>
          </w:p>
          <w:p w14:paraId="3AB9C3EC" w14:textId="77777777" w:rsidR="00E7523A" w:rsidRDefault="00E7523A" w:rsidP="00DB5682">
            <w:pPr>
              <w:spacing w:after="0"/>
              <w:jc w:val="center"/>
              <w:rPr>
                <w:ins w:id="14722" w:author="ZTE" w:date="2020-11-20T09:44:00Z"/>
                <w:rFonts w:eastAsia="宋体"/>
                <w:szCs w:val="21"/>
              </w:rPr>
            </w:pPr>
            <w:ins w:id="14723" w:author="ZTE" w:date="2020-11-20T09:44:00Z">
              <w:r>
                <w:rPr>
                  <w:rFonts w:eastAsia="宋体"/>
                  <w:szCs w:val="21"/>
                </w:rPr>
                <w:t>Baseline: NR R15/16 PDCCH (no repetitions, no bundling)</w:t>
              </w:r>
            </w:ins>
          </w:p>
          <w:p w14:paraId="039E0A28" w14:textId="77777777" w:rsidR="00E7523A" w:rsidRDefault="00E7523A" w:rsidP="00DB5682">
            <w:pPr>
              <w:spacing w:after="0"/>
              <w:jc w:val="center"/>
              <w:rPr>
                <w:ins w:id="14724" w:author="ZTE" w:date="2020-11-20T09:44:00Z"/>
                <w:rFonts w:eastAsia="宋体"/>
                <w:szCs w:val="21"/>
                <w:lang w:eastAsia="ja-JP"/>
              </w:rPr>
            </w:pPr>
            <w:ins w:id="14725" w:author="ZTE" w:date="2020-11-20T09:44:00Z">
              <w:r>
                <w:rPr>
                  <w:rFonts w:eastAsia="宋体"/>
                  <w:szCs w:val="21"/>
                </w:rPr>
                <w:t>Enhancement: 2 or 4 repetitions; with or without DMRS bundling.</w:t>
              </w:r>
            </w:ins>
          </w:p>
        </w:tc>
      </w:tr>
    </w:tbl>
    <w:p w14:paraId="344B04EA" w14:textId="77777777" w:rsidR="00E7523A" w:rsidRDefault="00E7523A" w:rsidP="00E7523A">
      <w:pPr>
        <w:spacing w:beforeLines="50" w:before="120"/>
        <w:jc w:val="both"/>
        <w:rPr>
          <w:ins w:id="14726" w:author="ZTE" w:date="2020-11-16T10:32:00Z"/>
        </w:rPr>
      </w:pPr>
    </w:p>
    <w:p w14:paraId="3D084B84" w14:textId="77777777" w:rsidR="00E7523A" w:rsidRDefault="00E7523A" w:rsidP="00E7523A">
      <w:pPr>
        <w:pStyle w:val="3"/>
        <w:rPr>
          <w:ins w:id="14727" w:author="ZTE" w:date="2020-11-16T10:32:00Z"/>
          <w:rFonts w:eastAsia="Malgun Gothic"/>
          <w:lang w:eastAsia="zh-CN"/>
        </w:rPr>
      </w:pPr>
      <w:bookmarkStart w:id="14728" w:name="_Toc56794616"/>
      <w:ins w:id="14729" w:author="ZTE" w:date="2020-11-16T10:32:00Z">
        <w:r>
          <w:rPr>
            <w:rFonts w:eastAsia="Malgun Gothic"/>
            <w:lang w:eastAsia="zh-CN"/>
          </w:rPr>
          <w:t>6.3.</w:t>
        </w:r>
        <w:r>
          <w:rPr>
            <w:rFonts w:eastAsia="Malgun Gothic" w:hint="eastAsia"/>
            <w:lang w:val="en-US" w:eastAsia="zh-CN"/>
          </w:rPr>
          <w:t>4</w:t>
        </w:r>
        <w:r>
          <w:rPr>
            <w:rFonts w:eastAsia="Malgun Gothic"/>
          </w:rPr>
          <w:tab/>
        </w:r>
        <w:r>
          <w:rPr>
            <w:rFonts w:eastAsia="Malgun Gothic"/>
            <w:lang w:eastAsia="zh-CN"/>
          </w:rPr>
          <w:t>Enhancements for Msg4</w:t>
        </w:r>
        <w:bookmarkEnd w:id="14728"/>
      </w:ins>
    </w:p>
    <w:p w14:paraId="0245DDE0" w14:textId="77777777" w:rsidR="00E7523A" w:rsidRDefault="00E7523A" w:rsidP="00E7523A">
      <w:pPr>
        <w:widowControl w:val="0"/>
        <w:jc w:val="both"/>
        <w:rPr>
          <w:ins w:id="14730" w:author="ZTE" w:date="2020-11-16T10:32:00Z"/>
        </w:rPr>
      </w:pPr>
      <w:ins w:id="14731" w:author="ZTE" w:date="2020-11-16T10:32:00Z">
        <w:r>
          <w:t xml:space="preserve">Msg4 PDSCH enhancements were studied from several aspects, including introducing early CSI on Msg3 PUSCH for early link adaptation, scaling factor for TBS determination and PDSCH repetition. Potential specification impacts of early CSI on Msg3 PUSCH for early link adaptation include: CSI-RS resources configured during initial access. Potential specification impacts of scaling factor for TBS determination include: TBS determination. Potential specification impacts of PDSCH repetition include:  PDSCH repetition configuration, DMRS design among PDSCH repetitions. </w:t>
        </w:r>
      </w:ins>
    </w:p>
    <w:p w14:paraId="4D5D8276" w14:textId="77777777" w:rsidR="00E7523A" w:rsidRDefault="00E7523A" w:rsidP="00E7523A">
      <w:pPr>
        <w:spacing w:beforeLines="50" w:before="120"/>
        <w:jc w:val="both"/>
        <w:rPr>
          <w:ins w:id="14732" w:author="ZTE" w:date="2020-11-16T10:32:00Z"/>
        </w:rPr>
      </w:pPr>
    </w:p>
    <w:p w14:paraId="1762C988" w14:textId="77777777" w:rsidR="00E7523A" w:rsidRDefault="00E7523A" w:rsidP="00E7523A">
      <w:pPr>
        <w:pStyle w:val="3"/>
        <w:rPr>
          <w:ins w:id="14733" w:author="ZTE" w:date="2020-11-16T10:32:00Z"/>
          <w:lang w:val="en-US" w:eastAsia="zh-CN"/>
        </w:rPr>
      </w:pPr>
      <w:bookmarkStart w:id="14734" w:name="_Toc56794617"/>
      <w:ins w:id="14735" w:author="ZTE" w:date="2020-11-16T10:32:00Z">
        <w:r>
          <w:rPr>
            <w:rFonts w:eastAsia="Malgun Gothic"/>
            <w:lang w:eastAsia="zh-CN"/>
          </w:rPr>
          <w:t>6.3.5</w:t>
        </w:r>
        <w:r>
          <w:rPr>
            <w:rFonts w:eastAsia="Malgun Gothic"/>
          </w:rPr>
          <w:tab/>
        </w:r>
        <w:r>
          <w:rPr>
            <w:rFonts w:eastAsia="Malgun Gothic" w:hint="eastAsia"/>
            <w:lang w:val="en-US" w:eastAsia="zh-CN"/>
          </w:rPr>
          <w:t xml:space="preserve">Enhancements for </w:t>
        </w:r>
        <w:r>
          <w:t>PUCCH</w:t>
        </w:r>
        <w:r>
          <w:rPr>
            <w:rFonts w:hint="eastAsia"/>
            <w:lang w:val="en-US" w:eastAsia="zh-CN"/>
          </w:rPr>
          <w:t xml:space="preserve"> with Msg4 HARQ-ACK</w:t>
        </w:r>
        <w:bookmarkEnd w:id="14734"/>
      </w:ins>
    </w:p>
    <w:p w14:paraId="43DA16A9" w14:textId="77777777" w:rsidR="00E7523A" w:rsidRDefault="00E7523A" w:rsidP="00E7523A">
      <w:pPr>
        <w:widowControl w:val="0"/>
        <w:jc w:val="both"/>
        <w:rPr>
          <w:ins w:id="14736" w:author="ZTE" w:date="2020-11-16T10:32:00Z"/>
          <w:lang w:val="en-US" w:eastAsia="zh-CN"/>
        </w:rPr>
      </w:pPr>
      <w:ins w:id="14737" w:author="ZTE" w:date="2020-11-16T10:32:00Z">
        <w:r>
          <w:t xml:space="preserve">PUCCH repetition carrying HARQ-ACK for Msg4 was studied. Potential specification impacts include related signaling design, differentiation between enhanced UE and legacy UE. </w:t>
        </w:r>
      </w:ins>
    </w:p>
    <w:p w14:paraId="20A42A56" w14:textId="77777777" w:rsidR="00E7523A" w:rsidRDefault="00E7523A" w:rsidP="00E7523A">
      <w:pPr>
        <w:widowControl w:val="0"/>
        <w:jc w:val="both"/>
        <w:rPr>
          <w:ins w:id="14738" w:author="ZTE" w:date="2020-11-16T10:32:00Z"/>
        </w:rPr>
      </w:pPr>
      <w:ins w:id="14739" w:author="ZTE" w:date="2020-11-16T10:32:00Z">
        <w:r>
          <w:t>One source (</w:t>
        </w:r>
        <w:r>
          <w:fldChar w:fldCharType="begin"/>
        </w:r>
        <w:r>
          <w:instrText xml:space="preserve"> HYPERLINK "file:///C:\\Users\\wanshic\\OneDrive%20-%20Qualcomm\\Documents\\Standards\\3GPP%20Standards\\Meeting%20Documents\\TSGR1_103\\Docs\\R1-2007745.zip" </w:instrText>
        </w:r>
        <w:r>
          <w:fldChar w:fldCharType="separate"/>
        </w:r>
        <w:r>
          <w:rPr>
            <w:lang w:eastAsia="zh-CN"/>
          </w:rPr>
          <w:t>R1-2007745</w:t>
        </w:r>
        <w:r>
          <w:rPr>
            <w:lang w:eastAsia="zh-CN"/>
          </w:rPr>
          <w:fldChar w:fldCharType="end"/>
        </w:r>
        <w:r>
          <w:t>) evaluated the performance of P</w:t>
        </w:r>
        <w:r>
          <w:rPr>
            <w:szCs w:val="21"/>
          </w:rPr>
          <w:t>UCCH repetition with HARQ-ACK for Msg4</w:t>
        </w:r>
        <w:r>
          <w:t xml:space="preserve"> and shows 3 dB and 6 dB gain when the number repetitions is increased to 2 and 4 respectively at 2 GHz in rural scenario.</w:t>
        </w:r>
      </w:ins>
    </w:p>
    <w:p w14:paraId="54F8F005" w14:textId="77777777" w:rsidR="00E7523A" w:rsidRDefault="00E7523A" w:rsidP="00A46A65">
      <w:pPr>
        <w:pStyle w:val="TH"/>
        <w:rPr>
          <w:ins w:id="14740" w:author="ZTE" w:date="2020-11-20T09:46:00Z"/>
          <w:lang w:val="en-US"/>
        </w:rPr>
      </w:pPr>
      <w:ins w:id="14741" w:author="ZTE" w:date="2020-11-20T09:46:00Z">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5</w:t>
        </w:r>
        <w:r>
          <w:rPr>
            <w:rFonts w:eastAsia="宋体" w:hint="eastAsia"/>
          </w:rPr>
          <w:t>-</w:t>
        </w:r>
        <w:r>
          <w:rPr>
            <w:rFonts w:eastAsia="宋体" w:hint="eastAsia"/>
            <w:lang w:val="en-US" w:eastAsia="zh-CN"/>
          </w:rPr>
          <w:t>1</w:t>
        </w:r>
        <w:r>
          <w:rPr>
            <w:rFonts w:eastAsia="宋体" w:hint="eastAsia"/>
          </w:rPr>
          <w:t xml:space="preserve"> </w:t>
        </w:r>
        <w:r>
          <w:t xml:space="preserve">Performance evaluation for </w:t>
        </w:r>
      </w:ins>
      <w:ins w:id="14742" w:author="ZTE" w:date="2020-11-16T10:32:00Z">
        <w:r>
          <w:t>PUCCH carrying HARQ-ACK for Msg4</w:t>
        </w:r>
      </w:ins>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14:paraId="402EFF40" w14:textId="77777777" w:rsidTr="00DB5682">
        <w:trPr>
          <w:trHeight w:val="364"/>
          <w:jc w:val="center"/>
          <w:ins w:id="14743" w:author="ZTE" w:date="2020-11-20T15:41:00Z"/>
        </w:trPr>
        <w:tc>
          <w:tcPr>
            <w:tcW w:w="1300" w:type="dxa"/>
            <w:vAlign w:val="center"/>
          </w:tcPr>
          <w:p w14:paraId="6D1CD44B" w14:textId="77777777" w:rsidR="00E7523A" w:rsidRDefault="00E7523A" w:rsidP="00DB5682">
            <w:pPr>
              <w:jc w:val="center"/>
              <w:rPr>
                <w:ins w:id="14744" w:author="ZTE" w:date="2020-11-20T15:41:00Z"/>
                <w:rFonts w:eastAsia="宋体"/>
                <w:b/>
                <w:bCs/>
              </w:rPr>
            </w:pPr>
            <w:ins w:id="14745" w:author="ZTE" w:date="2020-11-20T15:41:00Z">
              <w:r>
                <w:rPr>
                  <w:rFonts w:eastAsia="宋体"/>
                  <w:b/>
                </w:rPr>
                <w:t>Source</w:t>
              </w:r>
            </w:ins>
          </w:p>
        </w:tc>
        <w:tc>
          <w:tcPr>
            <w:tcW w:w="1832" w:type="dxa"/>
            <w:vAlign w:val="center"/>
          </w:tcPr>
          <w:p w14:paraId="06093158" w14:textId="77777777" w:rsidR="00E7523A" w:rsidRDefault="00E7523A" w:rsidP="00DB5682">
            <w:pPr>
              <w:jc w:val="center"/>
              <w:rPr>
                <w:ins w:id="14746" w:author="ZTE" w:date="2020-11-20T15:41:00Z"/>
                <w:rFonts w:eastAsia="宋体"/>
                <w:b/>
                <w:bCs/>
                <w:lang w:val="en-US" w:eastAsia="zh-CN"/>
              </w:rPr>
            </w:pPr>
            <w:ins w:id="14747" w:author="ZTE" w:date="2020-11-20T15:41:00Z">
              <w:r>
                <w:rPr>
                  <w:rFonts w:eastAsia="宋体" w:hint="eastAsia"/>
                  <w:b/>
                  <w:bCs/>
                  <w:lang w:val="en-US" w:eastAsia="zh-CN"/>
                </w:rPr>
                <w:t>Solution</w:t>
              </w:r>
            </w:ins>
          </w:p>
        </w:tc>
        <w:tc>
          <w:tcPr>
            <w:tcW w:w="1876" w:type="dxa"/>
            <w:vAlign w:val="center"/>
          </w:tcPr>
          <w:p w14:paraId="29B6A642" w14:textId="77777777" w:rsidR="00E7523A" w:rsidRDefault="00E7523A" w:rsidP="00DB5682">
            <w:pPr>
              <w:jc w:val="center"/>
              <w:rPr>
                <w:ins w:id="14748" w:author="ZTE" w:date="2020-11-20T15:41:00Z"/>
                <w:rFonts w:eastAsia="宋体"/>
                <w:b/>
                <w:bCs/>
              </w:rPr>
            </w:pPr>
            <w:ins w:id="14749" w:author="ZTE" w:date="2020-11-20T15:41:00Z">
              <w:r>
                <w:rPr>
                  <w:rFonts w:eastAsia="宋体"/>
                  <w:b/>
                  <w:bCs/>
                </w:rPr>
                <w:t>Performance gain</w:t>
              </w:r>
            </w:ins>
          </w:p>
        </w:tc>
        <w:tc>
          <w:tcPr>
            <w:tcW w:w="4630" w:type="dxa"/>
            <w:vAlign w:val="center"/>
          </w:tcPr>
          <w:p w14:paraId="5F14E8AC" w14:textId="77777777" w:rsidR="00E7523A" w:rsidRDefault="00E7523A" w:rsidP="00DB5682">
            <w:pPr>
              <w:jc w:val="center"/>
              <w:rPr>
                <w:ins w:id="14750" w:author="ZTE" w:date="2020-11-20T15:41:00Z"/>
                <w:rFonts w:eastAsia="宋体"/>
                <w:b/>
                <w:bCs/>
              </w:rPr>
            </w:pPr>
            <w:ins w:id="14751" w:author="ZTE" w:date="2020-11-20T15:41:00Z">
              <w:r>
                <w:rPr>
                  <w:rFonts w:eastAsia="宋体"/>
                  <w:b/>
                  <w:bCs/>
                </w:rPr>
                <w:t>Key Assumptions</w:t>
              </w:r>
            </w:ins>
          </w:p>
        </w:tc>
      </w:tr>
      <w:tr w:rsidR="00E7523A" w14:paraId="44B78BAF" w14:textId="77777777" w:rsidTr="00DB5682">
        <w:trPr>
          <w:trHeight w:val="128"/>
          <w:jc w:val="center"/>
          <w:ins w:id="14752" w:author="ZTE" w:date="2020-11-20T15:41:00Z"/>
        </w:trPr>
        <w:tc>
          <w:tcPr>
            <w:tcW w:w="1300" w:type="dxa"/>
            <w:vMerge w:val="restart"/>
            <w:vAlign w:val="center"/>
          </w:tcPr>
          <w:p w14:paraId="66032240" w14:textId="77777777" w:rsidR="00E7523A" w:rsidRDefault="00E7523A" w:rsidP="00DB5682">
            <w:pPr>
              <w:snapToGrid w:val="0"/>
              <w:spacing w:after="0"/>
              <w:jc w:val="center"/>
              <w:rPr>
                <w:ins w:id="14753" w:author="ZTE" w:date="2020-11-20T15:41:00Z"/>
                <w:rFonts w:eastAsia="宋体"/>
              </w:rPr>
            </w:pPr>
            <w:ins w:id="14754" w:author="ZTE" w:date="2020-11-20T15:41:00Z">
              <w:r>
                <w:rPr>
                  <w:rFonts w:eastAsia="宋体"/>
                </w:rPr>
                <w:t>Source 1 (</w:t>
              </w:r>
              <w:r>
                <w:rPr>
                  <w:lang w:eastAsia="zh-CN"/>
                </w:rPr>
                <w:fldChar w:fldCharType="begin"/>
              </w:r>
              <w:r>
                <w:rPr>
                  <w:lang w:eastAsia="zh-CN"/>
                </w:rPr>
                <w:instrText xml:space="preserve"> HYPERLINK "file:///C:\\Users\\wanshic\\OneDrive%20-%20Qualcomm\\Documents\\Standards\\3GPP%20Standards\\Meeting%20Documents\\TSGR1_103\\Docs\\R1-2007745.zip" </w:instrText>
              </w:r>
              <w:r>
                <w:rPr>
                  <w:lang w:eastAsia="zh-CN"/>
                </w:rPr>
                <w:fldChar w:fldCharType="separate"/>
              </w:r>
              <w:r>
                <w:rPr>
                  <w:lang w:eastAsia="zh-CN"/>
                </w:rPr>
                <w:t>R1-2007745</w:t>
              </w:r>
              <w:r>
                <w:rPr>
                  <w:lang w:eastAsia="zh-CN"/>
                </w:rPr>
                <w:fldChar w:fldCharType="end"/>
              </w:r>
              <w:r>
                <w:rPr>
                  <w:rFonts w:eastAsia="宋体"/>
                </w:rPr>
                <w:t>)</w:t>
              </w:r>
            </w:ins>
          </w:p>
        </w:tc>
        <w:tc>
          <w:tcPr>
            <w:tcW w:w="1832" w:type="dxa"/>
            <w:vMerge w:val="restart"/>
            <w:vAlign w:val="center"/>
          </w:tcPr>
          <w:p w14:paraId="2145CF96" w14:textId="77777777" w:rsidR="00E7523A" w:rsidRDefault="00E7523A" w:rsidP="00DB5682">
            <w:pPr>
              <w:spacing w:after="0"/>
              <w:jc w:val="center"/>
              <w:rPr>
                <w:ins w:id="14755" w:author="ZTE" w:date="2020-11-20T15:41:00Z"/>
                <w:rFonts w:eastAsia="宋体"/>
              </w:rPr>
            </w:pPr>
            <w:ins w:id="14756" w:author="ZTE" w:date="2020-11-20T15:41:00Z">
              <w:r>
                <w:rPr>
                  <w:rFonts w:eastAsia="宋体"/>
                  <w:szCs w:val="21"/>
                </w:rPr>
                <w:t>PUCCH repetition</w:t>
              </w:r>
            </w:ins>
          </w:p>
        </w:tc>
        <w:tc>
          <w:tcPr>
            <w:tcW w:w="1876" w:type="dxa"/>
            <w:vAlign w:val="center"/>
          </w:tcPr>
          <w:p w14:paraId="0E397B45" w14:textId="77777777" w:rsidR="00E7523A" w:rsidRDefault="00E7523A" w:rsidP="00DB5682">
            <w:pPr>
              <w:spacing w:after="0"/>
              <w:jc w:val="center"/>
              <w:rPr>
                <w:ins w:id="14757" w:author="ZTE" w:date="2020-11-20T15:41:00Z"/>
                <w:rFonts w:eastAsia="宋体"/>
              </w:rPr>
            </w:pPr>
            <w:ins w:id="14758" w:author="ZTE" w:date="2020-11-20T15:41:00Z">
              <w:r>
                <w:rPr>
                  <w:szCs w:val="21"/>
                </w:rPr>
                <w:t>3 dB</w:t>
              </w:r>
            </w:ins>
          </w:p>
        </w:tc>
        <w:tc>
          <w:tcPr>
            <w:tcW w:w="4630" w:type="dxa"/>
            <w:vAlign w:val="center"/>
          </w:tcPr>
          <w:p w14:paraId="4E3ACE5F" w14:textId="77777777" w:rsidR="00E7523A" w:rsidRDefault="00E7523A" w:rsidP="00DB5682">
            <w:pPr>
              <w:spacing w:after="0"/>
              <w:jc w:val="center"/>
              <w:rPr>
                <w:ins w:id="14759" w:author="ZTE" w:date="2020-11-20T15:41:00Z"/>
                <w:szCs w:val="21"/>
              </w:rPr>
            </w:pPr>
            <w:ins w:id="14760" w:author="ZTE" w:date="2020-11-20T15:41:00Z">
              <w:r>
                <w:rPr>
                  <w:szCs w:val="21"/>
                </w:rPr>
                <w:t>Rural, 2GHz, 2Rx, PUCCH format 1, 1 bit</w:t>
              </w:r>
            </w:ins>
          </w:p>
          <w:p w14:paraId="410BF737" w14:textId="77777777" w:rsidR="00E7523A" w:rsidRDefault="00E7523A" w:rsidP="00DB5682">
            <w:pPr>
              <w:spacing w:after="0"/>
              <w:jc w:val="center"/>
              <w:rPr>
                <w:ins w:id="14761" w:author="ZTE" w:date="2020-11-20T15:41:00Z"/>
                <w:szCs w:val="21"/>
              </w:rPr>
            </w:pPr>
            <w:ins w:id="14762" w:author="ZTE" w:date="2020-11-20T15:41:00Z">
              <w:r>
                <w:rPr>
                  <w:szCs w:val="21"/>
                </w:rPr>
                <w:t>Baseline scheme: one PUCCH transmission</w:t>
              </w:r>
            </w:ins>
          </w:p>
          <w:p w14:paraId="0317D79E" w14:textId="77777777" w:rsidR="00E7523A" w:rsidRDefault="00E7523A" w:rsidP="00DB5682">
            <w:pPr>
              <w:spacing w:after="0"/>
              <w:jc w:val="center"/>
              <w:rPr>
                <w:ins w:id="14763" w:author="ZTE" w:date="2020-11-20T15:41:00Z"/>
                <w:rFonts w:eastAsia="宋体"/>
              </w:rPr>
            </w:pPr>
            <w:ins w:id="14764" w:author="ZTE" w:date="2020-11-20T15:41:00Z">
              <w:r>
                <w:rPr>
                  <w:szCs w:val="21"/>
                </w:rPr>
                <w:t>Enhanced scheme: PUCCH with 2 repetitions</w:t>
              </w:r>
            </w:ins>
          </w:p>
        </w:tc>
      </w:tr>
      <w:tr w:rsidR="00E7523A" w14:paraId="235DDA51" w14:textId="77777777" w:rsidTr="00DB5682">
        <w:trPr>
          <w:trHeight w:val="128"/>
          <w:jc w:val="center"/>
          <w:ins w:id="14765" w:author="ZTE" w:date="2020-11-20T15:41:00Z"/>
        </w:trPr>
        <w:tc>
          <w:tcPr>
            <w:tcW w:w="1300" w:type="dxa"/>
            <w:vMerge/>
            <w:vAlign w:val="center"/>
          </w:tcPr>
          <w:p w14:paraId="507696C3" w14:textId="77777777" w:rsidR="00E7523A" w:rsidRDefault="00E7523A" w:rsidP="00DB5682">
            <w:pPr>
              <w:snapToGrid w:val="0"/>
              <w:spacing w:after="0"/>
              <w:jc w:val="center"/>
              <w:rPr>
                <w:ins w:id="14766" w:author="ZTE" w:date="2020-11-20T15:41:00Z"/>
                <w:rFonts w:eastAsia="宋体"/>
              </w:rPr>
            </w:pPr>
          </w:p>
        </w:tc>
        <w:tc>
          <w:tcPr>
            <w:tcW w:w="1832" w:type="dxa"/>
            <w:vMerge/>
            <w:vAlign w:val="center"/>
          </w:tcPr>
          <w:p w14:paraId="70828DAE" w14:textId="77777777" w:rsidR="00E7523A" w:rsidRDefault="00E7523A" w:rsidP="00DB5682">
            <w:pPr>
              <w:spacing w:after="0"/>
              <w:jc w:val="center"/>
              <w:rPr>
                <w:ins w:id="14767" w:author="ZTE" w:date="2020-11-20T15:41:00Z"/>
                <w:rFonts w:eastAsia="宋体"/>
                <w:szCs w:val="21"/>
              </w:rPr>
            </w:pPr>
          </w:p>
        </w:tc>
        <w:tc>
          <w:tcPr>
            <w:tcW w:w="1876" w:type="dxa"/>
            <w:vAlign w:val="center"/>
          </w:tcPr>
          <w:p w14:paraId="5B823A0E" w14:textId="77777777" w:rsidR="00E7523A" w:rsidRDefault="00E7523A" w:rsidP="00DB5682">
            <w:pPr>
              <w:jc w:val="center"/>
              <w:rPr>
                <w:ins w:id="14768" w:author="ZTE" w:date="2020-11-20T15:41:00Z"/>
                <w:szCs w:val="21"/>
              </w:rPr>
            </w:pPr>
            <w:ins w:id="14769" w:author="ZTE" w:date="2020-11-20T15:41:00Z">
              <w:r>
                <w:rPr>
                  <w:szCs w:val="21"/>
                </w:rPr>
                <w:t>6 dB</w:t>
              </w:r>
            </w:ins>
          </w:p>
        </w:tc>
        <w:tc>
          <w:tcPr>
            <w:tcW w:w="4630" w:type="dxa"/>
          </w:tcPr>
          <w:p w14:paraId="2DFA1004" w14:textId="77777777" w:rsidR="00E7523A" w:rsidRDefault="00E7523A" w:rsidP="00DB5682">
            <w:pPr>
              <w:spacing w:after="0"/>
              <w:jc w:val="center"/>
              <w:rPr>
                <w:ins w:id="14770" w:author="ZTE" w:date="2020-11-20T15:41:00Z"/>
                <w:szCs w:val="21"/>
              </w:rPr>
            </w:pPr>
            <w:ins w:id="14771" w:author="ZTE" w:date="2020-11-20T15:41:00Z">
              <w:r>
                <w:rPr>
                  <w:szCs w:val="21"/>
                </w:rPr>
                <w:t>Rural, 2GHz, 2Rx, PUCCH format 1, 1 bit</w:t>
              </w:r>
            </w:ins>
          </w:p>
          <w:p w14:paraId="6D4536A0" w14:textId="77777777" w:rsidR="00E7523A" w:rsidRDefault="00E7523A" w:rsidP="00DB5682">
            <w:pPr>
              <w:spacing w:after="0"/>
              <w:jc w:val="center"/>
              <w:rPr>
                <w:ins w:id="14772" w:author="ZTE" w:date="2020-11-20T15:41:00Z"/>
                <w:szCs w:val="21"/>
              </w:rPr>
            </w:pPr>
            <w:ins w:id="14773" w:author="ZTE" w:date="2020-11-20T15:41:00Z">
              <w:r>
                <w:rPr>
                  <w:szCs w:val="21"/>
                </w:rPr>
                <w:t>Baseline scheme: one PUCCH transmission</w:t>
              </w:r>
            </w:ins>
          </w:p>
          <w:p w14:paraId="134D9BC7" w14:textId="77777777" w:rsidR="00E7523A" w:rsidRDefault="00E7523A" w:rsidP="00DB5682">
            <w:pPr>
              <w:spacing w:after="0"/>
              <w:jc w:val="center"/>
              <w:rPr>
                <w:ins w:id="14774" w:author="ZTE" w:date="2020-11-20T15:41:00Z"/>
                <w:szCs w:val="21"/>
              </w:rPr>
            </w:pPr>
            <w:ins w:id="14775" w:author="ZTE" w:date="2020-11-20T15:41:00Z">
              <w:r>
                <w:rPr>
                  <w:szCs w:val="21"/>
                </w:rPr>
                <w:t>Enhanced scheme: PUCCH with 4 repetitions</w:t>
              </w:r>
            </w:ins>
          </w:p>
        </w:tc>
      </w:tr>
    </w:tbl>
    <w:p w14:paraId="628D11AB" w14:textId="77777777" w:rsidR="00E7523A" w:rsidRDefault="00E7523A" w:rsidP="00E7523A">
      <w:pPr>
        <w:spacing w:beforeLines="50" w:before="120"/>
        <w:jc w:val="both"/>
        <w:rPr>
          <w:ins w:id="14776" w:author="ZTE" w:date="2020-11-16T10:32:00Z"/>
        </w:rPr>
      </w:pPr>
    </w:p>
    <w:p w14:paraId="58EBA875" w14:textId="77777777" w:rsidR="00E7523A" w:rsidRDefault="00E7523A" w:rsidP="00E7523A">
      <w:pPr>
        <w:pStyle w:val="3"/>
        <w:rPr>
          <w:ins w:id="14777" w:author="ZTE" w:date="2020-11-16T10:32:00Z"/>
          <w:lang w:val="en-US"/>
        </w:rPr>
      </w:pPr>
      <w:bookmarkStart w:id="14778" w:name="_Toc56794618"/>
      <w:ins w:id="14779" w:author="ZTE" w:date="2020-11-16T10:32:00Z">
        <w:r>
          <w:rPr>
            <w:rFonts w:eastAsia="Malgun Gothic"/>
            <w:lang w:eastAsia="zh-CN"/>
          </w:rPr>
          <w:t>6.3.</w:t>
        </w:r>
        <w:r>
          <w:rPr>
            <w:rFonts w:eastAsia="Malgun Gothic" w:hint="eastAsia"/>
            <w:lang w:val="en-US" w:eastAsia="zh-CN"/>
          </w:rPr>
          <w:t>6</w:t>
        </w:r>
        <w:r>
          <w:rPr>
            <w:rFonts w:eastAsia="Malgun Gothic"/>
          </w:rPr>
          <w:tab/>
        </w:r>
        <w:r>
          <w:rPr>
            <w:rFonts w:eastAsia="Malgun Gothic"/>
            <w:lang w:eastAsia="zh-CN"/>
          </w:rPr>
          <w:t xml:space="preserve">Enhancements for </w:t>
        </w:r>
        <w:r>
          <w:rPr>
            <w:rFonts w:eastAsia="Malgun Gothic" w:hint="eastAsia"/>
            <w:lang w:val="en-US" w:eastAsia="zh-CN"/>
          </w:rPr>
          <w:t>SSB</w:t>
        </w:r>
        <w:bookmarkEnd w:id="14778"/>
      </w:ins>
    </w:p>
    <w:p w14:paraId="63AA7A73" w14:textId="77777777" w:rsidR="00E7523A" w:rsidRDefault="00E7523A" w:rsidP="00E7523A">
      <w:pPr>
        <w:jc w:val="both"/>
        <w:rPr>
          <w:ins w:id="14780" w:author="ZTE" w:date="2020-11-16T10:32:00Z"/>
        </w:rPr>
      </w:pPr>
      <w:ins w:id="14781" w:author="ZTE" w:date="2020-11-16T10:32:00Z">
        <w:r>
          <w:rPr>
            <w:rFonts w:hint="eastAsia"/>
            <w:lang w:val="en-US" w:eastAsia="zh-CN"/>
          </w:rPr>
          <w:t>I</w:t>
        </w:r>
        <w:r>
          <w:rPr>
            <w:lang w:val="en-US" w:eastAsia="zh-CN"/>
          </w:rPr>
          <w:t>ncreasing the number of SSB beams</w:t>
        </w:r>
        <w:r>
          <w:rPr>
            <w:rFonts w:hint="eastAsia"/>
            <w:lang w:val="en-US" w:eastAsia="zh-CN"/>
          </w:rPr>
          <w:t xml:space="preserve"> was studied</w:t>
        </w:r>
        <w:r>
          <w:rPr>
            <w:lang w:val="en-US" w:eastAsia="zh-CN"/>
          </w:rPr>
          <w:t>, </w:t>
        </w:r>
        <w:r>
          <w:rPr>
            <w:rFonts w:hint="eastAsia"/>
            <w:lang w:val="en-US" w:eastAsia="zh-CN"/>
          </w:rPr>
          <w:t>and p</w:t>
        </w:r>
        <w:r>
          <w:rPr>
            <w:lang w:eastAsia="zh-CN"/>
          </w:rPr>
          <w:t>otential specification impacts include mechanism for indication of SSB beam index, mechanism to ensure backward compatibility with legacy UE.</w:t>
        </w:r>
      </w:ins>
    </w:p>
    <w:p w14:paraId="1E2887D7" w14:textId="77777777" w:rsidR="00E7523A" w:rsidRDefault="00E7523A" w:rsidP="00E7523A">
      <w:pPr>
        <w:jc w:val="both"/>
        <w:rPr>
          <w:ins w:id="14782" w:author="ZTE" w:date="2020-11-16T10:32:00Z"/>
        </w:rPr>
      </w:pPr>
      <w:ins w:id="14783" w:author="ZTE" w:date="2020-11-16T10:32:00Z">
        <w:r>
          <w:t>UE awareness of paired orthogonally polarized SSBs has been studied. Potential specification impacts of dual polarized SSBs with the same spatial filter setting include mechanisms to ensure UE awareness of polarization properties of SSBs, e.g., communication of paired SSB indices associated with the same spatial filtering and different polarizations, to the UE.</w:t>
        </w:r>
      </w:ins>
    </w:p>
    <w:p w14:paraId="13EFF277" w14:textId="77777777" w:rsidR="00E7523A" w:rsidRDefault="00E7523A" w:rsidP="00E7523A">
      <w:pPr>
        <w:numPr>
          <w:ilvl w:val="255"/>
          <w:numId w:val="0"/>
        </w:numPr>
        <w:spacing w:after="0"/>
        <w:jc w:val="both"/>
        <w:rPr>
          <w:ins w:id="14784" w:author="ZTE" w:date="2020-11-20T09:49:00Z"/>
        </w:rPr>
      </w:pPr>
      <w:ins w:id="14785" w:author="ZTE" w:date="2020-11-16T10:32:00Z">
        <w:r>
          <w:t>One source (</w:t>
        </w:r>
        <w:r>
          <w:fldChar w:fldCharType="begin"/>
        </w:r>
        <w:r>
          <w:instrText xml:space="preserve"> HYPERLINK "file:///C:\\Users\\wanshic\\OneDrive%20-%20Qualcomm\\Documents\\Standards\\3GPP%20Standards\\Meeting%20Documents\\TSGR1_103\\Docs\\R1-2007745.zip" </w:instrText>
        </w:r>
        <w:r>
          <w:fldChar w:fldCharType="separate"/>
        </w:r>
        <w:r>
          <w:rPr>
            <w:lang w:eastAsia="zh-CN"/>
          </w:rPr>
          <w:t>R1-2007745</w:t>
        </w:r>
        <w:r>
          <w:rPr>
            <w:lang w:eastAsia="zh-CN"/>
          </w:rPr>
          <w:fldChar w:fldCharType="end"/>
        </w:r>
        <w:r>
          <w:t xml:space="preserve">) evaluated the performance of increasing the number of SSBs and shows 1.84 dB gain when the number of SSBs is increased from 4 to 8 at 700MHz in rural scenario. </w:t>
        </w:r>
      </w:ins>
    </w:p>
    <w:p w14:paraId="77356AE9" w14:textId="77777777" w:rsidR="00E7523A" w:rsidRDefault="00E7523A" w:rsidP="00E7523A">
      <w:pPr>
        <w:numPr>
          <w:ilvl w:val="255"/>
          <w:numId w:val="0"/>
        </w:numPr>
        <w:spacing w:after="0"/>
        <w:jc w:val="both"/>
        <w:rPr>
          <w:ins w:id="14786" w:author="ZTE" w:date="2020-11-20T09:49:00Z"/>
        </w:rPr>
      </w:pPr>
    </w:p>
    <w:p w14:paraId="575368E0" w14:textId="77777777" w:rsidR="00E7523A" w:rsidRDefault="00E7523A" w:rsidP="00A46A65">
      <w:pPr>
        <w:pStyle w:val="TH"/>
        <w:rPr>
          <w:ins w:id="14787" w:author="ZTE" w:date="2020-11-20T09:49:00Z"/>
          <w:lang w:val="en-US" w:eastAsia="zh-CN"/>
        </w:rPr>
      </w:pPr>
      <w:ins w:id="14788" w:author="ZTE" w:date="2020-11-20T09:49:00Z">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6</w:t>
        </w:r>
        <w:r>
          <w:rPr>
            <w:rFonts w:eastAsia="宋体" w:hint="eastAsia"/>
          </w:rPr>
          <w:t>-</w:t>
        </w:r>
        <w:r>
          <w:rPr>
            <w:rFonts w:eastAsia="宋体" w:hint="eastAsia"/>
            <w:lang w:val="en-US" w:eastAsia="zh-CN"/>
          </w:rPr>
          <w:t>1</w:t>
        </w:r>
        <w:r>
          <w:rPr>
            <w:rFonts w:eastAsia="宋体" w:hint="eastAsia"/>
          </w:rPr>
          <w:t xml:space="preserve"> </w:t>
        </w:r>
        <w:r>
          <w:t>Performance evaluation for</w:t>
        </w:r>
        <w:r>
          <w:rPr>
            <w:rFonts w:hint="eastAsia"/>
            <w:lang w:val="en-US" w:eastAsia="zh-CN"/>
          </w:rPr>
          <w:t xml:space="preserve"> SSB enhancements</w:t>
        </w:r>
      </w:ins>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14:paraId="1E1AEA99" w14:textId="77777777" w:rsidTr="00DB5682">
        <w:trPr>
          <w:trHeight w:val="364"/>
          <w:jc w:val="center"/>
          <w:ins w:id="14789" w:author="ZTE" w:date="2020-11-20T09:52:00Z"/>
        </w:trPr>
        <w:tc>
          <w:tcPr>
            <w:tcW w:w="1300" w:type="dxa"/>
            <w:vAlign w:val="center"/>
          </w:tcPr>
          <w:p w14:paraId="35EB3982" w14:textId="77777777" w:rsidR="00E7523A" w:rsidRDefault="00E7523A" w:rsidP="00DB5682">
            <w:pPr>
              <w:jc w:val="center"/>
              <w:rPr>
                <w:ins w:id="14790" w:author="ZTE" w:date="2020-11-20T09:52:00Z"/>
                <w:rFonts w:eastAsia="宋体"/>
                <w:b/>
                <w:bCs/>
              </w:rPr>
            </w:pPr>
            <w:ins w:id="14791" w:author="ZTE" w:date="2020-11-20T09:52:00Z">
              <w:r>
                <w:rPr>
                  <w:rFonts w:eastAsia="宋体"/>
                  <w:b/>
                </w:rPr>
                <w:t>Source</w:t>
              </w:r>
            </w:ins>
          </w:p>
        </w:tc>
        <w:tc>
          <w:tcPr>
            <w:tcW w:w="1832" w:type="dxa"/>
            <w:vAlign w:val="center"/>
          </w:tcPr>
          <w:p w14:paraId="1C0A0BCB" w14:textId="77777777" w:rsidR="00E7523A" w:rsidRDefault="00E7523A" w:rsidP="00DB5682">
            <w:pPr>
              <w:jc w:val="center"/>
              <w:rPr>
                <w:ins w:id="14792" w:author="ZTE" w:date="2020-11-20T09:52:00Z"/>
                <w:rFonts w:eastAsia="宋体"/>
                <w:b/>
                <w:bCs/>
                <w:lang w:val="en-US" w:eastAsia="zh-CN"/>
              </w:rPr>
            </w:pPr>
            <w:ins w:id="14793" w:author="ZTE" w:date="2020-11-20T09:52:00Z">
              <w:r>
                <w:rPr>
                  <w:rFonts w:eastAsia="宋体" w:hint="eastAsia"/>
                  <w:b/>
                  <w:bCs/>
                  <w:lang w:val="en-US" w:eastAsia="zh-CN"/>
                </w:rPr>
                <w:t>Solution</w:t>
              </w:r>
            </w:ins>
          </w:p>
        </w:tc>
        <w:tc>
          <w:tcPr>
            <w:tcW w:w="1876" w:type="dxa"/>
            <w:vAlign w:val="center"/>
          </w:tcPr>
          <w:p w14:paraId="48731CDF" w14:textId="77777777" w:rsidR="00E7523A" w:rsidRDefault="00E7523A" w:rsidP="00DB5682">
            <w:pPr>
              <w:jc w:val="center"/>
              <w:rPr>
                <w:ins w:id="14794" w:author="ZTE" w:date="2020-11-20T09:52:00Z"/>
                <w:rFonts w:eastAsia="宋体"/>
                <w:b/>
                <w:bCs/>
              </w:rPr>
            </w:pPr>
            <w:ins w:id="14795" w:author="ZTE" w:date="2020-11-20T09:52:00Z">
              <w:r>
                <w:rPr>
                  <w:rFonts w:eastAsia="宋体"/>
                  <w:b/>
                  <w:bCs/>
                </w:rPr>
                <w:t>Performance gain</w:t>
              </w:r>
            </w:ins>
          </w:p>
        </w:tc>
        <w:tc>
          <w:tcPr>
            <w:tcW w:w="4630" w:type="dxa"/>
            <w:vAlign w:val="center"/>
          </w:tcPr>
          <w:p w14:paraId="032784B6" w14:textId="77777777" w:rsidR="00E7523A" w:rsidRDefault="00E7523A" w:rsidP="00DB5682">
            <w:pPr>
              <w:jc w:val="center"/>
              <w:rPr>
                <w:ins w:id="14796" w:author="ZTE" w:date="2020-11-20T09:52:00Z"/>
                <w:rFonts w:eastAsia="宋体"/>
                <w:b/>
                <w:bCs/>
              </w:rPr>
            </w:pPr>
            <w:ins w:id="14797" w:author="ZTE" w:date="2020-11-20T09:52:00Z">
              <w:r>
                <w:rPr>
                  <w:rFonts w:eastAsia="宋体"/>
                  <w:b/>
                  <w:bCs/>
                </w:rPr>
                <w:t>Key Assumptions</w:t>
              </w:r>
            </w:ins>
          </w:p>
        </w:tc>
      </w:tr>
      <w:tr w:rsidR="00E7523A" w14:paraId="5DA9AA19" w14:textId="77777777" w:rsidTr="00DB5682">
        <w:trPr>
          <w:trHeight w:val="90"/>
          <w:jc w:val="center"/>
          <w:ins w:id="14798" w:author="ZTE" w:date="2020-11-20T09:52:00Z"/>
        </w:trPr>
        <w:tc>
          <w:tcPr>
            <w:tcW w:w="1300" w:type="dxa"/>
            <w:vAlign w:val="center"/>
          </w:tcPr>
          <w:p w14:paraId="09A6B712" w14:textId="77777777" w:rsidR="00E7523A" w:rsidRDefault="00E7523A" w:rsidP="00DB5682">
            <w:pPr>
              <w:spacing w:after="0"/>
              <w:jc w:val="center"/>
              <w:rPr>
                <w:ins w:id="14799" w:author="ZTE" w:date="2020-11-20T09:52:00Z"/>
                <w:rFonts w:eastAsia="宋体"/>
              </w:rPr>
            </w:pPr>
            <w:ins w:id="14800" w:author="ZTE" w:date="2020-11-20T09:52:00Z">
              <w:r>
                <w:rPr>
                  <w:rFonts w:eastAsia="宋体"/>
                </w:rPr>
                <w:t>Source 1 (</w:t>
              </w:r>
              <w:r>
                <w:rPr>
                  <w:lang w:eastAsia="zh-CN"/>
                </w:rPr>
                <w:fldChar w:fldCharType="begin"/>
              </w:r>
              <w:r>
                <w:rPr>
                  <w:lang w:eastAsia="zh-CN"/>
                </w:rPr>
                <w:instrText xml:space="preserve"> HYPERLINK "file:///C:\\Users\\wanshic\\OneDrive%20-%20Qualcomm\\Documents\\Standards\\3GPP%20Standards\\Meeting%20Documents\\TSGR1_103\\Docs\\R1-2007745.zip" </w:instrText>
              </w:r>
              <w:r>
                <w:rPr>
                  <w:lang w:eastAsia="zh-CN"/>
                </w:rPr>
                <w:fldChar w:fldCharType="separate"/>
              </w:r>
              <w:r>
                <w:rPr>
                  <w:lang w:eastAsia="zh-CN"/>
                </w:rPr>
                <w:t>R1-2007745</w:t>
              </w:r>
              <w:r>
                <w:rPr>
                  <w:lang w:eastAsia="zh-CN"/>
                </w:rPr>
                <w:fldChar w:fldCharType="end"/>
              </w:r>
              <w:r>
                <w:rPr>
                  <w:rFonts w:eastAsia="宋体"/>
                </w:rPr>
                <w:t>)</w:t>
              </w:r>
            </w:ins>
          </w:p>
        </w:tc>
        <w:tc>
          <w:tcPr>
            <w:tcW w:w="1832" w:type="dxa"/>
            <w:vAlign w:val="center"/>
          </w:tcPr>
          <w:p w14:paraId="5BC9DC98" w14:textId="77777777" w:rsidR="00E7523A" w:rsidRDefault="00E7523A" w:rsidP="00DB5682">
            <w:pPr>
              <w:jc w:val="center"/>
              <w:rPr>
                <w:ins w:id="14801" w:author="ZTE" w:date="2020-11-20T09:52:00Z"/>
                <w:rFonts w:eastAsia="宋体"/>
              </w:rPr>
            </w:pPr>
            <w:ins w:id="14802" w:author="ZTE" w:date="2020-11-20T09:52:00Z">
              <w:r>
                <w:rPr>
                  <w:szCs w:val="21"/>
                </w:rPr>
                <w:t>Increasing the number of SSBs</w:t>
              </w:r>
            </w:ins>
          </w:p>
        </w:tc>
        <w:tc>
          <w:tcPr>
            <w:tcW w:w="1876" w:type="dxa"/>
            <w:vAlign w:val="center"/>
          </w:tcPr>
          <w:p w14:paraId="6A208FC1" w14:textId="77777777" w:rsidR="00E7523A" w:rsidRDefault="00E7523A" w:rsidP="00DB5682">
            <w:pPr>
              <w:jc w:val="center"/>
              <w:rPr>
                <w:ins w:id="14803" w:author="ZTE" w:date="2020-11-20T09:52:00Z"/>
                <w:rFonts w:eastAsia="宋体"/>
              </w:rPr>
            </w:pPr>
            <w:ins w:id="14804" w:author="ZTE" w:date="2020-11-20T09:52:00Z">
              <w:r>
                <w:rPr>
                  <w:rFonts w:eastAsia="宋体"/>
                  <w:szCs w:val="21"/>
                </w:rPr>
                <w:t>1.84 dB</w:t>
              </w:r>
            </w:ins>
          </w:p>
        </w:tc>
        <w:tc>
          <w:tcPr>
            <w:tcW w:w="4630" w:type="dxa"/>
            <w:vAlign w:val="center"/>
          </w:tcPr>
          <w:p w14:paraId="7E37C576" w14:textId="77777777" w:rsidR="00E7523A" w:rsidRDefault="00E7523A" w:rsidP="00DB5682">
            <w:pPr>
              <w:spacing w:after="0"/>
              <w:jc w:val="center"/>
              <w:rPr>
                <w:ins w:id="14805" w:author="ZTE" w:date="2020-11-20T09:52:00Z"/>
                <w:rFonts w:eastAsia="宋体"/>
                <w:szCs w:val="21"/>
              </w:rPr>
            </w:pPr>
            <w:ins w:id="14806" w:author="ZTE" w:date="2020-11-20T09:52:00Z">
              <w:r>
                <w:rPr>
                  <w:rFonts w:eastAsia="宋体"/>
                  <w:szCs w:val="21"/>
                </w:rPr>
                <w:t>Rural, 700MHz</w:t>
              </w:r>
            </w:ins>
          </w:p>
          <w:p w14:paraId="3C9F44B7" w14:textId="77777777" w:rsidR="00E7523A" w:rsidRDefault="00E7523A" w:rsidP="00DB5682">
            <w:pPr>
              <w:spacing w:after="0"/>
              <w:jc w:val="center"/>
              <w:rPr>
                <w:ins w:id="14807" w:author="ZTE" w:date="2020-11-20T09:52:00Z"/>
                <w:szCs w:val="21"/>
              </w:rPr>
            </w:pPr>
            <w:ins w:id="14808" w:author="ZTE" w:date="2020-11-20T09:52:00Z">
              <w:r>
                <w:rPr>
                  <w:szCs w:val="21"/>
                </w:rPr>
                <w:t>Baseline scheme: 4 SSBs</w:t>
              </w:r>
            </w:ins>
          </w:p>
          <w:p w14:paraId="451BFC45" w14:textId="77777777" w:rsidR="00E7523A" w:rsidRDefault="00E7523A" w:rsidP="00DB5682">
            <w:pPr>
              <w:spacing w:after="0"/>
              <w:jc w:val="center"/>
              <w:rPr>
                <w:ins w:id="14809" w:author="ZTE" w:date="2020-11-20T09:52:00Z"/>
                <w:rFonts w:eastAsia="宋体"/>
              </w:rPr>
            </w:pPr>
            <w:ins w:id="14810" w:author="ZTE" w:date="2020-11-20T09:52:00Z">
              <w:r>
                <w:rPr>
                  <w:szCs w:val="21"/>
                </w:rPr>
                <w:t>Enhanced scheme: 8 SSBs</w:t>
              </w:r>
            </w:ins>
          </w:p>
        </w:tc>
      </w:tr>
    </w:tbl>
    <w:p w14:paraId="50EF626A" w14:textId="77777777" w:rsidR="00E7523A" w:rsidRDefault="00E7523A" w:rsidP="00E7523A">
      <w:pPr>
        <w:spacing w:beforeLines="50" w:before="120"/>
        <w:jc w:val="both"/>
        <w:rPr>
          <w:ins w:id="14811" w:author="ZTE" w:date="2020-11-16T10:32:00Z"/>
        </w:rPr>
      </w:pPr>
    </w:p>
    <w:p w14:paraId="0A9F547A" w14:textId="77777777" w:rsidR="00E7523A" w:rsidRDefault="00E7523A" w:rsidP="00E7523A">
      <w:pPr>
        <w:pStyle w:val="3"/>
        <w:rPr>
          <w:ins w:id="14812" w:author="ZTE" w:date="2020-11-16T10:32:00Z"/>
        </w:rPr>
      </w:pPr>
      <w:bookmarkStart w:id="14813" w:name="_Toc56794619"/>
      <w:ins w:id="14814" w:author="ZTE" w:date="2020-11-16T10:32:00Z">
        <w:r>
          <w:rPr>
            <w:rFonts w:eastAsia="Malgun Gothic"/>
            <w:lang w:eastAsia="zh-CN"/>
          </w:rPr>
          <w:lastRenderedPageBreak/>
          <w:t>6.3.</w:t>
        </w:r>
        <w:r>
          <w:rPr>
            <w:rFonts w:eastAsia="Malgun Gothic" w:hint="eastAsia"/>
            <w:lang w:val="en-US" w:eastAsia="zh-CN"/>
          </w:rPr>
          <w:t>7</w:t>
        </w:r>
        <w:r>
          <w:rPr>
            <w:rFonts w:eastAsia="Malgun Gothic"/>
          </w:rPr>
          <w:tab/>
        </w:r>
        <w:r>
          <w:rPr>
            <w:rFonts w:eastAsia="Malgun Gothic" w:hint="eastAsia"/>
            <w:lang w:val="en-US" w:eastAsia="zh-CN"/>
          </w:rPr>
          <w:t xml:space="preserve">Beam reporting </w:t>
        </w:r>
        <w:r>
          <w:t>during initial/random access procedure</w:t>
        </w:r>
        <w:bookmarkEnd w:id="14813"/>
      </w:ins>
    </w:p>
    <w:p w14:paraId="1D78893D" w14:textId="77777777" w:rsidR="00E7523A" w:rsidRDefault="00E7523A" w:rsidP="00E7523A">
      <w:pPr>
        <w:rPr>
          <w:ins w:id="14815" w:author="ZTE" w:date="2020-11-16T10:32:00Z"/>
          <w:lang w:val="en-US" w:eastAsia="zh-CN"/>
        </w:rPr>
      </w:pPr>
      <w:ins w:id="14816" w:author="ZTE" w:date="2020-11-16T10:32:00Z">
        <w:r>
          <w:rPr>
            <w:rFonts w:hint="eastAsia"/>
            <w:lang w:val="en-US" w:eastAsia="zh-CN"/>
          </w:rPr>
          <w:t xml:space="preserve">Beam reporting </w:t>
        </w:r>
        <w:r>
          <w:t xml:space="preserve">during initial/random access procedure </w:t>
        </w:r>
        <w:r>
          <w:rPr>
            <w:rFonts w:hint="eastAsia"/>
            <w:lang w:val="en-US" w:eastAsia="zh-CN"/>
          </w:rPr>
          <w:t xml:space="preserve">is intended to enhance Msg3 re-transmission, Msg4 initial transmission, Msg4 re-transmission and PDSCH out of RACH procedure while without dedicated RRC configuration.  </w:t>
        </w:r>
      </w:ins>
    </w:p>
    <w:p w14:paraId="3435B67D" w14:textId="77777777" w:rsidR="00E7523A" w:rsidRDefault="00E7523A" w:rsidP="00E7523A">
      <w:pPr>
        <w:widowControl w:val="0"/>
        <w:jc w:val="both"/>
        <w:rPr>
          <w:ins w:id="14817" w:author="ZTE" w:date="2020-11-16T10:32:00Z"/>
        </w:rPr>
      </w:pPr>
      <w:ins w:id="14818" w:author="ZTE" w:date="2020-11-16T10:32:00Z">
        <w:r>
          <w:t xml:space="preserve">Beam reporting during initial/random access procedure was studied from several aspects, including the best SSB, alternative SSB beam and early CSI report in Msg3 PUSCH. Potential specification impacts include signaling design in Msg3 PUSCH, CSI-RS resources configured during initial access, beam indication for the following steps for RACH procedure. </w:t>
        </w:r>
      </w:ins>
    </w:p>
    <w:p w14:paraId="0BA69E46" w14:textId="77777777" w:rsidR="00E7523A" w:rsidRDefault="00E7523A" w:rsidP="00E7523A">
      <w:pPr>
        <w:widowControl w:val="0"/>
        <w:jc w:val="both"/>
        <w:rPr>
          <w:ins w:id="14819" w:author="ZTE" w:date="2020-11-16T10:32:00Z"/>
        </w:rPr>
      </w:pPr>
    </w:p>
    <w:p w14:paraId="12129423" w14:textId="77777777" w:rsidR="00E7523A" w:rsidRDefault="00E7523A" w:rsidP="00E7523A">
      <w:pPr>
        <w:pStyle w:val="3"/>
        <w:rPr>
          <w:ins w:id="14820" w:author="ZTE" w:date="2020-11-16T10:32:00Z"/>
        </w:rPr>
      </w:pPr>
      <w:bookmarkStart w:id="14821" w:name="_Toc56794620"/>
      <w:ins w:id="14822" w:author="ZTE" w:date="2020-11-16T10:32:00Z">
        <w:r>
          <w:rPr>
            <w:rFonts w:eastAsia="Malgun Gothic"/>
            <w:lang w:eastAsia="zh-CN"/>
          </w:rPr>
          <w:t>6.3.</w:t>
        </w:r>
        <w:r>
          <w:rPr>
            <w:rFonts w:eastAsia="Malgun Gothic" w:hint="eastAsia"/>
            <w:lang w:val="en-US" w:eastAsia="zh-CN"/>
          </w:rPr>
          <w:t>8</w:t>
        </w:r>
        <w:r>
          <w:rPr>
            <w:rFonts w:eastAsia="Malgun Gothic"/>
          </w:rPr>
          <w:tab/>
        </w:r>
        <w:r>
          <w:rPr>
            <w:rFonts w:eastAsia="Malgun Gothic"/>
            <w:lang w:eastAsia="zh-CN"/>
          </w:rPr>
          <w:t>Other</w:t>
        </w:r>
        <w:r>
          <w:rPr>
            <w:rFonts w:eastAsia="Malgun Gothic"/>
          </w:rPr>
          <w:t>s</w:t>
        </w:r>
        <w:bookmarkEnd w:id="14821"/>
      </w:ins>
    </w:p>
    <w:p w14:paraId="6DC9B8BC" w14:textId="77777777" w:rsidR="00E7523A" w:rsidRDefault="00E7523A" w:rsidP="00E7523A">
      <w:pPr>
        <w:widowControl w:val="0"/>
        <w:jc w:val="both"/>
        <w:rPr>
          <w:ins w:id="14823" w:author="ZTE" w:date="2020-11-16T10:32:00Z"/>
        </w:rPr>
      </w:pPr>
      <w:ins w:id="14824" w:author="ZTE" w:date="2020-11-16T10:32:00Z">
        <w:r>
          <w:t xml:space="preserve">A-CSI repetition on PUSCH was studied. Potential specification impacts include mechanism to determine A-CSI repetitions on PUSCH, e.g. A-CSI request and/or repetition factor in UL DCI, one A-CSI in each PUSCH repetition, and PUSCH repetition type A.  </w:t>
        </w:r>
      </w:ins>
    </w:p>
    <w:p w14:paraId="6EC10313" w14:textId="77777777" w:rsidR="00E7523A" w:rsidRDefault="00E7523A" w:rsidP="00E7523A">
      <w:pPr>
        <w:jc w:val="both"/>
        <w:rPr>
          <w:ins w:id="14825" w:author="ZTE" w:date="2020-11-16T10:32:00Z"/>
        </w:rPr>
      </w:pPr>
      <w:ins w:id="14826" w:author="ZTE" w:date="2020-11-16T10:32:00Z">
        <w:r>
          <w:t>A-CSI on PUCCH to allow A-CSI repetition was studied. Potential specification impacts include mechanism to determine the repetition of A-CSI PUCCH, e.g. CSI request and/or repetition factor in the downlink DCI, configuration of repetition levels per PUCCH resource, and related timeline, mechanism for the PUCCH resource determination, e.g. based on existing PUCCH resource configuration framework in DL DCI (i.e., DCI format 1_0, 1_1, 1_2), existing PUCCH formats that can carry CSI</w:t>
        </w:r>
      </w:ins>
      <w:ins w:id="14827" w:author="ZTE" w:date="2020-11-20T15:42:00Z">
        <w:r>
          <w:rPr>
            <w:rFonts w:hint="eastAsia"/>
            <w:lang w:val="en-US" w:eastAsia="zh-CN"/>
          </w:rPr>
          <w:t xml:space="preserve">, and </w:t>
        </w:r>
      </w:ins>
      <w:ins w:id="14828" w:author="ZTE" w:date="2020-11-16T10:32:00Z">
        <w:r>
          <w:t>RS resource for CSI measurement (e.g. aperiodic CSI-RS, DMRS).</w:t>
        </w:r>
      </w:ins>
    </w:p>
    <w:p w14:paraId="7D9FD6A0" w14:textId="77777777" w:rsidR="00E7523A" w:rsidRDefault="00E7523A" w:rsidP="00E7523A">
      <w:pPr>
        <w:widowControl w:val="0"/>
        <w:jc w:val="both"/>
        <w:rPr>
          <w:ins w:id="14829" w:author="ZTE" w:date="2020-11-16T10:32:00Z"/>
        </w:rPr>
      </w:pPr>
      <w:ins w:id="14830" w:author="ZTE" w:date="2020-11-16T10:32:00Z">
        <w:r>
          <w:t>One source (</w:t>
        </w:r>
        <w:r>
          <w:fldChar w:fldCharType="begin"/>
        </w:r>
        <w:r>
          <w:instrText xml:space="preserve"> HYPERLINK "file:///C:\\Users\\wanshic\\OneDrive%20-%20Qualcomm\\Documents\\Standards\\3GPP%20Standards\\Meeting%20Documents\\TSGR1_103\\Docs\\R1-2008421.zip" </w:instrText>
        </w:r>
        <w:r>
          <w:fldChar w:fldCharType="separate"/>
        </w:r>
        <w:r>
          <w:rPr>
            <w:lang w:eastAsia="zh-CN"/>
          </w:rPr>
          <w:t>R1-2008421</w:t>
        </w:r>
        <w:r>
          <w:rPr>
            <w:lang w:eastAsia="zh-CN"/>
          </w:rPr>
          <w:fldChar w:fldCharType="end"/>
        </w:r>
        <w:r>
          <w:t xml:space="preserve">) evaluated the performance of A-CSI repetition on PUSCH and shows 4 dB gain for 8 repetitions with 11 bits CSI at 10% BLER target at 4GHz. </w:t>
        </w:r>
      </w:ins>
    </w:p>
    <w:p w14:paraId="77F9B986" w14:textId="77777777" w:rsidR="00E7523A" w:rsidRDefault="00E7523A" w:rsidP="00A46A65">
      <w:pPr>
        <w:pStyle w:val="TH"/>
        <w:rPr>
          <w:ins w:id="14831" w:author="ZTE" w:date="2020-11-20T09:52:00Z"/>
          <w:lang w:val="en-US" w:eastAsia="zh-CN"/>
        </w:rPr>
      </w:pPr>
      <w:ins w:id="14832" w:author="ZTE" w:date="2020-11-20T09:52:00Z">
        <w:r>
          <w:rPr>
            <w:rFonts w:eastAsia="宋体" w:hint="eastAsia"/>
          </w:rPr>
          <w:t xml:space="preserve">Table </w:t>
        </w:r>
        <w:r>
          <w:rPr>
            <w:rFonts w:eastAsia="宋体"/>
          </w:rPr>
          <w:t>6.</w:t>
        </w:r>
        <w:r>
          <w:rPr>
            <w:rFonts w:eastAsia="宋体" w:hint="eastAsia"/>
            <w:lang w:val="en-US" w:eastAsia="zh-CN"/>
          </w:rPr>
          <w:t>3</w:t>
        </w:r>
        <w:r>
          <w:rPr>
            <w:rFonts w:eastAsia="宋体"/>
          </w:rPr>
          <w:t>.</w:t>
        </w:r>
        <w:r>
          <w:rPr>
            <w:rFonts w:eastAsia="宋体" w:hint="eastAsia"/>
            <w:lang w:val="en-US" w:eastAsia="zh-CN"/>
          </w:rPr>
          <w:t>8</w:t>
        </w:r>
        <w:r>
          <w:rPr>
            <w:rFonts w:eastAsia="宋体" w:hint="eastAsia"/>
          </w:rPr>
          <w:t>-</w:t>
        </w:r>
        <w:r>
          <w:rPr>
            <w:rFonts w:eastAsia="宋体" w:hint="eastAsia"/>
            <w:lang w:val="en-US" w:eastAsia="zh-CN"/>
          </w:rPr>
          <w:t>1</w:t>
        </w:r>
        <w:r>
          <w:rPr>
            <w:rFonts w:eastAsia="宋体" w:hint="eastAsia"/>
          </w:rPr>
          <w:t xml:space="preserve"> </w:t>
        </w:r>
        <w:r>
          <w:t>Performance evaluation for</w:t>
        </w:r>
        <w:r>
          <w:rPr>
            <w:rFonts w:hint="eastAsia"/>
            <w:lang w:val="en-US" w:eastAsia="zh-CN"/>
          </w:rPr>
          <w:t xml:space="preserve"> A-CSI</w:t>
        </w:r>
      </w:ins>
      <w:ins w:id="14833" w:author="ZTE" w:date="2020-11-20T09:53:00Z">
        <w:r>
          <w:rPr>
            <w:rFonts w:hint="eastAsia"/>
            <w:lang w:val="en-US" w:eastAsia="zh-CN"/>
          </w:rPr>
          <w:t xml:space="preserve"> on PUSCH</w:t>
        </w:r>
      </w:ins>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14:paraId="00586097" w14:textId="77777777" w:rsidTr="00DB5682">
        <w:trPr>
          <w:trHeight w:val="364"/>
          <w:jc w:val="center"/>
          <w:ins w:id="14834" w:author="ZTE" w:date="2020-11-20T09:53:00Z"/>
        </w:trPr>
        <w:tc>
          <w:tcPr>
            <w:tcW w:w="1300" w:type="dxa"/>
            <w:vAlign w:val="center"/>
          </w:tcPr>
          <w:p w14:paraId="424F3E32" w14:textId="77777777" w:rsidR="00E7523A" w:rsidRDefault="00E7523A" w:rsidP="00DB5682">
            <w:pPr>
              <w:jc w:val="center"/>
              <w:rPr>
                <w:ins w:id="14835" w:author="ZTE" w:date="2020-11-20T09:53:00Z"/>
                <w:rFonts w:eastAsia="宋体"/>
                <w:b/>
                <w:bCs/>
              </w:rPr>
            </w:pPr>
            <w:ins w:id="14836" w:author="ZTE" w:date="2020-11-20T09:53:00Z">
              <w:r>
                <w:rPr>
                  <w:rFonts w:eastAsia="宋体"/>
                  <w:b/>
                </w:rPr>
                <w:t>Source</w:t>
              </w:r>
            </w:ins>
          </w:p>
        </w:tc>
        <w:tc>
          <w:tcPr>
            <w:tcW w:w="1832" w:type="dxa"/>
            <w:vAlign w:val="center"/>
          </w:tcPr>
          <w:p w14:paraId="7511C905" w14:textId="77777777" w:rsidR="00E7523A" w:rsidRDefault="00E7523A" w:rsidP="00DB5682">
            <w:pPr>
              <w:jc w:val="center"/>
              <w:rPr>
                <w:ins w:id="14837" w:author="ZTE" w:date="2020-11-20T09:53:00Z"/>
                <w:rFonts w:eastAsia="宋体"/>
                <w:b/>
                <w:bCs/>
                <w:lang w:val="en-US" w:eastAsia="zh-CN"/>
              </w:rPr>
            </w:pPr>
            <w:ins w:id="14838" w:author="ZTE" w:date="2020-11-20T09:53:00Z">
              <w:r>
                <w:rPr>
                  <w:rFonts w:eastAsia="宋体" w:hint="eastAsia"/>
                  <w:b/>
                  <w:bCs/>
                  <w:lang w:val="en-US" w:eastAsia="zh-CN"/>
                </w:rPr>
                <w:t>Solution</w:t>
              </w:r>
            </w:ins>
          </w:p>
        </w:tc>
        <w:tc>
          <w:tcPr>
            <w:tcW w:w="1876" w:type="dxa"/>
            <w:vAlign w:val="center"/>
          </w:tcPr>
          <w:p w14:paraId="4659C23F" w14:textId="77777777" w:rsidR="00E7523A" w:rsidRDefault="00E7523A" w:rsidP="00DB5682">
            <w:pPr>
              <w:jc w:val="center"/>
              <w:rPr>
                <w:ins w:id="14839" w:author="ZTE" w:date="2020-11-20T09:53:00Z"/>
                <w:rFonts w:eastAsia="宋体"/>
                <w:b/>
                <w:bCs/>
              </w:rPr>
            </w:pPr>
            <w:ins w:id="14840" w:author="ZTE" w:date="2020-11-20T09:53:00Z">
              <w:r>
                <w:rPr>
                  <w:rFonts w:eastAsia="宋体"/>
                  <w:b/>
                  <w:bCs/>
                </w:rPr>
                <w:t>Performance gain</w:t>
              </w:r>
            </w:ins>
          </w:p>
        </w:tc>
        <w:tc>
          <w:tcPr>
            <w:tcW w:w="4630" w:type="dxa"/>
            <w:vAlign w:val="center"/>
          </w:tcPr>
          <w:p w14:paraId="7C7DC76B" w14:textId="77777777" w:rsidR="00E7523A" w:rsidRDefault="00E7523A" w:rsidP="00DB5682">
            <w:pPr>
              <w:jc w:val="center"/>
              <w:rPr>
                <w:ins w:id="14841" w:author="ZTE" w:date="2020-11-20T09:53:00Z"/>
                <w:rFonts w:eastAsia="宋体"/>
                <w:b/>
                <w:bCs/>
              </w:rPr>
            </w:pPr>
            <w:ins w:id="14842" w:author="ZTE" w:date="2020-11-20T09:53:00Z">
              <w:r>
                <w:rPr>
                  <w:rFonts w:eastAsia="宋体"/>
                  <w:b/>
                  <w:bCs/>
                </w:rPr>
                <w:t>Key Assumptions</w:t>
              </w:r>
            </w:ins>
          </w:p>
        </w:tc>
      </w:tr>
      <w:tr w:rsidR="00E7523A" w14:paraId="17A132C0" w14:textId="77777777" w:rsidTr="00DB5682">
        <w:trPr>
          <w:trHeight w:val="90"/>
          <w:jc w:val="center"/>
          <w:ins w:id="14843" w:author="ZTE" w:date="2020-11-20T09:53:00Z"/>
        </w:trPr>
        <w:tc>
          <w:tcPr>
            <w:tcW w:w="1300" w:type="dxa"/>
            <w:vAlign w:val="center"/>
          </w:tcPr>
          <w:p w14:paraId="597E3920" w14:textId="77777777" w:rsidR="00E7523A" w:rsidRDefault="00E7523A" w:rsidP="00DB5682">
            <w:pPr>
              <w:spacing w:after="0"/>
              <w:jc w:val="center"/>
              <w:rPr>
                <w:ins w:id="14844" w:author="ZTE" w:date="2020-11-20T09:53:00Z"/>
                <w:rFonts w:eastAsia="宋体"/>
              </w:rPr>
            </w:pPr>
            <w:ins w:id="14845" w:author="ZTE" w:date="2020-11-20T09:53:00Z">
              <w:r>
                <w:rPr>
                  <w:rFonts w:eastAsia="宋体"/>
                </w:rPr>
                <w:t>Source 1 (</w:t>
              </w:r>
              <w:r>
                <w:rPr>
                  <w:rFonts w:eastAsia="宋体"/>
                  <w:szCs w:val="21"/>
                </w:rPr>
                <w:t xml:space="preserve"> R1-2008421</w:t>
              </w:r>
              <w:r>
                <w:rPr>
                  <w:rFonts w:eastAsia="宋体"/>
                </w:rPr>
                <w:t>)</w:t>
              </w:r>
            </w:ins>
          </w:p>
        </w:tc>
        <w:tc>
          <w:tcPr>
            <w:tcW w:w="1832" w:type="dxa"/>
            <w:vAlign w:val="center"/>
          </w:tcPr>
          <w:p w14:paraId="5A626A46" w14:textId="77777777" w:rsidR="00E7523A" w:rsidRDefault="00E7523A" w:rsidP="00DB5682">
            <w:pPr>
              <w:jc w:val="center"/>
              <w:rPr>
                <w:ins w:id="14846" w:author="ZTE" w:date="2020-11-20T09:53:00Z"/>
                <w:rFonts w:eastAsia="宋体"/>
              </w:rPr>
            </w:pPr>
            <w:ins w:id="14847" w:author="ZTE" w:date="2020-11-20T09:53:00Z">
              <w:r>
                <w:rPr>
                  <w:rFonts w:eastAsia="宋体"/>
                  <w:szCs w:val="21"/>
                </w:rPr>
                <w:t xml:space="preserve">A-CSI </w:t>
              </w:r>
            </w:ins>
            <w:ins w:id="14848" w:author="ZTE" w:date="2020-11-20T09:54:00Z">
              <w:r>
                <w:rPr>
                  <w:rFonts w:eastAsia="等线"/>
                </w:rPr>
                <w:t xml:space="preserve">repetition </w:t>
              </w:r>
            </w:ins>
            <w:ins w:id="14849" w:author="ZTE" w:date="2020-11-20T09:53:00Z">
              <w:r>
                <w:rPr>
                  <w:rFonts w:eastAsia="宋体"/>
                  <w:szCs w:val="21"/>
                </w:rPr>
                <w:t>on PUSCH</w:t>
              </w:r>
            </w:ins>
          </w:p>
        </w:tc>
        <w:tc>
          <w:tcPr>
            <w:tcW w:w="1876" w:type="dxa"/>
            <w:vAlign w:val="center"/>
          </w:tcPr>
          <w:p w14:paraId="0C93EC01" w14:textId="77777777" w:rsidR="00E7523A" w:rsidRDefault="00E7523A" w:rsidP="00DB5682">
            <w:pPr>
              <w:jc w:val="center"/>
              <w:rPr>
                <w:ins w:id="14850" w:author="ZTE" w:date="2020-11-20T09:53:00Z"/>
                <w:rFonts w:eastAsia="宋体"/>
              </w:rPr>
            </w:pPr>
            <w:ins w:id="14851" w:author="ZTE" w:date="2020-11-20T09:53:00Z">
              <w:r>
                <w:rPr>
                  <w:rFonts w:eastAsia="宋体"/>
                  <w:szCs w:val="21"/>
                </w:rPr>
                <w:t>4.0 dB</w:t>
              </w:r>
            </w:ins>
          </w:p>
        </w:tc>
        <w:tc>
          <w:tcPr>
            <w:tcW w:w="4630" w:type="dxa"/>
            <w:vAlign w:val="center"/>
          </w:tcPr>
          <w:p w14:paraId="21D19D69" w14:textId="77777777" w:rsidR="00E7523A" w:rsidRDefault="00E7523A" w:rsidP="00DB5682">
            <w:pPr>
              <w:spacing w:after="0"/>
              <w:jc w:val="center"/>
              <w:rPr>
                <w:ins w:id="14852" w:author="ZTE" w:date="2020-11-20T09:53:00Z"/>
                <w:rFonts w:eastAsia="宋体"/>
                <w:szCs w:val="21"/>
                <w:u w:val="single"/>
              </w:rPr>
            </w:pPr>
            <w:ins w:id="14853" w:author="ZTE" w:date="2020-11-20T09:53:00Z">
              <w:r>
                <w:rPr>
                  <w:rFonts w:eastAsia="宋体"/>
                  <w:szCs w:val="21"/>
                  <w:u w:val="single"/>
                </w:rPr>
                <w:t>8 aperiodic repetitions vs. no repetition</w:t>
              </w:r>
            </w:ins>
          </w:p>
          <w:p w14:paraId="01907DB8" w14:textId="77777777" w:rsidR="00E7523A" w:rsidRDefault="00E7523A" w:rsidP="00DB5682">
            <w:pPr>
              <w:spacing w:after="0"/>
              <w:jc w:val="center"/>
              <w:rPr>
                <w:ins w:id="14854" w:author="ZTE" w:date="2020-11-20T09:53:00Z"/>
                <w:rFonts w:eastAsia="宋体"/>
                <w:szCs w:val="21"/>
              </w:rPr>
            </w:pPr>
            <w:ins w:id="14855" w:author="ZTE" w:date="2020-11-20T09:53:00Z">
              <w:r>
                <w:rPr>
                  <w:rFonts w:eastAsia="宋体"/>
                  <w:szCs w:val="21"/>
                </w:rPr>
                <w:t>11 bits CSI; 10% BLER</w:t>
              </w:r>
            </w:ins>
          </w:p>
          <w:p w14:paraId="1F33B4A4" w14:textId="77777777" w:rsidR="00E7523A" w:rsidRDefault="00E7523A" w:rsidP="00DB5682">
            <w:pPr>
              <w:spacing w:after="0"/>
              <w:jc w:val="center"/>
              <w:rPr>
                <w:ins w:id="14856" w:author="ZTE" w:date="2020-11-20T09:53:00Z"/>
                <w:rFonts w:eastAsia="宋体"/>
                <w:szCs w:val="21"/>
              </w:rPr>
            </w:pPr>
            <w:ins w:id="14857" w:author="ZTE" w:date="2020-11-20T09:53:00Z">
              <w:r>
                <w:rPr>
                  <w:rFonts w:eastAsia="宋体"/>
                  <w:szCs w:val="21"/>
                </w:rPr>
                <w:t>For 300ns delay spread, 3kmph, 4 Rx</w:t>
              </w:r>
            </w:ins>
          </w:p>
          <w:p w14:paraId="1DA5C548" w14:textId="77777777" w:rsidR="00E7523A" w:rsidRDefault="00E7523A" w:rsidP="00DB5682">
            <w:pPr>
              <w:spacing w:after="0"/>
              <w:jc w:val="center"/>
              <w:rPr>
                <w:ins w:id="14858" w:author="ZTE" w:date="2020-11-20T09:53:00Z"/>
                <w:rFonts w:eastAsia="宋体"/>
                <w:szCs w:val="21"/>
              </w:rPr>
            </w:pPr>
            <w:ins w:id="14859" w:author="ZTE" w:date="2020-11-20T09:53:00Z">
              <w:r>
                <w:rPr>
                  <w:rFonts w:eastAsia="宋体"/>
                  <w:szCs w:val="21"/>
                </w:rPr>
                <w:t>Format 3, 4 GHz</w:t>
              </w:r>
            </w:ins>
          </w:p>
          <w:p w14:paraId="7B8E27FE" w14:textId="77777777" w:rsidR="00E7523A" w:rsidRDefault="00E7523A" w:rsidP="00DB5682">
            <w:pPr>
              <w:spacing w:after="0"/>
              <w:jc w:val="center"/>
              <w:rPr>
                <w:ins w:id="14860" w:author="ZTE" w:date="2020-11-20T09:53:00Z"/>
                <w:rFonts w:eastAsia="宋体"/>
              </w:rPr>
            </w:pPr>
            <w:ins w:id="14861" w:author="ZTE" w:date="2020-11-20T09:53:00Z">
              <w:r>
                <w:rPr>
                  <w:rFonts w:eastAsia="宋体"/>
                  <w:szCs w:val="21"/>
                </w:rPr>
                <w:t>No frequency hopping, 4 DMRS</w:t>
              </w:r>
            </w:ins>
          </w:p>
        </w:tc>
      </w:tr>
    </w:tbl>
    <w:p w14:paraId="1E24A82C" w14:textId="77777777" w:rsidR="00E7523A" w:rsidRDefault="00E7523A" w:rsidP="00E7523A">
      <w:pPr>
        <w:spacing w:after="120"/>
        <w:jc w:val="both"/>
      </w:pPr>
    </w:p>
    <w:p w14:paraId="36036473" w14:textId="77777777" w:rsidR="003F69B8" w:rsidRDefault="00EB7613" w:rsidP="003F69B8">
      <w:pPr>
        <w:pStyle w:val="1"/>
      </w:pPr>
      <w:bookmarkStart w:id="14862" w:name="_Toc56794621"/>
      <w:r>
        <w:t>7</w:t>
      </w:r>
      <w:r w:rsidR="003F69B8">
        <w:tab/>
      </w:r>
      <w:r w:rsidR="003F69B8">
        <w:rPr>
          <w:rFonts w:hint="eastAsia"/>
        </w:rPr>
        <w:t>Conclusions</w:t>
      </w:r>
      <w:bookmarkEnd w:id="14862"/>
    </w:p>
    <w:p w14:paraId="7724C2BC" w14:textId="77777777" w:rsidR="002F44AC" w:rsidRDefault="002F44AC" w:rsidP="002F44AC">
      <w:pPr>
        <w:rPr>
          <w:ins w:id="14863" w:author="China Telecom" w:date="2020-11-20T19:38:00Z"/>
        </w:rPr>
      </w:pPr>
      <w:ins w:id="14864" w:author="China Telecom" w:date="2020-11-20T19:38:00Z">
        <w:r>
          <w:t>The following channels are identified as the potential bottleneck channels for FR1:</w:t>
        </w:r>
      </w:ins>
    </w:p>
    <w:p w14:paraId="584F8BD3" w14:textId="77777777" w:rsidR="002F44AC" w:rsidRDefault="002F44AC" w:rsidP="002F44AC">
      <w:pPr>
        <w:pStyle w:val="ad"/>
        <w:numPr>
          <w:ilvl w:val="0"/>
          <w:numId w:val="26"/>
        </w:numPr>
        <w:spacing w:after="0"/>
        <w:ind w:firstLineChars="0"/>
        <w:rPr>
          <w:ins w:id="14865" w:author="China Telecom" w:date="2020-11-20T19:38:00Z"/>
        </w:rPr>
      </w:pPr>
      <w:ins w:id="14866" w:author="China Telecom" w:date="2020-11-20T19:38:00Z">
        <w:r w:rsidRPr="00120ABB">
          <w:t>1st priority</w:t>
        </w:r>
      </w:ins>
    </w:p>
    <w:p w14:paraId="7EB3FC49" w14:textId="77777777" w:rsidR="002F44AC" w:rsidRDefault="002F44AC" w:rsidP="002F44AC">
      <w:pPr>
        <w:pStyle w:val="ad"/>
        <w:numPr>
          <w:ilvl w:val="1"/>
          <w:numId w:val="26"/>
        </w:numPr>
        <w:spacing w:after="0"/>
        <w:ind w:firstLineChars="0"/>
        <w:rPr>
          <w:ins w:id="14867" w:author="China Telecom" w:date="2020-11-20T19:38:00Z"/>
        </w:rPr>
      </w:pPr>
      <w:ins w:id="14868" w:author="China Telecom" w:date="2020-11-20T19:38:00Z">
        <w:r w:rsidRPr="00120ABB">
          <w:t>PUSCH for eMBB (for FDD and TDD with DDDSU, DDDSUDDSUU and DDDDDDDSUU)</w:t>
        </w:r>
      </w:ins>
    </w:p>
    <w:p w14:paraId="59E2662B" w14:textId="77777777" w:rsidR="002F44AC" w:rsidRDefault="002F44AC" w:rsidP="002F44AC">
      <w:pPr>
        <w:pStyle w:val="ad"/>
        <w:numPr>
          <w:ilvl w:val="1"/>
          <w:numId w:val="26"/>
        </w:numPr>
        <w:spacing w:after="0"/>
        <w:ind w:firstLineChars="0"/>
        <w:rPr>
          <w:ins w:id="14869" w:author="China Telecom" w:date="2020-11-20T19:38:00Z"/>
        </w:rPr>
      </w:pPr>
      <w:ins w:id="14870" w:author="China Telecom" w:date="2020-11-20T19:38:00Z">
        <w:r w:rsidRPr="00120ABB">
          <w:t>PUSCH for VoIP (for FDD and TDD with DDDSU, DDDSUDDSUU)</w:t>
        </w:r>
      </w:ins>
    </w:p>
    <w:p w14:paraId="5D765DF4" w14:textId="77777777" w:rsidR="002F44AC" w:rsidRDefault="002F44AC" w:rsidP="002F44AC">
      <w:pPr>
        <w:pStyle w:val="ad"/>
        <w:numPr>
          <w:ilvl w:val="0"/>
          <w:numId w:val="26"/>
        </w:numPr>
        <w:spacing w:after="0"/>
        <w:ind w:firstLineChars="0"/>
        <w:rPr>
          <w:ins w:id="14871" w:author="China Telecom" w:date="2020-11-20T19:38:00Z"/>
        </w:rPr>
      </w:pPr>
      <w:ins w:id="14872" w:author="China Telecom" w:date="2020-11-20T19:38:00Z">
        <w:r w:rsidRPr="00120ABB">
          <w:t>2nd priority</w:t>
        </w:r>
      </w:ins>
    </w:p>
    <w:p w14:paraId="20FF4DC8" w14:textId="77777777" w:rsidR="002F44AC" w:rsidRDefault="002F44AC" w:rsidP="002F44AC">
      <w:pPr>
        <w:pStyle w:val="ad"/>
        <w:numPr>
          <w:ilvl w:val="1"/>
          <w:numId w:val="26"/>
        </w:numPr>
        <w:spacing w:after="0"/>
        <w:ind w:firstLineChars="0"/>
        <w:rPr>
          <w:ins w:id="14873" w:author="China Telecom" w:date="2020-11-20T19:38:00Z"/>
        </w:rPr>
      </w:pPr>
      <w:ins w:id="14874" w:author="China Telecom" w:date="2020-11-20T19:38:00Z">
        <w:r w:rsidRPr="00120ABB">
          <w:t>PRACH format B4</w:t>
        </w:r>
      </w:ins>
    </w:p>
    <w:p w14:paraId="7D57B9F5" w14:textId="77777777" w:rsidR="002F44AC" w:rsidRDefault="002F44AC" w:rsidP="002F44AC">
      <w:pPr>
        <w:pStyle w:val="ad"/>
        <w:numPr>
          <w:ilvl w:val="1"/>
          <w:numId w:val="26"/>
        </w:numPr>
        <w:spacing w:after="0"/>
        <w:ind w:firstLineChars="0"/>
        <w:rPr>
          <w:ins w:id="14875" w:author="China Telecom" w:date="2020-11-20T19:38:00Z"/>
        </w:rPr>
      </w:pPr>
      <w:ins w:id="14876" w:author="China Telecom" w:date="2020-11-20T19:38:00Z">
        <w:r w:rsidRPr="00120ABB">
          <w:t>PUSCH of Msg.3</w:t>
        </w:r>
      </w:ins>
    </w:p>
    <w:p w14:paraId="2985F713" w14:textId="77777777" w:rsidR="002F44AC" w:rsidRDefault="002F44AC" w:rsidP="002F44AC">
      <w:pPr>
        <w:pStyle w:val="ad"/>
        <w:numPr>
          <w:ilvl w:val="1"/>
          <w:numId w:val="26"/>
        </w:numPr>
        <w:spacing w:after="0"/>
        <w:ind w:firstLineChars="0"/>
        <w:rPr>
          <w:ins w:id="14877" w:author="China Telecom" w:date="2020-11-20T19:38:00Z"/>
        </w:rPr>
      </w:pPr>
      <w:ins w:id="14878" w:author="China Telecom" w:date="2020-11-20T19:38:00Z">
        <w:r w:rsidRPr="00120ABB">
          <w:t>PUCCH format 1</w:t>
        </w:r>
      </w:ins>
    </w:p>
    <w:p w14:paraId="13644C2D" w14:textId="77777777" w:rsidR="002F44AC" w:rsidRDefault="002F44AC" w:rsidP="002F44AC">
      <w:pPr>
        <w:pStyle w:val="ad"/>
        <w:numPr>
          <w:ilvl w:val="1"/>
          <w:numId w:val="26"/>
        </w:numPr>
        <w:spacing w:after="0"/>
        <w:ind w:firstLineChars="0"/>
        <w:rPr>
          <w:ins w:id="14879" w:author="China Telecom" w:date="2020-11-20T19:38:00Z"/>
        </w:rPr>
      </w:pPr>
      <w:ins w:id="14880" w:author="China Telecom" w:date="2020-11-20T19:38:00Z">
        <w:r w:rsidRPr="00120ABB">
          <w:t xml:space="preserve">PUCCH format 3 with 11bit </w:t>
        </w:r>
      </w:ins>
    </w:p>
    <w:p w14:paraId="09CB1DA3" w14:textId="77777777" w:rsidR="002F44AC" w:rsidRDefault="002F44AC" w:rsidP="002F44AC">
      <w:pPr>
        <w:pStyle w:val="ad"/>
        <w:numPr>
          <w:ilvl w:val="1"/>
          <w:numId w:val="26"/>
        </w:numPr>
        <w:spacing w:after="0"/>
        <w:ind w:firstLineChars="0"/>
        <w:rPr>
          <w:ins w:id="14881" w:author="China Telecom" w:date="2020-11-20T19:38:00Z"/>
        </w:rPr>
      </w:pPr>
      <w:ins w:id="14882" w:author="China Telecom" w:date="2020-11-20T19:38:00Z">
        <w:r w:rsidRPr="00120ABB">
          <w:t xml:space="preserve">PUCCH format 3 with 22bit </w:t>
        </w:r>
      </w:ins>
    </w:p>
    <w:p w14:paraId="503CAE09" w14:textId="77777777" w:rsidR="002F44AC" w:rsidRDefault="002F44AC" w:rsidP="002F44AC">
      <w:pPr>
        <w:pStyle w:val="ad"/>
        <w:numPr>
          <w:ilvl w:val="1"/>
          <w:numId w:val="26"/>
        </w:numPr>
        <w:spacing w:after="0"/>
        <w:ind w:firstLineChars="0"/>
        <w:rPr>
          <w:ins w:id="14883" w:author="China Telecom" w:date="2020-11-20T19:38:00Z"/>
        </w:rPr>
      </w:pPr>
      <w:ins w:id="14884" w:author="China Telecom" w:date="2020-11-20T19:38:00Z">
        <w:r w:rsidRPr="00120ABB">
          <w:t>Broadcast PDCCH</w:t>
        </w:r>
      </w:ins>
    </w:p>
    <w:p w14:paraId="42ED7579" w14:textId="77777777" w:rsidR="002F44AC" w:rsidRDefault="002F44AC" w:rsidP="002F44AC">
      <w:pPr>
        <w:rPr>
          <w:ins w:id="14885" w:author="China Telecom" w:date="2020-11-20T19:38:00Z"/>
        </w:rPr>
      </w:pPr>
    </w:p>
    <w:p w14:paraId="2AC07382" w14:textId="77777777" w:rsidR="002F44AC" w:rsidRPr="00025F52" w:rsidRDefault="002F44AC" w:rsidP="002F44AC">
      <w:pPr>
        <w:pStyle w:val="3GPPAgreements"/>
        <w:numPr>
          <w:ilvl w:val="0"/>
          <w:numId w:val="0"/>
        </w:numPr>
        <w:spacing w:line="256" w:lineRule="auto"/>
        <w:textAlignment w:val="auto"/>
        <w:rPr>
          <w:ins w:id="14886" w:author="China Telecom" w:date="2020-11-20T19:38:00Z"/>
          <w:sz w:val="20"/>
        </w:rPr>
      </w:pPr>
      <w:ins w:id="14887" w:author="China Telecom" w:date="2020-11-20T19:38:00Z">
        <w:r w:rsidRPr="00025F52">
          <w:rPr>
            <w:sz w:val="20"/>
          </w:rPr>
          <w:t xml:space="preserve">The following channels </w:t>
        </w:r>
        <w:r>
          <w:rPr>
            <w:sz w:val="20"/>
          </w:rPr>
          <w:t>are</w:t>
        </w:r>
        <w:r w:rsidRPr="00025F52">
          <w:rPr>
            <w:sz w:val="20"/>
          </w:rPr>
          <w:t xml:space="preserve"> identified as the potential bottleneck channels for Urban 28 GHz scenario:</w:t>
        </w:r>
      </w:ins>
    </w:p>
    <w:p w14:paraId="341BFFD2" w14:textId="77777777" w:rsidR="002F44AC" w:rsidRPr="00025F52" w:rsidRDefault="002F44AC" w:rsidP="002F44AC">
      <w:pPr>
        <w:pStyle w:val="3GPPAgreements"/>
        <w:numPr>
          <w:ilvl w:val="0"/>
          <w:numId w:val="65"/>
        </w:numPr>
        <w:spacing w:line="256" w:lineRule="auto"/>
        <w:textAlignment w:val="auto"/>
        <w:rPr>
          <w:ins w:id="14888" w:author="China Telecom" w:date="2020-11-20T19:38:00Z"/>
          <w:sz w:val="20"/>
        </w:rPr>
      </w:pPr>
      <w:ins w:id="14889" w:author="China Telecom" w:date="2020-11-20T19:38:00Z">
        <w:r w:rsidRPr="00025F52">
          <w:rPr>
            <w:sz w:val="20"/>
          </w:rPr>
          <w:t>PUSCH eMBB (DDDSU and DDSU)</w:t>
        </w:r>
      </w:ins>
    </w:p>
    <w:p w14:paraId="3131DA9B" w14:textId="77777777" w:rsidR="002F44AC" w:rsidRPr="00025F52" w:rsidRDefault="002F44AC" w:rsidP="002F44AC">
      <w:pPr>
        <w:pStyle w:val="3GPPAgreements"/>
        <w:numPr>
          <w:ilvl w:val="0"/>
          <w:numId w:val="65"/>
        </w:numPr>
        <w:spacing w:line="256" w:lineRule="auto"/>
        <w:textAlignment w:val="auto"/>
        <w:rPr>
          <w:ins w:id="14890" w:author="China Telecom" w:date="2020-11-20T19:38:00Z"/>
          <w:sz w:val="20"/>
        </w:rPr>
      </w:pPr>
      <w:ins w:id="14891" w:author="China Telecom" w:date="2020-11-20T19:38:00Z">
        <w:r w:rsidRPr="00025F52">
          <w:rPr>
            <w:sz w:val="20"/>
          </w:rPr>
          <w:t>PUSCH VoIP (DDDSU and DDSU)</w:t>
        </w:r>
      </w:ins>
    </w:p>
    <w:p w14:paraId="609C3271" w14:textId="77777777" w:rsidR="002F44AC" w:rsidRPr="00025F52" w:rsidRDefault="002F44AC" w:rsidP="002F44AC">
      <w:pPr>
        <w:pStyle w:val="3GPPAgreements"/>
        <w:numPr>
          <w:ilvl w:val="0"/>
          <w:numId w:val="65"/>
        </w:numPr>
        <w:spacing w:line="256" w:lineRule="auto"/>
        <w:textAlignment w:val="auto"/>
        <w:rPr>
          <w:ins w:id="14892" w:author="China Telecom" w:date="2020-11-20T19:38:00Z"/>
          <w:sz w:val="20"/>
        </w:rPr>
      </w:pPr>
      <w:ins w:id="14893" w:author="China Telecom" w:date="2020-11-20T19:38:00Z">
        <w:r w:rsidRPr="00025F52">
          <w:rPr>
            <w:sz w:val="20"/>
          </w:rPr>
          <w:t>PUCCH F3 11bits</w:t>
        </w:r>
      </w:ins>
    </w:p>
    <w:p w14:paraId="6347F37D" w14:textId="77777777" w:rsidR="002F44AC" w:rsidRPr="00025F52" w:rsidRDefault="002F44AC" w:rsidP="002F44AC">
      <w:pPr>
        <w:pStyle w:val="3GPPAgreements"/>
        <w:numPr>
          <w:ilvl w:val="0"/>
          <w:numId w:val="65"/>
        </w:numPr>
        <w:spacing w:line="256" w:lineRule="auto"/>
        <w:textAlignment w:val="auto"/>
        <w:rPr>
          <w:ins w:id="14894" w:author="China Telecom" w:date="2020-11-20T19:38:00Z"/>
          <w:sz w:val="20"/>
        </w:rPr>
      </w:pPr>
      <w:ins w:id="14895" w:author="China Telecom" w:date="2020-11-20T19:38:00Z">
        <w:r w:rsidRPr="00025F52">
          <w:rPr>
            <w:sz w:val="20"/>
          </w:rPr>
          <w:t>PUCCH F3 22bits</w:t>
        </w:r>
      </w:ins>
    </w:p>
    <w:p w14:paraId="5A54E577" w14:textId="77777777" w:rsidR="002F44AC" w:rsidRPr="00025F52" w:rsidRDefault="002F44AC" w:rsidP="002F44AC">
      <w:pPr>
        <w:pStyle w:val="3GPPAgreements"/>
        <w:numPr>
          <w:ilvl w:val="0"/>
          <w:numId w:val="65"/>
        </w:numPr>
        <w:spacing w:line="256" w:lineRule="auto"/>
        <w:textAlignment w:val="auto"/>
        <w:rPr>
          <w:ins w:id="14896" w:author="China Telecom" w:date="2020-11-20T19:38:00Z"/>
          <w:sz w:val="20"/>
        </w:rPr>
      </w:pPr>
      <w:ins w:id="14897" w:author="China Telecom" w:date="2020-11-20T19:38:00Z">
        <w:r w:rsidRPr="00025F52">
          <w:rPr>
            <w:sz w:val="20"/>
          </w:rPr>
          <w:lastRenderedPageBreak/>
          <w:t>PRACH B4</w:t>
        </w:r>
      </w:ins>
    </w:p>
    <w:p w14:paraId="05F3E505" w14:textId="77777777" w:rsidR="002F44AC" w:rsidRPr="00025F52" w:rsidRDefault="002F44AC" w:rsidP="002F44AC">
      <w:pPr>
        <w:pStyle w:val="3GPPAgreements"/>
        <w:numPr>
          <w:ilvl w:val="0"/>
          <w:numId w:val="65"/>
        </w:numPr>
        <w:spacing w:line="256" w:lineRule="auto"/>
        <w:textAlignment w:val="auto"/>
        <w:rPr>
          <w:ins w:id="14898" w:author="China Telecom" w:date="2020-11-20T19:38:00Z"/>
          <w:sz w:val="20"/>
        </w:rPr>
      </w:pPr>
      <w:ins w:id="14899" w:author="China Telecom" w:date="2020-11-20T19:38:00Z">
        <w:r w:rsidRPr="00025F52">
          <w:rPr>
            <w:sz w:val="20"/>
          </w:rPr>
          <w:t>PUSCH of Msg3</w:t>
        </w:r>
      </w:ins>
    </w:p>
    <w:p w14:paraId="78A59BAC" w14:textId="77777777" w:rsidR="002F44AC" w:rsidRDefault="002F44AC" w:rsidP="002F44AC">
      <w:pPr>
        <w:rPr>
          <w:ins w:id="14900" w:author="China Telecom" w:date="2020-11-20T19:38:00Z"/>
        </w:rPr>
      </w:pPr>
    </w:p>
    <w:p w14:paraId="045211CB" w14:textId="77777777" w:rsidR="002F44AC" w:rsidRPr="009B1998" w:rsidRDefault="002F44AC" w:rsidP="002F44AC">
      <w:pPr>
        <w:overflowPunct w:val="0"/>
        <w:autoSpaceDE w:val="0"/>
        <w:autoSpaceDN w:val="0"/>
        <w:adjustRightInd w:val="0"/>
        <w:spacing w:after="120" w:line="256" w:lineRule="auto"/>
        <w:jc w:val="both"/>
        <w:textAlignment w:val="baseline"/>
        <w:rPr>
          <w:ins w:id="14901" w:author="China Telecom" w:date="2020-11-20T19:38:00Z"/>
        </w:rPr>
      </w:pPr>
      <w:ins w:id="14902" w:author="China Telecom" w:date="2020-11-20T19:38:00Z">
        <w:r w:rsidRPr="009B1998">
          <w:t>Enhancements on PUSCH repetition type A is beneficial for PUSCH coverage enhancements for TDD. It is recommended to support enhancements on PUSCH repetition type A in Rel-17, including the following two options (potential down-selection during the WI phase):</w:t>
        </w:r>
      </w:ins>
    </w:p>
    <w:p w14:paraId="5B815968" w14:textId="77777777" w:rsidR="002F44AC" w:rsidRPr="009B1998" w:rsidRDefault="002F44AC" w:rsidP="002F44AC">
      <w:pPr>
        <w:widowControl w:val="0"/>
        <w:numPr>
          <w:ilvl w:val="0"/>
          <w:numId w:val="67"/>
        </w:numPr>
        <w:tabs>
          <w:tab w:val="left" w:pos="1701"/>
        </w:tabs>
        <w:spacing w:after="160" w:line="256" w:lineRule="auto"/>
        <w:jc w:val="both"/>
        <w:rPr>
          <w:ins w:id="14903" w:author="China Telecom" w:date="2020-11-20T19:38:00Z"/>
        </w:rPr>
      </w:pPr>
      <w:ins w:id="14904" w:author="China Telecom" w:date="2020-11-20T19:38:00Z">
        <w:r w:rsidRPr="009B1998">
          <w:t>Option 1: Increasing the maximum number of repetitions, e.g., up to 32.</w:t>
        </w:r>
      </w:ins>
    </w:p>
    <w:p w14:paraId="0C4FE19F" w14:textId="77777777" w:rsidR="002F44AC" w:rsidRPr="009B1998" w:rsidRDefault="002F44AC" w:rsidP="002F44AC">
      <w:pPr>
        <w:widowControl w:val="0"/>
        <w:numPr>
          <w:ilvl w:val="0"/>
          <w:numId w:val="67"/>
        </w:numPr>
        <w:tabs>
          <w:tab w:val="left" w:pos="1701"/>
        </w:tabs>
        <w:spacing w:after="160" w:line="256" w:lineRule="auto"/>
        <w:jc w:val="both"/>
        <w:rPr>
          <w:ins w:id="14905" w:author="China Telecom" w:date="2020-11-20T19:38:00Z"/>
        </w:rPr>
      </w:pPr>
      <w:ins w:id="14906" w:author="China Telecom" w:date="2020-11-20T19:38:00Z">
        <w:r w:rsidRPr="009B1998">
          <w:t>Option 2: The number of repetitions counted on the basis of available UL slots.</w:t>
        </w:r>
      </w:ins>
    </w:p>
    <w:p w14:paraId="6F8F4762" w14:textId="77777777" w:rsidR="002F44AC" w:rsidRPr="009B1998" w:rsidRDefault="002F44AC" w:rsidP="002F44AC">
      <w:pPr>
        <w:tabs>
          <w:tab w:val="left" w:pos="1701"/>
        </w:tabs>
        <w:rPr>
          <w:ins w:id="14907" w:author="China Telecom" w:date="2020-11-20T19:38:00Z"/>
        </w:rPr>
      </w:pPr>
    </w:p>
    <w:p w14:paraId="66B26466" w14:textId="77777777" w:rsidR="002F44AC" w:rsidRPr="009B1998" w:rsidRDefault="002F44AC" w:rsidP="002F44AC">
      <w:pPr>
        <w:overflowPunct w:val="0"/>
        <w:autoSpaceDE w:val="0"/>
        <w:autoSpaceDN w:val="0"/>
        <w:adjustRightInd w:val="0"/>
        <w:spacing w:after="120" w:line="256" w:lineRule="auto"/>
        <w:jc w:val="both"/>
        <w:textAlignment w:val="baseline"/>
        <w:rPr>
          <w:ins w:id="14908" w:author="China Telecom" w:date="2020-11-20T19:38:00Z"/>
        </w:rPr>
      </w:pPr>
      <w:ins w:id="14909" w:author="China Telecom" w:date="2020-11-20T19:38:00Z">
        <w:r w:rsidRPr="009B1998">
          <w:t>TB processing over multi-slot PUSCH is beneficial for PUSCH coverage enhancements. It is recommended to support TB processing over multi-slot PUSCH in Rel-17, including:</w:t>
        </w:r>
      </w:ins>
    </w:p>
    <w:p w14:paraId="64C2892D" w14:textId="77777777" w:rsidR="002F44AC" w:rsidRPr="009B1998" w:rsidRDefault="002F44AC" w:rsidP="002F44AC">
      <w:pPr>
        <w:widowControl w:val="0"/>
        <w:numPr>
          <w:ilvl w:val="0"/>
          <w:numId w:val="67"/>
        </w:numPr>
        <w:tabs>
          <w:tab w:val="left" w:pos="1701"/>
        </w:tabs>
        <w:spacing w:after="160" w:line="256" w:lineRule="auto"/>
        <w:jc w:val="both"/>
        <w:rPr>
          <w:ins w:id="14910" w:author="China Telecom" w:date="2020-11-20T19:38:00Z"/>
        </w:rPr>
      </w:pPr>
      <w:ins w:id="14911" w:author="China Telecom" w:date="2020-11-20T19:38:00Z">
        <w:r w:rsidRPr="009B1998">
          <w:t>TBS determined based on multiple slots and transmitted over multiple integer slots.</w:t>
        </w:r>
      </w:ins>
    </w:p>
    <w:p w14:paraId="16156150" w14:textId="77777777" w:rsidR="002F44AC" w:rsidRPr="009B1998" w:rsidRDefault="002F44AC" w:rsidP="002F44AC">
      <w:pPr>
        <w:tabs>
          <w:tab w:val="left" w:pos="1701"/>
        </w:tabs>
        <w:rPr>
          <w:ins w:id="14912" w:author="China Telecom" w:date="2020-11-20T19:38:00Z"/>
        </w:rPr>
      </w:pPr>
    </w:p>
    <w:p w14:paraId="4D42E4FF" w14:textId="77777777" w:rsidR="002F44AC" w:rsidRPr="009B1998" w:rsidRDefault="002F44AC" w:rsidP="002F44AC">
      <w:pPr>
        <w:overflowPunct w:val="0"/>
        <w:autoSpaceDE w:val="0"/>
        <w:autoSpaceDN w:val="0"/>
        <w:adjustRightInd w:val="0"/>
        <w:spacing w:after="120" w:line="256" w:lineRule="auto"/>
        <w:jc w:val="both"/>
        <w:textAlignment w:val="baseline"/>
        <w:rPr>
          <w:ins w:id="14913" w:author="China Telecom" w:date="2020-11-20T19:38:00Z"/>
        </w:rPr>
      </w:pPr>
      <w:ins w:id="14914" w:author="China Telecom" w:date="2020-11-20T19:38:00Z">
        <w:r w:rsidRPr="009B1998">
          <w:t>Joint channel estimation is beneficial for PUSCH coverage enhancements</w:t>
        </w:r>
        <w:r>
          <w:t>. It is recommended to support j</w:t>
        </w:r>
        <w:r w:rsidRPr="009B1998">
          <w:t>oint channel estimation or DM-RS bundling for PUSCH in Rel-17, including:</w:t>
        </w:r>
      </w:ins>
    </w:p>
    <w:p w14:paraId="1A57E78D" w14:textId="77777777" w:rsidR="002F44AC" w:rsidRPr="009B1998" w:rsidRDefault="002F44AC" w:rsidP="002F44AC">
      <w:pPr>
        <w:widowControl w:val="0"/>
        <w:numPr>
          <w:ilvl w:val="0"/>
          <w:numId w:val="67"/>
        </w:numPr>
        <w:tabs>
          <w:tab w:val="left" w:pos="1701"/>
        </w:tabs>
        <w:spacing w:after="160" w:line="256" w:lineRule="auto"/>
        <w:jc w:val="both"/>
        <w:rPr>
          <w:ins w:id="14915" w:author="China Telecom" w:date="2020-11-20T19:38:00Z"/>
        </w:rPr>
      </w:pPr>
      <w:ins w:id="14916" w:author="China Telecom" w:date="2020-11-20T19:38:00Z">
        <w:r w:rsidRPr="009B1998">
          <w:t>Joint channel estimation over consecutive PUSCH transmissions</w:t>
        </w:r>
      </w:ins>
    </w:p>
    <w:p w14:paraId="395AC8B1" w14:textId="77777777" w:rsidR="002F44AC" w:rsidRPr="009B1998" w:rsidRDefault="002F44AC" w:rsidP="002F44AC">
      <w:pPr>
        <w:widowControl w:val="0"/>
        <w:numPr>
          <w:ilvl w:val="0"/>
          <w:numId w:val="67"/>
        </w:numPr>
        <w:tabs>
          <w:tab w:val="left" w:pos="1701"/>
        </w:tabs>
        <w:spacing w:after="160" w:line="256" w:lineRule="auto"/>
        <w:jc w:val="both"/>
        <w:rPr>
          <w:ins w:id="14917" w:author="China Telecom" w:date="2020-11-20T19:38:00Z"/>
        </w:rPr>
      </w:pPr>
      <w:ins w:id="14918" w:author="China Telecom" w:date="2020-11-20T19:38:00Z">
        <w:r w:rsidRPr="009B1998">
          <w:t>Inter-slot frequency hopping with inter-slot bundling</w:t>
        </w:r>
      </w:ins>
    </w:p>
    <w:p w14:paraId="3C32358A" w14:textId="249616DB" w:rsidR="002F44AC" w:rsidRDefault="002F44AC" w:rsidP="003F69B8"/>
    <w:p w14:paraId="215FF5FE" w14:textId="77777777" w:rsidR="00B644C1" w:rsidRDefault="00156254" w:rsidP="00B644C1">
      <w:pPr>
        <w:pStyle w:val="8"/>
      </w:pPr>
      <w:r>
        <w:br w:type="page"/>
      </w:r>
      <w:bookmarkStart w:id="14919" w:name="tsgNames"/>
      <w:bookmarkStart w:id="14920" w:name="startOfAnnexes"/>
      <w:bookmarkStart w:id="14921" w:name="_Toc56794622"/>
      <w:bookmarkEnd w:id="14919"/>
      <w:bookmarkEnd w:id="14920"/>
      <w:r w:rsidR="00B644C1">
        <w:lastRenderedPageBreak/>
        <w:t>Annex &lt;A</w:t>
      </w:r>
      <w:r w:rsidR="00B644C1" w:rsidRPr="004D3578">
        <w:t>&gt;:</w:t>
      </w:r>
      <w:r w:rsidR="00B644C1" w:rsidRPr="004D3578">
        <w:br/>
      </w:r>
      <w:r w:rsidR="00B644C1">
        <w:t>Simulation assumptions</w:t>
      </w:r>
      <w:bookmarkEnd w:id="14921"/>
    </w:p>
    <w:p w14:paraId="796CDDC6" w14:textId="77777777" w:rsidR="00B644C1" w:rsidRDefault="00B644C1" w:rsidP="00B644C1"/>
    <w:p w14:paraId="6084E03A" w14:textId="77777777" w:rsidR="00B644C1" w:rsidRPr="004D3578" w:rsidRDefault="00B644C1" w:rsidP="00B644C1">
      <w:pPr>
        <w:pStyle w:val="1"/>
      </w:pPr>
      <w:bookmarkStart w:id="14922" w:name="_Toc2086455"/>
      <w:bookmarkStart w:id="14923" w:name="_Toc56794623"/>
      <w:r>
        <w:t>A</w:t>
      </w:r>
      <w:r w:rsidRPr="004D3578">
        <w:t>.1</w:t>
      </w:r>
      <w:r w:rsidRPr="004D3578">
        <w:tab/>
      </w:r>
      <w:bookmarkEnd w:id="14922"/>
      <w:r>
        <w:t>Simulation assumptions for FR1</w:t>
      </w:r>
      <w:bookmarkEnd w:id="14923"/>
    </w:p>
    <w:p w14:paraId="649AEF1A" w14:textId="77777777" w:rsidR="00B644C1" w:rsidRDefault="00B644C1" w:rsidP="00B644C1">
      <w:pPr>
        <w:rPr>
          <w:lang w:eastAsia="ja-JP"/>
        </w:rPr>
      </w:pPr>
      <w:r w:rsidRPr="007368F9">
        <w:rPr>
          <w:rFonts w:eastAsia="MS UI Gothic"/>
        </w:rPr>
        <w:t>This subclause describes the link</w:t>
      </w:r>
      <w:r>
        <w:rPr>
          <w:rFonts w:eastAsia="MS UI Gothic"/>
        </w:rPr>
        <w:t>-</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r>
        <w:rPr>
          <w:lang w:eastAsia="ja-JP"/>
        </w:rPr>
        <w:t xml:space="preserve"> Table A.1-1 </w:t>
      </w:r>
      <w:r w:rsidRPr="007E73CA">
        <w:rPr>
          <w:lang w:eastAsia="ja-JP"/>
        </w:rPr>
        <w:t xml:space="preserve">shows the </w:t>
      </w:r>
      <w:r>
        <w:rPr>
          <w:lang w:eastAsia="ja-JP"/>
        </w:rPr>
        <w:t xml:space="preserve">general parameters for all channels. </w:t>
      </w:r>
      <w:r w:rsidRPr="001C5FF6">
        <w:rPr>
          <w:lang w:eastAsia="ja-JP"/>
        </w:rPr>
        <w:t>Table A.1-2~Table A.1-8 shows the channel-specific parameters for each channel respectively.</w:t>
      </w:r>
    </w:p>
    <w:p w14:paraId="26D3B713" w14:textId="77777777" w:rsidR="00B644C1" w:rsidRPr="007368F9" w:rsidRDefault="00B644C1" w:rsidP="00B644C1">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3420F296"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3232CB2"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17766582" w14:textId="77777777" w:rsidR="00B644C1" w:rsidRPr="007368F9" w:rsidRDefault="00B644C1" w:rsidP="00AF0D4C">
            <w:pPr>
              <w:jc w:val="center"/>
              <w:rPr>
                <w:b/>
                <w:bCs/>
              </w:rPr>
            </w:pPr>
            <w:r w:rsidRPr="007368F9">
              <w:rPr>
                <w:b/>
                <w:bCs/>
              </w:rPr>
              <w:t>Value</w:t>
            </w:r>
          </w:p>
        </w:tc>
      </w:tr>
      <w:tr w:rsidR="00B644C1" w:rsidRPr="007368F9" w14:paraId="375B9076" w14:textId="77777777" w:rsidTr="00AF0D4C">
        <w:trPr>
          <w:trHeight w:val="147"/>
          <w:jc w:val="center"/>
        </w:trPr>
        <w:tc>
          <w:tcPr>
            <w:tcW w:w="3114" w:type="dxa"/>
            <w:tcMar>
              <w:top w:w="0" w:type="dxa"/>
              <w:left w:w="108" w:type="dxa"/>
              <w:bottom w:w="0" w:type="dxa"/>
              <w:right w:w="108" w:type="dxa"/>
            </w:tcMar>
            <w:vAlign w:val="center"/>
          </w:tcPr>
          <w:p w14:paraId="6F072D78" w14:textId="77777777" w:rsidR="00B644C1" w:rsidRPr="007368F9" w:rsidRDefault="00B644C1" w:rsidP="00AF0D4C">
            <w:pPr>
              <w:rPr>
                <w:lang w:eastAsia="ja-JP"/>
              </w:rPr>
            </w:pPr>
            <w:r w:rsidRPr="00C00F74">
              <w:rPr>
                <w:lang w:eastAsia="ja-JP"/>
              </w:rPr>
              <w:t>Scenario and frequency</w:t>
            </w:r>
          </w:p>
        </w:tc>
        <w:tc>
          <w:tcPr>
            <w:tcW w:w="5953" w:type="dxa"/>
            <w:tcMar>
              <w:top w:w="0" w:type="dxa"/>
              <w:left w:w="108" w:type="dxa"/>
              <w:bottom w:w="0" w:type="dxa"/>
              <w:right w:w="108" w:type="dxa"/>
            </w:tcMar>
            <w:vAlign w:val="center"/>
          </w:tcPr>
          <w:p w14:paraId="016851A7" w14:textId="77777777" w:rsidR="00B644C1" w:rsidRDefault="00B644C1" w:rsidP="00AF0D4C">
            <w:pPr>
              <w:keepNext/>
              <w:spacing w:before="20" w:after="20" w:line="276" w:lineRule="auto"/>
              <w:rPr>
                <w:lang w:eastAsia="zh-CN"/>
              </w:rPr>
            </w:pPr>
            <w:r>
              <w:rPr>
                <w:lang w:eastAsia="zh-CN"/>
              </w:rPr>
              <w:t xml:space="preserve">Urban: 4GHz (TDD), 2.6GHz (TDD) </w:t>
            </w:r>
          </w:p>
          <w:p w14:paraId="1A112D4A" w14:textId="77777777" w:rsidR="00B644C1" w:rsidRDefault="00B644C1" w:rsidP="00AF0D4C">
            <w:pPr>
              <w:keepNext/>
              <w:spacing w:before="20" w:after="20" w:line="276" w:lineRule="auto"/>
              <w:rPr>
                <w:lang w:eastAsia="zh-CN"/>
              </w:rPr>
            </w:pPr>
            <w:r>
              <w:rPr>
                <w:lang w:eastAsia="zh-CN"/>
              </w:rPr>
              <w:t>Rural: 4GHz (TDD), 2.6GHz (TDD), 2GHz (FDD), 700MHz (FDD)</w:t>
            </w:r>
          </w:p>
          <w:p w14:paraId="20033D83" w14:textId="77777777" w:rsidR="00B644C1" w:rsidRPr="007368F9" w:rsidRDefault="00B644C1" w:rsidP="00AF0D4C">
            <w:pPr>
              <w:keepNext/>
              <w:spacing w:before="20" w:after="20" w:line="276" w:lineRule="auto"/>
              <w:rPr>
                <w:lang w:eastAsia="zh-CN"/>
              </w:rPr>
            </w:pPr>
            <w:r>
              <w:rPr>
                <w:lang w:eastAsia="zh-CN"/>
              </w:rPr>
              <w:t>Rural with long distance: 700MHz (FDD), 4GHz (TDD)</w:t>
            </w:r>
          </w:p>
        </w:tc>
      </w:tr>
      <w:tr w:rsidR="00B644C1" w:rsidRPr="007368F9" w14:paraId="68618308" w14:textId="77777777" w:rsidTr="00AF0D4C">
        <w:trPr>
          <w:trHeight w:val="147"/>
          <w:jc w:val="center"/>
        </w:trPr>
        <w:tc>
          <w:tcPr>
            <w:tcW w:w="3114" w:type="dxa"/>
            <w:tcMar>
              <w:top w:w="0" w:type="dxa"/>
              <w:left w:w="108" w:type="dxa"/>
              <w:bottom w:w="0" w:type="dxa"/>
              <w:right w:w="108" w:type="dxa"/>
            </w:tcMar>
            <w:vAlign w:val="center"/>
          </w:tcPr>
          <w:p w14:paraId="4EC1D419" w14:textId="77777777" w:rsidR="00B644C1" w:rsidRPr="00C00F74" w:rsidRDefault="00B644C1" w:rsidP="00AF0D4C">
            <w:pPr>
              <w:rPr>
                <w:lang w:eastAsia="ja-JP"/>
              </w:rPr>
            </w:pPr>
            <w:r w:rsidRPr="00FD6495">
              <w:t>Frame structure for TDD</w:t>
            </w:r>
          </w:p>
        </w:tc>
        <w:tc>
          <w:tcPr>
            <w:tcW w:w="5953" w:type="dxa"/>
            <w:tcMar>
              <w:top w:w="0" w:type="dxa"/>
              <w:left w:w="108" w:type="dxa"/>
              <w:bottom w:w="0" w:type="dxa"/>
              <w:right w:w="108" w:type="dxa"/>
            </w:tcMar>
            <w:vAlign w:val="center"/>
          </w:tcPr>
          <w:p w14:paraId="7CF2A157" w14:textId="77777777" w:rsidR="00B644C1" w:rsidRPr="005F68FE" w:rsidRDefault="00B644C1" w:rsidP="00AF0D4C">
            <w:pPr>
              <w:keepNext/>
              <w:spacing w:before="20" w:after="20" w:line="276" w:lineRule="auto"/>
              <w:rPr>
                <w:lang w:eastAsia="zh-CN"/>
              </w:rPr>
            </w:pPr>
            <w:r w:rsidRPr="005F68FE">
              <w:rPr>
                <w:lang w:eastAsia="zh-CN"/>
              </w:rPr>
              <w:t>DDDSU (S: 10D:2G:2U) only for 4GHz</w:t>
            </w:r>
          </w:p>
          <w:p w14:paraId="032473C8" w14:textId="77777777" w:rsidR="00B644C1" w:rsidRPr="005F68FE" w:rsidRDefault="00B644C1" w:rsidP="00AF0D4C">
            <w:pPr>
              <w:keepNext/>
              <w:spacing w:before="20" w:after="20" w:line="276" w:lineRule="auto"/>
              <w:rPr>
                <w:lang w:eastAsia="zh-CN"/>
              </w:rPr>
            </w:pPr>
            <w:r w:rsidRPr="005F68FE">
              <w:rPr>
                <w:lang w:eastAsia="zh-CN"/>
              </w:rPr>
              <w:t xml:space="preserve">DDDSUDDSUU (S: 10D:2G:2U) only for 4GHz </w:t>
            </w:r>
          </w:p>
          <w:p w14:paraId="287A65CC" w14:textId="77777777" w:rsidR="00B644C1" w:rsidRPr="005F68FE" w:rsidRDefault="00B644C1" w:rsidP="00AF0D4C">
            <w:pPr>
              <w:keepNext/>
              <w:spacing w:before="20" w:after="20" w:line="276" w:lineRule="auto"/>
              <w:rPr>
                <w:lang w:eastAsia="zh-CN"/>
              </w:rPr>
            </w:pPr>
            <w:r w:rsidRPr="005F68FE">
              <w:rPr>
                <w:lang w:eastAsia="zh-CN"/>
              </w:rPr>
              <w:t>DDDDDDDSUU (S: 6D:4G:4U) only for 2.6GHz</w:t>
            </w:r>
          </w:p>
          <w:p w14:paraId="7AA0080B" w14:textId="77777777" w:rsidR="00B644C1" w:rsidRDefault="00B644C1" w:rsidP="00AF0D4C">
            <w:pPr>
              <w:keepNext/>
              <w:spacing w:before="20" w:after="20" w:line="276" w:lineRule="auto"/>
              <w:rPr>
                <w:lang w:eastAsia="zh-CN"/>
              </w:rPr>
            </w:pPr>
            <w:r w:rsidRPr="005F68FE">
              <w:rPr>
                <w:lang w:eastAsia="zh-CN"/>
              </w:rPr>
              <w:t>Other frame structures can be reported by companies.</w:t>
            </w:r>
          </w:p>
        </w:tc>
      </w:tr>
      <w:tr w:rsidR="00B644C1" w:rsidRPr="007368F9" w14:paraId="040D9FAF" w14:textId="77777777" w:rsidTr="00AF0D4C">
        <w:trPr>
          <w:trHeight w:val="147"/>
          <w:jc w:val="center"/>
        </w:trPr>
        <w:tc>
          <w:tcPr>
            <w:tcW w:w="3114" w:type="dxa"/>
            <w:tcMar>
              <w:top w:w="0" w:type="dxa"/>
              <w:left w:w="108" w:type="dxa"/>
              <w:bottom w:w="0" w:type="dxa"/>
              <w:right w:w="108" w:type="dxa"/>
            </w:tcMar>
            <w:vAlign w:val="center"/>
          </w:tcPr>
          <w:p w14:paraId="7FECBF9D" w14:textId="77777777" w:rsidR="00B644C1" w:rsidRPr="007368F9" w:rsidRDefault="00B644C1" w:rsidP="00AF0D4C">
            <w:pPr>
              <w:rPr>
                <w:lang w:eastAsia="zh-CN"/>
              </w:rPr>
            </w:pPr>
            <w:r>
              <w:rPr>
                <w:rFonts w:hint="eastAsia"/>
                <w:lang w:eastAsia="zh-CN"/>
              </w:rPr>
              <w:t>T</w:t>
            </w:r>
            <w:r>
              <w:rPr>
                <w:lang w:eastAsia="zh-CN"/>
              </w:rPr>
              <w:t>arget data rates for eMBB</w:t>
            </w:r>
          </w:p>
        </w:tc>
        <w:tc>
          <w:tcPr>
            <w:tcW w:w="5953" w:type="dxa"/>
            <w:tcMar>
              <w:top w:w="0" w:type="dxa"/>
              <w:left w:w="108" w:type="dxa"/>
              <w:bottom w:w="0" w:type="dxa"/>
              <w:right w:w="108" w:type="dxa"/>
            </w:tcMar>
            <w:vAlign w:val="center"/>
          </w:tcPr>
          <w:p w14:paraId="387FF7F3" w14:textId="77777777" w:rsidR="00B644C1" w:rsidRDefault="00B644C1" w:rsidP="00AF0D4C">
            <w:pPr>
              <w:keepNext/>
              <w:spacing w:before="20" w:after="20" w:line="276" w:lineRule="auto"/>
              <w:rPr>
                <w:lang w:eastAsia="zh-CN"/>
              </w:rPr>
            </w:pPr>
            <w:r>
              <w:rPr>
                <w:lang w:eastAsia="zh-CN"/>
              </w:rPr>
              <w:t>Urban: DL 10Mbps, UL 1Mbps</w:t>
            </w:r>
          </w:p>
          <w:p w14:paraId="20580051" w14:textId="77777777" w:rsidR="00B644C1" w:rsidRDefault="00B644C1" w:rsidP="00AF0D4C">
            <w:pPr>
              <w:keepNext/>
              <w:spacing w:before="20" w:after="20" w:line="276" w:lineRule="auto"/>
              <w:rPr>
                <w:lang w:eastAsia="zh-CN"/>
              </w:rPr>
            </w:pPr>
            <w:r>
              <w:rPr>
                <w:lang w:eastAsia="zh-CN"/>
              </w:rPr>
              <w:t>Rural: DL 1Mbps, UL 100kbps</w:t>
            </w:r>
          </w:p>
          <w:p w14:paraId="6B10F180" w14:textId="77777777" w:rsidR="00B644C1" w:rsidRPr="007368F9" w:rsidRDefault="00B644C1" w:rsidP="00AF0D4C">
            <w:pPr>
              <w:keepNext/>
              <w:spacing w:before="20" w:after="20" w:line="276" w:lineRule="auto"/>
              <w:rPr>
                <w:lang w:eastAsia="zh-CN"/>
              </w:rPr>
            </w:pPr>
            <w:r>
              <w:rPr>
                <w:lang w:eastAsia="zh-CN"/>
              </w:rPr>
              <w:t>Rural with long distance: DL 1Mbps, UL 100kbps, 30kbps (optional)</w:t>
            </w:r>
          </w:p>
        </w:tc>
      </w:tr>
      <w:tr w:rsidR="00B644C1" w:rsidRPr="007368F9" w14:paraId="1A03C633" w14:textId="77777777" w:rsidTr="00AF0D4C">
        <w:trPr>
          <w:trHeight w:val="147"/>
          <w:jc w:val="center"/>
        </w:trPr>
        <w:tc>
          <w:tcPr>
            <w:tcW w:w="3114" w:type="dxa"/>
            <w:tcMar>
              <w:top w:w="0" w:type="dxa"/>
              <w:left w:w="108" w:type="dxa"/>
              <w:bottom w:w="0" w:type="dxa"/>
              <w:right w:w="108" w:type="dxa"/>
            </w:tcMar>
            <w:vAlign w:val="center"/>
          </w:tcPr>
          <w:p w14:paraId="19B3AA82" w14:textId="77777777" w:rsidR="00B644C1" w:rsidRDefault="00B644C1" w:rsidP="00AF0D4C">
            <w:pPr>
              <w:rPr>
                <w:lang w:eastAsia="zh-CN"/>
              </w:rPr>
            </w:pPr>
            <w:r>
              <w:rPr>
                <w:lang w:eastAsia="zh-CN"/>
              </w:rPr>
              <w:t xml:space="preserve">Packet size for </w:t>
            </w:r>
            <w:r>
              <w:rPr>
                <w:rFonts w:hint="eastAsia"/>
                <w:lang w:eastAsia="zh-CN"/>
              </w:rPr>
              <w:t>V</w:t>
            </w:r>
            <w:r>
              <w:rPr>
                <w:lang w:eastAsia="zh-CN"/>
              </w:rPr>
              <w:t>oIP</w:t>
            </w:r>
          </w:p>
        </w:tc>
        <w:tc>
          <w:tcPr>
            <w:tcW w:w="5953" w:type="dxa"/>
            <w:tcMar>
              <w:top w:w="0" w:type="dxa"/>
              <w:left w:w="108" w:type="dxa"/>
              <w:bottom w:w="0" w:type="dxa"/>
              <w:right w:w="108" w:type="dxa"/>
            </w:tcMar>
            <w:vAlign w:val="center"/>
          </w:tcPr>
          <w:p w14:paraId="1CA0FDF8" w14:textId="77777777" w:rsidR="00B644C1" w:rsidRPr="00AC26A1" w:rsidRDefault="00B644C1" w:rsidP="00AF0D4C">
            <w:pPr>
              <w:keepNext/>
              <w:spacing w:before="20" w:after="20" w:line="276" w:lineRule="auto"/>
              <w:rPr>
                <w:lang w:eastAsia="zh-CN"/>
              </w:rPr>
            </w:pPr>
            <w:r>
              <w:rPr>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B644C1" w:rsidRPr="00F47351" w14:paraId="3D7E0302" w14:textId="77777777" w:rsidTr="00AF0D4C">
              <w:trPr>
                <w:jc w:val="center"/>
              </w:trPr>
              <w:tc>
                <w:tcPr>
                  <w:tcW w:w="1562" w:type="dxa"/>
                  <w:tcMar>
                    <w:top w:w="0" w:type="dxa"/>
                    <w:left w:w="108" w:type="dxa"/>
                    <w:bottom w:w="0" w:type="dxa"/>
                    <w:right w:w="108" w:type="dxa"/>
                  </w:tcMar>
                  <w:vAlign w:val="center"/>
                  <w:hideMark/>
                </w:tcPr>
                <w:p w14:paraId="673BC42B" w14:textId="77777777" w:rsidR="00B644C1" w:rsidRPr="00C74A25" w:rsidRDefault="00B644C1" w:rsidP="00AF0D4C">
                  <w:pPr>
                    <w:spacing w:before="100" w:beforeAutospacing="1" w:afterAutospacing="1"/>
                  </w:pPr>
                  <w:r w:rsidRPr="00C74A25">
                    <w:t> </w:t>
                  </w:r>
                </w:p>
              </w:tc>
              <w:tc>
                <w:tcPr>
                  <w:tcW w:w="2683" w:type="dxa"/>
                  <w:tcMar>
                    <w:top w:w="0" w:type="dxa"/>
                    <w:left w:w="108" w:type="dxa"/>
                    <w:bottom w:w="0" w:type="dxa"/>
                    <w:right w:w="108" w:type="dxa"/>
                  </w:tcMar>
                  <w:vAlign w:val="center"/>
                  <w:hideMark/>
                </w:tcPr>
                <w:p w14:paraId="7AE1A4D9" w14:textId="77777777" w:rsidR="00B644C1" w:rsidRPr="00C74A25" w:rsidRDefault="00B644C1" w:rsidP="00AF0D4C">
                  <w:r w:rsidRPr="00C74A25">
                    <w:t>Size (bits)</w:t>
                  </w:r>
                </w:p>
              </w:tc>
            </w:tr>
            <w:tr w:rsidR="00B644C1" w:rsidRPr="00F47351" w14:paraId="40400F0E" w14:textId="77777777" w:rsidTr="00AF0D4C">
              <w:trPr>
                <w:jc w:val="center"/>
              </w:trPr>
              <w:tc>
                <w:tcPr>
                  <w:tcW w:w="1562" w:type="dxa"/>
                  <w:tcMar>
                    <w:top w:w="0" w:type="dxa"/>
                    <w:left w:w="108" w:type="dxa"/>
                    <w:bottom w:w="0" w:type="dxa"/>
                    <w:right w:w="108" w:type="dxa"/>
                  </w:tcMar>
                  <w:vAlign w:val="center"/>
                  <w:hideMark/>
                </w:tcPr>
                <w:p w14:paraId="2646260A" w14:textId="77777777" w:rsidR="00B644C1" w:rsidRPr="00C74A25" w:rsidRDefault="00B644C1" w:rsidP="00AF0D4C">
                  <w:r w:rsidRPr="00C74A25">
                    <w:t>Payload</w:t>
                  </w:r>
                </w:p>
              </w:tc>
              <w:tc>
                <w:tcPr>
                  <w:tcW w:w="2683" w:type="dxa"/>
                  <w:tcMar>
                    <w:top w:w="0" w:type="dxa"/>
                    <w:left w:w="108" w:type="dxa"/>
                    <w:bottom w:w="0" w:type="dxa"/>
                    <w:right w:w="108" w:type="dxa"/>
                  </w:tcMar>
                  <w:vAlign w:val="center"/>
                  <w:hideMark/>
                </w:tcPr>
                <w:p w14:paraId="6C2E1DF4" w14:textId="77777777" w:rsidR="00B644C1" w:rsidRPr="00C74A25" w:rsidRDefault="00B644C1" w:rsidP="00AF0D4C">
                  <w:pPr>
                    <w:spacing w:before="100" w:beforeAutospacing="1" w:afterAutospacing="1"/>
                  </w:pPr>
                  <w:r w:rsidRPr="00C74A25">
                    <w:t>256</w:t>
                  </w:r>
                </w:p>
              </w:tc>
            </w:tr>
            <w:tr w:rsidR="00B644C1" w:rsidRPr="00F47351" w14:paraId="2BFFC9AA" w14:textId="77777777" w:rsidTr="00AF0D4C">
              <w:trPr>
                <w:jc w:val="center"/>
              </w:trPr>
              <w:tc>
                <w:tcPr>
                  <w:tcW w:w="1562" w:type="dxa"/>
                  <w:tcMar>
                    <w:top w:w="0" w:type="dxa"/>
                    <w:left w:w="108" w:type="dxa"/>
                    <w:bottom w:w="0" w:type="dxa"/>
                    <w:right w:w="108" w:type="dxa"/>
                  </w:tcMar>
                  <w:vAlign w:val="center"/>
                  <w:hideMark/>
                </w:tcPr>
                <w:p w14:paraId="748E57D6" w14:textId="77777777" w:rsidR="00B644C1" w:rsidRPr="00C74A25" w:rsidRDefault="00B644C1" w:rsidP="00AF0D4C">
                  <w:r w:rsidRPr="00C74A25">
                    <w:t>CRC</w:t>
                  </w:r>
                </w:p>
              </w:tc>
              <w:tc>
                <w:tcPr>
                  <w:tcW w:w="2683" w:type="dxa"/>
                  <w:tcMar>
                    <w:top w:w="0" w:type="dxa"/>
                    <w:left w:w="108" w:type="dxa"/>
                    <w:bottom w:w="0" w:type="dxa"/>
                    <w:right w:w="108" w:type="dxa"/>
                  </w:tcMar>
                  <w:vAlign w:val="center"/>
                  <w:hideMark/>
                </w:tcPr>
                <w:p w14:paraId="13CC9F16" w14:textId="77777777" w:rsidR="00B644C1" w:rsidRPr="00C74A25" w:rsidRDefault="00B644C1" w:rsidP="00AF0D4C">
                  <w:pPr>
                    <w:spacing w:before="100" w:beforeAutospacing="1" w:afterAutospacing="1"/>
                  </w:pPr>
                  <w:r w:rsidRPr="00C74A25">
                    <w:t>16 (TBS size lower than 3824 bits)</w:t>
                  </w:r>
                </w:p>
              </w:tc>
            </w:tr>
            <w:tr w:rsidR="00B644C1" w:rsidRPr="00F47351" w14:paraId="279FDB69" w14:textId="77777777" w:rsidTr="00AF0D4C">
              <w:trPr>
                <w:jc w:val="center"/>
              </w:trPr>
              <w:tc>
                <w:tcPr>
                  <w:tcW w:w="1562" w:type="dxa"/>
                  <w:tcMar>
                    <w:top w:w="0" w:type="dxa"/>
                    <w:left w:w="108" w:type="dxa"/>
                    <w:bottom w:w="0" w:type="dxa"/>
                    <w:right w:w="108" w:type="dxa"/>
                  </w:tcMar>
                  <w:vAlign w:val="center"/>
                  <w:hideMark/>
                </w:tcPr>
                <w:p w14:paraId="0EE83ADB" w14:textId="77777777" w:rsidR="00B644C1" w:rsidRPr="00C74A25" w:rsidRDefault="00B644C1" w:rsidP="00AF0D4C">
                  <w:r w:rsidRPr="00C74A25">
                    <w:t>MAC</w:t>
                  </w:r>
                </w:p>
              </w:tc>
              <w:tc>
                <w:tcPr>
                  <w:tcW w:w="2683" w:type="dxa"/>
                  <w:tcMar>
                    <w:top w:w="0" w:type="dxa"/>
                    <w:left w:w="108" w:type="dxa"/>
                    <w:bottom w:w="0" w:type="dxa"/>
                    <w:right w:w="108" w:type="dxa"/>
                  </w:tcMar>
                  <w:vAlign w:val="center"/>
                  <w:hideMark/>
                </w:tcPr>
                <w:p w14:paraId="7E268A98" w14:textId="77777777" w:rsidR="00B644C1" w:rsidRPr="00C74A25" w:rsidRDefault="00B644C1" w:rsidP="00AF0D4C">
                  <w:pPr>
                    <w:spacing w:before="100" w:beforeAutospacing="1" w:afterAutospacing="1"/>
                  </w:pPr>
                  <w:r w:rsidRPr="00C74A25">
                    <w:t>16 (with 12 bits SN size)</w:t>
                  </w:r>
                </w:p>
              </w:tc>
            </w:tr>
            <w:tr w:rsidR="00B644C1" w:rsidRPr="00F47351" w14:paraId="15EE94CC" w14:textId="77777777" w:rsidTr="00AF0D4C">
              <w:trPr>
                <w:jc w:val="center"/>
              </w:trPr>
              <w:tc>
                <w:tcPr>
                  <w:tcW w:w="1562" w:type="dxa"/>
                  <w:tcMar>
                    <w:top w:w="0" w:type="dxa"/>
                    <w:left w:w="108" w:type="dxa"/>
                    <w:bottom w:w="0" w:type="dxa"/>
                    <w:right w:w="108" w:type="dxa"/>
                  </w:tcMar>
                  <w:vAlign w:val="center"/>
                  <w:hideMark/>
                </w:tcPr>
                <w:p w14:paraId="3AB11E17" w14:textId="77777777" w:rsidR="00B644C1" w:rsidRPr="00C74A25" w:rsidRDefault="00B644C1" w:rsidP="00AF0D4C">
                  <w:r w:rsidRPr="00C74A25">
                    <w:t>RLC</w:t>
                  </w:r>
                </w:p>
              </w:tc>
              <w:tc>
                <w:tcPr>
                  <w:tcW w:w="2683" w:type="dxa"/>
                  <w:tcMar>
                    <w:top w:w="0" w:type="dxa"/>
                    <w:left w:w="108" w:type="dxa"/>
                    <w:bottom w:w="0" w:type="dxa"/>
                    <w:right w:w="108" w:type="dxa"/>
                  </w:tcMar>
                  <w:vAlign w:val="center"/>
                  <w:hideMark/>
                </w:tcPr>
                <w:p w14:paraId="37DC351E" w14:textId="77777777" w:rsidR="00B644C1" w:rsidRPr="00C74A25" w:rsidRDefault="00B644C1" w:rsidP="00AF0D4C">
                  <w:pPr>
                    <w:spacing w:before="100" w:beforeAutospacing="1" w:afterAutospacing="1"/>
                  </w:pPr>
                  <w:r w:rsidRPr="00C74A25">
                    <w:t>8 (with 6 bits SN size)</w:t>
                  </w:r>
                </w:p>
              </w:tc>
            </w:tr>
            <w:tr w:rsidR="00B644C1" w:rsidRPr="00F47351" w14:paraId="650C36FB" w14:textId="77777777" w:rsidTr="00AF0D4C">
              <w:trPr>
                <w:jc w:val="center"/>
              </w:trPr>
              <w:tc>
                <w:tcPr>
                  <w:tcW w:w="1562" w:type="dxa"/>
                  <w:tcMar>
                    <w:top w:w="0" w:type="dxa"/>
                    <w:left w:w="108" w:type="dxa"/>
                    <w:bottom w:w="0" w:type="dxa"/>
                    <w:right w:w="108" w:type="dxa"/>
                  </w:tcMar>
                  <w:vAlign w:val="center"/>
                  <w:hideMark/>
                </w:tcPr>
                <w:p w14:paraId="7CCF01DD" w14:textId="77777777" w:rsidR="00B644C1" w:rsidRPr="00C74A25" w:rsidRDefault="00B644C1" w:rsidP="00AF0D4C">
                  <w:r w:rsidRPr="00C74A25">
                    <w:t>PDCP</w:t>
                  </w:r>
                </w:p>
              </w:tc>
              <w:tc>
                <w:tcPr>
                  <w:tcW w:w="2683" w:type="dxa"/>
                  <w:tcMar>
                    <w:top w:w="0" w:type="dxa"/>
                    <w:left w:w="108" w:type="dxa"/>
                    <w:bottom w:w="0" w:type="dxa"/>
                    <w:right w:w="108" w:type="dxa"/>
                  </w:tcMar>
                  <w:vAlign w:val="center"/>
                  <w:hideMark/>
                </w:tcPr>
                <w:p w14:paraId="2C877E7C" w14:textId="77777777" w:rsidR="00B644C1" w:rsidRPr="00C74A25" w:rsidRDefault="00B644C1" w:rsidP="00AF0D4C">
                  <w:pPr>
                    <w:spacing w:before="100" w:beforeAutospacing="1" w:afterAutospacing="1"/>
                  </w:pPr>
                  <w:r w:rsidRPr="00C74A25">
                    <w:t>16</w:t>
                  </w:r>
                </w:p>
              </w:tc>
            </w:tr>
            <w:tr w:rsidR="00B644C1" w:rsidRPr="00F47351" w14:paraId="702D61B5" w14:textId="77777777" w:rsidTr="00AF0D4C">
              <w:trPr>
                <w:jc w:val="center"/>
              </w:trPr>
              <w:tc>
                <w:tcPr>
                  <w:tcW w:w="1562" w:type="dxa"/>
                  <w:tcMar>
                    <w:top w:w="0" w:type="dxa"/>
                    <w:left w:w="108" w:type="dxa"/>
                    <w:bottom w:w="0" w:type="dxa"/>
                    <w:right w:w="108" w:type="dxa"/>
                  </w:tcMar>
                  <w:vAlign w:val="center"/>
                </w:tcPr>
                <w:p w14:paraId="20A63685" w14:textId="77777777" w:rsidR="00B644C1" w:rsidRPr="00C74A25" w:rsidRDefault="00B644C1" w:rsidP="00AF0D4C">
                  <w:r w:rsidRPr="00C74A25">
                    <w:t>RTP/UDP/IP</w:t>
                  </w:r>
                </w:p>
              </w:tc>
              <w:tc>
                <w:tcPr>
                  <w:tcW w:w="2683" w:type="dxa"/>
                  <w:tcMar>
                    <w:top w:w="0" w:type="dxa"/>
                    <w:left w:w="108" w:type="dxa"/>
                    <w:bottom w:w="0" w:type="dxa"/>
                    <w:right w:w="108" w:type="dxa"/>
                  </w:tcMar>
                  <w:vAlign w:val="center"/>
                </w:tcPr>
                <w:p w14:paraId="23863F0C" w14:textId="77777777" w:rsidR="00B644C1" w:rsidRPr="00C74A25" w:rsidRDefault="00B644C1" w:rsidP="00AF0D4C">
                  <w:pPr>
                    <w:spacing w:before="100" w:beforeAutospacing="1" w:afterAutospacing="1"/>
                  </w:pPr>
                  <w:r w:rsidRPr="00C74A25">
                    <w:t>24 (w RoHC)</w:t>
                  </w:r>
                </w:p>
              </w:tc>
            </w:tr>
          </w:tbl>
          <w:p w14:paraId="180A5F5B" w14:textId="77777777" w:rsidR="00B644C1" w:rsidRDefault="00B644C1" w:rsidP="00AF0D4C">
            <w:pPr>
              <w:keepNext/>
              <w:spacing w:before="20" w:after="20" w:line="276" w:lineRule="auto"/>
              <w:rPr>
                <w:lang w:eastAsia="zh-CN"/>
              </w:rPr>
            </w:pPr>
            <w:r w:rsidRPr="00A902CA">
              <w:rPr>
                <w:lang w:eastAsia="zh-CN"/>
              </w:rPr>
              <w:t>If applicable, companies report TB size assumed in evaluation</w:t>
            </w:r>
            <w:r>
              <w:rPr>
                <w:lang w:eastAsia="zh-CN"/>
              </w:rPr>
              <w:t>.</w:t>
            </w:r>
          </w:p>
          <w:p w14:paraId="60F8F09C" w14:textId="77777777" w:rsidR="00B644C1" w:rsidRDefault="00B644C1" w:rsidP="00AF0D4C">
            <w:pPr>
              <w:keepNext/>
              <w:spacing w:before="20" w:after="20" w:line="276" w:lineRule="auto"/>
              <w:rPr>
                <w:lang w:eastAsia="zh-CN"/>
              </w:rPr>
            </w:pPr>
          </w:p>
          <w:p w14:paraId="4933869C" w14:textId="77777777" w:rsidR="00B644C1" w:rsidRDefault="00B644C1" w:rsidP="00AF0D4C">
            <w:pPr>
              <w:keepNext/>
              <w:spacing w:before="20" w:after="20" w:line="276" w:lineRule="auto"/>
              <w:rPr>
                <w:lang w:eastAsia="zh-CN"/>
              </w:rPr>
            </w:pPr>
            <w:r>
              <w:rPr>
                <w:rFonts w:hint="eastAsia"/>
                <w:lang w:eastAsia="zh-CN"/>
              </w:rPr>
              <w:t>F</w:t>
            </w:r>
            <w:r>
              <w:rPr>
                <w:lang w:eastAsia="zh-CN"/>
              </w:rPr>
              <w:t>or SIP invite message</w:t>
            </w:r>
          </w:p>
          <w:p w14:paraId="58BFE4C3" w14:textId="77777777" w:rsidR="00B644C1" w:rsidRDefault="00B644C1" w:rsidP="00AF0D4C">
            <w:pPr>
              <w:keepNext/>
              <w:numPr>
                <w:ilvl w:val="0"/>
                <w:numId w:val="15"/>
              </w:numPr>
              <w:spacing w:before="20" w:after="20" w:line="276" w:lineRule="auto"/>
              <w:rPr>
                <w:lang w:eastAsia="zh-CN"/>
              </w:rPr>
            </w:pPr>
            <w:r w:rsidRPr="002910DA">
              <w:t>Payload of 1500 bytes can be a starting point</w:t>
            </w:r>
            <w:r>
              <w:t>.</w:t>
            </w:r>
          </w:p>
          <w:p w14:paraId="54B801BA" w14:textId="77777777" w:rsidR="00B644C1" w:rsidRPr="005364A0" w:rsidRDefault="00B644C1" w:rsidP="00AF0D4C">
            <w:pPr>
              <w:keepNext/>
              <w:numPr>
                <w:ilvl w:val="0"/>
                <w:numId w:val="15"/>
              </w:numPr>
              <w:spacing w:before="20" w:after="20" w:line="276" w:lineRule="auto"/>
            </w:pPr>
            <w:r w:rsidRPr="005364A0">
              <w:rPr>
                <w:lang w:eastAsia="zh-CN"/>
              </w:rPr>
              <w:t xml:space="preserve">The assumptions (TB size, time period etc.) are reported by </w:t>
            </w:r>
            <w:r w:rsidRPr="005364A0">
              <w:t>companies.</w:t>
            </w:r>
          </w:p>
          <w:p w14:paraId="32272433" w14:textId="77777777" w:rsidR="00B644C1" w:rsidRDefault="00B644C1" w:rsidP="00AF0D4C">
            <w:pPr>
              <w:keepNext/>
              <w:numPr>
                <w:ilvl w:val="0"/>
                <w:numId w:val="15"/>
              </w:numPr>
              <w:spacing w:before="20" w:after="20" w:line="276" w:lineRule="auto"/>
            </w:pPr>
            <w:r w:rsidRPr="002910DA">
              <w:t xml:space="preserve">Contributions R1-2003464 and </w:t>
            </w:r>
            <w:hyperlink r:id="rId13" w:history="1">
              <w:r w:rsidRPr="00C74A25">
                <w:t>R1-2005259</w:t>
              </w:r>
            </w:hyperlink>
            <w:r w:rsidRPr="002910DA">
              <w:t xml:space="preserve"> are taken into account for the evaluation</w:t>
            </w:r>
          </w:p>
          <w:p w14:paraId="22A47406" w14:textId="77777777" w:rsidR="00B644C1" w:rsidRPr="005364A0" w:rsidRDefault="00B644C1" w:rsidP="00AF0D4C">
            <w:pPr>
              <w:keepNext/>
              <w:numPr>
                <w:ilvl w:val="1"/>
                <w:numId w:val="15"/>
              </w:numPr>
              <w:spacing w:before="20" w:after="20" w:line="276" w:lineRule="auto"/>
            </w:pPr>
            <w:r>
              <w:rPr>
                <w:rFonts w:hint="eastAsia"/>
                <w:lang w:eastAsia="zh-CN"/>
              </w:rPr>
              <w:t xml:space="preserve"> </w:t>
            </w:r>
            <w:r>
              <w:rPr>
                <w:lang w:eastAsia="zh-CN"/>
              </w:rPr>
              <w:t xml:space="preserve">In </w:t>
            </w:r>
            <w:r w:rsidRPr="005364A0">
              <w:rPr>
                <w:lang w:eastAsia="zh-CN"/>
              </w:rPr>
              <w:t>additio</w:t>
            </w:r>
            <w:r w:rsidRPr="005364A0">
              <w:t>n, 1 second time period can also be considered.</w:t>
            </w:r>
          </w:p>
        </w:tc>
      </w:tr>
      <w:tr w:rsidR="00B644C1" w:rsidRPr="007368F9" w14:paraId="6DDEE6FF" w14:textId="77777777" w:rsidTr="00AF0D4C">
        <w:trPr>
          <w:trHeight w:val="147"/>
          <w:jc w:val="center"/>
        </w:trPr>
        <w:tc>
          <w:tcPr>
            <w:tcW w:w="3114" w:type="dxa"/>
            <w:tcMar>
              <w:top w:w="0" w:type="dxa"/>
              <w:left w:w="108" w:type="dxa"/>
              <w:bottom w:w="0" w:type="dxa"/>
              <w:right w:w="108" w:type="dxa"/>
            </w:tcMar>
            <w:vAlign w:val="center"/>
          </w:tcPr>
          <w:p w14:paraId="1DD758F6" w14:textId="77777777" w:rsidR="00B644C1" w:rsidRDefault="00B644C1" w:rsidP="00AF0D4C">
            <w:pPr>
              <w:rPr>
                <w:lang w:eastAsia="zh-CN"/>
              </w:rPr>
            </w:pPr>
            <w:r w:rsidRPr="00FD6495">
              <w:t xml:space="preserve">Latency requirements for </w:t>
            </w:r>
            <w:r>
              <w:t>VoIP</w:t>
            </w:r>
          </w:p>
        </w:tc>
        <w:tc>
          <w:tcPr>
            <w:tcW w:w="5953" w:type="dxa"/>
            <w:tcMar>
              <w:top w:w="0" w:type="dxa"/>
              <w:left w:w="108" w:type="dxa"/>
              <w:bottom w:w="0" w:type="dxa"/>
              <w:right w:w="108" w:type="dxa"/>
            </w:tcMar>
            <w:vAlign w:val="center"/>
          </w:tcPr>
          <w:p w14:paraId="697CA550" w14:textId="77777777" w:rsidR="00B644C1" w:rsidRPr="001661C1" w:rsidRDefault="00B644C1" w:rsidP="00AF0D4C">
            <w:pPr>
              <w:keepNext/>
              <w:spacing w:before="20" w:after="20" w:line="276" w:lineRule="auto"/>
            </w:pPr>
            <w:r w:rsidRPr="001661C1">
              <w:rPr>
                <w:lang w:eastAsia="zh-CN"/>
              </w:rPr>
              <w:t>Latency requirements assumed in VoIP evaluation for TDD and FDD are reported by companies</w:t>
            </w:r>
            <w:r>
              <w:rPr>
                <w:lang w:eastAsia="zh-CN"/>
              </w:rPr>
              <w:t>.</w:t>
            </w:r>
          </w:p>
        </w:tc>
      </w:tr>
      <w:tr w:rsidR="00B644C1" w:rsidRPr="007368F9" w14:paraId="3B06FF50" w14:textId="77777777" w:rsidTr="00AF0D4C">
        <w:trPr>
          <w:trHeight w:val="147"/>
          <w:jc w:val="center"/>
        </w:trPr>
        <w:tc>
          <w:tcPr>
            <w:tcW w:w="3114" w:type="dxa"/>
            <w:tcMar>
              <w:top w:w="0" w:type="dxa"/>
              <w:left w:w="108" w:type="dxa"/>
              <w:bottom w:w="0" w:type="dxa"/>
              <w:right w:w="108" w:type="dxa"/>
            </w:tcMar>
            <w:vAlign w:val="center"/>
          </w:tcPr>
          <w:p w14:paraId="1B50A4EC" w14:textId="77777777" w:rsidR="00B644C1" w:rsidRPr="00FD6495" w:rsidRDefault="00B644C1" w:rsidP="00AF0D4C">
            <w:r w:rsidRPr="00FD6495">
              <w:t>Pathloss model (select from LoS or NLoS)</w:t>
            </w:r>
          </w:p>
        </w:tc>
        <w:tc>
          <w:tcPr>
            <w:tcW w:w="5953" w:type="dxa"/>
            <w:tcMar>
              <w:top w:w="0" w:type="dxa"/>
              <w:left w:w="108" w:type="dxa"/>
              <w:bottom w:w="0" w:type="dxa"/>
              <w:right w:w="108" w:type="dxa"/>
            </w:tcMar>
            <w:vAlign w:val="center"/>
          </w:tcPr>
          <w:p w14:paraId="7FD3B4F1" w14:textId="77777777" w:rsidR="00B644C1" w:rsidRPr="005F68FE" w:rsidRDefault="00B644C1" w:rsidP="00AF0D4C">
            <w:pPr>
              <w:keepNext/>
              <w:spacing w:before="20" w:after="20" w:line="276" w:lineRule="auto"/>
              <w:rPr>
                <w:lang w:eastAsia="zh-CN"/>
              </w:rPr>
            </w:pPr>
            <w:r w:rsidRPr="005F68FE">
              <w:rPr>
                <w:lang w:eastAsia="zh-CN"/>
              </w:rPr>
              <w:t>Urban: NLoS</w:t>
            </w:r>
          </w:p>
          <w:p w14:paraId="77D17F21" w14:textId="77777777" w:rsidR="00B644C1" w:rsidRPr="005F68FE" w:rsidRDefault="00B644C1" w:rsidP="00AF0D4C">
            <w:pPr>
              <w:keepNext/>
              <w:spacing w:before="20" w:after="20" w:line="276" w:lineRule="auto"/>
              <w:rPr>
                <w:lang w:eastAsia="zh-CN"/>
              </w:rPr>
            </w:pPr>
            <w:r w:rsidRPr="005F68FE">
              <w:rPr>
                <w:lang w:eastAsia="zh-CN"/>
              </w:rPr>
              <w:t>Rural: NLoS and LoS</w:t>
            </w:r>
          </w:p>
        </w:tc>
      </w:tr>
      <w:tr w:rsidR="00B644C1" w:rsidRPr="007368F9" w14:paraId="00C5160F" w14:textId="77777777" w:rsidTr="00AF0D4C">
        <w:trPr>
          <w:trHeight w:val="147"/>
          <w:jc w:val="center"/>
        </w:trPr>
        <w:tc>
          <w:tcPr>
            <w:tcW w:w="3114" w:type="dxa"/>
            <w:tcMar>
              <w:top w:w="0" w:type="dxa"/>
              <w:left w:w="108" w:type="dxa"/>
              <w:bottom w:w="0" w:type="dxa"/>
              <w:right w:w="108" w:type="dxa"/>
            </w:tcMar>
            <w:vAlign w:val="center"/>
          </w:tcPr>
          <w:p w14:paraId="167D7050" w14:textId="77777777" w:rsidR="00B644C1" w:rsidRPr="00FD6495" w:rsidRDefault="00B644C1" w:rsidP="00AF0D4C">
            <w:r w:rsidRPr="00FD6495">
              <w:rPr>
                <w:bCs/>
              </w:rPr>
              <w:lastRenderedPageBreak/>
              <w:t>BWP</w:t>
            </w:r>
          </w:p>
        </w:tc>
        <w:tc>
          <w:tcPr>
            <w:tcW w:w="5953" w:type="dxa"/>
            <w:tcMar>
              <w:top w:w="0" w:type="dxa"/>
              <w:left w:w="108" w:type="dxa"/>
              <w:bottom w:w="0" w:type="dxa"/>
              <w:right w:w="108" w:type="dxa"/>
            </w:tcMar>
            <w:vAlign w:val="center"/>
          </w:tcPr>
          <w:p w14:paraId="654A7524" w14:textId="77777777" w:rsidR="00B644C1" w:rsidRPr="000166F1" w:rsidRDefault="00B644C1" w:rsidP="00AF0D4C">
            <w:pPr>
              <w:keepNext/>
              <w:spacing w:before="20" w:after="20" w:line="276" w:lineRule="auto"/>
              <w:rPr>
                <w:lang w:eastAsia="zh-CN"/>
              </w:rPr>
            </w:pPr>
            <w:r w:rsidRPr="000166F1">
              <w:rPr>
                <w:lang w:eastAsia="zh-CN"/>
              </w:rPr>
              <w:t>100MHz for 4GHz and 2.6GHz.</w:t>
            </w:r>
          </w:p>
          <w:p w14:paraId="747CDC3D" w14:textId="77777777" w:rsidR="00B644C1" w:rsidRPr="000166F1" w:rsidRDefault="00B644C1" w:rsidP="00AF0D4C">
            <w:pPr>
              <w:keepNext/>
              <w:spacing w:before="20" w:after="20" w:line="276" w:lineRule="auto"/>
              <w:rPr>
                <w:lang w:eastAsia="zh-CN"/>
              </w:rPr>
            </w:pPr>
            <w:r w:rsidRPr="000166F1">
              <w:rPr>
                <w:lang w:eastAsia="zh-CN"/>
              </w:rPr>
              <w:t>20MHz for 2GHz (FDD</w:t>
            </w:r>
            <w:r>
              <w:rPr>
                <w:lang w:eastAsia="zh-CN"/>
              </w:rPr>
              <w:t>)</w:t>
            </w:r>
          </w:p>
          <w:p w14:paraId="7519FB28" w14:textId="77777777" w:rsidR="00B644C1" w:rsidRPr="005F68FE" w:rsidRDefault="00B644C1" w:rsidP="00AF0D4C">
            <w:pPr>
              <w:keepNext/>
              <w:spacing w:before="20" w:after="20" w:line="276" w:lineRule="auto"/>
              <w:rPr>
                <w:lang w:eastAsia="zh-CN"/>
              </w:rPr>
            </w:pPr>
            <w:r w:rsidRPr="000166F1">
              <w:rPr>
                <w:lang w:eastAsia="zh-CN"/>
              </w:rPr>
              <w:t>20MHz (optional for 10MHz) for 700MHz. (FDD)</w:t>
            </w:r>
          </w:p>
        </w:tc>
      </w:tr>
      <w:tr w:rsidR="00B644C1" w:rsidRPr="007368F9" w14:paraId="43C97597" w14:textId="77777777" w:rsidTr="00AF0D4C">
        <w:trPr>
          <w:trHeight w:val="147"/>
          <w:jc w:val="center"/>
        </w:trPr>
        <w:tc>
          <w:tcPr>
            <w:tcW w:w="3114" w:type="dxa"/>
            <w:tcMar>
              <w:top w:w="0" w:type="dxa"/>
              <w:left w:w="108" w:type="dxa"/>
              <w:bottom w:w="0" w:type="dxa"/>
              <w:right w:w="108" w:type="dxa"/>
            </w:tcMar>
            <w:vAlign w:val="center"/>
          </w:tcPr>
          <w:p w14:paraId="23EBFFEA" w14:textId="77777777" w:rsidR="00B644C1" w:rsidRPr="00FD6495" w:rsidRDefault="00B644C1" w:rsidP="00AF0D4C">
            <w:r w:rsidRPr="00FD6495">
              <w:t>Channel model for link-level simulation</w:t>
            </w:r>
          </w:p>
        </w:tc>
        <w:tc>
          <w:tcPr>
            <w:tcW w:w="5953" w:type="dxa"/>
            <w:tcMar>
              <w:top w:w="0" w:type="dxa"/>
              <w:left w:w="108" w:type="dxa"/>
              <w:bottom w:w="0" w:type="dxa"/>
              <w:right w:w="108" w:type="dxa"/>
            </w:tcMar>
            <w:vAlign w:val="center"/>
          </w:tcPr>
          <w:p w14:paraId="2FC56BE8" w14:textId="77777777" w:rsidR="00B644C1" w:rsidRPr="005F68FE" w:rsidRDefault="00B644C1" w:rsidP="00AF0D4C">
            <w:pPr>
              <w:keepNext/>
              <w:spacing w:before="20" w:after="20" w:line="276" w:lineRule="auto"/>
              <w:rPr>
                <w:lang w:eastAsia="zh-CN"/>
              </w:rPr>
            </w:pPr>
            <w:r w:rsidRPr="005F68FE">
              <w:rPr>
                <w:lang w:eastAsia="zh-CN"/>
              </w:rPr>
              <w:t>TDL-C for NLOS, TDL-D for LOS.</w:t>
            </w:r>
          </w:p>
        </w:tc>
      </w:tr>
      <w:tr w:rsidR="00B644C1" w:rsidRPr="007368F9" w14:paraId="53110260" w14:textId="77777777" w:rsidTr="00AF0D4C">
        <w:trPr>
          <w:trHeight w:val="147"/>
          <w:jc w:val="center"/>
        </w:trPr>
        <w:tc>
          <w:tcPr>
            <w:tcW w:w="3114" w:type="dxa"/>
            <w:tcMar>
              <w:top w:w="0" w:type="dxa"/>
              <w:left w:w="108" w:type="dxa"/>
              <w:bottom w:w="0" w:type="dxa"/>
              <w:right w:w="108" w:type="dxa"/>
            </w:tcMar>
            <w:vAlign w:val="center"/>
          </w:tcPr>
          <w:p w14:paraId="22B0FCEF" w14:textId="77777777" w:rsidR="00B644C1" w:rsidRPr="00FD6495" w:rsidRDefault="00B644C1" w:rsidP="00AF0D4C">
            <w:r w:rsidRPr="00E45EA2">
              <w:t>Delay spread</w:t>
            </w:r>
          </w:p>
        </w:tc>
        <w:tc>
          <w:tcPr>
            <w:tcW w:w="5953" w:type="dxa"/>
            <w:tcMar>
              <w:top w:w="0" w:type="dxa"/>
              <w:left w:w="108" w:type="dxa"/>
              <w:bottom w:w="0" w:type="dxa"/>
              <w:right w:w="108" w:type="dxa"/>
            </w:tcMar>
            <w:vAlign w:val="center"/>
          </w:tcPr>
          <w:p w14:paraId="7AE41B29" w14:textId="77777777" w:rsidR="00B644C1" w:rsidRPr="00E45EA2" w:rsidRDefault="00B644C1" w:rsidP="00AF0D4C">
            <w:pPr>
              <w:keepNext/>
              <w:spacing w:before="20" w:after="20" w:line="276" w:lineRule="auto"/>
              <w:rPr>
                <w:lang w:eastAsia="zh-CN"/>
              </w:rPr>
            </w:pPr>
            <w:r w:rsidRPr="00E45EA2">
              <w:rPr>
                <w:lang w:eastAsia="zh-CN"/>
              </w:rPr>
              <w:t>Urban: 300ns</w:t>
            </w:r>
          </w:p>
          <w:p w14:paraId="1BF2F8E5" w14:textId="77777777" w:rsidR="00B644C1" w:rsidRPr="00E45EA2" w:rsidRDefault="00B644C1" w:rsidP="00AF0D4C">
            <w:pPr>
              <w:keepNext/>
              <w:spacing w:before="20" w:after="20" w:line="276" w:lineRule="auto"/>
              <w:rPr>
                <w:lang w:eastAsia="zh-CN"/>
              </w:rPr>
            </w:pPr>
            <w:r w:rsidRPr="00E45EA2">
              <w:rPr>
                <w:lang w:eastAsia="zh-CN"/>
              </w:rPr>
              <w:t>Rural: 300ns</w:t>
            </w:r>
          </w:p>
          <w:p w14:paraId="53432C8D" w14:textId="77777777" w:rsidR="00B644C1" w:rsidRPr="005F68FE" w:rsidRDefault="00B644C1" w:rsidP="00AF0D4C">
            <w:pPr>
              <w:keepNext/>
              <w:spacing w:before="20" w:after="20" w:line="276" w:lineRule="auto"/>
              <w:rPr>
                <w:lang w:eastAsia="zh-CN"/>
              </w:rPr>
            </w:pPr>
            <w:r w:rsidRPr="00E45EA2">
              <w:rPr>
                <w:lang w:eastAsia="zh-CN"/>
              </w:rPr>
              <w:t>Rural with long distance: 30ns</w:t>
            </w:r>
          </w:p>
        </w:tc>
      </w:tr>
      <w:tr w:rsidR="00B644C1" w:rsidRPr="007368F9" w14:paraId="17747B7B" w14:textId="77777777" w:rsidTr="00AF0D4C">
        <w:trPr>
          <w:trHeight w:val="147"/>
          <w:jc w:val="center"/>
        </w:trPr>
        <w:tc>
          <w:tcPr>
            <w:tcW w:w="3114" w:type="dxa"/>
            <w:tcMar>
              <w:top w:w="0" w:type="dxa"/>
              <w:left w:w="108" w:type="dxa"/>
              <w:bottom w:w="0" w:type="dxa"/>
              <w:right w:w="108" w:type="dxa"/>
            </w:tcMar>
            <w:vAlign w:val="center"/>
          </w:tcPr>
          <w:p w14:paraId="4E94FEF5" w14:textId="77777777" w:rsidR="00B644C1" w:rsidRPr="007368F9" w:rsidRDefault="00B644C1" w:rsidP="00AF0D4C">
            <w:pPr>
              <w:rPr>
                <w:lang w:eastAsia="ja-JP"/>
              </w:rPr>
            </w:pPr>
            <w:r w:rsidRPr="00FD6495">
              <w:t>UE velocity</w:t>
            </w:r>
          </w:p>
        </w:tc>
        <w:tc>
          <w:tcPr>
            <w:tcW w:w="5953" w:type="dxa"/>
            <w:tcMar>
              <w:top w:w="0" w:type="dxa"/>
              <w:left w:w="108" w:type="dxa"/>
              <w:bottom w:w="0" w:type="dxa"/>
              <w:right w:w="108" w:type="dxa"/>
            </w:tcMar>
            <w:vAlign w:val="center"/>
          </w:tcPr>
          <w:p w14:paraId="4505CDED" w14:textId="77777777" w:rsidR="00B644C1" w:rsidRPr="005F68FE" w:rsidRDefault="00B644C1" w:rsidP="00AF0D4C">
            <w:pPr>
              <w:keepNext/>
              <w:spacing w:before="20" w:after="20" w:line="276" w:lineRule="auto"/>
              <w:rPr>
                <w:lang w:eastAsia="zh-CN"/>
              </w:rPr>
            </w:pPr>
            <w:r w:rsidRPr="005F68FE">
              <w:rPr>
                <w:lang w:eastAsia="zh-CN"/>
              </w:rPr>
              <w:t>Urban: 3km/h for indoor</w:t>
            </w:r>
          </w:p>
          <w:p w14:paraId="0AB9DD89" w14:textId="77777777" w:rsidR="00B644C1" w:rsidRPr="000166F1" w:rsidRDefault="00B644C1" w:rsidP="00AF0D4C">
            <w:pPr>
              <w:pStyle w:val="Tabletext"/>
              <w:keepNext/>
              <w:spacing w:before="20" w:after="20" w:line="276" w:lineRule="auto"/>
              <w:rPr>
                <w:rFonts w:eastAsia="等线"/>
                <w:lang w:eastAsia="zh-CN"/>
              </w:rPr>
            </w:pPr>
            <w:r w:rsidRPr="000166F1">
              <w:rPr>
                <w:rFonts w:eastAsia="等线"/>
                <w:lang w:eastAsia="zh-CN"/>
              </w:rPr>
              <w:t>Rural: 3km/h for indoor, 120km/h (optional 30km/h) for outdoor</w:t>
            </w:r>
          </w:p>
        </w:tc>
      </w:tr>
      <w:tr w:rsidR="00B644C1" w:rsidRPr="007368F9" w14:paraId="188F7C1A" w14:textId="77777777" w:rsidTr="00AF0D4C">
        <w:trPr>
          <w:trHeight w:val="147"/>
          <w:jc w:val="center"/>
        </w:trPr>
        <w:tc>
          <w:tcPr>
            <w:tcW w:w="3114" w:type="dxa"/>
            <w:tcMar>
              <w:top w:w="0" w:type="dxa"/>
              <w:left w:w="108" w:type="dxa"/>
              <w:bottom w:w="0" w:type="dxa"/>
              <w:right w:w="108" w:type="dxa"/>
            </w:tcMar>
            <w:vAlign w:val="center"/>
          </w:tcPr>
          <w:p w14:paraId="6AB1E5B0" w14:textId="77777777" w:rsidR="00B644C1" w:rsidRPr="00FD6495" w:rsidRDefault="00B644C1" w:rsidP="00AF0D4C">
            <w:r w:rsidRPr="00FD6495">
              <w:t>Number of antenna elements for BS</w:t>
            </w:r>
          </w:p>
        </w:tc>
        <w:tc>
          <w:tcPr>
            <w:tcW w:w="5953" w:type="dxa"/>
            <w:tcMar>
              <w:top w:w="0" w:type="dxa"/>
              <w:left w:w="108" w:type="dxa"/>
              <w:bottom w:w="0" w:type="dxa"/>
              <w:right w:w="108" w:type="dxa"/>
            </w:tcMar>
            <w:vAlign w:val="center"/>
          </w:tcPr>
          <w:p w14:paraId="45C58022" w14:textId="77777777" w:rsidR="00B644C1" w:rsidRPr="00FD6495" w:rsidRDefault="00B644C1" w:rsidP="00AF0D4C">
            <w:pPr>
              <w:pStyle w:val="ad"/>
              <w:keepNext/>
              <w:numPr>
                <w:ilvl w:val="0"/>
                <w:numId w:val="12"/>
              </w:numPr>
              <w:spacing w:before="20" w:after="20" w:line="276" w:lineRule="auto"/>
              <w:ind w:firstLineChars="0"/>
              <w:rPr>
                <w:lang w:eastAsia="zh-CN"/>
              </w:rPr>
            </w:pPr>
            <w:r w:rsidRPr="00FD6495">
              <w:rPr>
                <w:lang w:eastAsia="zh-CN"/>
              </w:rPr>
              <w:t xml:space="preserve">Urban: 192 antenna elements for 4GHz and 2.6GHz, </w:t>
            </w:r>
          </w:p>
          <w:p w14:paraId="44D1611B" w14:textId="77777777" w:rsidR="00B644C1" w:rsidRPr="00FD6495" w:rsidRDefault="00B644C1" w:rsidP="00AF0D4C">
            <w:pPr>
              <w:keepNext/>
              <w:spacing w:before="20" w:after="20" w:line="276" w:lineRule="auto"/>
              <w:rPr>
                <w:lang w:eastAsia="zh-CN"/>
              </w:rPr>
            </w:pPr>
            <w:r w:rsidRPr="00FD6495">
              <w:rPr>
                <w:lang w:eastAsia="zh-CN"/>
              </w:rPr>
              <w:t>(M,N,P,Mg,Ng) = (12,8,2,1,1)</w:t>
            </w:r>
          </w:p>
          <w:p w14:paraId="2F8730F6" w14:textId="77777777" w:rsidR="00B644C1" w:rsidRPr="00FD6495"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 xml:space="preserve">(optional) 128 antenna elements for 4GHz, </w:t>
            </w:r>
          </w:p>
          <w:p w14:paraId="706E1346" w14:textId="77777777" w:rsidR="00B644C1" w:rsidRPr="00FD6495" w:rsidRDefault="00B644C1" w:rsidP="00AF0D4C">
            <w:pPr>
              <w:keepNext/>
              <w:spacing w:before="20" w:after="20" w:line="276" w:lineRule="auto"/>
              <w:rPr>
                <w:lang w:eastAsia="zh-CN"/>
              </w:rPr>
            </w:pPr>
            <w:r w:rsidRPr="00FD6495">
              <w:rPr>
                <w:lang w:eastAsia="zh-CN"/>
              </w:rPr>
              <w:t>(M,N,P,Mg,Ng) = (8,8,2,1,1)</w:t>
            </w:r>
          </w:p>
          <w:p w14:paraId="49E65053" w14:textId="77777777" w:rsidR="00B644C1" w:rsidRPr="00FD6495" w:rsidRDefault="00B644C1" w:rsidP="00AF0D4C">
            <w:pPr>
              <w:pStyle w:val="ad"/>
              <w:keepNext/>
              <w:numPr>
                <w:ilvl w:val="0"/>
                <w:numId w:val="12"/>
              </w:numPr>
              <w:spacing w:before="20" w:after="20" w:line="276" w:lineRule="auto"/>
              <w:ind w:firstLineChars="0"/>
              <w:rPr>
                <w:lang w:eastAsia="zh-CN"/>
              </w:rPr>
            </w:pPr>
            <w:r w:rsidRPr="00FD6495">
              <w:rPr>
                <w:lang w:eastAsia="zh-CN"/>
              </w:rPr>
              <w:t>Rural: 64 antenna elements for 4GHz and 2.6GHz</w:t>
            </w:r>
          </w:p>
          <w:p w14:paraId="23A46F93" w14:textId="77777777" w:rsidR="00B644C1" w:rsidRPr="00FD6495" w:rsidRDefault="00B644C1" w:rsidP="00AF0D4C">
            <w:pPr>
              <w:keepNext/>
              <w:spacing w:before="20" w:after="20" w:line="276" w:lineRule="auto"/>
              <w:rPr>
                <w:lang w:eastAsia="zh-CN"/>
              </w:rPr>
            </w:pPr>
            <w:r w:rsidRPr="00FD6495">
              <w:rPr>
                <w:lang w:eastAsia="zh-CN"/>
              </w:rPr>
              <w:t>(M,N,P,Mg,Ng) = (8,4,2,1,1)</w:t>
            </w:r>
          </w:p>
          <w:p w14:paraId="765911B2" w14:textId="77777777" w:rsidR="00B644C1" w:rsidRPr="00FD6495" w:rsidRDefault="00B644C1" w:rsidP="00AF0D4C">
            <w:pPr>
              <w:keepNext/>
              <w:spacing w:before="20" w:after="20" w:line="276" w:lineRule="auto"/>
              <w:rPr>
                <w:lang w:eastAsia="zh-CN"/>
              </w:rPr>
            </w:pPr>
            <w:r w:rsidRPr="00FD6495">
              <w:rPr>
                <w:lang w:eastAsia="zh-CN"/>
              </w:rPr>
              <w:t>32 antenna elements for 2GHz</w:t>
            </w:r>
          </w:p>
          <w:p w14:paraId="5208DBD0" w14:textId="77777777" w:rsidR="00B644C1" w:rsidRPr="00FD6495" w:rsidRDefault="00B644C1" w:rsidP="00AF0D4C">
            <w:pPr>
              <w:keepNext/>
              <w:spacing w:before="20" w:after="20" w:line="276" w:lineRule="auto"/>
              <w:rPr>
                <w:lang w:eastAsia="zh-CN"/>
              </w:rPr>
            </w:pPr>
            <w:r w:rsidRPr="00FD6495">
              <w:rPr>
                <w:lang w:eastAsia="zh-CN"/>
              </w:rPr>
              <w:t>(M,N,P,Mg,Ng) = (8,2,2,1,1)</w:t>
            </w:r>
          </w:p>
          <w:p w14:paraId="38E5A809" w14:textId="77777777" w:rsidR="00B644C1" w:rsidRPr="006D283D" w:rsidRDefault="00B644C1" w:rsidP="00AF0D4C">
            <w:pPr>
              <w:keepNext/>
              <w:spacing w:before="20" w:after="20" w:line="276" w:lineRule="auto"/>
              <w:rPr>
                <w:lang w:eastAsia="zh-CN"/>
              </w:rPr>
            </w:pPr>
            <w:r w:rsidRPr="006D283D">
              <w:rPr>
                <w:lang w:eastAsia="zh-CN"/>
              </w:rPr>
              <w:t>16 antenna elements for 700MHz</w:t>
            </w:r>
          </w:p>
          <w:p w14:paraId="5D6C2334" w14:textId="77777777" w:rsidR="00B644C1" w:rsidRPr="005F68FE" w:rsidRDefault="00B644C1" w:rsidP="00AF0D4C">
            <w:pPr>
              <w:keepNext/>
              <w:spacing w:before="20" w:after="20" w:line="276" w:lineRule="auto"/>
              <w:rPr>
                <w:lang w:eastAsia="zh-CN"/>
              </w:rPr>
            </w:pPr>
            <w:r w:rsidRPr="006D283D">
              <w:rPr>
                <w:lang w:eastAsia="zh-CN"/>
              </w:rPr>
              <w:t>(M,N,P,Mg,Ng) = (4,2,2,1,1)</w:t>
            </w:r>
          </w:p>
        </w:tc>
      </w:tr>
      <w:tr w:rsidR="00B644C1" w:rsidRPr="007368F9" w14:paraId="4E309E57" w14:textId="77777777" w:rsidTr="00AF0D4C">
        <w:trPr>
          <w:trHeight w:val="147"/>
          <w:jc w:val="center"/>
        </w:trPr>
        <w:tc>
          <w:tcPr>
            <w:tcW w:w="3114" w:type="dxa"/>
            <w:tcMar>
              <w:top w:w="0" w:type="dxa"/>
              <w:left w:w="108" w:type="dxa"/>
              <w:bottom w:w="0" w:type="dxa"/>
              <w:right w:w="108" w:type="dxa"/>
            </w:tcMar>
            <w:vAlign w:val="center"/>
          </w:tcPr>
          <w:p w14:paraId="5398AEBC" w14:textId="77777777" w:rsidR="00B644C1" w:rsidRPr="00FD6495" w:rsidRDefault="00B644C1" w:rsidP="00AF0D4C">
            <w:r w:rsidRPr="00FD6495">
              <w:t>Number of TxRUs for BS</w:t>
            </w:r>
          </w:p>
        </w:tc>
        <w:tc>
          <w:tcPr>
            <w:tcW w:w="5953" w:type="dxa"/>
            <w:tcMar>
              <w:top w:w="0" w:type="dxa"/>
              <w:left w:w="108" w:type="dxa"/>
              <w:bottom w:w="0" w:type="dxa"/>
              <w:right w:w="108" w:type="dxa"/>
            </w:tcMar>
            <w:vAlign w:val="center"/>
          </w:tcPr>
          <w:p w14:paraId="23745277" w14:textId="77777777" w:rsidR="00B644C1" w:rsidRPr="00E45EA2" w:rsidRDefault="00B644C1" w:rsidP="00AF0D4C">
            <w:pPr>
              <w:keepNext/>
              <w:spacing w:before="20" w:after="20" w:line="276" w:lineRule="auto"/>
              <w:rPr>
                <w:lang w:eastAsia="zh-CN"/>
              </w:rPr>
            </w:pPr>
            <w:r w:rsidRPr="00E45EA2">
              <w:rPr>
                <w:lang w:eastAsia="zh-CN"/>
              </w:rPr>
              <w:t>gNB architectures to study:</w:t>
            </w:r>
          </w:p>
          <w:p w14:paraId="408C75D9" w14:textId="77777777" w:rsidR="00B644C1" w:rsidRPr="00E45EA2" w:rsidRDefault="00B644C1" w:rsidP="00AF0D4C">
            <w:pPr>
              <w:pStyle w:val="ad"/>
              <w:keepNext/>
              <w:numPr>
                <w:ilvl w:val="0"/>
                <w:numId w:val="9"/>
              </w:numPr>
              <w:spacing w:before="20" w:after="20" w:line="276" w:lineRule="auto"/>
              <w:ind w:firstLineChars="0"/>
              <w:contextualSpacing/>
              <w:rPr>
                <w:lang w:eastAsia="zh-CN"/>
              </w:rPr>
            </w:pPr>
            <w:r w:rsidRPr="00E45EA2">
              <w:rPr>
                <w:lang w:eastAsia="zh-CN"/>
              </w:rPr>
              <w:t xml:space="preserve">2 or 4 TXRUs for 2GHz, 700 MHz </w:t>
            </w:r>
          </w:p>
          <w:p w14:paraId="6791DEC5" w14:textId="77777777" w:rsidR="00B644C1" w:rsidRPr="00E45EA2" w:rsidRDefault="00B644C1" w:rsidP="00AF0D4C">
            <w:pPr>
              <w:pStyle w:val="ad"/>
              <w:keepNext/>
              <w:numPr>
                <w:ilvl w:val="0"/>
                <w:numId w:val="9"/>
              </w:numPr>
              <w:spacing w:before="20" w:after="20" w:line="276" w:lineRule="auto"/>
              <w:ind w:firstLineChars="0"/>
              <w:contextualSpacing/>
              <w:rPr>
                <w:lang w:eastAsia="zh-CN"/>
              </w:rPr>
            </w:pPr>
            <w:r w:rsidRPr="00E45EA2">
              <w:rPr>
                <w:lang w:eastAsia="zh-CN"/>
              </w:rPr>
              <w:t xml:space="preserve">64TxRUs for 2.6 and 4 GHz. </w:t>
            </w:r>
          </w:p>
          <w:p w14:paraId="621C1CB5" w14:textId="77777777" w:rsidR="00B644C1" w:rsidRPr="00E45EA2" w:rsidRDefault="00B644C1" w:rsidP="00AF0D4C">
            <w:pPr>
              <w:pStyle w:val="ad"/>
              <w:keepNext/>
              <w:numPr>
                <w:ilvl w:val="0"/>
                <w:numId w:val="9"/>
              </w:numPr>
              <w:spacing w:before="20" w:after="20" w:line="276" w:lineRule="auto"/>
              <w:ind w:firstLineChars="0"/>
              <w:contextualSpacing/>
              <w:rPr>
                <w:lang w:eastAsia="zh-CN"/>
              </w:rPr>
            </w:pPr>
            <w:r w:rsidRPr="00E45EA2">
              <w:rPr>
                <w:lang w:eastAsia="zh-CN"/>
              </w:rPr>
              <w:t>Optional: 32 TXRUs at 2 GHz</w:t>
            </w:r>
          </w:p>
          <w:p w14:paraId="6B86303B" w14:textId="77777777" w:rsidR="00B644C1" w:rsidRPr="00E45EA2" w:rsidRDefault="00B644C1" w:rsidP="00AF0D4C">
            <w:pPr>
              <w:keepNext/>
              <w:spacing w:before="20" w:after="20" w:line="276" w:lineRule="auto"/>
              <w:rPr>
                <w:lang w:eastAsia="zh-CN"/>
              </w:rPr>
            </w:pPr>
            <w:r w:rsidRPr="00E45EA2">
              <w:rPr>
                <w:lang w:eastAsia="zh-CN"/>
              </w:rPr>
              <w:t xml:space="preserve"> gNB modeling in LLS for TDL:</w:t>
            </w:r>
          </w:p>
          <w:p w14:paraId="15F53787" w14:textId="77777777" w:rsidR="00B644C1" w:rsidRPr="00E45EA2" w:rsidRDefault="00B644C1" w:rsidP="00AF0D4C">
            <w:pPr>
              <w:pStyle w:val="ad"/>
              <w:keepNext/>
              <w:numPr>
                <w:ilvl w:val="0"/>
                <w:numId w:val="10"/>
              </w:numPr>
              <w:spacing w:before="20" w:after="20" w:line="276" w:lineRule="auto"/>
              <w:ind w:firstLineChars="0"/>
              <w:contextualSpacing/>
              <w:rPr>
                <w:lang w:eastAsia="zh-CN"/>
              </w:rPr>
            </w:pPr>
            <w:r>
              <w:rPr>
                <w:lang w:eastAsia="zh-CN"/>
              </w:rPr>
              <w:t xml:space="preserve">Option 1: </w:t>
            </w:r>
            <w:r w:rsidRPr="00E45EA2">
              <w:rPr>
                <w:lang w:eastAsia="zh-CN"/>
              </w:rPr>
              <w:t xml:space="preserve">2 or 4 gNB </w:t>
            </w:r>
            <w:r>
              <w:rPr>
                <w:lang w:eastAsia="zh-CN"/>
              </w:rPr>
              <w:t xml:space="preserve">RF </w:t>
            </w:r>
            <w:r w:rsidRPr="00E45EA2">
              <w:rPr>
                <w:lang w:eastAsia="zh-CN"/>
              </w:rPr>
              <w:t xml:space="preserve">chains in LLS. </w:t>
            </w:r>
          </w:p>
          <w:p w14:paraId="7B6005B0" w14:textId="77777777" w:rsidR="00B644C1" w:rsidRPr="00E45EA2" w:rsidRDefault="00B644C1" w:rsidP="00AF0D4C">
            <w:pPr>
              <w:pStyle w:val="ad"/>
              <w:keepNext/>
              <w:numPr>
                <w:ilvl w:val="0"/>
                <w:numId w:val="10"/>
              </w:numPr>
              <w:spacing w:before="20" w:after="20" w:line="276" w:lineRule="auto"/>
              <w:ind w:firstLineChars="0"/>
              <w:contextualSpacing/>
              <w:rPr>
                <w:lang w:eastAsia="zh-CN"/>
              </w:rPr>
            </w:pPr>
            <w:r>
              <w:rPr>
                <w:lang w:eastAsia="zh-CN"/>
              </w:rPr>
              <w:t>Option 2 (Optional)</w:t>
            </w:r>
            <w:r w:rsidRPr="00E45EA2">
              <w:rPr>
                <w:lang w:eastAsia="zh-CN"/>
              </w:rPr>
              <w:t xml:space="preserve">: Number of gNB </w:t>
            </w:r>
            <w:r>
              <w:rPr>
                <w:lang w:eastAsia="zh-CN"/>
              </w:rPr>
              <w:t>RF</w:t>
            </w:r>
            <w:r w:rsidRPr="00E45EA2">
              <w:rPr>
                <w:lang w:eastAsia="zh-CN"/>
              </w:rPr>
              <w:t xml:space="preserve"> chains = number of TXRUs in LLS. </w:t>
            </w:r>
          </w:p>
          <w:p w14:paraId="2DC7345D" w14:textId="77777777" w:rsidR="00B644C1" w:rsidRPr="00FD6495" w:rsidRDefault="00B644C1" w:rsidP="00AF0D4C">
            <w:pPr>
              <w:pStyle w:val="ad"/>
              <w:keepNext/>
              <w:numPr>
                <w:ilvl w:val="0"/>
                <w:numId w:val="10"/>
              </w:numPr>
              <w:spacing w:before="20" w:after="20" w:line="276" w:lineRule="auto"/>
              <w:ind w:firstLineChars="0"/>
              <w:contextualSpacing/>
              <w:rPr>
                <w:rFonts w:ascii="Calibri" w:eastAsia="宋体" w:hAnsi="Calibri" w:cs="Calibri"/>
                <w:sz w:val="22"/>
                <w:szCs w:val="22"/>
                <w:lang w:eastAsia="zh-CN"/>
              </w:rPr>
            </w:pPr>
            <w:r w:rsidRPr="002E4B99">
              <w:rPr>
                <w:lang w:eastAsia="zh-CN"/>
              </w:rPr>
              <w:t>Companies can report if and how correlation is modelled</w:t>
            </w:r>
            <w:r>
              <w:rPr>
                <w:lang w:eastAsia="zh-CN"/>
              </w:rPr>
              <w:t>.</w:t>
            </w:r>
          </w:p>
        </w:tc>
      </w:tr>
    </w:tbl>
    <w:p w14:paraId="3A373F2E" w14:textId="77777777" w:rsidR="00B644C1" w:rsidRDefault="00B644C1" w:rsidP="00B644C1">
      <w:pPr>
        <w:pStyle w:val="B1"/>
      </w:pPr>
    </w:p>
    <w:p w14:paraId="747F9DCD" w14:textId="77777777" w:rsidR="00B644C1" w:rsidRPr="007368F9" w:rsidRDefault="00B644C1" w:rsidP="00B644C1">
      <w:pPr>
        <w:pStyle w:val="TH"/>
        <w:rPr>
          <w:lang w:eastAsia="zh-CN"/>
        </w:rPr>
      </w:pPr>
      <w:bookmarkStart w:id="14924" w:name="_Hlk46143804"/>
      <w:r w:rsidRPr="007368F9">
        <w:t>Table A.</w:t>
      </w:r>
      <w:r>
        <w:rPr>
          <w:lang w:eastAsia="zh-CN"/>
        </w:rPr>
        <w:t>1</w:t>
      </w:r>
      <w:r w:rsidRPr="007368F9">
        <w:t>-</w:t>
      </w:r>
      <w:r>
        <w:rPr>
          <w:lang w:eastAsia="ja-JP"/>
        </w:rPr>
        <w:t>2</w:t>
      </w:r>
      <w:r w:rsidRPr="007368F9">
        <w:rPr>
          <w:rFonts w:hint="eastAsia"/>
        </w:rPr>
        <w:t xml:space="preserve">: </w:t>
      </w:r>
      <w:r>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7130E13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ED5B65C"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7C1CF0C" w14:textId="77777777" w:rsidR="00B644C1" w:rsidRPr="007368F9" w:rsidRDefault="00B644C1" w:rsidP="00AF0D4C">
            <w:pPr>
              <w:jc w:val="center"/>
              <w:rPr>
                <w:b/>
                <w:bCs/>
              </w:rPr>
            </w:pPr>
            <w:r w:rsidRPr="007368F9">
              <w:rPr>
                <w:b/>
                <w:bCs/>
              </w:rPr>
              <w:t>Value</w:t>
            </w:r>
          </w:p>
        </w:tc>
      </w:tr>
      <w:tr w:rsidR="00B644C1" w:rsidRPr="007368F9" w14:paraId="7FC2B73C" w14:textId="77777777" w:rsidTr="00AF0D4C">
        <w:trPr>
          <w:trHeight w:val="147"/>
          <w:jc w:val="center"/>
        </w:trPr>
        <w:tc>
          <w:tcPr>
            <w:tcW w:w="3114" w:type="dxa"/>
            <w:tcMar>
              <w:top w:w="0" w:type="dxa"/>
              <w:left w:w="108" w:type="dxa"/>
              <w:bottom w:w="0" w:type="dxa"/>
              <w:right w:w="108" w:type="dxa"/>
            </w:tcMar>
            <w:vAlign w:val="center"/>
          </w:tcPr>
          <w:p w14:paraId="7B3CDD5C" w14:textId="77777777" w:rsidR="00B644C1" w:rsidRPr="007368F9" w:rsidRDefault="00B644C1" w:rsidP="00AF0D4C">
            <w:pPr>
              <w:rPr>
                <w:lang w:eastAsia="ja-JP"/>
              </w:rPr>
            </w:pPr>
            <w:r w:rsidRPr="00FD6495">
              <w:t>Frequency hopping</w:t>
            </w:r>
            <w:r>
              <w:t xml:space="preserve"> </w:t>
            </w:r>
          </w:p>
        </w:tc>
        <w:tc>
          <w:tcPr>
            <w:tcW w:w="5953" w:type="dxa"/>
            <w:tcMar>
              <w:top w:w="0" w:type="dxa"/>
              <w:left w:w="108" w:type="dxa"/>
              <w:bottom w:w="0" w:type="dxa"/>
              <w:right w:w="108" w:type="dxa"/>
            </w:tcMar>
            <w:vAlign w:val="center"/>
          </w:tcPr>
          <w:p w14:paraId="6904FF4A" w14:textId="77777777" w:rsidR="00B644C1" w:rsidRPr="000166F1" w:rsidRDefault="00B644C1" w:rsidP="00AF0D4C">
            <w:pPr>
              <w:keepNext/>
              <w:spacing w:before="20" w:after="20" w:line="276" w:lineRule="auto"/>
              <w:rPr>
                <w:lang w:eastAsia="zh-CN"/>
              </w:rPr>
            </w:pPr>
            <w:r w:rsidRPr="005F68FE">
              <w:rPr>
                <w:lang w:eastAsia="zh-CN"/>
              </w:rPr>
              <w:t>w/ or w/o frequency hopping</w:t>
            </w:r>
          </w:p>
        </w:tc>
      </w:tr>
      <w:tr w:rsidR="00B644C1" w:rsidRPr="007368F9" w14:paraId="290FFC82" w14:textId="77777777" w:rsidTr="00AF0D4C">
        <w:trPr>
          <w:trHeight w:val="147"/>
          <w:jc w:val="center"/>
        </w:trPr>
        <w:tc>
          <w:tcPr>
            <w:tcW w:w="3114" w:type="dxa"/>
            <w:tcMar>
              <w:top w:w="0" w:type="dxa"/>
              <w:left w:w="108" w:type="dxa"/>
              <w:bottom w:w="0" w:type="dxa"/>
              <w:right w:w="108" w:type="dxa"/>
            </w:tcMar>
            <w:vAlign w:val="center"/>
          </w:tcPr>
          <w:p w14:paraId="6BFC7493" w14:textId="77777777" w:rsidR="00B644C1" w:rsidRPr="007368F9" w:rsidRDefault="00B644C1" w:rsidP="00AF0D4C">
            <w:pPr>
              <w:rPr>
                <w:lang w:eastAsia="zh-CN"/>
              </w:rPr>
            </w:pPr>
            <w:r w:rsidRPr="006D283D">
              <w:t>BLER</w:t>
            </w:r>
          </w:p>
        </w:tc>
        <w:tc>
          <w:tcPr>
            <w:tcW w:w="5953" w:type="dxa"/>
            <w:tcMar>
              <w:top w:w="0" w:type="dxa"/>
              <w:left w:w="108" w:type="dxa"/>
              <w:bottom w:w="0" w:type="dxa"/>
              <w:right w:w="108" w:type="dxa"/>
            </w:tcMar>
            <w:vAlign w:val="center"/>
          </w:tcPr>
          <w:p w14:paraId="4F112E4D" w14:textId="77777777" w:rsidR="00B644C1" w:rsidRPr="006D283D" w:rsidRDefault="00B644C1" w:rsidP="00AF0D4C">
            <w:pPr>
              <w:keepNext/>
              <w:spacing w:before="20" w:after="20" w:line="276" w:lineRule="auto"/>
              <w:rPr>
                <w:lang w:eastAsia="zh-CN"/>
              </w:rPr>
            </w:pPr>
            <w:r w:rsidRPr="006D283D">
              <w:rPr>
                <w:lang w:eastAsia="zh-CN"/>
              </w:rPr>
              <w:t>For eMBB, w/ HARQ, 10% iBLER;</w:t>
            </w:r>
            <w:r>
              <w:rPr>
                <w:lang w:eastAsia="zh-CN"/>
              </w:rPr>
              <w:t xml:space="preserve"> </w:t>
            </w:r>
            <w:r w:rsidRPr="006D283D">
              <w:rPr>
                <w:lang w:eastAsia="zh-CN"/>
              </w:rPr>
              <w:t>w/o HARQ, 10% iBLER.</w:t>
            </w:r>
          </w:p>
          <w:p w14:paraId="612A2666" w14:textId="77777777" w:rsidR="00B644C1" w:rsidRPr="00487B31" w:rsidRDefault="00B644C1" w:rsidP="00AF0D4C">
            <w:pPr>
              <w:keepNext/>
              <w:spacing w:before="20" w:after="20" w:line="276" w:lineRule="auto"/>
              <w:rPr>
                <w:lang w:eastAsia="zh-CN"/>
              </w:rPr>
            </w:pPr>
            <w:r w:rsidRPr="006D283D">
              <w:rPr>
                <w:lang w:eastAsia="zh-CN"/>
              </w:rPr>
              <w:t>For VoIP, 2% rBLER.</w:t>
            </w:r>
          </w:p>
        </w:tc>
      </w:tr>
      <w:tr w:rsidR="00B644C1" w:rsidRPr="007368F9" w14:paraId="5FA36780" w14:textId="77777777" w:rsidTr="00AF0D4C">
        <w:trPr>
          <w:trHeight w:val="147"/>
          <w:jc w:val="center"/>
        </w:trPr>
        <w:tc>
          <w:tcPr>
            <w:tcW w:w="3114" w:type="dxa"/>
            <w:tcMar>
              <w:top w:w="0" w:type="dxa"/>
              <w:left w:w="108" w:type="dxa"/>
              <w:bottom w:w="0" w:type="dxa"/>
              <w:right w:w="108" w:type="dxa"/>
            </w:tcMar>
            <w:vAlign w:val="center"/>
          </w:tcPr>
          <w:p w14:paraId="6556DED1" w14:textId="77777777" w:rsidR="00B644C1" w:rsidRPr="006D283D" w:rsidRDefault="00B644C1" w:rsidP="00AF0D4C">
            <w:r w:rsidRPr="00FD6495">
              <w:t>Number of UE transmit chains</w:t>
            </w:r>
            <w:r>
              <w:t xml:space="preserve"> </w:t>
            </w:r>
          </w:p>
        </w:tc>
        <w:tc>
          <w:tcPr>
            <w:tcW w:w="5953" w:type="dxa"/>
            <w:tcMar>
              <w:top w:w="0" w:type="dxa"/>
              <w:left w:w="108" w:type="dxa"/>
              <w:bottom w:w="0" w:type="dxa"/>
              <w:right w:w="108" w:type="dxa"/>
            </w:tcMar>
            <w:vAlign w:val="center"/>
          </w:tcPr>
          <w:p w14:paraId="50AEDEBA" w14:textId="77777777" w:rsidR="00B644C1" w:rsidRPr="006D283D" w:rsidRDefault="00B644C1" w:rsidP="00AF0D4C">
            <w:pPr>
              <w:keepNext/>
              <w:spacing w:before="20" w:after="20" w:line="276" w:lineRule="auto"/>
              <w:rPr>
                <w:lang w:eastAsia="zh-CN"/>
              </w:rPr>
            </w:pPr>
            <w:r w:rsidRPr="00FD6495">
              <w:rPr>
                <w:lang w:eastAsia="zh-CN"/>
              </w:rPr>
              <w:t>1</w:t>
            </w:r>
            <w:r>
              <w:rPr>
                <w:rFonts w:hint="eastAsia"/>
                <w:lang w:eastAsia="zh-CN"/>
              </w:rPr>
              <w:t>,</w:t>
            </w:r>
            <w:r>
              <w:rPr>
                <w:lang w:eastAsia="zh-CN"/>
              </w:rPr>
              <w:t xml:space="preserve"> </w:t>
            </w:r>
            <w:r w:rsidRPr="00FD6495">
              <w:rPr>
                <w:lang w:eastAsia="zh-CN"/>
              </w:rPr>
              <w:t xml:space="preserve">2 (optional) </w:t>
            </w:r>
          </w:p>
        </w:tc>
      </w:tr>
      <w:tr w:rsidR="00B644C1" w:rsidRPr="007368F9" w14:paraId="6A9ABA2E" w14:textId="77777777" w:rsidTr="00AF0D4C">
        <w:trPr>
          <w:trHeight w:val="147"/>
          <w:jc w:val="center"/>
        </w:trPr>
        <w:tc>
          <w:tcPr>
            <w:tcW w:w="3114" w:type="dxa"/>
            <w:tcMar>
              <w:top w:w="0" w:type="dxa"/>
              <w:left w:w="108" w:type="dxa"/>
              <w:bottom w:w="0" w:type="dxa"/>
              <w:right w:w="108" w:type="dxa"/>
            </w:tcMar>
            <w:vAlign w:val="center"/>
          </w:tcPr>
          <w:p w14:paraId="1AC682DA" w14:textId="77777777" w:rsidR="00B644C1" w:rsidRPr="00FD6495" w:rsidRDefault="00B644C1" w:rsidP="00AF0D4C">
            <w:r w:rsidRPr="00FD6495">
              <w:t>DMRS configuration</w:t>
            </w:r>
            <w:r>
              <w:t xml:space="preserve"> </w:t>
            </w:r>
          </w:p>
        </w:tc>
        <w:tc>
          <w:tcPr>
            <w:tcW w:w="5953" w:type="dxa"/>
            <w:tcMar>
              <w:top w:w="0" w:type="dxa"/>
              <w:left w:w="108" w:type="dxa"/>
              <w:bottom w:w="0" w:type="dxa"/>
              <w:right w:w="108" w:type="dxa"/>
            </w:tcMar>
            <w:vAlign w:val="center"/>
          </w:tcPr>
          <w:p w14:paraId="4C96A782" w14:textId="77777777" w:rsidR="00B644C1" w:rsidRDefault="00B644C1" w:rsidP="00AF0D4C">
            <w:pPr>
              <w:keepNext/>
              <w:spacing w:before="20" w:after="20" w:line="276" w:lineRule="auto"/>
              <w:rPr>
                <w:lang w:eastAsia="zh-CN"/>
              </w:rPr>
            </w:pPr>
            <w:r w:rsidRPr="00FD6495">
              <w:rPr>
                <w:lang w:eastAsia="zh-CN"/>
              </w:rPr>
              <w:t>For 3km/h: Type I, 1 or 2 DMRS symbol, no multiplexing with data.</w:t>
            </w:r>
          </w:p>
          <w:p w14:paraId="4AA4F68D" w14:textId="77777777" w:rsidR="00B644C1" w:rsidRPr="00FD6495" w:rsidRDefault="00B644C1" w:rsidP="00AF0D4C">
            <w:pPr>
              <w:keepNext/>
              <w:spacing w:before="20" w:after="20" w:line="276" w:lineRule="auto"/>
              <w:rPr>
                <w:lang w:eastAsia="zh-CN"/>
              </w:rPr>
            </w:pPr>
            <w:r w:rsidRPr="00FD6495">
              <w:rPr>
                <w:lang w:eastAsia="zh-CN"/>
              </w:rPr>
              <w:t>For 120km/h, (Optional: 30km/h): Type I, 2 or 3 DMRS symbol, no multiplexing with data.</w:t>
            </w:r>
          </w:p>
          <w:p w14:paraId="35934E46" w14:textId="77777777" w:rsidR="00B644C1" w:rsidRPr="00FD6495"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For frequency hopping: Type I, 1 or 2 DMRS symbol for each hop, no multiplexing with data.</w:t>
            </w:r>
          </w:p>
          <w:p w14:paraId="6F2E9F1B" w14:textId="77777777" w:rsidR="00B644C1" w:rsidRPr="00FD6495" w:rsidRDefault="00B644C1" w:rsidP="00AF0D4C">
            <w:pPr>
              <w:keepNext/>
              <w:spacing w:before="20" w:after="20" w:line="276" w:lineRule="auto"/>
              <w:rPr>
                <w:rFonts w:ascii="Calibri" w:eastAsia="宋体" w:hAnsi="Calibri" w:cs="Calibri"/>
                <w:sz w:val="22"/>
                <w:szCs w:val="22"/>
                <w:lang w:eastAsia="zh-CN"/>
              </w:rPr>
            </w:pPr>
            <w:r w:rsidRPr="00FD6495">
              <w:rPr>
                <w:lang w:eastAsia="zh-CN"/>
              </w:rPr>
              <w:t>PUSCH mapping Type</w:t>
            </w:r>
            <w:r>
              <w:rPr>
                <w:lang w:eastAsia="zh-CN"/>
              </w:rPr>
              <w:t xml:space="preserve">, the number of DMRS symbols </w:t>
            </w:r>
            <w:r w:rsidRPr="00FD6495">
              <w:rPr>
                <w:lang w:eastAsia="zh-CN"/>
              </w:rPr>
              <w:t>and DMRS position</w:t>
            </w:r>
            <w:r>
              <w:rPr>
                <w:lang w:eastAsia="zh-CN"/>
              </w:rPr>
              <w:t>(s)</w:t>
            </w:r>
            <w:r w:rsidRPr="00FD6495">
              <w:rPr>
                <w:lang w:eastAsia="zh-CN"/>
              </w:rPr>
              <w:t xml:space="preserve"> are reported by companies.</w:t>
            </w:r>
          </w:p>
        </w:tc>
      </w:tr>
      <w:tr w:rsidR="00B644C1" w:rsidRPr="007368F9" w14:paraId="79CDF02D" w14:textId="77777777" w:rsidTr="00AF0D4C">
        <w:trPr>
          <w:trHeight w:val="147"/>
          <w:jc w:val="center"/>
        </w:trPr>
        <w:tc>
          <w:tcPr>
            <w:tcW w:w="3114" w:type="dxa"/>
            <w:tcMar>
              <w:top w:w="0" w:type="dxa"/>
              <w:left w:w="108" w:type="dxa"/>
              <w:bottom w:w="0" w:type="dxa"/>
              <w:right w:w="108" w:type="dxa"/>
            </w:tcMar>
            <w:vAlign w:val="center"/>
          </w:tcPr>
          <w:p w14:paraId="4CE55BCA" w14:textId="77777777" w:rsidR="00B644C1" w:rsidRPr="00FD6495" w:rsidRDefault="00B644C1" w:rsidP="00AF0D4C">
            <w:r w:rsidRPr="00FD6495">
              <w:t>Waveform</w:t>
            </w:r>
          </w:p>
        </w:tc>
        <w:tc>
          <w:tcPr>
            <w:tcW w:w="5953" w:type="dxa"/>
            <w:tcMar>
              <w:top w:w="0" w:type="dxa"/>
              <w:left w:w="108" w:type="dxa"/>
              <w:bottom w:w="0" w:type="dxa"/>
              <w:right w:w="108" w:type="dxa"/>
            </w:tcMar>
            <w:vAlign w:val="center"/>
          </w:tcPr>
          <w:p w14:paraId="15FF2F80" w14:textId="77777777" w:rsidR="00B644C1" w:rsidRPr="00FD6495" w:rsidRDefault="00B644C1" w:rsidP="00AF0D4C">
            <w:pPr>
              <w:keepNext/>
              <w:spacing w:before="20" w:after="20" w:line="276" w:lineRule="auto"/>
              <w:rPr>
                <w:lang w:eastAsia="zh-CN"/>
              </w:rPr>
            </w:pPr>
            <w:r w:rsidRPr="00FD6495">
              <w:rPr>
                <w:lang w:eastAsia="zh-CN"/>
              </w:rPr>
              <w:t>DFT-s-OFDM,</w:t>
            </w:r>
            <w:r>
              <w:rPr>
                <w:lang w:eastAsia="zh-CN"/>
              </w:rPr>
              <w:t xml:space="preserve"> </w:t>
            </w:r>
            <w:r w:rsidRPr="00FD6495">
              <w:rPr>
                <w:lang w:eastAsia="zh-CN"/>
              </w:rPr>
              <w:t>CP-OFDM (optional)</w:t>
            </w:r>
          </w:p>
        </w:tc>
      </w:tr>
      <w:tr w:rsidR="00B644C1" w:rsidRPr="007368F9" w14:paraId="6D960752" w14:textId="77777777" w:rsidTr="00AF0D4C">
        <w:trPr>
          <w:trHeight w:val="147"/>
          <w:jc w:val="center"/>
        </w:trPr>
        <w:tc>
          <w:tcPr>
            <w:tcW w:w="3114" w:type="dxa"/>
            <w:tcMar>
              <w:top w:w="0" w:type="dxa"/>
              <w:left w:w="108" w:type="dxa"/>
              <w:bottom w:w="0" w:type="dxa"/>
              <w:right w:w="108" w:type="dxa"/>
            </w:tcMar>
            <w:vAlign w:val="center"/>
          </w:tcPr>
          <w:p w14:paraId="6C83F4C4" w14:textId="77777777" w:rsidR="00B644C1" w:rsidRPr="00FD6495" w:rsidRDefault="00B644C1" w:rsidP="00AF0D4C">
            <w:r w:rsidRPr="00FD6495">
              <w:rPr>
                <w:bCs/>
              </w:rPr>
              <w:t>SCS</w:t>
            </w:r>
          </w:p>
        </w:tc>
        <w:tc>
          <w:tcPr>
            <w:tcW w:w="5953" w:type="dxa"/>
            <w:tcMar>
              <w:top w:w="0" w:type="dxa"/>
              <w:left w:w="108" w:type="dxa"/>
              <w:bottom w:w="0" w:type="dxa"/>
              <w:right w:w="108" w:type="dxa"/>
            </w:tcMar>
            <w:vAlign w:val="center"/>
          </w:tcPr>
          <w:p w14:paraId="1D51FE50" w14:textId="77777777" w:rsidR="00B644C1" w:rsidRPr="00FD6495" w:rsidRDefault="00B644C1" w:rsidP="00AF0D4C">
            <w:pPr>
              <w:keepNext/>
              <w:spacing w:before="20" w:after="20" w:line="276" w:lineRule="auto"/>
              <w:rPr>
                <w:lang w:eastAsia="zh-CN"/>
              </w:rPr>
            </w:pPr>
            <w:r w:rsidRPr="000166F1">
              <w:rPr>
                <w:lang w:eastAsia="zh-CN"/>
              </w:rPr>
              <w:t>30kHz for TDD, 15kHz for FDD.</w:t>
            </w:r>
          </w:p>
        </w:tc>
      </w:tr>
      <w:tr w:rsidR="00B644C1" w:rsidRPr="007368F9" w14:paraId="3140C975" w14:textId="77777777" w:rsidTr="00AF0D4C">
        <w:trPr>
          <w:trHeight w:val="147"/>
          <w:jc w:val="center"/>
        </w:trPr>
        <w:tc>
          <w:tcPr>
            <w:tcW w:w="3114" w:type="dxa"/>
            <w:tcMar>
              <w:top w:w="0" w:type="dxa"/>
              <w:left w:w="108" w:type="dxa"/>
              <w:bottom w:w="0" w:type="dxa"/>
              <w:right w:w="108" w:type="dxa"/>
            </w:tcMar>
            <w:vAlign w:val="center"/>
          </w:tcPr>
          <w:p w14:paraId="2FA3C0D6" w14:textId="77777777" w:rsidR="00B644C1" w:rsidRPr="00FD6495" w:rsidRDefault="00B644C1" w:rsidP="00AF0D4C">
            <w:pPr>
              <w:rPr>
                <w:bCs/>
              </w:rPr>
            </w:pPr>
            <w:r w:rsidRPr="00FD6495">
              <w:lastRenderedPageBreak/>
              <w:t>PUSCH duration</w:t>
            </w:r>
            <w:r w:rsidRPr="00FD6495">
              <w:tab/>
            </w:r>
          </w:p>
        </w:tc>
        <w:tc>
          <w:tcPr>
            <w:tcW w:w="5953" w:type="dxa"/>
            <w:tcMar>
              <w:top w:w="0" w:type="dxa"/>
              <w:left w:w="108" w:type="dxa"/>
              <w:bottom w:w="0" w:type="dxa"/>
              <w:right w:w="108" w:type="dxa"/>
            </w:tcMar>
            <w:vAlign w:val="center"/>
          </w:tcPr>
          <w:p w14:paraId="3829A8E2" w14:textId="77777777" w:rsidR="00B644C1" w:rsidRPr="000166F1" w:rsidRDefault="00B644C1" w:rsidP="00AF0D4C">
            <w:pPr>
              <w:keepNext/>
              <w:spacing w:before="20" w:after="20" w:line="276" w:lineRule="auto"/>
              <w:rPr>
                <w:lang w:eastAsia="zh-CN"/>
              </w:rPr>
            </w:pPr>
            <w:r w:rsidRPr="00FD6495">
              <w:t>14 OS</w:t>
            </w:r>
          </w:p>
        </w:tc>
      </w:tr>
      <w:tr w:rsidR="00B644C1" w:rsidRPr="007368F9" w14:paraId="14CEB41C" w14:textId="77777777" w:rsidTr="00AF0D4C">
        <w:trPr>
          <w:trHeight w:val="147"/>
          <w:jc w:val="center"/>
        </w:trPr>
        <w:tc>
          <w:tcPr>
            <w:tcW w:w="3114" w:type="dxa"/>
            <w:tcMar>
              <w:top w:w="0" w:type="dxa"/>
              <w:left w:w="108" w:type="dxa"/>
              <w:bottom w:w="0" w:type="dxa"/>
              <w:right w:w="108" w:type="dxa"/>
            </w:tcMar>
            <w:vAlign w:val="center"/>
          </w:tcPr>
          <w:p w14:paraId="1D7D61CD" w14:textId="77777777" w:rsidR="00B644C1" w:rsidRPr="00FD6495" w:rsidRDefault="00B644C1" w:rsidP="00AF0D4C">
            <w:r w:rsidRPr="00FD6495">
              <w:t xml:space="preserve">Repetitions </w:t>
            </w:r>
          </w:p>
        </w:tc>
        <w:tc>
          <w:tcPr>
            <w:tcW w:w="5953" w:type="dxa"/>
            <w:tcMar>
              <w:top w:w="0" w:type="dxa"/>
              <w:left w:w="108" w:type="dxa"/>
              <w:bottom w:w="0" w:type="dxa"/>
              <w:right w:w="108" w:type="dxa"/>
            </w:tcMar>
            <w:vAlign w:val="center"/>
          </w:tcPr>
          <w:p w14:paraId="6E1DB635" w14:textId="77777777" w:rsidR="00B644C1" w:rsidRPr="00FD6495" w:rsidRDefault="00B644C1" w:rsidP="00AF0D4C">
            <w:pPr>
              <w:keepNext/>
              <w:spacing w:before="20" w:after="20" w:line="276" w:lineRule="auto"/>
              <w:rPr>
                <w:lang w:eastAsia="zh-CN"/>
              </w:rPr>
            </w:pPr>
            <w:r w:rsidRPr="00FD6495">
              <w:rPr>
                <w:lang w:eastAsia="zh-CN"/>
              </w:rPr>
              <w:t xml:space="preserve">For eMBB, w/o repetition as baseline, w/ repetition (optional).  </w:t>
            </w:r>
          </w:p>
          <w:p w14:paraId="04E40D10" w14:textId="77777777" w:rsidR="00B644C1" w:rsidRPr="00AB034E" w:rsidRDefault="00B644C1" w:rsidP="00AF0D4C">
            <w:pPr>
              <w:keepNext/>
              <w:spacing w:before="20" w:after="20" w:line="276" w:lineRule="auto"/>
              <w:rPr>
                <w:lang w:eastAsia="zh-CN"/>
              </w:rPr>
            </w:pPr>
            <w:r w:rsidRPr="00FD6495">
              <w:rPr>
                <w:lang w:eastAsia="zh-CN"/>
              </w:rPr>
              <w:t xml:space="preserve">For VoIP, w/ </w:t>
            </w:r>
            <w:r>
              <w:rPr>
                <w:lang w:eastAsia="zh-CN"/>
              </w:rPr>
              <w:t xml:space="preserve">type A </w:t>
            </w:r>
            <w:r w:rsidRPr="00FD6495">
              <w:rPr>
                <w:lang w:eastAsia="zh-CN"/>
              </w:rPr>
              <w:t>repetition</w:t>
            </w:r>
            <w:r>
              <w:rPr>
                <w:lang w:eastAsia="zh-CN"/>
              </w:rPr>
              <w:t xml:space="preserve">, </w:t>
            </w:r>
            <w:r w:rsidRPr="00C74A25">
              <w:t>optional for type B repetition.</w:t>
            </w:r>
          </w:p>
          <w:p w14:paraId="3BD5D164" w14:textId="77777777" w:rsidR="00B644C1" w:rsidRPr="00FD6495" w:rsidRDefault="00B644C1" w:rsidP="00AF0D4C">
            <w:pPr>
              <w:keepNext/>
              <w:spacing w:before="20" w:after="20" w:line="276" w:lineRule="auto"/>
              <w:rPr>
                <w:lang w:eastAsia="zh-CN"/>
              </w:rPr>
            </w:pPr>
            <w:r w:rsidRPr="00FD6495">
              <w:rPr>
                <w:lang w:eastAsia="zh-CN"/>
              </w:rPr>
              <w:t>The actual number of repetitions is reported by companies.</w:t>
            </w:r>
          </w:p>
        </w:tc>
      </w:tr>
      <w:tr w:rsidR="00B644C1" w:rsidRPr="007368F9" w14:paraId="3209AF9F" w14:textId="77777777" w:rsidTr="00AF0D4C">
        <w:trPr>
          <w:trHeight w:val="147"/>
          <w:jc w:val="center"/>
        </w:trPr>
        <w:tc>
          <w:tcPr>
            <w:tcW w:w="3114" w:type="dxa"/>
            <w:tcMar>
              <w:top w:w="0" w:type="dxa"/>
              <w:left w:w="108" w:type="dxa"/>
              <w:bottom w:w="0" w:type="dxa"/>
              <w:right w:w="108" w:type="dxa"/>
            </w:tcMar>
            <w:vAlign w:val="center"/>
          </w:tcPr>
          <w:p w14:paraId="58E05449" w14:textId="77777777" w:rsidR="00B644C1" w:rsidRPr="00FD6495" w:rsidRDefault="00B644C1" w:rsidP="00AF0D4C">
            <w:r w:rsidRPr="00FD6495">
              <w:t xml:space="preserve">HARQ configuration </w:t>
            </w:r>
          </w:p>
        </w:tc>
        <w:tc>
          <w:tcPr>
            <w:tcW w:w="5953" w:type="dxa"/>
            <w:tcMar>
              <w:top w:w="0" w:type="dxa"/>
              <w:left w:w="108" w:type="dxa"/>
              <w:bottom w:w="0" w:type="dxa"/>
              <w:right w:w="108" w:type="dxa"/>
            </w:tcMar>
            <w:vAlign w:val="center"/>
          </w:tcPr>
          <w:p w14:paraId="310E649D" w14:textId="77777777" w:rsidR="00B644C1" w:rsidRPr="00FD6495" w:rsidRDefault="00B644C1" w:rsidP="00AF0D4C">
            <w:pPr>
              <w:keepNext/>
              <w:spacing w:before="20" w:after="20" w:line="276" w:lineRule="auto"/>
              <w:rPr>
                <w:lang w:eastAsia="zh-CN"/>
              </w:rPr>
            </w:pPr>
            <w:r w:rsidRPr="00FD6495">
              <w:rPr>
                <w:lang w:eastAsia="zh-CN"/>
              </w:rPr>
              <w:t xml:space="preserve">For eMBB, whether HARQ is adopted is reported by companies. </w:t>
            </w:r>
          </w:p>
          <w:p w14:paraId="1036AAB0" w14:textId="77777777" w:rsidR="00B644C1" w:rsidRPr="00FD6495" w:rsidRDefault="00B644C1" w:rsidP="00AF0D4C">
            <w:pPr>
              <w:keepNext/>
              <w:spacing w:before="20" w:after="20" w:line="276" w:lineRule="auto"/>
              <w:rPr>
                <w:lang w:eastAsia="zh-CN"/>
              </w:rPr>
            </w:pPr>
            <w:r w:rsidRPr="00FD6495">
              <w:rPr>
                <w:lang w:eastAsia="zh-CN"/>
              </w:rPr>
              <w:t>For VoIP, w/ HARQ.</w:t>
            </w:r>
          </w:p>
          <w:p w14:paraId="1C3ED8A3" w14:textId="77777777" w:rsidR="00B644C1" w:rsidRPr="00FD6495" w:rsidRDefault="00B644C1" w:rsidP="00AF0D4C">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B644C1" w:rsidRPr="007368F9" w14:paraId="497A9D1D" w14:textId="77777777" w:rsidTr="00AF0D4C">
        <w:trPr>
          <w:trHeight w:val="147"/>
          <w:jc w:val="center"/>
        </w:trPr>
        <w:tc>
          <w:tcPr>
            <w:tcW w:w="3114" w:type="dxa"/>
            <w:tcMar>
              <w:top w:w="0" w:type="dxa"/>
              <w:left w:w="108" w:type="dxa"/>
              <w:bottom w:w="0" w:type="dxa"/>
              <w:right w:w="108" w:type="dxa"/>
            </w:tcMar>
            <w:vAlign w:val="center"/>
          </w:tcPr>
          <w:p w14:paraId="38A32866" w14:textId="77777777" w:rsidR="00B644C1" w:rsidRPr="00E45EA2" w:rsidRDefault="00B644C1" w:rsidP="00AF0D4C">
            <w:r w:rsidRPr="00E45EA2">
              <w:t>PRBs/TBS/MCS for eMBB</w:t>
            </w:r>
          </w:p>
        </w:tc>
        <w:tc>
          <w:tcPr>
            <w:tcW w:w="5953" w:type="dxa"/>
            <w:tcMar>
              <w:top w:w="0" w:type="dxa"/>
              <w:left w:w="108" w:type="dxa"/>
              <w:bottom w:w="0" w:type="dxa"/>
              <w:right w:w="108" w:type="dxa"/>
            </w:tcMar>
            <w:vAlign w:val="center"/>
          </w:tcPr>
          <w:p w14:paraId="6651AF63" w14:textId="77777777" w:rsidR="00B644C1" w:rsidRPr="00E45EA2" w:rsidRDefault="00B644C1" w:rsidP="00AF0D4C">
            <w:pPr>
              <w:keepNext/>
              <w:spacing w:before="20" w:after="20" w:line="276" w:lineRule="auto"/>
              <w:rPr>
                <w:lang w:eastAsia="zh-CN"/>
              </w:rPr>
            </w:pPr>
            <w:r w:rsidRPr="00E45EA2">
              <w:rPr>
                <w:lang w:eastAsia="zh-CN"/>
              </w:rPr>
              <w:t>Any value of PRBs, and corresponding MCS index, reported by companies will be considered in the discussion. Companies are encouraged to use 30 PRBs for 1Mbps, 4 PRBs for 100kbps, 1 PRB for 30kbps as a starting point.</w:t>
            </w:r>
          </w:p>
          <w:p w14:paraId="66C25D1A" w14:textId="77777777" w:rsidR="00B644C1" w:rsidRPr="00E45EA2" w:rsidRDefault="00B644C1" w:rsidP="00AF0D4C">
            <w:pPr>
              <w:keepNext/>
              <w:spacing w:before="20" w:after="20" w:line="276" w:lineRule="auto"/>
            </w:pPr>
            <w:r w:rsidRPr="00E45EA2">
              <w:rPr>
                <w:lang w:eastAsia="zh-CN"/>
              </w:rPr>
              <w:t>TBS can be calculated based on e.g. the number of PRBs, target data rate, frame structure and overhead.</w:t>
            </w:r>
          </w:p>
        </w:tc>
      </w:tr>
      <w:tr w:rsidR="00B644C1" w:rsidRPr="007368F9" w14:paraId="17D2CE78" w14:textId="77777777" w:rsidTr="00AF0D4C">
        <w:trPr>
          <w:trHeight w:val="147"/>
          <w:jc w:val="center"/>
        </w:trPr>
        <w:tc>
          <w:tcPr>
            <w:tcW w:w="3114" w:type="dxa"/>
            <w:tcMar>
              <w:top w:w="0" w:type="dxa"/>
              <w:left w:w="108" w:type="dxa"/>
              <w:bottom w:w="0" w:type="dxa"/>
              <w:right w:w="108" w:type="dxa"/>
            </w:tcMar>
            <w:vAlign w:val="center"/>
          </w:tcPr>
          <w:p w14:paraId="7FEA463C" w14:textId="77777777" w:rsidR="00B644C1" w:rsidRPr="00E45EA2" w:rsidRDefault="00B644C1" w:rsidP="00AF0D4C">
            <w:r w:rsidRPr="00E45EA2">
              <w:t>PRBs/MCS for VoIP</w:t>
            </w:r>
          </w:p>
        </w:tc>
        <w:tc>
          <w:tcPr>
            <w:tcW w:w="5953" w:type="dxa"/>
            <w:tcMar>
              <w:top w:w="0" w:type="dxa"/>
              <w:left w:w="108" w:type="dxa"/>
              <w:bottom w:w="0" w:type="dxa"/>
              <w:right w:w="108" w:type="dxa"/>
            </w:tcMar>
            <w:vAlign w:val="center"/>
          </w:tcPr>
          <w:p w14:paraId="599570CB" w14:textId="77777777" w:rsidR="00B644C1" w:rsidRPr="00E45EA2" w:rsidRDefault="00B644C1" w:rsidP="00AF0D4C">
            <w:pPr>
              <w:keepNext/>
              <w:spacing w:before="20" w:after="20" w:line="276" w:lineRule="auto"/>
              <w:rPr>
                <w:lang w:eastAsia="zh-CN"/>
              </w:rPr>
            </w:pPr>
            <w:del w:id="14925" w:author="Akimoto Yosuke" w:date="2020-11-16T12:52:00Z">
              <w:r w:rsidRPr="00E45EA2" w:rsidDel="000A238A">
                <w:rPr>
                  <w:lang w:eastAsia="zh-CN"/>
                </w:rPr>
                <w:delText>[</w:delText>
              </w:r>
            </w:del>
            <w:r w:rsidRPr="00E45EA2">
              <w:rPr>
                <w:lang w:eastAsia="zh-CN"/>
              </w:rPr>
              <w:t>4 PRBs</w:t>
            </w:r>
            <w:del w:id="14926" w:author="Akimoto Yosuke" w:date="2020-11-16T12:52:00Z">
              <w:r w:rsidRPr="00E45EA2" w:rsidDel="000A238A">
                <w:rPr>
                  <w:lang w:eastAsia="zh-CN"/>
                </w:rPr>
                <w:delText>]</w:delText>
              </w:r>
            </w:del>
            <w:r w:rsidRPr="00E45EA2">
              <w:rPr>
                <w:lang w:eastAsia="zh-CN"/>
              </w:rPr>
              <w:t xml:space="preserve"> for VoIP as starting point. </w:t>
            </w:r>
          </w:p>
          <w:p w14:paraId="55150578" w14:textId="77777777" w:rsidR="00B644C1" w:rsidRPr="00E45EA2" w:rsidRDefault="00B644C1" w:rsidP="00AF0D4C">
            <w:pPr>
              <w:keepNext/>
              <w:spacing w:before="20" w:after="20" w:line="276" w:lineRule="auto"/>
              <w:rPr>
                <w:lang w:eastAsia="zh-CN"/>
              </w:rPr>
            </w:pPr>
            <w:r w:rsidRPr="00E45EA2">
              <w:rPr>
                <w:lang w:eastAsia="zh-CN"/>
              </w:rPr>
              <w:t>Other values of PRBs can be reported by companies.</w:t>
            </w:r>
          </w:p>
          <w:p w14:paraId="227FB1C0" w14:textId="77777777" w:rsidR="00B644C1" w:rsidRPr="00E45EA2" w:rsidRDefault="00B644C1" w:rsidP="00AF0D4C">
            <w:pPr>
              <w:keepNext/>
              <w:spacing w:before="20" w:after="20" w:line="276" w:lineRule="auto"/>
            </w:pPr>
            <w:r w:rsidRPr="00E45EA2">
              <w:rPr>
                <w:lang w:eastAsia="zh-CN"/>
              </w:rPr>
              <w:t>QPSK, pi/2 BPSK (optional)</w:t>
            </w:r>
          </w:p>
        </w:tc>
      </w:tr>
    </w:tbl>
    <w:p w14:paraId="0D47A285" w14:textId="77777777" w:rsidR="00B644C1" w:rsidRDefault="00B644C1" w:rsidP="00B644C1">
      <w:pPr>
        <w:pStyle w:val="B1"/>
      </w:pPr>
    </w:p>
    <w:p w14:paraId="10328264" w14:textId="77777777" w:rsidR="00B644C1" w:rsidRPr="007368F9" w:rsidRDefault="00B644C1" w:rsidP="00B644C1">
      <w:pPr>
        <w:pStyle w:val="TH"/>
        <w:rPr>
          <w:lang w:eastAsia="zh-CN"/>
        </w:rPr>
      </w:pPr>
      <w:r w:rsidRPr="007368F9">
        <w:t>Table A.</w:t>
      </w:r>
      <w:r>
        <w:rPr>
          <w:lang w:eastAsia="zh-CN"/>
        </w:rPr>
        <w:t>1</w:t>
      </w:r>
      <w:r w:rsidRPr="007368F9">
        <w:t>-</w:t>
      </w:r>
      <w:r>
        <w:rPr>
          <w:lang w:eastAsia="ja-JP"/>
        </w:rPr>
        <w:t>3</w:t>
      </w:r>
      <w:r w:rsidRPr="007368F9">
        <w:rPr>
          <w:rFonts w:hint="eastAsia"/>
        </w:rPr>
        <w:t xml:space="preserve">: </w:t>
      </w:r>
      <w:r>
        <w:t>Channel-specific parameters for PUCCH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466CD07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CC0E109"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0E8604A4" w14:textId="77777777" w:rsidR="00B644C1" w:rsidRPr="007368F9" w:rsidRDefault="00B644C1" w:rsidP="00AF0D4C">
            <w:pPr>
              <w:jc w:val="center"/>
              <w:rPr>
                <w:b/>
                <w:bCs/>
              </w:rPr>
            </w:pPr>
            <w:r w:rsidRPr="007368F9">
              <w:rPr>
                <w:b/>
                <w:bCs/>
              </w:rPr>
              <w:t>Value</w:t>
            </w:r>
          </w:p>
        </w:tc>
      </w:tr>
      <w:tr w:rsidR="00B644C1" w:rsidRPr="007368F9" w14:paraId="7ECC42CE" w14:textId="77777777" w:rsidTr="00AF0D4C">
        <w:trPr>
          <w:trHeight w:val="147"/>
          <w:jc w:val="center"/>
        </w:trPr>
        <w:tc>
          <w:tcPr>
            <w:tcW w:w="3114" w:type="dxa"/>
            <w:tcMar>
              <w:top w:w="0" w:type="dxa"/>
              <w:left w:w="108" w:type="dxa"/>
              <w:bottom w:w="0" w:type="dxa"/>
              <w:right w:w="108" w:type="dxa"/>
            </w:tcMar>
            <w:vAlign w:val="center"/>
          </w:tcPr>
          <w:p w14:paraId="5786F4C5" w14:textId="77777777" w:rsidR="00B644C1" w:rsidRPr="007368F9" w:rsidRDefault="00B644C1" w:rsidP="00AF0D4C">
            <w:pPr>
              <w:rPr>
                <w:lang w:eastAsia="ja-JP"/>
              </w:rPr>
            </w:pPr>
            <w:r w:rsidRPr="006D283D">
              <w:t xml:space="preserve">PUCCH format </w:t>
            </w:r>
          </w:p>
        </w:tc>
        <w:tc>
          <w:tcPr>
            <w:tcW w:w="5953" w:type="dxa"/>
            <w:tcMar>
              <w:top w:w="0" w:type="dxa"/>
              <w:left w:w="108" w:type="dxa"/>
              <w:bottom w:w="0" w:type="dxa"/>
              <w:right w:w="108" w:type="dxa"/>
            </w:tcMar>
            <w:vAlign w:val="center"/>
          </w:tcPr>
          <w:p w14:paraId="6F690D98" w14:textId="77777777" w:rsidR="00B644C1" w:rsidRPr="006D283D" w:rsidRDefault="00B644C1" w:rsidP="00AF0D4C">
            <w:pPr>
              <w:keepNext/>
              <w:spacing w:before="20" w:after="20" w:line="276" w:lineRule="auto"/>
              <w:rPr>
                <w:lang w:eastAsia="zh-CN"/>
              </w:rPr>
            </w:pPr>
            <w:r w:rsidRPr="006D283D">
              <w:rPr>
                <w:lang w:eastAsia="zh-CN"/>
              </w:rPr>
              <w:t>Format 1, 2bits UCI.</w:t>
            </w:r>
          </w:p>
          <w:p w14:paraId="2C3B6CDE" w14:textId="77777777" w:rsidR="00B644C1" w:rsidRPr="000166F1" w:rsidRDefault="00B644C1" w:rsidP="00AF0D4C">
            <w:pPr>
              <w:keepNext/>
              <w:spacing w:before="20" w:after="20" w:line="276" w:lineRule="auto"/>
              <w:rPr>
                <w:lang w:eastAsia="zh-CN"/>
              </w:rPr>
            </w:pPr>
            <w:r w:rsidRPr="006D283D">
              <w:rPr>
                <w:lang w:eastAsia="zh-CN"/>
              </w:rPr>
              <w:t xml:space="preserve">Format 3, </w:t>
            </w:r>
            <w:del w:id="14927" w:author="Akimoto Yosuke" w:date="2020-11-16T12:53:00Z">
              <w:r w:rsidRPr="006D283D" w:rsidDel="000A238A">
                <w:rPr>
                  <w:lang w:eastAsia="zh-CN"/>
                </w:rPr>
                <w:delText>[</w:delText>
              </w:r>
            </w:del>
            <w:r w:rsidRPr="006D283D">
              <w:rPr>
                <w:lang w:eastAsia="zh-CN"/>
              </w:rPr>
              <w:t>4bits (3 bits A/N + 1 bit SR)</w:t>
            </w:r>
            <w:del w:id="14928" w:author="Akimoto Yosuke" w:date="2020-11-16T12:53:00Z">
              <w:r w:rsidRPr="006D283D" w:rsidDel="000A238A">
                <w:rPr>
                  <w:lang w:eastAsia="zh-CN"/>
                </w:rPr>
                <w:delText>]</w:delText>
              </w:r>
            </w:del>
            <w:r w:rsidRPr="006D283D">
              <w:rPr>
                <w:lang w:eastAsia="zh-CN"/>
              </w:rPr>
              <w:t>/11/22 bits UCI</w:t>
            </w:r>
          </w:p>
        </w:tc>
      </w:tr>
      <w:tr w:rsidR="00B644C1" w:rsidRPr="007368F9" w14:paraId="55B667C8" w14:textId="77777777" w:rsidTr="00AF0D4C">
        <w:trPr>
          <w:trHeight w:val="147"/>
          <w:jc w:val="center"/>
        </w:trPr>
        <w:tc>
          <w:tcPr>
            <w:tcW w:w="3114" w:type="dxa"/>
            <w:tcMar>
              <w:top w:w="0" w:type="dxa"/>
              <w:left w:w="108" w:type="dxa"/>
              <w:bottom w:w="0" w:type="dxa"/>
              <w:right w:w="108" w:type="dxa"/>
            </w:tcMar>
            <w:vAlign w:val="center"/>
          </w:tcPr>
          <w:p w14:paraId="7D2BE7F2" w14:textId="77777777" w:rsidR="00B644C1" w:rsidRPr="00FD6495" w:rsidRDefault="00B644C1" w:rsidP="00AF0D4C">
            <w:r w:rsidRPr="00FD6495">
              <w:t>Frequency hopping</w:t>
            </w:r>
          </w:p>
        </w:tc>
        <w:tc>
          <w:tcPr>
            <w:tcW w:w="5953" w:type="dxa"/>
            <w:tcMar>
              <w:top w:w="0" w:type="dxa"/>
              <w:left w:w="108" w:type="dxa"/>
              <w:bottom w:w="0" w:type="dxa"/>
              <w:right w:w="108" w:type="dxa"/>
            </w:tcMar>
            <w:vAlign w:val="center"/>
          </w:tcPr>
          <w:p w14:paraId="186E2CB9" w14:textId="77777777" w:rsidR="00B644C1" w:rsidRPr="005F68FE" w:rsidRDefault="00B644C1" w:rsidP="00AF0D4C">
            <w:pPr>
              <w:keepNext/>
              <w:spacing w:before="20" w:after="20" w:line="276" w:lineRule="auto"/>
            </w:pPr>
            <w:r w:rsidRPr="005F68FE">
              <w:t>w/ frequency hopping</w:t>
            </w:r>
          </w:p>
        </w:tc>
      </w:tr>
      <w:tr w:rsidR="00B644C1" w:rsidRPr="007368F9" w14:paraId="2F927CE9" w14:textId="77777777" w:rsidTr="00AF0D4C">
        <w:trPr>
          <w:trHeight w:val="147"/>
          <w:jc w:val="center"/>
        </w:trPr>
        <w:tc>
          <w:tcPr>
            <w:tcW w:w="3114" w:type="dxa"/>
            <w:tcMar>
              <w:top w:w="0" w:type="dxa"/>
              <w:left w:w="108" w:type="dxa"/>
              <w:bottom w:w="0" w:type="dxa"/>
              <w:right w:w="108" w:type="dxa"/>
            </w:tcMar>
            <w:vAlign w:val="center"/>
          </w:tcPr>
          <w:p w14:paraId="51B854CC" w14:textId="77777777" w:rsidR="00B644C1" w:rsidRPr="007368F9" w:rsidRDefault="00B644C1" w:rsidP="00AF0D4C">
            <w:pPr>
              <w:rPr>
                <w:lang w:eastAsia="zh-CN"/>
              </w:rPr>
            </w:pPr>
            <w:r w:rsidRPr="006D283D">
              <w:t>BLER</w:t>
            </w:r>
          </w:p>
        </w:tc>
        <w:tc>
          <w:tcPr>
            <w:tcW w:w="5953" w:type="dxa"/>
            <w:tcMar>
              <w:top w:w="0" w:type="dxa"/>
              <w:left w:w="108" w:type="dxa"/>
              <w:bottom w:w="0" w:type="dxa"/>
              <w:right w:w="108" w:type="dxa"/>
            </w:tcMar>
            <w:vAlign w:val="center"/>
          </w:tcPr>
          <w:p w14:paraId="2799FA97" w14:textId="77777777" w:rsidR="00B644C1" w:rsidRPr="00413D15" w:rsidRDefault="00B644C1" w:rsidP="00AF0D4C">
            <w:pPr>
              <w:pStyle w:val="ad"/>
              <w:keepNext/>
              <w:numPr>
                <w:ilvl w:val="0"/>
                <w:numId w:val="12"/>
              </w:numPr>
              <w:spacing w:before="20" w:after="20" w:line="276" w:lineRule="auto"/>
              <w:ind w:firstLineChars="0"/>
              <w:rPr>
                <w:lang w:eastAsia="zh-CN"/>
              </w:rPr>
            </w:pPr>
            <w:r w:rsidRPr="00413D15">
              <w:rPr>
                <w:lang w:eastAsia="zh-CN"/>
              </w:rPr>
              <w:t xml:space="preserve">For PUCCH format 1: </w:t>
            </w:r>
          </w:p>
          <w:p w14:paraId="592F3C95" w14:textId="77777777" w:rsidR="00B644C1" w:rsidRPr="00413D15" w:rsidRDefault="00B644C1" w:rsidP="00AF0D4C">
            <w:pPr>
              <w:keepNext/>
              <w:spacing w:before="20" w:after="20" w:line="276" w:lineRule="auto"/>
              <w:rPr>
                <w:lang w:eastAsia="zh-CN"/>
              </w:rPr>
            </w:pPr>
            <w:r w:rsidRPr="00413D15">
              <w:rPr>
                <w:lang w:eastAsia="zh-CN"/>
              </w:rPr>
              <w:t>DTX to ACK probability: 1%. NACK to ACK probability: 0.1%.</w:t>
            </w:r>
          </w:p>
          <w:p w14:paraId="04341625" w14:textId="77777777" w:rsidR="00B644C1" w:rsidRPr="00413D15" w:rsidRDefault="00B644C1" w:rsidP="00AF0D4C">
            <w:pPr>
              <w:keepNext/>
              <w:spacing w:before="20" w:after="20" w:line="276" w:lineRule="auto"/>
              <w:rPr>
                <w:lang w:eastAsia="zh-CN"/>
              </w:rPr>
            </w:pPr>
            <w:r w:rsidRPr="00413D15">
              <w:rPr>
                <w:lang w:eastAsia="zh-CN"/>
              </w:rPr>
              <w:t>ACK missed detection probability: 1%.</w:t>
            </w:r>
          </w:p>
          <w:p w14:paraId="5D424023" w14:textId="77777777" w:rsidR="00B644C1" w:rsidRPr="00413D15" w:rsidRDefault="00B644C1" w:rsidP="00AF0D4C">
            <w:pPr>
              <w:pStyle w:val="ad"/>
              <w:keepNext/>
              <w:numPr>
                <w:ilvl w:val="0"/>
                <w:numId w:val="12"/>
              </w:numPr>
              <w:spacing w:before="20" w:after="20" w:line="276" w:lineRule="auto"/>
              <w:ind w:firstLineChars="0"/>
              <w:rPr>
                <w:lang w:eastAsia="zh-CN"/>
              </w:rPr>
            </w:pPr>
            <w:r w:rsidRPr="00413D15">
              <w:rPr>
                <w:lang w:eastAsia="zh-CN"/>
              </w:rPr>
              <w:t xml:space="preserve">For PUCCH format 3: </w:t>
            </w:r>
          </w:p>
          <w:p w14:paraId="51A36F7B" w14:textId="77777777" w:rsidR="00B644C1" w:rsidRPr="00413D15" w:rsidRDefault="00B644C1" w:rsidP="00AF0D4C">
            <w:pPr>
              <w:keepNext/>
              <w:spacing w:before="20" w:after="20" w:line="276" w:lineRule="auto"/>
              <w:rPr>
                <w:lang w:eastAsia="zh-CN"/>
              </w:rPr>
            </w:pPr>
            <w:r w:rsidRPr="00413D15">
              <w:rPr>
                <w:lang w:eastAsia="zh-CN"/>
              </w:rPr>
              <w:t>BLER for Ack/Nack, SR: 1%</w:t>
            </w:r>
          </w:p>
          <w:p w14:paraId="05F8A9B0" w14:textId="77777777" w:rsidR="00B644C1" w:rsidRPr="00413D15" w:rsidRDefault="00B644C1" w:rsidP="00AF0D4C">
            <w:pPr>
              <w:keepNext/>
              <w:spacing w:before="20" w:after="20" w:line="276" w:lineRule="auto"/>
              <w:rPr>
                <w:lang w:eastAsia="zh-CN"/>
              </w:rPr>
            </w:pPr>
            <w:r w:rsidRPr="00413D15">
              <w:rPr>
                <w:lang w:eastAsia="zh-CN"/>
              </w:rPr>
              <w:t>BLER for CSI</w:t>
            </w:r>
            <w:r>
              <w:rPr>
                <w:lang w:eastAsia="zh-CN"/>
              </w:rPr>
              <w:t xml:space="preserve">: </w:t>
            </w:r>
            <w:r w:rsidRPr="00B83CBE">
              <w:rPr>
                <w:lang w:eastAsia="zh-CN"/>
              </w:rPr>
              <w:t>1%, optional for 10%</w:t>
            </w:r>
            <w:r>
              <w:rPr>
                <w:lang w:eastAsia="zh-CN"/>
              </w:rPr>
              <w:t>.</w:t>
            </w:r>
          </w:p>
        </w:tc>
      </w:tr>
      <w:tr w:rsidR="00B644C1" w:rsidRPr="007368F9" w14:paraId="2F5D31D6" w14:textId="77777777" w:rsidTr="00AF0D4C">
        <w:trPr>
          <w:trHeight w:val="147"/>
          <w:jc w:val="center"/>
        </w:trPr>
        <w:tc>
          <w:tcPr>
            <w:tcW w:w="3114" w:type="dxa"/>
            <w:tcMar>
              <w:top w:w="0" w:type="dxa"/>
              <w:left w:w="108" w:type="dxa"/>
              <w:bottom w:w="0" w:type="dxa"/>
              <w:right w:w="108" w:type="dxa"/>
            </w:tcMar>
            <w:vAlign w:val="center"/>
          </w:tcPr>
          <w:p w14:paraId="21CEC46C" w14:textId="77777777" w:rsidR="00B644C1" w:rsidRPr="006D283D" w:rsidRDefault="00B644C1" w:rsidP="00AF0D4C">
            <w:r w:rsidRPr="00FD6495">
              <w:t>Number of UE transmit chains</w:t>
            </w:r>
          </w:p>
        </w:tc>
        <w:tc>
          <w:tcPr>
            <w:tcW w:w="5953" w:type="dxa"/>
            <w:tcMar>
              <w:top w:w="0" w:type="dxa"/>
              <w:left w:w="108" w:type="dxa"/>
              <w:bottom w:w="0" w:type="dxa"/>
              <w:right w:w="108" w:type="dxa"/>
            </w:tcMar>
            <w:vAlign w:val="center"/>
          </w:tcPr>
          <w:p w14:paraId="14522B8B" w14:textId="77777777" w:rsidR="00B644C1" w:rsidRPr="00413D15" w:rsidRDefault="00B644C1" w:rsidP="00AF0D4C">
            <w:pPr>
              <w:keepNext/>
              <w:spacing w:before="20" w:after="20" w:line="276" w:lineRule="auto"/>
              <w:rPr>
                <w:lang w:eastAsia="zh-CN"/>
              </w:rPr>
            </w:pPr>
            <w:r w:rsidRPr="00413D15">
              <w:rPr>
                <w:lang w:eastAsia="zh-CN"/>
              </w:rPr>
              <w:t xml:space="preserve">1 </w:t>
            </w:r>
          </w:p>
        </w:tc>
      </w:tr>
      <w:tr w:rsidR="00B644C1" w:rsidRPr="007368F9" w14:paraId="32E5F3DE" w14:textId="77777777" w:rsidTr="00AF0D4C">
        <w:trPr>
          <w:trHeight w:val="147"/>
          <w:jc w:val="center"/>
        </w:trPr>
        <w:tc>
          <w:tcPr>
            <w:tcW w:w="3114" w:type="dxa"/>
            <w:tcMar>
              <w:top w:w="0" w:type="dxa"/>
              <w:left w:w="108" w:type="dxa"/>
              <w:bottom w:w="0" w:type="dxa"/>
              <w:right w:w="108" w:type="dxa"/>
            </w:tcMar>
            <w:vAlign w:val="center"/>
          </w:tcPr>
          <w:p w14:paraId="254DBD61" w14:textId="77777777" w:rsidR="00B644C1" w:rsidRPr="00FD6495" w:rsidRDefault="00B644C1" w:rsidP="00AF0D4C">
            <w:r w:rsidRPr="00FD6495">
              <w:t>DMRS configuration</w:t>
            </w:r>
            <w:r>
              <w:t xml:space="preserve"> </w:t>
            </w:r>
          </w:p>
        </w:tc>
        <w:tc>
          <w:tcPr>
            <w:tcW w:w="5953" w:type="dxa"/>
            <w:tcMar>
              <w:top w:w="0" w:type="dxa"/>
              <w:left w:w="108" w:type="dxa"/>
              <w:bottom w:w="0" w:type="dxa"/>
              <w:right w:w="108" w:type="dxa"/>
            </w:tcMar>
            <w:vAlign w:val="center"/>
          </w:tcPr>
          <w:p w14:paraId="3266F586" w14:textId="77777777" w:rsidR="00B644C1" w:rsidRPr="00413D15"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del w:id="14929" w:author="Akimoto Yosuke" w:date="2020-11-16T12:49:00Z">
              <w:r w:rsidRPr="00413D15" w:rsidDel="000A238A">
                <w:delText>FFS: n</w:delText>
              </w:r>
            </w:del>
            <w:ins w:id="14930" w:author="Akimoto Yosuke" w:date="2020-11-16T12:49:00Z">
              <w:r>
                <w:t>N</w:t>
              </w:r>
            </w:ins>
            <w:r w:rsidRPr="00413D15">
              <w:t>umber of DMRS symbols for PUCCH Format 3</w:t>
            </w:r>
            <w:ins w:id="14931" w:author="Akimoto Yosuke" w:date="2020-11-16T12:49:00Z">
              <w:r>
                <w:t xml:space="preserve">: Reported by </w:t>
              </w:r>
            </w:ins>
            <w:ins w:id="14932" w:author="Akimoto Yosuke" w:date="2020-11-19T19:33:00Z">
              <w:r>
                <w:t>companies</w:t>
              </w:r>
            </w:ins>
            <w:del w:id="14933" w:author="Akimoto Yosuke" w:date="2020-11-16T12:49:00Z">
              <w:r w:rsidRPr="00413D15" w:rsidDel="000A238A">
                <w:delText>.</w:delText>
              </w:r>
            </w:del>
          </w:p>
        </w:tc>
      </w:tr>
      <w:tr w:rsidR="00B644C1" w:rsidRPr="007368F9" w14:paraId="5DB3FCF5" w14:textId="77777777" w:rsidTr="00AF0D4C">
        <w:trPr>
          <w:trHeight w:val="147"/>
          <w:jc w:val="center"/>
        </w:trPr>
        <w:tc>
          <w:tcPr>
            <w:tcW w:w="3114" w:type="dxa"/>
            <w:tcMar>
              <w:top w:w="0" w:type="dxa"/>
              <w:left w:w="108" w:type="dxa"/>
              <w:bottom w:w="0" w:type="dxa"/>
              <w:right w:w="108" w:type="dxa"/>
            </w:tcMar>
            <w:vAlign w:val="center"/>
          </w:tcPr>
          <w:p w14:paraId="3AC94B7D" w14:textId="77777777" w:rsidR="00B644C1" w:rsidRPr="00FD6495" w:rsidRDefault="00B644C1" w:rsidP="00AF0D4C">
            <w:r w:rsidRPr="00FD6495">
              <w:rPr>
                <w:bCs/>
              </w:rPr>
              <w:t>SCS</w:t>
            </w:r>
          </w:p>
        </w:tc>
        <w:tc>
          <w:tcPr>
            <w:tcW w:w="5953" w:type="dxa"/>
            <w:tcMar>
              <w:top w:w="0" w:type="dxa"/>
              <w:left w:w="108" w:type="dxa"/>
              <w:bottom w:w="0" w:type="dxa"/>
              <w:right w:w="108" w:type="dxa"/>
            </w:tcMar>
            <w:vAlign w:val="center"/>
          </w:tcPr>
          <w:p w14:paraId="5761CAF5" w14:textId="77777777" w:rsidR="00B644C1" w:rsidRPr="006D283D"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0166F1">
              <w:rPr>
                <w:lang w:eastAsia="zh-CN"/>
              </w:rPr>
              <w:t>30kHz for TDD, 15kHz for FDD.</w:t>
            </w:r>
          </w:p>
        </w:tc>
      </w:tr>
      <w:tr w:rsidR="00B644C1" w:rsidRPr="007368F9" w14:paraId="0CC40BDC" w14:textId="77777777" w:rsidTr="00AF0D4C">
        <w:trPr>
          <w:trHeight w:val="147"/>
          <w:jc w:val="center"/>
        </w:trPr>
        <w:tc>
          <w:tcPr>
            <w:tcW w:w="3114" w:type="dxa"/>
            <w:tcMar>
              <w:top w:w="0" w:type="dxa"/>
              <w:left w:w="108" w:type="dxa"/>
              <w:bottom w:w="0" w:type="dxa"/>
              <w:right w:w="108" w:type="dxa"/>
            </w:tcMar>
            <w:vAlign w:val="center"/>
          </w:tcPr>
          <w:p w14:paraId="5CFC28AE" w14:textId="77777777" w:rsidR="00B644C1" w:rsidRPr="00FD6495" w:rsidRDefault="00B644C1" w:rsidP="00AF0D4C">
            <w:r w:rsidRPr="00FD6495">
              <w:t>Repetitions</w:t>
            </w:r>
          </w:p>
        </w:tc>
        <w:tc>
          <w:tcPr>
            <w:tcW w:w="5953" w:type="dxa"/>
            <w:tcMar>
              <w:top w:w="0" w:type="dxa"/>
              <w:left w:w="108" w:type="dxa"/>
              <w:bottom w:w="0" w:type="dxa"/>
              <w:right w:w="108" w:type="dxa"/>
            </w:tcMar>
            <w:vAlign w:val="center"/>
          </w:tcPr>
          <w:p w14:paraId="50B187B5" w14:textId="77777777" w:rsidR="00B644C1" w:rsidRPr="006D283D" w:rsidRDefault="00B644C1" w:rsidP="00AF0D4C">
            <w:pPr>
              <w:keepNext/>
              <w:spacing w:before="20" w:after="20" w:line="276" w:lineRule="auto"/>
              <w:rPr>
                <w:lang w:eastAsia="zh-CN"/>
              </w:rPr>
            </w:pPr>
            <w:r w:rsidRPr="006D283D">
              <w:rPr>
                <w:lang w:eastAsia="zh-CN"/>
              </w:rPr>
              <w:t>w/ repetition (optional), w/o repetition for PUCCH.</w:t>
            </w:r>
          </w:p>
          <w:p w14:paraId="45B00531" w14:textId="77777777" w:rsidR="00B644C1" w:rsidRPr="00FD6495" w:rsidRDefault="00B644C1" w:rsidP="00AF0D4C">
            <w:pPr>
              <w:keepNext/>
              <w:spacing w:before="20" w:after="20" w:line="276" w:lineRule="auto"/>
              <w:rPr>
                <w:lang w:eastAsia="zh-CN"/>
              </w:rPr>
            </w:pPr>
            <w:r w:rsidRPr="006D283D">
              <w:rPr>
                <w:lang w:eastAsia="zh-CN"/>
              </w:rPr>
              <w:t>The maximum number of repetitions is 8.</w:t>
            </w:r>
          </w:p>
        </w:tc>
      </w:tr>
      <w:tr w:rsidR="00B644C1" w:rsidRPr="007368F9" w14:paraId="2AE7F1BF" w14:textId="77777777" w:rsidTr="00AF0D4C">
        <w:trPr>
          <w:trHeight w:val="147"/>
          <w:jc w:val="center"/>
        </w:trPr>
        <w:tc>
          <w:tcPr>
            <w:tcW w:w="3114" w:type="dxa"/>
            <w:tcMar>
              <w:top w:w="0" w:type="dxa"/>
              <w:left w:w="108" w:type="dxa"/>
              <w:bottom w:w="0" w:type="dxa"/>
              <w:right w:w="108" w:type="dxa"/>
            </w:tcMar>
            <w:vAlign w:val="center"/>
          </w:tcPr>
          <w:p w14:paraId="5807AF57" w14:textId="77777777" w:rsidR="00B644C1" w:rsidRPr="00FD6495" w:rsidRDefault="00B644C1" w:rsidP="00AF0D4C">
            <w:r w:rsidRPr="00FD6495">
              <w:t>PU</w:t>
            </w:r>
            <w:r>
              <w:t>C</w:t>
            </w:r>
            <w:r w:rsidRPr="00FD6495">
              <w:t>CH duration</w:t>
            </w:r>
            <w:r w:rsidRPr="00FD6495">
              <w:tab/>
            </w:r>
          </w:p>
        </w:tc>
        <w:tc>
          <w:tcPr>
            <w:tcW w:w="5953" w:type="dxa"/>
            <w:tcMar>
              <w:top w:w="0" w:type="dxa"/>
              <w:left w:w="108" w:type="dxa"/>
              <w:bottom w:w="0" w:type="dxa"/>
              <w:right w:w="108" w:type="dxa"/>
            </w:tcMar>
            <w:vAlign w:val="center"/>
          </w:tcPr>
          <w:p w14:paraId="39DE9431" w14:textId="77777777" w:rsidR="00B644C1" w:rsidRPr="00FD6495"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14 OS</w:t>
            </w:r>
          </w:p>
        </w:tc>
      </w:tr>
      <w:tr w:rsidR="00B644C1" w:rsidRPr="007368F9" w14:paraId="5F48DD42" w14:textId="77777777" w:rsidTr="00AF0D4C">
        <w:trPr>
          <w:trHeight w:val="147"/>
          <w:jc w:val="center"/>
        </w:trPr>
        <w:tc>
          <w:tcPr>
            <w:tcW w:w="3114" w:type="dxa"/>
            <w:tcMar>
              <w:top w:w="0" w:type="dxa"/>
              <w:left w:w="108" w:type="dxa"/>
              <w:bottom w:w="0" w:type="dxa"/>
              <w:right w:w="108" w:type="dxa"/>
            </w:tcMar>
            <w:vAlign w:val="center"/>
          </w:tcPr>
          <w:p w14:paraId="1F31ECFA" w14:textId="77777777" w:rsidR="00B644C1" w:rsidRPr="00E45EA2" w:rsidRDefault="00B644C1" w:rsidP="00AF0D4C">
            <w:r w:rsidRPr="006D283D">
              <w:t>Number of PRBs</w:t>
            </w:r>
          </w:p>
        </w:tc>
        <w:tc>
          <w:tcPr>
            <w:tcW w:w="5953" w:type="dxa"/>
            <w:tcMar>
              <w:top w:w="0" w:type="dxa"/>
              <w:left w:w="108" w:type="dxa"/>
              <w:bottom w:w="0" w:type="dxa"/>
              <w:right w:w="108" w:type="dxa"/>
            </w:tcMar>
            <w:vAlign w:val="center"/>
          </w:tcPr>
          <w:p w14:paraId="595CFC53" w14:textId="77777777" w:rsidR="00B644C1" w:rsidRPr="00E45EA2" w:rsidRDefault="00B644C1" w:rsidP="00AF0D4C">
            <w:pPr>
              <w:keepNext/>
              <w:spacing w:before="20" w:after="20" w:line="276" w:lineRule="auto"/>
            </w:pPr>
            <w:r>
              <w:rPr>
                <w:lang w:eastAsia="zh-CN"/>
              </w:rPr>
              <w:t>1 PRB</w:t>
            </w:r>
          </w:p>
        </w:tc>
      </w:tr>
    </w:tbl>
    <w:p w14:paraId="095D1668" w14:textId="77777777" w:rsidR="00B644C1" w:rsidRDefault="00B644C1" w:rsidP="00B644C1">
      <w:pPr>
        <w:pStyle w:val="B1"/>
      </w:pPr>
    </w:p>
    <w:p w14:paraId="533136B2" w14:textId="77777777" w:rsidR="00B644C1" w:rsidRPr="007368F9" w:rsidRDefault="00B644C1" w:rsidP="00B644C1">
      <w:pPr>
        <w:pStyle w:val="TH"/>
        <w:rPr>
          <w:lang w:eastAsia="zh-CN"/>
        </w:rPr>
      </w:pPr>
      <w:r w:rsidRPr="007368F9">
        <w:t>Table A.</w:t>
      </w:r>
      <w:r>
        <w:rPr>
          <w:lang w:eastAsia="zh-CN"/>
        </w:rPr>
        <w:t>1</w:t>
      </w:r>
      <w:r w:rsidRPr="007368F9">
        <w:t>-</w:t>
      </w:r>
      <w:r>
        <w:rPr>
          <w:lang w:eastAsia="ja-JP"/>
        </w:rPr>
        <w:t>4</w:t>
      </w:r>
      <w:r w:rsidRPr="007368F9">
        <w:rPr>
          <w:rFonts w:hint="eastAsia"/>
        </w:rPr>
        <w:t xml:space="preserve">: </w:t>
      </w:r>
      <w:r>
        <w:t>Channel-specific parameters for PRACH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7053F313"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20C3D3B"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A95CFDB" w14:textId="77777777" w:rsidR="00B644C1" w:rsidRPr="007368F9" w:rsidRDefault="00B644C1" w:rsidP="00AF0D4C">
            <w:pPr>
              <w:jc w:val="center"/>
              <w:rPr>
                <w:b/>
                <w:bCs/>
              </w:rPr>
            </w:pPr>
            <w:r w:rsidRPr="007368F9">
              <w:rPr>
                <w:b/>
                <w:bCs/>
              </w:rPr>
              <w:t>Value</w:t>
            </w:r>
          </w:p>
        </w:tc>
      </w:tr>
      <w:tr w:rsidR="00B644C1" w:rsidRPr="005368F0" w14:paraId="31EE7B4C" w14:textId="77777777" w:rsidTr="00AF0D4C">
        <w:trPr>
          <w:trHeight w:val="147"/>
          <w:jc w:val="center"/>
        </w:trPr>
        <w:tc>
          <w:tcPr>
            <w:tcW w:w="3114" w:type="dxa"/>
            <w:tcMar>
              <w:top w:w="0" w:type="dxa"/>
              <w:left w:w="108" w:type="dxa"/>
              <w:bottom w:w="0" w:type="dxa"/>
              <w:right w:w="108" w:type="dxa"/>
            </w:tcMar>
            <w:vAlign w:val="center"/>
          </w:tcPr>
          <w:p w14:paraId="5FA11D08" w14:textId="77777777" w:rsidR="00B644C1" w:rsidRPr="00FD6495" w:rsidRDefault="00B644C1" w:rsidP="00AF0D4C">
            <w:r w:rsidRPr="00EB7BD2">
              <w:rPr>
                <w:rFonts w:eastAsia="Yu Mincho"/>
                <w:kern w:val="2"/>
                <w:lang w:val="en-US" w:eastAsia="zh-CN"/>
              </w:rPr>
              <w:t>Format</w:t>
            </w:r>
          </w:p>
        </w:tc>
        <w:tc>
          <w:tcPr>
            <w:tcW w:w="5953" w:type="dxa"/>
            <w:tcMar>
              <w:top w:w="0" w:type="dxa"/>
              <w:left w:w="108" w:type="dxa"/>
              <w:bottom w:w="0" w:type="dxa"/>
              <w:right w:w="108" w:type="dxa"/>
            </w:tcMar>
            <w:vAlign w:val="center"/>
          </w:tcPr>
          <w:p w14:paraId="42E3A2EF" w14:textId="77777777" w:rsidR="00B644C1" w:rsidRPr="00886D12" w:rsidRDefault="00B644C1" w:rsidP="00AF0D4C">
            <w:pPr>
              <w:keepNext/>
              <w:spacing w:before="20" w:after="20" w:line="276" w:lineRule="auto"/>
              <w:rPr>
                <w:lang w:val="da-DK" w:eastAsia="zh-CN"/>
              </w:rPr>
            </w:pPr>
            <w:r w:rsidRPr="00886D12">
              <w:rPr>
                <w:lang w:val="da-DK" w:eastAsia="zh-CN"/>
              </w:rPr>
              <w:t>Format 0, Format B4, or Format C2</w:t>
            </w:r>
          </w:p>
        </w:tc>
      </w:tr>
      <w:tr w:rsidR="00B644C1" w:rsidRPr="007368F9" w14:paraId="5B557993" w14:textId="77777777" w:rsidTr="00AF0D4C">
        <w:trPr>
          <w:trHeight w:val="147"/>
          <w:jc w:val="center"/>
        </w:trPr>
        <w:tc>
          <w:tcPr>
            <w:tcW w:w="3114" w:type="dxa"/>
            <w:tcMar>
              <w:top w:w="0" w:type="dxa"/>
              <w:left w:w="108" w:type="dxa"/>
              <w:bottom w:w="0" w:type="dxa"/>
              <w:right w:w="108" w:type="dxa"/>
            </w:tcMar>
            <w:vAlign w:val="center"/>
          </w:tcPr>
          <w:p w14:paraId="24FCEF99" w14:textId="77777777" w:rsidR="00B644C1" w:rsidRPr="00E56069" w:rsidRDefault="00B644C1" w:rsidP="00AF0D4C">
            <w:pPr>
              <w:rPr>
                <w:kern w:val="2"/>
                <w:lang w:val="en-US" w:eastAsia="zh-CN"/>
              </w:rPr>
            </w:pPr>
            <w:r w:rsidRPr="00E56069">
              <w:rPr>
                <w:rFonts w:hint="eastAsia"/>
                <w:kern w:val="2"/>
                <w:lang w:val="en-US" w:eastAsia="zh-CN"/>
              </w:rPr>
              <w:t>S</w:t>
            </w:r>
            <w:r w:rsidRPr="00E56069">
              <w:rPr>
                <w:kern w:val="2"/>
                <w:lang w:val="en-US" w:eastAsia="zh-CN"/>
              </w:rPr>
              <w:t>CS</w:t>
            </w:r>
          </w:p>
        </w:tc>
        <w:tc>
          <w:tcPr>
            <w:tcW w:w="5953" w:type="dxa"/>
            <w:tcMar>
              <w:top w:w="0" w:type="dxa"/>
              <w:left w:w="108" w:type="dxa"/>
              <w:bottom w:w="0" w:type="dxa"/>
              <w:right w:w="108" w:type="dxa"/>
            </w:tcMar>
            <w:vAlign w:val="center"/>
          </w:tcPr>
          <w:p w14:paraId="16808405" w14:textId="77777777" w:rsidR="00B644C1" w:rsidRPr="001F6F38" w:rsidRDefault="00B644C1" w:rsidP="00AF0D4C">
            <w:pPr>
              <w:keepNext/>
              <w:spacing w:before="20" w:after="20" w:line="276" w:lineRule="auto"/>
              <w:rPr>
                <w:lang w:eastAsia="zh-CN"/>
              </w:rPr>
            </w:pPr>
            <w:r w:rsidRPr="00EB7BD2">
              <w:rPr>
                <w:rFonts w:eastAsia="Yu Mincho"/>
                <w:kern w:val="2"/>
                <w:lang w:val="en-US" w:eastAsia="zh-CN"/>
              </w:rPr>
              <w:t>Reported by companies.</w:t>
            </w:r>
          </w:p>
        </w:tc>
      </w:tr>
      <w:tr w:rsidR="00B644C1" w:rsidRPr="007368F9" w14:paraId="75CCF5D5" w14:textId="77777777" w:rsidTr="00AF0D4C">
        <w:trPr>
          <w:trHeight w:val="147"/>
          <w:jc w:val="center"/>
        </w:trPr>
        <w:tc>
          <w:tcPr>
            <w:tcW w:w="3114" w:type="dxa"/>
            <w:tcMar>
              <w:top w:w="0" w:type="dxa"/>
              <w:left w:w="108" w:type="dxa"/>
              <w:bottom w:w="0" w:type="dxa"/>
              <w:right w:w="108" w:type="dxa"/>
            </w:tcMar>
            <w:vAlign w:val="center"/>
          </w:tcPr>
          <w:p w14:paraId="7925DA5C" w14:textId="77777777" w:rsidR="00B644C1" w:rsidRPr="00E56069" w:rsidRDefault="00B644C1" w:rsidP="00AF0D4C">
            <w:pPr>
              <w:rPr>
                <w:kern w:val="2"/>
                <w:lang w:val="en-US" w:eastAsia="zh-CN"/>
              </w:rPr>
            </w:pPr>
            <w:r w:rsidRPr="00EB7BD2">
              <w:rPr>
                <w:rFonts w:eastAsia="Yu Mincho"/>
                <w:kern w:val="2"/>
                <w:lang w:val="en-US" w:eastAsia="zh-CN"/>
              </w:rPr>
              <w:lastRenderedPageBreak/>
              <w:t>Performance metric</w:t>
            </w:r>
          </w:p>
        </w:tc>
        <w:tc>
          <w:tcPr>
            <w:tcW w:w="5953" w:type="dxa"/>
            <w:tcMar>
              <w:top w:w="0" w:type="dxa"/>
              <w:left w:w="108" w:type="dxa"/>
              <w:bottom w:w="0" w:type="dxa"/>
              <w:right w:w="108" w:type="dxa"/>
            </w:tcMar>
            <w:vAlign w:val="center"/>
          </w:tcPr>
          <w:p w14:paraId="3C36F315" w14:textId="77777777" w:rsidR="00B644C1" w:rsidRPr="00EB7BD2" w:rsidRDefault="00B644C1" w:rsidP="00AF0D4C">
            <w:pPr>
              <w:widowControl w:val="0"/>
              <w:spacing w:beforeLines="50" w:before="120" w:afterLines="50" w:after="120"/>
              <w:jc w:val="both"/>
              <w:rPr>
                <w:rFonts w:eastAsia="Yu Mincho"/>
                <w:kern w:val="2"/>
                <w:lang w:eastAsia="zh-CN"/>
              </w:rPr>
            </w:pPr>
            <w:r w:rsidRPr="00EB7BD2">
              <w:rPr>
                <w:kern w:val="2"/>
                <w:lang w:eastAsia="zh-CN"/>
              </w:rPr>
              <w:t>1% missed detection at 0.1% false alarm probability</w:t>
            </w:r>
          </w:p>
          <w:p w14:paraId="2318499E" w14:textId="77777777" w:rsidR="00B644C1" w:rsidRPr="00EB7BD2" w:rsidRDefault="00B644C1" w:rsidP="00AF0D4C">
            <w:pPr>
              <w:keepNext/>
              <w:spacing w:before="20" w:after="20" w:line="276" w:lineRule="auto"/>
              <w:rPr>
                <w:rFonts w:eastAsia="Yu Mincho"/>
                <w:kern w:val="2"/>
                <w:lang w:val="en-US" w:eastAsia="zh-CN"/>
              </w:rPr>
            </w:pPr>
            <w:del w:id="14934" w:author="Akimoto Yosuke" w:date="2020-11-16T12:50:00Z">
              <w:r w:rsidRPr="00413D15" w:rsidDel="000A238A">
                <w:rPr>
                  <w:rFonts w:eastAsia="Yu Mincho"/>
                  <w:kern w:val="2"/>
                  <w:lang w:eastAsia="zh-CN"/>
                </w:rPr>
                <w:delText xml:space="preserve">FFS: </w:delText>
              </w:r>
            </w:del>
            <w:r w:rsidRPr="00413D15">
              <w:rPr>
                <w:rFonts w:eastAsia="Yu Mincho"/>
                <w:kern w:val="2"/>
                <w:lang w:eastAsia="zh-CN"/>
              </w:rPr>
              <w:t xml:space="preserve">10% </w:t>
            </w:r>
            <w:r w:rsidRPr="00413D15">
              <w:rPr>
                <w:kern w:val="2"/>
                <w:lang w:eastAsia="zh-CN"/>
              </w:rPr>
              <w:t>missed detection</w:t>
            </w:r>
            <w:ins w:id="14935" w:author="Akimoto Yosuke" w:date="2020-11-16T12:50:00Z">
              <w:r>
                <w:rPr>
                  <w:kern w:val="2"/>
                  <w:lang w:eastAsia="zh-CN"/>
                </w:rPr>
                <w:t>: reported by companies if this value is used</w:t>
              </w:r>
            </w:ins>
            <w:del w:id="14936" w:author="Akimoto Yosuke" w:date="2020-11-16T12:50:00Z">
              <w:r w:rsidRPr="00413D15" w:rsidDel="000A238A">
                <w:rPr>
                  <w:kern w:val="2"/>
                  <w:lang w:eastAsia="zh-CN"/>
                </w:rPr>
                <w:delText>.</w:delText>
              </w:r>
            </w:del>
          </w:p>
        </w:tc>
      </w:tr>
      <w:tr w:rsidR="00B644C1" w:rsidRPr="007368F9" w14:paraId="6CE65408" w14:textId="77777777" w:rsidTr="00AF0D4C">
        <w:trPr>
          <w:trHeight w:val="147"/>
          <w:jc w:val="center"/>
        </w:trPr>
        <w:tc>
          <w:tcPr>
            <w:tcW w:w="3114" w:type="dxa"/>
            <w:tcMar>
              <w:top w:w="0" w:type="dxa"/>
              <w:left w:w="108" w:type="dxa"/>
              <w:bottom w:w="0" w:type="dxa"/>
              <w:right w:w="108" w:type="dxa"/>
            </w:tcMar>
            <w:vAlign w:val="center"/>
          </w:tcPr>
          <w:p w14:paraId="52FFD880" w14:textId="77777777" w:rsidR="00B644C1" w:rsidRPr="00EB7BD2" w:rsidRDefault="00B644C1" w:rsidP="00AF0D4C">
            <w:pPr>
              <w:rPr>
                <w:rFonts w:eastAsia="Yu Mincho"/>
                <w:kern w:val="2"/>
                <w:lang w:val="en-US" w:eastAsia="zh-CN"/>
              </w:rPr>
            </w:pPr>
            <w:r w:rsidRPr="00FD6495">
              <w:t>Number of UE transmit chains</w:t>
            </w:r>
          </w:p>
        </w:tc>
        <w:tc>
          <w:tcPr>
            <w:tcW w:w="5953" w:type="dxa"/>
            <w:tcMar>
              <w:top w:w="0" w:type="dxa"/>
              <w:left w:w="108" w:type="dxa"/>
              <w:bottom w:w="0" w:type="dxa"/>
              <w:right w:w="108" w:type="dxa"/>
            </w:tcMar>
            <w:vAlign w:val="center"/>
          </w:tcPr>
          <w:p w14:paraId="3C218489" w14:textId="77777777" w:rsidR="00B644C1" w:rsidRPr="00EB7BD2" w:rsidRDefault="00B644C1" w:rsidP="00AF0D4C">
            <w:pPr>
              <w:widowControl w:val="0"/>
              <w:spacing w:beforeLines="50" w:before="120" w:afterLines="50" w:after="120"/>
              <w:jc w:val="both"/>
              <w:rPr>
                <w:kern w:val="2"/>
                <w:lang w:eastAsia="zh-CN"/>
              </w:rPr>
            </w:pPr>
            <w:r w:rsidRPr="00FD6495">
              <w:rPr>
                <w:lang w:eastAsia="zh-CN"/>
              </w:rPr>
              <w:t>1</w:t>
            </w:r>
            <w:r>
              <w:rPr>
                <w:rFonts w:hint="eastAsia"/>
                <w:lang w:eastAsia="zh-CN"/>
              </w:rPr>
              <w:t>,</w:t>
            </w:r>
            <w:r>
              <w:rPr>
                <w:lang w:eastAsia="zh-CN"/>
              </w:rPr>
              <w:t xml:space="preserve"> </w:t>
            </w:r>
            <w:r w:rsidRPr="00FD6495">
              <w:rPr>
                <w:lang w:eastAsia="zh-CN"/>
              </w:rPr>
              <w:t>2 (optional)</w:t>
            </w:r>
          </w:p>
        </w:tc>
      </w:tr>
      <w:tr w:rsidR="00B644C1" w:rsidRPr="007368F9" w14:paraId="03E31343" w14:textId="77777777" w:rsidTr="00AF0D4C">
        <w:trPr>
          <w:trHeight w:val="147"/>
          <w:jc w:val="center"/>
        </w:trPr>
        <w:tc>
          <w:tcPr>
            <w:tcW w:w="3114" w:type="dxa"/>
            <w:tcMar>
              <w:top w:w="0" w:type="dxa"/>
              <w:left w:w="108" w:type="dxa"/>
              <w:bottom w:w="0" w:type="dxa"/>
              <w:right w:w="108" w:type="dxa"/>
            </w:tcMar>
            <w:vAlign w:val="center"/>
          </w:tcPr>
          <w:p w14:paraId="5B32B60F" w14:textId="77777777" w:rsidR="00B644C1" w:rsidRPr="00EB7BD2" w:rsidRDefault="00B644C1" w:rsidP="00AF0D4C">
            <w:pPr>
              <w:rPr>
                <w:rFonts w:eastAsia="Yu Mincho"/>
                <w:kern w:val="2"/>
                <w:lang w:val="en-US" w:eastAsia="zh-CN"/>
              </w:rPr>
            </w:pPr>
            <w:r w:rsidRPr="00EB7BD2">
              <w:rPr>
                <w:rFonts w:eastAsia="Yu Mincho"/>
                <w:kern w:val="2"/>
                <w:lang w:val="en-US" w:eastAsia="zh-CN"/>
              </w:rPr>
              <w:t>Other parameters</w:t>
            </w:r>
          </w:p>
        </w:tc>
        <w:tc>
          <w:tcPr>
            <w:tcW w:w="5953" w:type="dxa"/>
            <w:tcMar>
              <w:top w:w="0" w:type="dxa"/>
              <w:left w:w="108" w:type="dxa"/>
              <w:bottom w:w="0" w:type="dxa"/>
              <w:right w:w="108" w:type="dxa"/>
            </w:tcMar>
            <w:vAlign w:val="center"/>
          </w:tcPr>
          <w:p w14:paraId="437F40BB" w14:textId="77777777" w:rsidR="00B644C1" w:rsidRPr="00EB7BD2" w:rsidRDefault="00B644C1" w:rsidP="00AF0D4C">
            <w:pPr>
              <w:widowControl w:val="0"/>
              <w:spacing w:beforeLines="50" w:before="120" w:afterLines="50" w:after="120"/>
              <w:jc w:val="both"/>
              <w:rPr>
                <w:kern w:val="2"/>
                <w:lang w:eastAsia="zh-CN"/>
              </w:rPr>
            </w:pPr>
            <w:r w:rsidRPr="00EB7BD2">
              <w:rPr>
                <w:rFonts w:eastAsia="Yu Mincho"/>
                <w:kern w:val="2"/>
                <w:lang w:eastAsia="zh-CN"/>
              </w:rPr>
              <w:t>Reported by companies.</w:t>
            </w:r>
          </w:p>
        </w:tc>
      </w:tr>
    </w:tbl>
    <w:p w14:paraId="3966B633" w14:textId="77777777" w:rsidR="00B644C1" w:rsidRDefault="00B644C1" w:rsidP="00B644C1">
      <w:pPr>
        <w:pStyle w:val="B1"/>
      </w:pPr>
    </w:p>
    <w:p w14:paraId="34689998" w14:textId="77777777" w:rsidR="00B644C1" w:rsidRPr="007368F9" w:rsidRDefault="00B644C1" w:rsidP="00B644C1">
      <w:pPr>
        <w:pStyle w:val="TH"/>
        <w:rPr>
          <w:lang w:eastAsia="zh-CN"/>
        </w:rPr>
      </w:pPr>
      <w:r w:rsidRPr="007368F9">
        <w:t>Table A.</w:t>
      </w:r>
      <w:r>
        <w:rPr>
          <w:lang w:eastAsia="zh-CN"/>
        </w:rPr>
        <w:t>1</w:t>
      </w:r>
      <w:r w:rsidRPr="007368F9">
        <w:t>-</w:t>
      </w:r>
      <w:r>
        <w:rPr>
          <w:lang w:eastAsia="ja-JP"/>
        </w:rPr>
        <w:t>5</w:t>
      </w:r>
      <w:r w:rsidRPr="007368F9">
        <w:rPr>
          <w:rFonts w:hint="eastAsia"/>
        </w:rPr>
        <w:t xml:space="preserve">: </w:t>
      </w:r>
      <w:r>
        <w:t>Channel-specific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65D421EF"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BD9389B"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75D6AB9" w14:textId="77777777" w:rsidR="00B644C1" w:rsidRPr="007368F9" w:rsidRDefault="00B644C1" w:rsidP="00AF0D4C">
            <w:pPr>
              <w:jc w:val="center"/>
              <w:rPr>
                <w:b/>
                <w:bCs/>
              </w:rPr>
            </w:pPr>
            <w:r w:rsidRPr="007368F9">
              <w:rPr>
                <w:b/>
                <w:bCs/>
              </w:rPr>
              <w:t>Value</w:t>
            </w:r>
          </w:p>
        </w:tc>
      </w:tr>
      <w:tr w:rsidR="00B644C1" w:rsidRPr="007368F9" w14:paraId="23ECE7B6" w14:textId="77777777" w:rsidTr="00AF0D4C">
        <w:trPr>
          <w:trHeight w:val="147"/>
          <w:jc w:val="center"/>
        </w:trPr>
        <w:tc>
          <w:tcPr>
            <w:tcW w:w="3114" w:type="dxa"/>
            <w:tcMar>
              <w:top w:w="0" w:type="dxa"/>
              <w:left w:w="108" w:type="dxa"/>
              <w:bottom w:w="0" w:type="dxa"/>
              <w:right w:w="108" w:type="dxa"/>
            </w:tcMar>
            <w:vAlign w:val="center"/>
          </w:tcPr>
          <w:p w14:paraId="1626A8CA" w14:textId="77777777" w:rsidR="00B644C1" w:rsidRPr="007368F9" w:rsidRDefault="00B644C1" w:rsidP="00AF0D4C">
            <w:pPr>
              <w:rPr>
                <w:lang w:eastAsia="ja-JP"/>
              </w:rPr>
            </w:pPr>
            <w:r w:rsidRPr="00FD6495">
              <w:t>Frequency hopping</w:t>
            </w:r>
          </w:p>
        </w:tc>
        <w:tc>
          <w:tcPr>
            <w:tcW w:w="5953" w:type="dxa"/>
            <w:tcMar>
              <w:top w:w="0" w:type="dxa"/>
              <w:left w:w="108" w:type="dxa"/>
              <w:bottom w:w="0" w:type="dxa"/>
              <w:right w:w="108" w:type="dxa"/>
            </w:tcMar>
            <w:vAlign w:val="center"/>
          </w:tcPr>
          <w:p w14:paraId="6426147D" w14:textId="77777777" w:rsidR="00B644C1" w:rsidRPr="000166F1" w:rsidRDefault="00B644C1" w:rsidP="00AF0D4C">
            <w:pPr>
              <w:keepNext/>
              <w:spacing w:before="20" w:after="20" w:line="276" w:lineRule="auto"/>
              <w:rPr>
                <w:lang w:eastAsia="zh-CN"/>
              </w:rPr>
            </w:pPr>
            <w:r w:rsidRPr="005F68FE">
              <w:rPr>
                <w:lang w:eastAsia="zh-CN"/>
              </w:rPr>
              <w:t>w/ or w/o frequency hopping</w:t>
            </w:r>
          </w:p>
        </w:tc>
      </w:tr>
      <w:tr w:rsidR="00B644C1" w:rsidRPr="007368F9" w14:paraId="1FCFF0FD" w14:textId="77777777" w:rsidTr="00AF0D4C">
        <w:trPr>
          <w:trHeight w:val="147"/>
          <w:jc w:val="center"/>
        </w:trPr>
        <w:tc>
          <w:tcPr>
            <w:tcW w:w="3114" w:type="dxa"/>
            <w:tcMar>
              <w:top w:w="0" w:type="dxa"/>
              <w:left w:w="108" w:type="dxa"/>
              <w:bottom w:w="0" w:type="dxa"/>
              <w:right w:w="108" w:type="dxa"/>
            </w:tcMar>
            <w:vAlign w:val="center"/>
          </w:tcPr>
          <w:p w14:paraId="528204F6" w14:textId="77777777" w:rsidR="00B644C1" w:rsidRPr="006D283D" w:rsidRDefault="00B644C1" w:rsidP="00AF0D4C">
            <w:r w:rsidRPr="00FD6495">
              <w:t>Number of UE transmit chains</w:t>
            </w:r>
          </w:p>
        </w:tc>
        <w:tc>
          <w:tcPr>
            <w:tcW w:w="5953" w:type="dxa"/>
            <w:tcMar>
              <w:top w:w="0" w:type="dxa"/>
              <w:left w:w="108" w:type="dxa"/>
              <w:bottom w:w="0" w:type="dxa"/>
              <w:right w:w="108" w:type="dxa"/>
            </w:tcMar>
            <w:vAlign w:val="center"/>
          </w:tcPr>
          <w:p w14:paraId="61053505" w14:textId="77777777" w:rsidR="00B644C1" w:rsidRPr="00487B31" w:rsidRDefault="00B644C1" w:rsidP="00AF0D4C">
            <w:pPr>
              <w:keepNext/>
              <w:spacing w:before="20" w:after="20" w:line="276" w:lineRule="auto"/>
              <w:rPr>
                <w:lang w:eastAsia="zh-CN"/>
              </w:rPr>
            </w:pPr>
            <w:r w:rsidRPr="00FD6495">
              <w:rPr>
                <w:lang w:eastAsia="zh-CN"/>
              </w:rPr>
              <w:t>1</w:t>
            </w:r>
            <w:r>
              <w:rPr>
                <w:rFonts w:hint="eastAsia"/>
                <w:lang w:eastAsia="zh-CN"/>
              </w:rPr>
              <w:t>,</w:t>
            </w:r>
            <w:r>
              <w:rPr>
                <w:lang w:eastAsia="zh-CN"/>
              </w:rPr>
              <w:t xml:space="preserve"> </w:t>
            </w:r>
            <w:r w:rsidRPr="00FD6495">
              <w:rPr>
                <w:lang w:eastAsia="zh-CN"/>
              </w:rPr>
              <w:t>2 (optional)</w:t>
            </w:r>
          </w:p>
        </w:tc>
      </w:tr>
      <w:tr w:rsidR="00B644C1" w:rsidRPr="007368F9" w14:paraId="5A3A1DD0" w14:textId="77777777" w:rsidTr="00AF0D4C">
        <w:trPr>
          <w:trHeight w:val="147"/>
          <w:jc w:val="center"/>
        </w:trPr>
        <w:tc>
          <w:tcPr>
            <w:tcW w:w="3114" w:type="dxa"/>
            <w:tcMar>
              <w:top w:w="0" w:type="dxa"/>
              <w:left w:w="108" w:type="dxa"/>
              <w:bottom w:w="0" w:type="dxa"/>
              <w:right w:w="108" w:type="dxa"/>
            </w:tcMar>
            <w:vAlign w:val="center"/>
          </w:tcPr>
          <w:p w14:paraId="075CCA2B" w14:textId="77777777" w:rsidR="00B644C1" w:rsidRPr="00FD6495" w:rsidRDefault="00B644C1" w:rsidP="00AF0D4C">
            <w:r w:rsidRPr="00E45EA2">
              <w:t>Number of DMRS symbol</w:t>
            </w:r>
          </w:p>
        </w:tc>
        <w:tc>
          <w:tcPr>
            <w:tcW w:w="5953" w:type="dxa"/>
            <w:tcMar>
              <w:top w:w="0" w:type="dxa"/>
              <w:left w:w="108" w:type="dxa"/>
              <w:bottom w:w="0" w:type="dxa"/>
              <w:right w:w="108" w:type="dxa"/>
            </w:tcMar>
            <w:vAlign w:val="center"/>
          </w:tcPr>
          <w:p w14:paraId="0DC48633" w14:textId="77777777" w:rsidR="00B644C1" w:rsidRPr="00E45EA2" w:rsidRDefault="00B644C1" w:rsidP="00AF0D4C">
            <w:pPr>
              <w:keepNext/>
              <w:spacing w:before="20" w:after="20" w:line="276" w:lineRule="auto"/>
              <w:rPr>
                <w:lang w:eastAsia="zh-CN"/>
              </w:rPr>
            </w:pPr>
            <w:r w:rsidRPr="00E45EA2">
              <w:rPr>
                <w:lang w:eastAsia="zh-CN"/>
              </w:rPr>
              <w:t>w/o frequency hopping: 3,</w:t>
            </w:r>
          </w:p>
          <w:p w14:paraId="475D1D4E" w14:textId="77777777" w:rsidR="00B644C1" w:rsidRPr="00FD6495" w:rsidRDefault="00B644C1" w:rsidP="00AF0D4C">
            <w:pPr>
              <w:keepNext/>
              <w:spacing w:before="20" w:after="20" w:line="276" w:lineRule="auto"/>
              <w:rPr>
                <w:lang w:eastAsia="zh-CN"/>
              </w:rPr>
            </w:pPr>
            <w:r w:rsidRPr="00E45EA2">
              <w:rPr>
                <w:lang w:eastAsia="zh-CN"/>
              </w:rPr>
              <w:t>w/ frequency hopping: 2 for each hop</w:t>
            </w:r>
          </w:p>
        </w:tc>
      </w:tr>
      <w:tr w:rsidR="00B644C1" w:rsidRPr="007368F9" w14:paraId="36B64046" w14:textId="77777777" w:rsidTr="00AF0D4C">
        <w:trPr>
          <w:trHeight w:val="147"/>
          <w:jc w:val="center"/>
        </w:trPr>
        <w:tc>
          <w:tcPr>
            <w:tcW w:w="3114" w:type="dxa"/>
            <w:tcMar>
              <w:top w:w="0" w:type="dxa"/>
              <w:left w:w="108" w:type="dxa"/>
              <w:bottom w:w="0" w:type="dxa"/>
              <w:right w:w="108" w:type="dxa"/>
            </w:tcMar>
            <w:vAlign w:val="center"/>
          </w:tcPr>
          <w:p w14:paraId="0296A4A9" w14:textId="77777777" w:rsidR="00B644C1" w:rsidRPr="00FD6495" w:rsidRDefault="00B644C1" w:rsidP="00AF0D4C">
            <w:r w:rsidRPr="00FD6495">
              <w:t>Waveform</w:t>
            </w:r>
            <w:r>
              <w:t xml:space="preserve"> </w:t>
            </w:r>
          </w:p>
        </w:tc>
        <w:tc>
          <w:tcPr>
            <w:tcW w:w="5953" w:type="dxa"/>
            <w:tcMar>
              <w:top w:w="0" w:type="dxa"/>
              <w:left w:w="108" w:type="dxa"/>
              <w:bottom w:w="0" w:type="dxa"/>
              <w:right w:w="108" w:type="dxa"/>
            </w:tcMar>
            <w:vAlign w:val="center"/>
          </w:tcPr>
          <w:p w14:paraId="683790AE" w14:textId="77777777" w:rsidR="00B644C1" w:rsidRPr="00FD6495" w:rsidRDefault="00B644C1" w:rsidP="00AF0D4C">
            <w:pPr>
              <w:keepNext/>
              <w:spacing w:before="20" w:after="20" w:line="276" w:lineRule="auto"/>
              <w:rPr>
                <w:lang w:eastAsia="zh-CN"/>
              </w:rPr>
            </w:pPr>
            <w:r>
              <w:rPr>
                <w:rFonts w:hint="eastAsia"/>
                <w:lang w:eastAsia="zh-CN"/>
              </w:rPr>
              <w:t>D</w:t>
            </w:r>
            <w:r>
              <w:rPr>
                <w:lang w:eastAsia="zh-CN"/>
              </w:rPr>
              <w:t>FT-s-OFDM</w:t>
            </w:r>
          </w:p>
        </w:tc>
      </w:tr>
      <w:tr w:rsidR="00B644C1" w:rsidRPr="007368F9" w14:paraId="01680A03" w14:textId="77777777" w:rsidTr="00AF0D4C">
        <w:trPr>
          <w:trHeight w:val="147"/>
          <w:jc w:val="center"/>
        </w:trPr>
        <w:tc>
          <w:tcPr>
            <w:tcW w:w="3114" w:type="dxa"/>
            <w:tcMar>
              <w:top w:w="0" w:type="dxa"/>
              <w:left w:w="108" w:type="dxa"/>
              <w:bottom w:w="0" w:type="dxa"/>
              <w:right w:w="108" w:type="dxa"/>
            </w:tcMar>
            <w:vAlign w:val="center"/>
          </w:tcPr>
          <w:p w14:paraId="08CC9ED7" w14:textId="77777777" w:rsidR="00B644C1" w:rsidRPr="00FD6495" w:rsidRDefault="00B644C1" w:rsidP="00AF0D4C">
            <w:r w:rsidRPr="00FD6495">
              <w:rPr>
                <w:bCs/>
              </w:rPr>
              <w:t>SCS</w:t>
            </w:r>
          </w:p>
        </w:tc>
        <w:tc>
          <w:tcPr>
            <w:tcW w:w="5953" w:type="dxa"/>
            <w:tcMar>
              <w:top w:w="0" w:type="dxa"/>
              <w:left w:w="108" w:type="dxa"/>
              <w:bottom w:w="0" w:type="dxa"/>
              <w:right w:w="108" w:type="dxa"/>
            </w:tcMar>
            <w:vAlign w:val="center"/>
          </w:tcPr>
          <w:p w14:paraId="2CF656AE" w14:textId="77777777" w:rsidR="00B644C1" w:rsidRDefault="00B644C1" w:rsidP="00AF0D4C">
            <w:pPr>
              <w:keepNext/>
              <w:spacing w:before="20" w:after="20" w:line="276" w:lineRule="auto"/>
              <w:rPr>
                <w:lang w:eastAsia="zh-CN"/>
              </w:rPr>
            </w:pPr>
            <w:r w:rsidRPr="000166F1">
              <w:rPr>
                <w:lang w:eastAsia="zh-CN"/>
              </w:rPr>
              <w:t>30kHz for TDD, 15kHz for FDD.</w:t>
            </w:r>
          </w:p>
        </w:tc>
      </w:tr>
      <w:tr w:rsidR="00B644C1" w:rsidRPr="007368F9" w14:paraId="21500874" w14:textId="77777777" w:rsidTr="00AF0D4C">
        <w:trPr>
          <w:trHeight w:val="147"/>
          <w:jc w:val="center"/>
        </w:trPr>
        <w:tc>
          <w:tcPr>
            <w:tcW w:w="3114" w:type="dxa"/>
            <w:tcMar>
              <w:top w:w="0" w:type="dxa"/>
              <w:left w:w="108" w:type="dxa"/>
              <w:bottom w:w="0" w:type="dxa"/>
              <w:right w:w="108" w:type="dxa"/>
            </w:tcMar>
            <w:vAlign w:val="center"/>
          </w:tcPr>
          <w:p w14:paraId="0F54BC6E" w14:textId="77777777" w:rsidR="00B644C1" w:rsidRPr="00FD6495" w:rsidRDefault="00B644C1" w:rsidP="00AF0D4C">
            <w:r w:rsidRPr="00FD6495">
              <w:t>HARQ configuration</w:t>
            </w:r>
          </w:p>
        </w:tc>
        <w:tc>
          <w:tcPr>
            <w:tcW w:w="5953" w:type="dxa"/>
            <w:tcMar>
              <w:top w:w="0" w:type="dxa"/>
              <w:left w:w="108" w:type="dxa"/>
              <w:bottom w:w="0" w:type="dxa"/>
              <w:right w:w="108" w:type="dxa"/>
            </w:tcMar>
            <w:vAlign w:val="center"/>
          </w:tcPr>
          <w:p w14:paraId="40CD894D" w14:textId="77777777" w:rsidR="00B644C1" w:rsidRPr="00FD6495" w:rsidRDefault="00B644C1" w:rsidP="00AF0D4C">
            <w:pPr>
              <w:keepNext/>
              <w:spacing w:before="20" w:after="20" w:line="276" w:lineRule="auto"/>
              <w:rPr>
                <w:lang w:eastAsia="zh-CN"/>
              </w:rPr>
            </w:pPr>
            <w:r w:rsidRPr="00FD6495">
              <w:rPr>
                <w:lang w:eastAsia="zh-CN"/>
              </w:rPr>
              <w:t xml:space="preserve">For eMBB, whether HARQ is adopted is reported by companies. </w:t>
            </w:r>
          </w:p>
          <w:p w14:paraId="28191CF0" w14:textId="77777777" w:rsidR="00B644C1" w:rsidRPr="00FD6495" w:rsidRDefault="00B644C1" w:rsidP="00AF0D4C">
            <w:pPr>
              <w:keepNext/>
              <w:spacing w:before="20" w:after="20" w:line="276" w:lineRule="auto"/>
              <w:rPr>
                <w:lang w:eastAsia="zh-CN"/>
              </w:rPr>
            </w:pPr>
            <w:r w:rsidRPr="00FD6495">
              <w:rPr>
                <w:lang w:eastAsia="zh-CN"/>
              </w:rPr>
              <w:t>For VoIP, w/ HARQ.</w:t>
            </w:r>
          </w:p>
          <w:p w14:paraId="6677E9C5" w14:textId="77777777" w:rsidR="00B644C1" w:rsidRPr="00FD6495" w:rsidRDefault="00B644C1" w:rsidP="00AF0D4C">
            <w:pPr>
              <w:keepNext/>
              <w:spacing w:before="20" w:after="20" w:line="276" w:lineRule="auto"/>
              <w:rPr>
                <w:lang w:eastAsia="zh-CN"/>
              </w:rPr>
            </w:pPr>
            <w:r w:rsidRPr="00FD6495">
              <w:rPr>
                <w:lang w:eastAsia="zh-CN"/>
              </w:rPr>
              <w:t>The maximum number of HARQ transmission (limited by frame structure and latency requirements) can be reported by companie</w:t>
            </w:r>
            <w:r>
              <w:rPr>
                <w:lang w:eastAsia="zh-CN"/>
              </w:rPr>
              <w:t>s.</w:t>
            </w:r>
          </w:p>
        </w:tc>
      </w:tr>
      <w:tr w:rsidR="00B644C1" w:rsidRPr="007368F9" w14:paraId="33FF7C95" w14:textId="77777777" w:rsidTr="00AF0D4C">
        <w:trPr>
          <w:trHeight w:val="147"/>
          <w:jc w:val="center"/>
        </w:trPr>
        <w:tc>
          <w:tcPr>
            <w:tcW w:w="3114" w:type="dxa"/>
            <w:tcMar>
              <w:top w:w="0" w:type="dxa"/>
              <w:left w:w="108" w:type="dxa"/>
              <w:bottom w:w="0" w:type="dxa"/>
              <w:right w:w="108" w:type="dxa"/>
            </w:tcMar>
            <w:vAlign w:val="center"/>
          </w:tcPr>
          <w:p w14:paraId="16611479" w14:textId="77777777" w:rsidR="00B644C1" w:rsidRPr="00FD6495" w:rsidRDefault="00B644C1" w:rsidP="00AF0D4C">
            <w:r w:rsidRPr="00FD6495">
              <w:t>PUSCH duration</w:t>
            </w:r>
            <w:r w:rsidRPr="00FD6495">
              <w:tab/>
            </w:r>
          </w:p>
        </w:tc>
        <w:tc>
          <w:tcPr>
            <w:tcW w:w="5953" w:type="dxa"/>
            <w:tcMar>
              <w:top w:w="0" w:type="dxa"/>
              <w:left w:w="108" w:type="dxa"/>
              <w:bottom w:w="0" w:type="dxa"/>
              <w:right w:w="108" w:type="dxa"/>
            </w:tcMar>
            <w:vAlign w:val="center"/>
          </w:tcPr>
          <w:p w14:paraId="255B20A1" w14:textId="77777777" w:rsidR="00B644C1" w:rsidRPr="00FD6495"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Pr>
                <w:rFonts w:hint="eastAsia"/>
                <w:lang w:eastAsia="zh-CN"/>
              </w:rPr>
              <w:t>1</w:t>
            </w:r>
            <w:r>
              <w:rPr>
                <w:lang w:eastAsia="zh-CN"/>
              </w:rPr>
              <w:t>4 OS</w:t>
            </w:r>
          </w:p>
        </w:tc>
      </w:tr>
      <w:tr w:rsidR="00B644C1" w:rsidRPr="007368F9" w14:paraId="10A07EBF" w14:textId="77777777" w:rsidTr="00AF0D4C">
        <w:trPr>
          <w:trHeight w:val="147"/>
          <w:jc w:val="center"/>
        </w:trPr>
        <w:tc>
          <w:tcPr>
            <w:tcW w:w="3114" w:type="dxa"/>
            <w:tcMar>
              <w:top w:w="0" w:type="dxa"/>
              <w:left w:w="108" w:type="dxa"/>
              <w:bottom w:w="0" w:type="dxa"/>
              <w:right w:w="108" w:type="dxa"/>
            </w:tcMar>
            <w:vAlign w:val="center"/>
          </w:tcPr>
          <w:p w14:paraId="6B5B2D87" w14:textId="77777777" w:rsidR="00B644C1" w:rsidRPr="00FD6495" w:rsidRDefault="00B644C1" w:rsidP="00AF0D4C">
            <w:r w:rsidRPr="00FD6495">
              <w:t>Number of PRBs</w:t>
            </w:r>
          </w:p>
        </w:tc>
        <w:tc>
          <w:tcPr>
            <w:tcW w:w="5953" w:type="dxa"/>
            <w:tcMar>
              <w:top w:w="0" w:type="dxa"/>
              <w:left w:w="108" w:type="dxa"/>
              <w:bottom w:w="0" w:type="dxa"/>
              <w:right w:w="108" w:type="dxa"/>
            </w:tcMar>
            <w:vAlign w:val="center"/>
          </w:tcPr>
          <w:p w14:paraId="23EE863C" w14:textId="77777777" w:rsidR="00B644C1" w:rsidRPr="00FD6495"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Pr>
                <w:rFonts w:hint="eastAsia"/>
                <w:lang w:eastAsia="zh-CN"/>
              </w:rPr>
              <w:t>2</w:t>
            </w:r>
          </w:p>
        </w:tc>
      </w:tr>
      <w:tr w:rsidR="00B644C1" w:rsidRPr="007368F9" w14:paraId="2BA35D35" w14:textId="77777777" w:rsidTr="00AF0D4C">
        <w:trPr>
          <w:trHeight w:val="147"/>
          <w:jc w:val="center"/>
        </w:trPr>
        <w:tc>
          <w:tcPr>
            <w:tcW w:w="3114" w:type="dxa"/>
            <w:tcMar>
              <w:top w:w="0" w:type="dxa"/>
              <w:left w:w="108" w:type="dxa"/>
              <w:bottom w:w="0" w:type="dxa"/>
              <w:right w:w="108" w:type="dxa"/>
            </w:tcMar>
            <w:vAlign w:val="center"/>
          </w:tcPr>
          <w:p w14:paraId="782B1BC8" w14:textId="77777777" w:rsidR="00B644C1" w:rsidRPr="00E45EA2" w:rsidRDefault="00B644C1" w:rsidP="00AF0D4C">
            <w:r>
              <w:t>TBS</w:t>
            </w:r>
          </w:p>
        </w:tc>
        <w:tc>
          <w:tcPr>
            <w:tcW w:w="5953" w:type="dxa"/>
            <w:tcMar>
              <w:top w:w="0" w:type="dxa"/>
              <w:left w:w="108" w:type="dxa"/>
              <w:bottom w:w="0" w:type="dxa"/>
              <w:right w:w="108" w:type="dxa"/>
            </w:tcMar>
            <w:vAlign w:val="center"/>
          </w:tcPr>
          <w:p w14:paraId="28D5C2EA" w14:textId="77777777" w:rsidR="00B644C1" w:rsidRPr="00E45EA2" w:rsidRDefault="00B644C1" w:rsidP="00AF0D4C">
            <w:pPr>
              <w:keepNext/>
              <w:spacing w:before="20" w:after="20" w:line="276" w:lineRule="auto"/>
            </w:pPr>
            <w:r w:rsidRPr="00525B0C">
              <w:t>56 bits</w:t>
            </w:r>
          </w:p>
        </w:tc>
      </w:tr>
      <w:tr w:rsidR="00B644C1" w:rsidRPr="007368F9" w14:paraId="519AC728" w14:textId="77777777" w:rsidTr="00AF0D4C">
        <w:trPr>
          <w:trHeight w:val="147"/>
          <w:jc w:val="center"/>
        </w:trPr>
        <w:tc>
          <w:tcPr>
            <w:tcW w:w="3114" w:type="dxa"/>
            <w:tcMar>
              <w:top w:w="0" w:type="dxa"/>
              <w:left w:w="108" w:type="dxa"/>
              <w:bottom w:w="0" w:type="dxa"/>
              <w:right w:w="108" w:type="dxa"/>
            </w:tcMar>
            <w:vAlign w:val="center"/>
          </w:tcPr>
          <w:p w14:paraId="353B77B2" w14:textId="77777777" w:rsidR="00B644C1" w:rsidRPr="00E45EA2" w:rsidRDefault="00B644C1" w:rsidP="00AF0D4C">
            <w:pPr>
              <w:rPr>
                <w:lang w:eastAsia="zh-CN"/>
              </w:rPr>
            </w:pPr>
            <w:r>
              <w:rPr>
                <w:rFonts w:hint="eastAsia"/>
                <w:lang w:eastAsia="zh-CN"/>
              </w:rPr>
              <w:t>O</w:t>
            </w:r>
            <w:r>
              <w:rPr>
                <w:lang w:eastAsia="zh-CN"/>
              </w:rPr>
              <w:t>ther parameters</w:t>
            </w:r>
          </w:p>
        </w:tc>
        <w:tc>
          <w:tcPr>
            <w:tcW w:w="5953" w:type="dxa"/>
            <w:tcMar>
              <w:top w:w="0" w:type="dxa"/>
              <w:left w:w="108" w:type="dxa"/>
              <w:bottom w:w="0" w:type="dxa"/>
              <w:right w:w="108" w:type="dxa"/>
            </w:tcMar>
            <w:vAlign w:val="center"/>
          </w:tcPr>
          <w:p w14:paraId="456BBF68" w14:textId="77777777" w:rsidR="00B644C1" w:rsidRPr="00E45EA2" w:rsidRDefault="00B644C1" w:rsidP="00AF0D4C">
            <w:pPr>
              <w:keepNext/>
              <w:spacing w:before="20" w:after="20" w:line="276" w:lineRule="auto"/>
              <w:rPr>
                <w:lang w:eastAsia="zh-CN"/>
              </w:rPr>
            </w:pPr>
            <w:r>
              <w:rPr>
                <w:rFonts w:hint="eastAsia"/>
                <w:lang w:eastAsia="zh-CN"/>
              </w:rPr>
              <w:t>R</w:t>
            </w:r>
            <w:r>
              <w:rPr>
                <w:lang w:eastAsia="zh-CN"/>
              </w:rPr>
              <w:t>eported by companies.</w:t>
            </w:r>
          </w:p>
        </w:tc>
      </w:tr>
    </w:tbl>
    <w:p w14:paraId="39D72339" w14:textId="77777777" w:rsidR="00B644C1" w:rsidRDefault="00B644C1" w:rsidP="00B644C1">
      <w:pPr>
        <w:pStyle w:val="B1"/>
      </w:pPr>
    </w:p>
    <w:p w14:paraId="0D6F0572" w14:textId="77777777" w:rsidR="00B644C1" w:rsidRPr="007368F9" w:rsidRDefault="00B644C1" w:rsidP="00B644C1">
      <w:pPr>
        <w:pStyle w:val="TH"/>
        <w:rPr>
          <w:lang w:eastAsia="zh-CN"/>
        </w:rPr>
      </w:pPr>
      <w:r w:rsidRPr="007368F9">
        <w:t>Table A.</w:t>
      </w:r>
      <w:r>
        <w:rPr>
          <w:lang w:eastAsia="zh-CN"/>
        </w:rPr>
        <w:t>1</w:t>
      </w:r>
      <w:r w:rsidRPr="007368F9">
        <w:t>-</w:t>
      </w:r>
      <w:r>
        <w:rPr>
          <w:lang w:eastAsia="ja-JP"/>
        </w:rPr>
        <w:t>6</w:t>
      </w:r>
      <w:r w:rsidRPr="007368F9">
        <w:rPr>
          <w:rFonts w:hint="eastAsia"/>
        </w:rPr>
        <w:t xml:space="preserve">: </w:t>
      </w:r>
      <w:r>
        <w:t>Channel-specific parameters for PDSCH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5E51B9AB"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730A1AE"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1FB7840D" w14:textId="77777777" w:rsidR="00B644C1" w:rsidRPr="007368F9" w:rsidRDefault="00B644C1" w:rsidP="00AF0D4C">
            <w:pPr>
              <w:jc w:val="center"/>
              <w:rPr>
                <w:b/>
                <w:bCs/>
              </w:rPr>
            </w:pPr>
            <w:r w:rsidRPr="007368F9">
              <w:rPr>
                <w:b/>
                <w:bCs/>
              </w:rPr>
              <w:t>Value</w:t>
            </w:r>
          </w:p>
        </w:tc>
      </w:tr>
      <w:tr w:rsidR="00B644C1" w:rsidRPr="007368F9" w14:paraId="7DBF1CAD" w14:textId="77777777" w:rsidTr="00AF0D4C">
        <w:trPr>
          <w:trHeight w:val="147"/>
          <w:jc w:val="center"/>
        </w:trPr>
        <w:tc>
          <w:tcPr>
            <w:tcW w:w="3114" w:type="dxa"/>
            <w:tcMar>
              <w:top w:w="0" w:type="dxa"/>
              <w:left w:w="108" w:type="dxa"/>
              <w:bottom w:w="0" w:type="dxa"/>
              <w:right w:w="108" w:type="dxa"/>
            </w:tcMar>
            <w:vAlign w:val="center"/>
          </w:tcPr>
          <w:p w14:paraId="004CB1E3" w14:textId="77777777" w:rsidR="00B644C1" w:rsidRPr="00E45EA2" w:rsidRDefault="00B644C1" w:rsidP="00AF0D4C">
            <w:r w:rsidRPr="006D283D">
              <w:t>BLER</w:t>
            </w:r>
          </w:p>
        </w:tc>
        <w:tc>
          <w:tcPr>
            <w:tcW w:w="5953" w:type="dxa"/>
            <w:tcMar>
              <w:top w:w="0" w:type="dxa"/>
              <w:left w:w="108" w:type="dxa"/>
              <w:bottom w:w="0" w:type="dxa"/>
              <w:right w:w="108" w:type="dxa"/>
            </w:tcMar>
            <w:vAlign w:val="center"/>
          </w:tcPr>
          <w:p w14:paraId="1950FFFF" w14:textId="77777777" w:rsidR="00B644C1" w:rsidRPr="006D283D" w:rsidRDefault="00B644C1" w:rsidP="00AF0D4C">
            <w:pPr>
              <w:keepNext/>
              <w:spacing w:before="20" w:after="20" w:line="276" w:lineRule="auto"/>
              <w:rPr>
                <w:lang w:eastAsia="zh-CN"/>
              </w:rPr>
            </w:pPr>
            <w:r w:rsidRPr="006D283D">
              <w:rPr>
                <w:lang w:eastAsia="zh-CN"/>
              </w:rPr>
              <w:t>For eMBB, w/ HARQ, 10% iBLER;</w:t>
            </w:r>
            <w:r>
              <w:rPr>
                <w:lang w:eastAsia="zh-CN"/>
              </w:rPr>
              <w:t xml:space="preserve"> </w:t>
            </w:r>
            <w:r w:rsidRPr="006D283D">
              <w:rPr>
                <w:lang w:eastAsia="zh-CN"/>
              </w:rPr>
              <w:t>w/o HARQ, 10% iBLER.</w:t>
            </w:r>
          </w:p>
          <w:p w14:paraId="5379ABC2" w14:textId="77777777" w:rsidR="00B644C1" w:rsidRPr="00E45EA2" w:rsidRDefault="00B644C1" w:rsidP="00AF0D4C">
            <w:pPr>
              <w:keepNext/>
              <w:spacing w:before="20" w:after="20" w:line="276" w:lineRule="auto"/>
              <w:rPr>
                <w:lang w:eastAsia="zh-CN"/>
              </w:rPr>
            </w:pPr>
            <w:r w:rsidRPr="006D283D">
              <w:rPr>
                <w:lang w:eastAsia="zh-CN"/>
              </w:rPr>
              <w:t>For VoIP, 2% rBLER.</w:t>
            </w:r>
          </w:p>
        </w:tc>
      </w:tr>
      <w:tr w:rsidR="00B644C1" w:rsidRPr="007368F9" w14:paraId="236CD185" w14:textId="77777777" w:rsidTr="00AF0D4C">
        <w:trPr>
          <w:trHeight w:val="147"/>
          <w:jc w:val="center"/>
        </w:trPr>
        <w:tc>
          <w:tcPr>
            <w:tcW w:w="3114" w:type="dxa"/>
            <w:tcMar>
              <w:top w:w="0" w:type="dxa"/>
              <w:left w:w="108" w:type="dxa"/>
              <w:bottom w:w="0" w:type="dxa"/>
              <w:right w:w="108" w:type="dxa"/>
            </w:tcMar>
            <w:vAlign w:val="center"/>
          </w:tcPr>
          <w:p w14:paraId="27BC1E26" w14:textId="77777777" w:rsidR="00B644C1" w:rsidRPr="0007333F" w:rsidRDefault="00B644C1" w:rsidP="00AF0D4C">
            <w:r w:rsidRPr="0007333F">
              <w:t>Waveform</w:t>
            </w:r>
          </w:p>
        </w:tc>
        <w:tc>
          <w:tcPr>
            <w:tcW w:w="5953" w:type="dxa"/>
            <w:tcMar>
              <w:top w:w="0" w:type="dxa"/>
              <w:left w:w="108" w:type="dxa"/>
              <w:bottom w:w="0" w:type="dxa"/>
              <w:right w:w="108" w:type="dxa"/>
            </w:tcMar>
            <w:vAlign w:val="center"/>
          </w:tcPr>
          <w:p w14:paraId="76DD50AC" w14:textId="77777777" w:rsidR="00B644C1" w:rsidRPr="0007333F" w:rsidRDefault="00B644C1" w:rsidP="00AF0D4C">
            <w:pPr>
              <w:keepNext/>
              <w:spacing w:before="20" w:after="20" w:line="276" w:lineRule="auto"/>
              <w:rPr>
                <w:lang w:eastAsia="zh-CN"/>
              </w:rPr>
            </w:pPr>
            <w:r w:rsidRPr="0007333F">
              <w:rPr>
                <w:lang w:eastAsia="zh-CN"/>
              </w:rPr>
              <w:t>CP-OFDM</w:t>
            </w:r>
          </w:p>
        </w:tc>
      </w:tr>
      <w:tr w:rsidR="00B644C1" w:rsidRPr="007368F9" w14:paraId="3B1222D4" w14:textId="77777777" w:rsidTr="00AF0D4C">
        <w:trPr>
          <w:trHeight w:val="147"/>
          <w:jc w:val="center"/>
        </w:trPr>
        <w:tc>
          <w:tcPr>
            <w:tcW w:w="3114" w:type="dxa"/>
            <w:tcMar>
              <w:top w:w="0" w:type="dxa"/>
              <w:left w:w="108" w:type="dxa"/>
              <w:bottom w:w="0" w:type="dxa"/>
              <w:right w:w="108" w:type="dxa"/>
            </w:tcMar>
            <w:vAlign w:val="center"/>
          </w:tcPr>
          <w:p w14:paraId="20AE98AF" w14:textId="77777777" w:rsidR="00B644C1" w:rsidRPr="0007333F" w:rsidRDefault="00B644C1" w:rsidP="00AF0D4C">
            <w:r w:rsidRPr="0007333F">
              <w:t>Number of UE receive chains</w:t>
            </w:r>
          </w:p>
        </w:tc>
        <w:tc>
          <w:tcPr>
            <w:tcW w:w="5953" w:type="dxa"/>
            <w:tcMar>
              <w:top w:w="0" w:type="dxa"/>
              <w:left w:w="108" w:type="dxa"/>
              <w:bottom w:w="0" w:type="dxa"/>
              <w:right w:w="108" w:type="dxa"/>
            </w:tcMar>
            <w:vAlign w:val="center"/>
          </w:tcPr>
          <w:p w14:paraId="65244258" w14:textId="77777777" w:rsidR="00B644C1" w:rsidRPr="0007333F" w:rsidRDefault="00B644C1" w:rsidP="00AF0D4C">
            <w:pPr>
              <w:keepNext/>
              <w:spacing w:before="20" w:after="20" w:line="276" w:lineRule="auto"/>
              <w:rPr>
                <w:lang w:eastAsia="zh-CN"/>
              </w:rPr>
            </w:pPr>
            <w:r w:rsidRPr="0007333F">
              <w:rPr>
                <w:rFonts w:hint="eastAsia"/>
                <w:lang w:eastAsia="zh-CN"/>
              </w:rPr>
              <w:t>4 for 4GHz/2.6GHz,</w:t>
            </w:r>
            <w:r w:rsidRPr="0007333F">
              <w:rPr>
                <w:lang w:eastAsia="zh-CN"/>
              </w:rPr>
              <w:t xml:space="preserve"> </w:t>
            </w:r>
            <w:r w:rsidRPr="0007333F">
              <w:rPr>
                <w:rFonts w:hint="eastAsia"/>
                <w:lang w:eastAsia="zh-CN"/>
              </w:rPr>
              <w:t>2 or 4 for 2GHz</w:t>
            </w:r>
            <w:r w:rsidRPr="0007333F">
              <w:rPr>
                <w:lang w:eastAsia="zh-CN"/>
              </w:rPr>
              <w:t xml:space="preserve">, </w:t>
            </w:r>
            <w:r w:rsidRPr="0007333F">
              <w:rPr>
                <w:rFonts w:hint="eastAsia"/>
                <w:lang w:eastAsia="zh-CN"/>
              </w:rPr>
              <w:t>2 for 700MHz</w:t>
            </w:r>
          </w:p>
        </w:tc>
      </w:tr>
      <w:tr w:rsidR="00B644C1" w:rsidRPr="007368F9" w14:paraId="3D87BA97" w14:textId="77777777" w:rsidTr="00AF0D4C">
        <w:trPr>
          <w:trHeight w:val="147"/>
          <w:jc w:val="center"/>
        </w:trPr>
        <w:tc>
          <w:tcPr>
            <w:tcW w:w="3114" w:type="dxa"/>
            <w:tcMar>
              <w:top w:w="0" w:type="dxa"/>
              <w:left w:w="108" w:type="dxa"/>
              <w:bottom w:w="0" w:type="dxa"/>
              <w:right w:w="108" w:type="dxa"/>
            </w:tcMar>
            <w:vAlign w:val="center"/>
          </w:tcPr>
          <w:p w14:paraId="41CEF855" w14:textId="77777777" w:rsidR="00B644C1" w:rsidRPr="0007333F" w:rsidRDefault="00B644C1" w:rsidP="00AF0D4C">
            <w:r w:rsidRPr="0007333F">
              <w:rPr>
                <w:bCs/>
              </w:rPr>
              <w:t>SCS</w:t>
            </w:r>
          </w:p>
        </w:tc>
        <w:tc>
          <w:tcPr>
            <w:tcW w:w="5953" w:type="dxa"/>
            <w:tcMar>
              <w:top w:w="0" w:type="dxa"/>
              <w:left w:w="108" w:type="dxa"/>
              <w:bottom w:w="0" w:type="dxa"/>
              <w:right w:w="108" w:type="dxa"/>
            </w:tcMar>
            <w:vAlign w:val="center"/>
          </w:tcPr>
          <w:p w14:paraId="3C199C23" w14:textId="77777777" w:rsidR="00B644C1" w:rsidRPr="0007333F" w:rsidRDefault="00B644C1" w:rsidP="00AF0D4C">
            <w:pPr>
              <w:keepNext/>
              <w:spacing w:before="20" w:after="20" w:line="276" w:lineRule="auto"/>
              <w:rPr>
                <w:lang w:eastAsia="zh-CN"/>
              </w:rPr>
            </w:pPr>
            <w:r w:rsidRPr="0007333F">
              <w:rPr>
                <w:lang w:eastAsia="zh-CN"/>
              </w:rPr>
              <w:t>30kHz for TDD, 15kHz for FDD.</w:t>
            </w:r>
          </w:p>
        </w:tc>
      </w:tr>
      <w:tr w:rsidR="00B644C1" w:rsidRPr="007368F9" w14:paraId="11C888EA" w14:textId="77777777" w:rsidTr="00AF0D4C">
        <w:trPr>
          <w:trHeight w:val="147"/>
          <w:jc w:val="center"/>
        </w:trPr>
        <w:tc>
          <w:tcPr>
            <w:tcW w:w="3114" w:type="dxa"/>
            <w:tcMar>
              <w:top w:w="0" w:type="dxa"/>
              <w:left w:w="108" w:type="dxa"/>
              <w:bottom w:w="0" w:type="dxa"/>
              <w:right w:w="108" w:type="dxa"/>
            </w:tcMar>
            <w:vAlign w:val="center"/>
          </w:tcPr>
          <w:p w14:paraId="1B0DFE76" w14:textId="77777777" w:rsidR="00B644C1" w:rsidRPr="00FD6495" w:rsidRDefault="00B644C1" w:rsidP="00AF0D4C">
            <w:pPr>
              <w:rPr>
                <w:bCs/>
              </w:rPr>
            </w:pPr>
            <w:r w:rsidRPr="00FD6495">
              <w:t>HARQ configuration</w:t>
            </w:r>
          </w:p>
        </w:tc>
        <w:tc>
          <w:tcPr>
            <w:tcW w:w="5953" w:type="dxa"/>
            <w:tcMar>
              <w:top w:w="0" w:type="dxa"/>
              <w:left w:w="108" w:type="dxa"/>
              <w:bottom w:w="0" w:type="dxa"/>
              <w:right w:w="108" w:type="dxa"/>
            </w:tcMar>
            <w:vAlign w:val="center"/>
          </w:tcPr>
          <w:p w14:paraId="02E7B2E9" w14:textId="77777777" w:rsidR="00B644C1" w:rsidRPr="00FD6495" w:rsidRDefault="00B644C1" w:rsidP="00AF0D4C">
            <w:pPr>
              <w:keepNext/>
              <w:spacing w:before="20" w:after="20" w:line="276" w:lineRule="auto"/>
              <w:rPr>
                <w:lang w:eastAsia="zh-CN"/>
              </w:rPr>
            </w:pPr>
            <w:r w:rsidRPr="00FD6495">
              <w:rPr>
                <w:lang w:eastAsia="zh-CN"/>
              </w:rPr>
              <w:t xml:space="preserve">For eMBB, whether HARQ is adopted is reported by companies. </w:t>
            </w:r>
          </w:p>
          <w:p w14:paraId="0DC75769" w14:textId="77777777" w:rsidR="00B644C1" w:rsidRPr="00FD6495" w:rsidRDefault="00B644C1" w:rsidP="00AF0D4C">
            <w:pPr>
              <w:keepNext/>
              <w:spacing w:before="20" w:after="20" w:line="276" w:lineRule="auto"/>
              <w:rPr>
                <w:lang w:eastAsia="zh-CN"/>
              </w:rPr>
            </w:pPr>
            <w:r w:rsidRPr="00FD6495">
              <w:rPr>
                <w:lang w:eastAsia="zh-CN"/>
              </w:rPr>
              <w:t>For VoIP, w/ HARQ.</w:t>
            </w:r>
          </w:p>
          <w:p w14:paraId="3371048E" w14:textId="77777777" w:rsidR="00B644C1" w:rsidRPr="000166F1" w:rsidRDefault="00B644C1" w:rsidP="00AF0D4C">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B644C1" w:rsidRPr="007368F9" w14:paraId="6D39BC7C" w14:textId="77777777" w:rsidTr="00AF0D4C">
        <w:trPr>
          <w:trHeight w:val="147"/>
          <w:jc w:val="center"/>
        </w:trPr>
        <w:tc>
          <w:tcPr>
            <w:tcW w:w="3114" w:type="dxa"/>
            <w:tcMar>
              <w:top w:w="0" w:type="dxa"/>
              <w:left w:w="108" w:type="dxa"/>
              <w:bottom w:w="0" w:type="dxa"/>
              <w:right w:w="108" w:type="dxa"/>
            </w:tcMar>
            <w:vAlign w:val="center"/>
          </w:tcPr>
          <w:p w14:paraId="55393DDE" w14:textId="77777777" w:rsidR="00B644C1" w:rsidRPr="00FD6495" w:rsidRDefault="00B644C1" w:rsidP="00AF0D4C">
            <w:r w:rsidRPr="00FD6495">
              <w:t>DMRS configuration</w:t>
            </w:r>
          </w:p>
        </w:tc>
        <w:tc>
          <w:tcPr>
            <w:tcW w:w="5953" w:type="dxa"/>
            <w:tcMar>
              <w:top w:w="0" w:type="dxa"/>
              <w:left w:w="108" w:type="dxa"/>
              <w:bottom w:w="0" w:type="dxa"/>
              <w:right w:w="108" w:type="dxa"/>
            </w:tcMar>
            <w:vAlign w:val="center"/>
          </w:tcPr>
          <w:p w14:paraId="100744B8" w14:textId="77777777" w:rsidR="00B644C1" w:rsidRDefault="00B644C1" w:rsidP="00AF0D4C">
            <w:pPr>
              <w:keepNext/>
              <w:spacing w:before="20" w:after="20" w:line="276" w:lineRule="auto"/>
              <w:rPr>
                <w:lang w:eastAsia="zh-CN"/>
              </w:rPr>
            </w:pPr>
            <w:r>
              <w:rPr>
                <w:lang w:eastAsia="zh-CN"/>
              </w:rPr>
              <w:t>3 DMRS symbols is used for PDSCH of Msg.2.</w:t>
            </w:r>
          </w:p>
          <w:p w14:paraId="01E3FCDF" w14:textId="77777777" w:rsidR="00B644C1" w:rsidRDefault="00B644C1" w:rsidP="00AF0D4C">
            <w:pPr>
              <w:keepNext/>
              <w:spacing w:before="20" w:after="20" w:line="276" w:lineRule="auto"/>
              <w:rPr>
                <w:lang w:eastAsia="zh-CN"/>
              </w:rPr>
            </w:pPr>
            <w:r w:rsidRPr="00FD6495">
              <w:rPr>
                <w:lang w:eastAsia="zh-CN"/>
              </w:rPr>
              <w:t>For 3km/h: Type I, 1 or 2 DMRS symbol, no multiplexing with data.</w:t>
            </w:r>
          </w:p>
          <w:p w14:paraId="2268A911" w14:textId="77777777" w:rsidR="00B644C1" w:rsidRPr="00FD6495" w:rsidRDefault="00B644C1" w:rsidP="00AF0D4C">
            <w:pPr>
              <w:keepNext/>
              <w:spacing w:before="20" w:after="20" w:line="276" w:lineRule="auto"/>
              <w:rPr>
                <w:lang w:eastAsia="zh-CN"/>
              </w:rPr>
            </w:pPr>
            <w:r w:rsidRPr="00FD6495">
              <w:rPr>
                <w:lang w:eastAsia="zh-CN"/>
              </w:rPr>
              <w:t>For 120km/h, (Optional: 30km/h): Type I, 2 or 3 DMRS symbol, no multiplexing with data.</w:t>
            </w:r>
          </w:p>
          <w:p w14:paraId="242AB18B" w14:textId="77777777" w:rsidR="00B644C1" w:rsidRPr="00FD6495"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For frequency hopping: Type I, 1 or 2 DMRS symbol for each hop, no multiplexing with data.</w:t>
            </w:r>
          </w:p>
          <w:p w14:paraId="14E9ED1A" w14:textId="77777777" w:rsidR="00B644C1" w:rsidRPr="00FD6495" w:rsidRDefault="00B644C1" w:rsidP="00AF0D4C">
            <w:pPr>
              <w:keepNext/>
              <w:spacing w:before="20" w:after="20" w:line="276" w:lineRule="auto"/>
              <w:rPr>
                <w:lang w:eastAsia="zh-CN"/>
              </w:rPr>
            </w:pPr>
            <w:r w:rsidRPr="00FD6495">
              <w:rPr>
                <w:lang w:eastAsia="zh-CN"/>
              </w:rPr>
              <w:lastRenderedPageBreak/>
              <w:t>P</w:t>
            </w:r>
            <w:r>
              <w:rPr>
                <w:lang w:eastAsia="zh-CN"/>
              </w:rPr>
              <w:t>D</w:t>
            </w:r>
            <w:r w:rsidRPr="00FD6495">
              <w:rPr>
                <w:lang w:eastAsia="zh-CN"/>
              </w:rPr>
              <w:t>SCH mapping Type</w:t>
            </w:r>
            <w:r>
              <w:rPr>
                <w:lang w:eastAsia="zh-CN"/>
              </w:rPr>
              <w:t xml:space="preserve">, the number of DMRS symbols </w:t>
            </w:r>
            <w:r w:rsidRPr="00FD6495">
              <w:rPr>
                <w:lang w:eastAsia="zh-CN"/>
              </w:rPr>
              <w:t>and DMRS position</w:t>
            </w:r>
            <w:r>
              <w:rPr>
                <w:lang w:eastAsia="zh-CN"/>
              </w:rPr>
              <w:t>(s)</w:t>
            </w:r>
            <w:r w:rsidRPr="00FD6495">
              <w:rPr>
                <w:lang w:eastAsia="zh-CN"/>
              </w:rPr>
              <w:t xml:space="preserve"> are reported by companies.</w:t>
            </w:r>
          </w:p>
        </w:tc>
      </w:tr>
      <w:tr w:rsidR="00B644C1" w:rsidRPr="007368F9" w14:paraId="11DD21AC" w14:textId="77777777" w:rsidTr="00AF0D4C">
        <w:trPr>
          <w:trHeight w:val="147"/>
          <w:jc w:val="center"/>
        </w:trPr>
        <w:tc>
          <w:tcPr>
            <w:tcW w:w="3114" w:type="dxa"/>
            <w:tcMar>
              <w:top w:w="0" w:type="dxa"/>
              <w:left w:w="108" w:type="dxa"/>
              <w:bottom w:w="0" w:type="dxa"/>
              <w:right w:w="108" w:type="dxa"/>
            </w:tcMar>
            <w:vAlign w:val="center"/>
          </w:tcPr>
          <w:p w14:paraId="5B00CA2C" w14:textId="77777777" w:rsidR="00B644C1" w:rsidRPr="0007333F" w:rsidRDefault="00B644C1" w:rsidP="00AF0D4C">
            <w:r w:rsidRPr="0007333F">
              <w:lastRenderedPageBreak/>
              <w:t>PRBs/MCS/TBS</w:t>
            </w:r>
          </w:p>
        </w:tc>
        <w:tc>
          <w:tcPr>
            <w:tcW w:w="5953" w:type="dxa"/>
            <w:tcMar>
              <w:top w:w="0" w:type="dxa"/>
              <w:left w:w="108" w:type="dxa"/>
              <w:bottom w:w="0" w:type="dxa"/>
              <w:right w:w="108" w:type="dxa"/>
            </w:tcMar>
            <w:vAlign w:val="center"/>
          </w:tcPr>
          <w:p w14:paraId="4858CDD4" w14:textId="77777777" w:rsidR="00B644C1" w:rsidRPr="0007333F" w:rsidRDefault="00B644C1" w:rsidP="00AF0D4C">
            <w:pPr>
              <w:keepNext/>
              <w:spacing w:before="20" w:after="20" w:line="276" w:lineRule="auto"/>
              <w:rPr>
                <w:lang w:eastAsia="zh-CN"/>
              </w:rPr>
            </w:pPr>
            <w:r w:rsidRPr="0007333F">
              <w:rPr>
                <w:lang w:eastAsia="zh-CN"/>
              </w:rPr>
              <w:t>R</w:t>
            </w:r>
            <w:r w:rsidRPr="0007333F">
              <w:t>eported by companies.</w:t>
            </w:r>
          </w:p>
        </w:tc>
      </w:tr>
      <w:tr w:rsidR="00B644C1" w:rsidRPr="007368F9" w14:paraId="7F9C1AD3" w14:textId="77777777" w:rsidTr="00AF0D4C">
        <w:trPr>
          <w:trHeight w:val="147"/>
          <w:jc w:val="center"/>
        </w:trPr>
        <w:tc>
          <w:tcPr>
            <w:tcW w:w="3114" w:type="dxa"/>
            <w:tcMar>
              <w:top w:w="0" w:type="dxa"/>
              <w:left w:w="108" w:type="dxa"/>
              <w:bottom w:w="0" w:type="dxa"/>
              <w:right w:w="108" w:type="dxa"/>
            </w:tcMar>
            <w:vAlign w:val="center"/>
          </w:tcPr>
          <w:p w14:paraId="6B618D49" w14:textId="77777777" w:rsidR="00B644C1" w:rsidRPr="0007333F" w:rsidRDefault="00B644C1" w:rsidP="00AF0D4C">
            <w:r w:rsidRPr="0007333F">
              <w:rPr>
                <w:lang w:eastAsia="zh-CN"/>
              </w:rPr>
              <w:t>PDSCH</w:t>
            </w:r>
            <w:r w:rsidRPr="0007333F">
              <w:t xml:space="preserve"> duration</w:t>
            </w:r>
          </w:p>
        </w:tc>
        <w:tc>
          <w:tcPr>
            <w:tcW w:w="5953" w:type="dxa"/>
            <w:tcMar>
              <w:top w:w="0" w:type="dxa"/>
              <w:left w:w="108" w:type="dxa"/>
              <w:bottom w:w="0" w:type="dxa"/>
              <w:right w:w="108" w:type="dxa"/>
            </w:tcMar>
            <w:vAlign w:val="center"/>
          </w:tcPr>
          <w:p w14:paraId="18762681" w14:textId="77777777" w:rsidR="00B644C1" w:rsidRPr="0007333F" w:rsidRDefault="00B644C1" w:rsidP="00AF0D4C">
            <w:pPr>
              <w:keepNext/>
              <w:spacing w:before="20" w:after="20" w:line="276" w:lineRule="auto"/>
            </w:pPr>
            <w:r w:rsidRPr="0007333F">
              <w:t>1</w:t>
            </w:r>
            <w:r w:rsidRPr="0007333F">
              <w:rPr>
                <w:lang w:eastAsia="zh-CN"/>
              </w:rPr>
              <w:t>2</w:t>
            </w:r>
            <w:r w:rsidRPr="0007333F">
              <w:t xml:space="preserve"> OS</w:t>
            </w:r>
          </w:p>
          <w:p w14:paraId="07AFD572" w14:textId="77777777" w:rsidR="00B644C1" w:rsidRPr="0007333F" w:rsidRDefault="00B644C1" w:rsidP="00AF0D4C">
            <w:pPr>
              <w:keepNext/>
              <w:spacing w:before="20" w:after="20" w:line="276" w:lineRule="auto"/>
              <w:rPr>
                <w:lang w:eastAsia="zh-CN"/>
              </w:rPr>
            </w:pPr>
            <w:r w:rsidRPr="0007333F">
              <w:rPr>
                <w:lang w:eastAsia="zh-CN"/>
              </w:rPr>
              <w:t xml:space="preserve">For </w:t>
            </w:r>
            <w:r w:rsidRPr="0007333F">
              <w:rPr>
                <w:rFonts w:hint="eastAsia"/>
                <w:lang w:eastAsia="zh-CN"/>
              </w:rPr>
              <w:t>PDSCH</w:t>
            </w:r>
            <w:r w:rsidRPr="0007333F">
              <w:rPr>
                <w:lang w:eastAsia="zh-CN"/>
              </w:rPr>
              <w:t xml:space="preserve"> </w:t>
            </w:r>
            <w:r w:rsidRPr="0007333F">
              <w:rPr>
                <w:rFonts w:hint="eastAsia"/>
                <w:lang w:eastAsia="zh-CN"/>
              </w:rPr>
              <w:t>of</w:t>
            </w:r>
            <w:r w:rsidRPr="0007333F">
              <w:rPr>
                <w:lang w:eastAsia="zh-CN"/>
              </w:rPr>
              <w:t xml:space="preserve"> Msg</w:t>
            </w:r>
            <w:r>
              <w:rPr>
                <w:lang w:eastAsia="zh-CN"/>
              </w:rPr>
              <w:t>.</w:t>
            </w:r>
            <w:r w:rsidRPr="0007333F">
              <w:rPr>
                <w:lang w:eastAsia="zh-CN"/>
              </w:rPr>
              <w:t>4</w:t>
            </w:r>
            <w:r w:rsidRPr="0007333F">
              <w:rPr>
                <w:rFonts w:hint="eastAsia"/>
                <w:lang w:eastAsia="zh-CN"/>
              </w:rPr>
              <w:t>,</w:t>
            </w:r>
            <w:r w:rsidRPr="0007333F">
              <w:rPr>
                <w:lang w:eastAsia="zh-CN"/>
              </w:rPr>
              <w:t xml:space="preserve"> 12 OS</w:t>
            </w:r>
          </w:p>
        </w:tc>
      </w:tr>
      <w:tr w:rsidR="00B644C1" w:rsidRPr="007368F9" w14:paraId="74F8142A" w14:textId="77777777" w:rsidTr="00AF0D4C">
        <w:trPr>
          <w:trHeight w:val="147"/>
          <w:jc w:val="center"/>
        </w:trPr>
        <w:tc>
          <w:tcPr>
            <w:tcW w:w="3114" w:type="dxa"/>
            <w:tcMar>
              <w:top w:w="0" w:type="dxa"/>
              <w:left w:w="108" w:type="dxa"/>
              <w:bottom w:w="0" w:type="dxa"/>
              <w:right w:w="108" w:type="dxa"/>
            </w:tcMar>
            <w:vAlign w:val="center"/>
          </w:tcPr>
          <w:p w14:paraId="22BE1B7F" w14:textId="77777777" w:rsidR="00B644C1" w:rsidRPr="0007333F" w:rsidRDefault="00B644C1" w:rsidP="00AF0D4C">
            <w:pPr>
              <w:rPr>
                <w:lang w:eastAsia="zh-CN"/>
              </w:rPr>
            </w:pPr>
            <w:r w:rsidRPr="0007333F">
              <w:rPr>
                <w:rFonts w:hint="eastAsia"/>
                <w:lang w:eastAsia="zh-CN"/>
              </w:rPr>
              <w:t>P</w:t>
            </w:r>
            <w:r w:rsidRPr="0007333F">
              <w:rPr>
                <w:lang w:eastAsia="zh-CN"/>
              </w:rPr>
              <w:t>ayload size for PDSCH of Msg</w:t>
            </w:r>
            <w:r>
              <w:rPr>
                <w:lang w:eastAsia="zh-CN"/>
              </w:rPr>
              <w:t>.</w:t>
            </w:r>
            <w:r w:rsidRPr="0007333F">
              <w:rPr>
                <w:lang w:eastAsia="zh-CN"/>
              </w:rPr>
              <w:t>4</w:t>
            </w:r>
          </w:p>
        </w:tc>
        <w:tc>
          <w:tcPr>
            <w:tcW w:w="5953" w:type="dxa"/>
            <w:tcMar>
              <w:top w:w="0" w:type="dxa"/>
              <w:left w:w="108" w:type="dxa"/>
              <w:bottom w:w="0" w:type="dxa"/>
              <w:right w:w="108" w:type="dxa"/>
            </w:tcMar>
            <w:vAlign w:val="center"/>
          </w:tcPr>
          <w:p w14:paraId="7231A0F0" w14:textId="77777777" w:rsidR="00B644C1" w:rsidRPr="0007333F" w:rsidRDefault="00B644C1" w:rsidP="00AF0D4C">
            <w:pPr>
              <w:keepNext/>
              <w:spacing w:before="20" w:after="20" w:line="276" w:lineRule="auto"/>
              <w:rPr>
                <w:lang w:eastAsia="zh-CN"/>
              </w:rPr>
            </w:pPr>
            <w:r>
              <w:rPr>
                <w:lang w:eastAsia="zh-CN"/>
              </w:rPr>
              <w:t xml:space="preserve">1040 </w:t>
            </w:r>
            <w:r w:rsidRPr="00413D15">
              <w:rPr>
                <w:lang w:eastAsia="zh-CN"/>
              </w:rPr>
              <w:t>bits</w:t>
            </w:r>
          </w:p>
        </w:tc>
      </w:tr>
      <w:tr w:rsidR="00B644C1" w:rsidRPr="007368F9" w14:paraId="5AE937C7" w14:textId="77777777" w:rsidTr="00AF0D4C">
        <w:trPr>
          <w:trHeight w:val="147"/>
          <w:jc w:val="center"/>
        </w:trPr>
        <w:tc>
          <w:tcPr>
            <w:tcW w:w="3114" w:type="dxa"/>
            <w:tcMar>
              <w:top w:w="0" w:type="dxa"/>
              <w:left w:w="108" w:type="dxa"/>
              <w:bottom w:w="0" w:type="dxa"/>
              <w:right w:w="108" w:type="dxa"/>
            </w:tcMar>
            <w:vAlign w:val="center"/>
          </w:tcPr>
          <w:p w14:paraId="6C2A8E8F" w14:textId="77777777" w:rsidR="00B644C1" w:rsidRPr="005F68FE" w:rsidRDefault="00B644C1" w:rsidP="00AF0D4C">
            <w:pPr>
              <w:rPr>
                <w:lang w:eastAsia="zh-CN"/>
              </w:rPr>
            </w:pPr>
            <w:r w:rsidRPr="005F68FE">
              <w:rPr>
                <w:lang w:eastAsia="zh-CN"/>
              </w:rPr>
              <w:t>Other parameters</w:t>
            </w:r>
          </w:p>
        </w:tc>
        <w:tc>
          <w:tcPr>
            <w:tcW w:w="5953" w:type="dxa"/>
            <w:tcMar>
              <w:top w:w="0" w:type="dxa"/>
              <w:left w:w="108" w:type="dxa"/>
              <w:bottom w:w="0" w:type="dxa"/>
              <w:right w:w="108" w:type="dxa"/>
            </w:tcMar>
            <w:vAlign w:val="center"/>
          </w:tcPr>
          <w:p w14:paraId="37ABF52B" w14:textId="77777777" w:rsidR="00B644C1" w:rsidRPr="005F68FE" w:rsidRDefault="00B644C1" w:rsidP="00AF0D4C">
            <w:pPr>
              <w:keepNext/>
              <w:spacing w:before="20" w:after="20" w:line="276" w:lineRule="auto"/>
            </w:pPr>
            <w:r>
              <w:rPr>
                <w:lang w:eastAsia="zh-CN"/>
              </w:rPr>
              <w:t>Reported by companies.</w:t>
            </w:r>
          </w:p>
        </w:tc>
      </w:tr>
    </w:tbl>
    <w:p w14:paraId="400DC03C" w14:textId="77777777" w:rsidR="00B644C1" w:rsidRDefault="00B644C1" w:rsidP="00B644C1">
      <w:pPr>
        <w:pStyle w:val="B1"/>
      </w:pPr>
    </w:p>
    <w:p w14:paraId="6A9489B2" w14:textId="77777777" w:rsidR="00B644C1" w:rsidRPr="007368F9" w:rsidRDefault="00B644C1" w:rsidP="00B644C1">
      <w:pPr>
        <w:pStyle w:val="TH"/>
        <w:rPr>
          <w:lang w:eastAsia="zh-CN"/>
        </w:rPr>
      </w:pPr>
      <w:r w:rsidRPr="007368F9">
        <w:t>Table A.</w:t>
      </w:r>
      <w:r>
        <w:rPr>
          <w:lang w:eastAsia="zh-CN"/>
        </w:rPr>
        <w:t>1</w:t>
      </w:r>
      <w:r w:rsidRPr="007368F9">
        <w:t>-</w:t>
      </w:r>
      <w:r>
        <w:rPr>
          <w:lang w:eastAsia="ja-JP"/>
        </w:rPr>
        <w:t>7</w:t>
      </w:r>
      <w:r w:rsidRPr="007368F9">
        <w:rPr>
          <w:rFonts w:hint="eastAsia"/>
        </w:rPr>
        <w:t xml:space="preserve">: </w:t>
      </w:r>
      <w:r>
        <w:t>Channel-specific parameters for PDCCH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3B724412"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F7371F1"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6AE70330" w14:textId="77777777" w:rsidR="00B644C1" w:rsidRPr="007368F9" w:rsidRDefault="00B644C1" w:rsidP="00AF0D4C">
            <w:pPr>
              <w:jc w:val="center"/>
              <w:rPr>
                <w:b/>
                <w:bCs/>
              </w:rPr>
            </w:pPr>
            <w:r w:rsidRPr="007368F9">
              <w:rPr>
                <w:b/>
                <w:bCs/>
              </w:rPr>
              <w:t>Value</w:t>
            </w:r>
          </w:p>
        </w:tc>
      </w:tr>
      <w:tr w:rsidR="00B644C1" w:rsidRPr="007368F9" w14:paraId="6AB27E37" w14:textId="77777777" w:rsidTr="00AF0D4C">
        <w:trPr>
          <w:trHeight w:val="147"/>
          <w:jc w:val="center"/>
        </w:trPr>
        <w:tc>
          <w:tcPr>
            <w:tcW w:w="3114" w:type="dxa"/>
            <w:tcMar>
              <w:top w:w="0" w:type="dxa"/>
              <w:left w:w="108" w:type="dxa"/>
              <w:bottom w:w="0" w:type="dxa"/>
              <w:right w:w="108" w:type="dxa"/>
            </w:tcMar>
            <w:vAlign w:val="center"/>
          </w:tcPr>
          <w:p w14:paraId="29AA354A" w14:textId="77777777" w:rsidR="00B644C1" w:rsidRPr="005F68FE" w:rsidRDefault="00B644C1" w:rsidP="00AF0D4C">
            <w:pPr>
              <w:rPr>
                <w:lang w:eastAsia="zh-CN"/>
              </w:rPr>
            </w:pPr>
            <w:r w:rsidRPr="00FD6495">
              <w:t xml:space="preserve">Number of UE </w:t>
            </w:r>
            <w:r>
              <w:t>receive</w:t>
            </w:r>
            <w:r w:rsidRPr="00FD6495">
              <w:t xml:space="preserve"> chains</w:t>
            </w:r>
          </w:p>
        </w:tc>
        <w:tc>
          <w:tcPr>
            <w:tcW w:w="5953" w:type="dxa"/>
            <w:tcMar>
              <w:top w:w="0" w:type="dxa"/>
              <w:left w:w="108" w:type="dxa"/>
              <w:bottom w:w="0" w:type="dxa"/>
              <w:right w:w="108" w:type="dxa"/>
            </w:tcMar>
            <w:vAlign w:val="center"/>
          </w:tcPr>
          <w:p w14:paraId="01CB2E0E" w14:textId="77777777" w:rsidR="00B644C1" w:rsidRPr="005F68FE" w:rsidRDefault="00B644C1" w:rsidP="00AF0D4C">
            <w:pPr>
              <w:keepNext/>
              <w:spacing w:before="20" w:after="20" w:line="276" w:lineRule="auto"/>
              <w:rPr>
                <w:lang w:eastAsia="zh-CN"/>
              </w:rPr>
            </w:pPr>
            <w:r>
              <w:rPr>
                <w:rFonts w:hint="eastAsia"/>
                <w:lang w:eastAsia="zh-CN"/>
              </w:rPr>
              <w:t>4 for 4GHz/2.6GHz,</w:t>
            </w:r>
            <w:r>
              <w:rPr>
                <w:lang w:eastAsia="zh-CN"/>
              </w:rPr>
              <w:t xml:space="preserve"> </w:t>
            </w:r>
            <w:r>
              <w:rPr>
                <w:rFonts w:hint="eastAsia"/>
                <w:lang w:eastAsia="zh-CN"/>
              </w:rPr>
              <w:t>2 or 4 for 2GHz</w:t>
            </w:r>
            <w:r>
              <w:rPr>
                <w:lang w:eastAsia="zh-CN"/>
              </w:rPr>
              <w:t xml:space="preserve">, </w:t>
            </w:r>
            <w:r>
              <w:rPr>
                <w:rFonts w:hint="eastAsia"/>
                <w:lang w:eastAsia="zh-CN"/>
              </w:rPr>
              <w:t>2 for 700MHz</w:t>
            </w:r>
          </w:p>
        </w:tc>
      </w:tr>
      <w:tr w:rsidR="00B644C1" w:rsidRPr="007368F9" w14:paraId="028294F4" w14:textId="77777777" w:rsidTr="00AF0D4C">
        <w:trPr>
          <w:trHeight w:val="147"/>
          <w:jc w:val="center"/>
        </w:trPr>
        <w:tc>
          <w:tcPr>
            <w:tcW w:w="3114" w:type="dxa"/>
            <w:tcMar>
              <w:top w:w="0" w:type="dxa"/>
              <w:left w:w="108" w:type="dxa"/>
              <w:bottom w:w="0" w:type="dxa"/>
              <w:right w:w="108" w:type="dxa"/>
            </w:tcMar>
            <w:vAlign w:val="center"/>
          </w:tcPr>
          <w:p w14:paraId="5CA0E77C" w14:textId="77777777" w:rsidR="00B644C1" w:rsidRPr="005F68FE" w:rsidRDefault="00B644C1" w:rsidP="00AF0D4C">
            <w:pPr>
              <w:rPr>
                <w:lang w:eastAsia="zh-CN"/>
              </w:rPr>
            </w:pPr>
            <w:r w:rsidRPr="00FD6495">
              <w:rPr>
                <w:bCs/>
              </w:rPr>
              <w:t>SCS</w:t>
            </w:r>
          </w:p>
        </w:tc>
        <w:tc>
          <w:tcPr>
            <w:tcW w:w="5953" w:type="dxa"/>
            <w:tcMar>
              <w:top w:w="0" w:type="dxa"/>
              <w:left w:w="108" w:type="dxa"/>
              <w:bottom w:w="0" w:type="dxa"/>
              <w:right w:w="108" w:type="dxa"/>
            </w:tcMar>
            <w:vAlign w:val="center"/>
          </w:tcPr>
          <w:p w14:paraId="23DD7948" w14:textId="77777777" w:rsidR="00B644C1" w:rsidRPr="005F68FE" w:rsidRDefault="00B644C1" w:rsidP="00AF0D4C">
            <w:pPr>
              <w:keepNext/>
              <w:spacing w:before="20" w:after="20" w:line="276" w:lineRule="auto"/>
              <w:rPr>
                <w:lang w:eastAsia="zh-CN"/>
              </w:rPr>
            </w:pPr>
            <w:r w:rsidRPr="000166F1">
              <w:rPr>
                <w:lang w:eastAsia="zh-CN"/>
              </w:rPr>
              <w:t>30kHz for TDD, 15kHz for FDD.</w:t>
            </w:r>
          </w:p>
        </w:tc>
      </w:tr>
      <w:tr w:rsidR="00B644C1" w:rsidRPr="007368F9" w14:paraId="46559CA2" w14:textId="77777777" w:rsidTr="00AF0D4C">
        <w:trPr>
          <w:trHeight w:val="147"/>
          <w:jc w:val="center"/>
        </w:trPr>
        <w:tc>
          <w:tcPr>
            <w:tcW w:w="3114" w:type="dxa"/>
            <w:tcMar>
              <w:top w:w="0" w:type="dxa"/>
              <w:left w:w="108" w:type="dxa"/>
              <w:bottom w:w="0" w:type="dxa"/>
              <w:right w:w="108" w:type="dxa"/>
            </w:tcMar>
            <w:vAlign w:val="center"/>
          </w:tcPr>
          <w:p w14:paraId="6699074A" w14:textId="77777777" w:rsidR="00B644C1" w:rsidRPr="005F68FE" w:rsidRDefault="00B644C1" w:rsidP="00AF0D4C">
            <w:pPr>
              <w:rPr>
                <w:lang w:eastAsia="zh-CN"/>
              </w:rPr>
            </w:pPr>
            <w:r w:rsidRPr="00EB7BD2">
              <w:rPr>
                <w:rFonts w:eastAsia="Yu Mincho"/>
                <w:kern w:val="2"/>
                <w:lang w:eastAsia="zh-CN"/>
              </w:rPr>
              <w:t>Aggregation level</w:t>
            </w:r>
          </w:p>
        </w:tc>
        <w:tc>
          <w:tcPr>
            <w:tcW w:w="5953" w:type="dxa"/>
            <w:tcMar>
              <w:top w:w="0" w:type="dxa"/>
              <w:left w:w="108" w:type="dxa"/>
              <w:bottom w:w="0" w:type="dxa"/>
              <w:right w:w="108" w:type="dxa"/>
            </w:tcMar>
            <w:vAlign w:val="center"/>
          </w:tcPr>
          <w:p w14:paraId="17B999FF" w14:textId="77777777" w:rsidR="00B644C1" w:rsidRPr="005F68FE" w:rsidRDefault="00B644C1" w:rsidP="00AF0D4C">
            <w:pPr>
              <w:keepNext/>
              <w:spacing w:before="20" w:after="20" w:line="276" w:lineRule="auto"/>
              <w:rPr>
                <w:lang w:eastAsia="zh-CN"/>
              </w:rPr>
            </w:pPr>
            <w:r w:rsidRPr="007B193C">
              <w:rPr>
                <w:lang w:eastAsia="zh-CN"/>
              </w:rPr>
              <w:t>16</w:t>
            </w:r>
          </w:p>
        </w:tc>
      </w:tr>
      <w:tr w:rsidR="00B644C1" w:rsidRPr="007368F9" w14:paraId="3581CF0F" w14:textId="77777777" w:rsidTr="00AF0D4C">
        <w:trPr>
          <w:trHeight w:val="147"/>
          <w:jc w:val="center"/>
        </w:trPr>
        <w:tc>
          <w:tcPr>
            <w:tcW w:w="3114" w:type="dxa"/>
            <w:tcMar>
              <w:top w:w="0" w:type="dxa"/>
              <w:left w:w="108" w:type="dxa"/>
              <w:bottom w:w="0" w:type="dxa"/>
              <w:right w:w="108" w:type="dxa"/>
            </w:tcMar>
            <w:vAlign w:val="center"/>
          </w:tcPr>
          <w:p w14:paraId="5D66DA40" w14:textId="77777777" w:rsidR="00B644C1" w:rsidRPr="00EB7BD2" w:rsidRDefault="00B644C1" w:rsidP="00AF0D4C">
            <w:pPr>
              <w:rPr>
                <w:rFonts w:eastAsia="Yu Mincho"/>
                <w:kern w:val="2"/>
                <w:lang w:eastAsia="zh-CN"/>
              </w:rPr>
            </w:pPr>
            <w:r w:rsidRPr="00EB7BD2">
              <w:rPr>
                <w:rFonts w:eastAsia="Yu Mincho"/>
                <w:kern w:val="2"/>
                <w:lang w:eastAsia="zh-CN"/>
              </w:rPr>
              <w:t>Payload</w:t>
            </w:r>
          </w:p>
        </w:tc>
        <w:tc>
          <w:tcPr>
            <w:tcW w:w="5953" w:type="dxa"/>
            <w:tcMar>
              <w:top w:w="0" w:type="dxa"/>
              <w:left w:w="108" w:type="dxa"/>
              <w:bottom w:w="0" w:type="dxa"/>
              <w:right w:w="108" w:type="dxa"/>
            </w:tcMar>
            <w:vAlign w:val="center"/>
          </w:tcPr>
          <w:p w14:paraId="4DCFBC90" w14:textId="77777777" w:rsidR="00B644C1" w:rsidRPr="007B193C" w:rsidRDefault="00B644C1" w:rsidP="00AF0D4C">
            <w:pPr>
              <w:keepNext/>
              <w:spacing w:before="20" w:after="20" w:line="276" w:lineRule="auto"/>
              <w:rPr>
                <w:lang w:eastAsia="zh-CN"/>
              </w:rPr>
            </w:pPr>
            <w:r w:rsidRPr="007B193C">
              <w:rPr>
                <w:lang w:eastAsia="zh-CN"/>
              </w:rPr>
              <w:t>40 bits</w:t>
            </w:r>
          </w:p>
        </w:tc>
      </w:tr>
      <w:tr w:rsidR="00B644C1" w:rsidRPr="007368F9" w14:paraId="1574BEF0" w14:textId="77777777" w:rsidTr="00AF0D4C">
        <w:trPr>
          <w:trHeight w:val="147"/>
          <w:jc w:val="center"/>
        </w:trPr>
        <w:tc>
          <w:tcPr>
            <w:tcW w:w="3114" w:type="dxa"/>
            <w:tcMar>
              <w:top w:w="0" w:type="dxa"/>
              <w:left w:w="108" w:type="dxa"/>
              <w:bottom w:w="0" w:type="dxa"/>
              <w:right w:w="108" w:type="dxa"/>
            </w:tcMar>
            <w:vAlign w:val="center"/>
          </w:tcPr>
          <w:p w14:paraId="4FF137C2" w14:textId="77777777" w:rsidR="00B644C1" w:rsidRPr="00EB7BD2" w:rsidRDefault="00B644C1" w:rsidP="00AF0D4C">
            <w:pPr>
              <w:rPr>
                <w:rFonts w:eastAsia="Yu Mincho"/>
                <w:kern w:val="2"/>
                <w:lang w:eastAsia="zh-CN"/>
              </w:rPr>
            </w:pPr>
            <w:r w:rsidRPr="00EB7BD2">
              <w:rPr>
                <w:rFonts w:eastAsia="Yu Mincho"/>
                <w:kern w:val="2"/>
                <w:lang w:eastAsia="zh-CN"/>
              </w:rPr>
              <w:t>CORESET size</w:t>
            </w:r>
          </w:p>
        </w:tc>
        <w:tc>
          <w:tcPr>
            <w:tcW w:w="5953" w:type="dxa"/>
            <w:tcMar>
              <w:top w:w="0" w:type="dxa"/>
              <w:left w:w="108" w:type="dxa"/>
              <w:bottom w:w="0" w:type="dxa"/>
              <w:right w:w="108" w:type="dxa"/>
            </w:tcMar>
            <w:vAlign w:val="center"/>
          </w:tcPr>
          <w:p w14:paraId="73F4E7FD" w14:textId="77777777" w:rsidR="00B644C1" w:rsidRPr="007B193C" w:rsidRDefault="00B644C1" w:rsidP="00AF0D4C">
            <w:pPr>
              <w:keepNext/>
              <w:spacing w:before="20" w:after="20" w:line="276" w:lineRule="auto"/>
              <w:rPr>
                <w:lang w:eastAsia="zh-CN"/>
              </w:rPr>
            </w:pPr>
            <w:r w:rsidRPr="007B193C">
              <w:rPr>
                <w:lang w:eastAsia="zh-CN"/>
              </w:rPr>
              <w:t>2 symbols, 48 PRBs</w:t>
            </w:r>
          </w:p>
        </w:tc>
      </w:tr>
      <w:tr w:rsidR="00B644C1" w:rsidRPr="007368F9" w14:paraId="28E4BB0A" w14:textId="77777777" w:rsidTr="00AF0D4C">
        <w:trPr>
          <w:trHeight w:val="147"/>
          <w:jc w:val="center"/>
        </w:trPr>
        <w:tc>
          <w:tcPr>
            <w:tcW w:w="3114" w:type="dxa"/>
            <w:tcMar>
              <w:top w:w="0" w:type="dxa"/>
              <w:left w:w="108" w:type="dxa"/>
              <w:bottom w:w="0" w:type="dxa"/>
              <w:right w:w="108" w:type="dxa"/>
            </w:tcMar>
            <w:vAlign w:val="center"/>
          </w:tcPr>
          <w:p w14:paraId="3ACDB190" w14:textId="77777777" w:rsidR="00B644C1" w:rsidRPr="00EB7BD2" w:rsidRDefault="00B644C1" w:rsidP="00AF0D4C">
            <w:pPr>
              <w:rPr>
                <w:rFonts w:eastAsia="Yu Mincho"/>
                <w:kern w:val="2"/>
                <w:lang w:eastAsia="zh-CN"/>
              </w:rPr>
            </w:pPr>
            <w:r w:rsidRPr="00EB7BD2">
              <w:rPr>
                <w:rFonts w:eastAsia="Yu Mincho"/>
                <w:kern w:val="2"/>
                <w:lang w:eastAsia="zh-CN"/>
              </w:rPr>
              <w:t>Tx Diversity</w:t>
            </w:r>
          </w:p>
        </w:tc>
        <w:tc>
          <w:tcPr>
            <w:tcW w:w="5953" w:type="dxa"/>
            <w:tcMar>
              <w:top w:w="0" w:type="dxa"/>
              <w:left w:w="108" w:type="dxa"/>
              <w:bottom w:w="0" w:type="dxa"/>
              <w:right w:w="108" w:type="dxa"/>
            </w:tcMar>
            <w:vAlign w:val="center"/>
          </w:tcPr>
          <w:p w14:paraId="0021B9E2" w14:textId="77777777" w:rsidR="00B644C1" w:rsidRPr="007B193C" w:rsidRDefault="00B644C1" w:rsidP="00AF0D4C">
            <w:pPr>
              <w:keepNext/>
              <w:spacing w:before="20" w:after="20" w:line="276" w:lineRule="auto"/>
              <w:rPr>
                <w:lang w:eastAsia="zh-CN"/>
              </w:rPr>
            </w:pPr>
            <w:r w:rsidRPr="007B193C">
              <w:rPr>
                <w:lang w:eastAsia="zh-CN"/>
              </w:rPr>
              <w:t>Reported by companies</w:t>
            </w:r>
          </w:p>
        </w:tc>
      </w:tr>
      <w:tr w:rsidR="00B644C1" w:rsidRPr="007368F9" w14:paraId="438DD5B5" w14:textId="77777777" w:rsidTr="00AF0D4C">
        <w:trPr>
          <w:trHeight w:val="147"/>
          <w:jc w:val="center"/>
        </w:trPr>
        <w:tc>
          <w:tcPr>
            <w:tcW w:w="3114" w:type="dxa"/>
            <w:tcMar>
              <w:top w:w="0" w:type="dxa"/>
              <w:left w:w="108" w:type="dxa"/>
              <w:bottom w:w="0" w:type="dxa"/>
              <w:right w:w="108" w:type="dxa"/>
            </w:tcMar>
            <w:vAlign w:val="center"/>
          </w:tcPr>
          <w:p w14:paraId="69E8415A" w14:textId="77777777" w:rsidR="00B644C1" w:rsidRPr="00EB7BD2" w:rsidRDefault="00B644C1" w:rsidP="00AF0D4C">
            <w:pPr>
              <w:rPr>
                <w:rFonts w:eastAsia="Yu Mincho"/>
                <w:kern w:val="2"/>
                <w:lang w:eastAsia="zh-CN"/>
              </w:rPr>
            </w:pPr>
            <w:r w:rsidRPr="00EB7BD2">
              <w:rPr>
                <w:rFonts w:eastAsia="Yu Mincho"/>
                <w:kern w:val="2"/>
                <w:lang w:eastAsia="zh-CN"/>
              </w:rPr>
              <w:t>BLER</w:t>
            </w:r>
          </w:p>
        </w:tc>
        <w:tc>
          <w:tcPr>
            <w:tcW w:w="5953" w:type="dxa"/>
            <w:tcMar>
              <w:top w:w="0" w:type="dxa"/>
              <w:left w:w="108" w:type="dxa"/>
              <w:bottom w:w="0" w:type="dxa"/>
              <w:right w:w="108" w:type="dxa"/>
            </w:tcMar>
            <w:vAlign w:val="center"/>
          </w:tcPr>
          <w:p w14:paraId="0E20164E" w14:textId="77777777" w:rsidR="00B644C1" w:rsidRPr="007B193C" w:rsidRDefault="00B644C1" w:rsidP="00AF0D4C">
            <w:pPr>
              <w:keepNext/>
              <w:spacing w:before="20" w:after="20" w:line="276" w:lineRule="auto"/>
              <w:rPr>
                <w:lang w:eastAsia="zh-CN"/>
              </w:rPr>
            </w:pPr>
            <w:r w:rsidRPr="007B193C">
              <w:rPr>
                <w:lang w:eastAsia="zh-CN"/>
              </w:rPr>
              <w:t>1% BLER</w:t>
            </w:r>
          </w:p>
          <w:p w14:paraId="00046470" w14:textId="77777777" w:rsidR="00B644C1" w:rsidRPr="007B193C" w:rsidRDefault="00B644C1" w:rsidP="00AF0D4C">
            <w:pPr>
              <w:keepNext/>
              <w:spacing w:before="20" w:after="20" w:line="276" w:lineRule="auto"/>
              <w:rPr>
                <w:lang w:eastAsia="zh-CN"/>
              </w:rPr>
            </w:pPr>
            <w:r>
              <w:rPr>
                <w:lang w:eastAsia="zh-CN"/>
              </w:rPr>
              <w:t>optional for</w:t>
            </w:r>
            <w:r w:rsidRPr="00413D15">
              <w:rPr>
                <w:lang w:eastAsia="zh-CN"/>
              </w:rPr>
              <w:t xml:space="preserve"> 10% BLER</w:t>
            </w:r>
          </w:p>
        </w:tc>
      </w:tr>
      <w:tr w:rsidR="00B644C1" w:rsidRPr="007368F9" w14:paraId="7354137F" w14:textId="77777777" w:rsidTr="00AF0D4C">
        <w:trPr>
          <w:trHeight w:val="147"/>
          <w:jc w:val="center"/>
        </w:trPr>
        <w:tc>
          <w:tcPr>
            <w:tcW w:w="3114" w:type="dxa"/>
            <w:tcMar>
              <w:top w:w="0" w:type="dxa"/>
              <w:left w:w="108" w:type="dxa"/>
              <w:bottom w:w="0" w:type="dxa"/>
              <w:right w:w="108" w:type="dxa"/>
            </w:tcMar>
            <w:vAlign w:val="center"/>
          </w:tcPr>
          <w:p w14:paraId="334C635D" w14:textId="77777777" w:rsidR="00B644C1" w:rsidRPr="00EB7BD2" w:rsidRDefault="00B644C1" w:rsidP="00AF0D4C">
            <w:pPr>
              <w:rPr>
                <w:rFonts w:eastAsia="Yu Mincho"/>
                <w:kern w:val="2"/>
                <w:lang w:eastAsia="zh-CN"/>
              </w:rPr>
            </w:pPr>
            <w:r w:rsidRPr="00EB7BD2">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14:paraId="148CA9A0" w14:textId="77777777" w:rsidR="00B644C1" w:rsidRPr="007B193C" w:rsidRDefault="00B644C1" w:rsidP="00AF0D4C">
            <w:pPr>
              <w:keepNext/>
              <w:spacing w:before="20" w:after="20" w:line="276" w:lineRule="auto"/>
              <w:rPr>
                <w:lang w:eastAsia="zh-CN"/>
              </w:rPr>
            </w:pPr>
            <w:r w:rsidRPr="007B193C">
              <w:rPr>
                <w:lang w:eastAsia="zh-CN"/>
              </w:rPr>
              <w:t>Reported by companies</w:t>
            </w:r>
          </w:p>
        </w:tc>
      </w:tr>
      <w:tr w:rsidR="00B644C1" w:rsidRPr="007368F9" w14:paraId="79E16ADB" w14:textId="77777777" w:rsidTr="00AF0D4C">
        <w:trPr>
          <w:trHeight w:val="147"/>
          <w:jc w:val="center"/>
        </w:trPr>
        <w:tc>
          <w:tcPr>
            <w:tcW w:w="3114" w:type="dxa"/>
            <w:tcMar>
              <w:top w:w="0" w:type="dxa"/>
              <w:left w:w="108" w:type="dxa"/>
              <w:bottom w:w="0" w:type="dxa"/>
              <w:right w:w="108" w:type="dxa"/>
            </w:tcMar>
            <w:vAlign w:val="center"/>
          </w:tcPr>
          <w:p w14:paraId="7B7CEE10" w14:textId="77777777" w:rsidR="00B644C1" w:rsidRPr="00EB7BD2" w:rsidRDefault="00B644C1" w:rsidP="00AF0D4C">
            <w:pPr>
              <w:rPr>
                <w:rFonts w:eastAsia="Yu Mincho"/>
                <w:kern w:val="2"/>
                <w:lang w:eastAsia="zh-CN"/>
              </w:rPr>
            </w:pPr>
            <w:r w:rsidRPr="00EB7BD2">
              <w:rPr>
                <w:rFonts w:eastAsia="Yu Mincho"/>
                <w:kern w:val="2"/>
                <w:lang w:eastAsia="zh-CN"/>
              </w:rPr>
              <w:t>Other parameters</w:t>
            </w:r>
          </w:p>
        </w:tc>
        <w:tc>
          <w:tcPr>
            <w:tcW w:w="5953" w:type="dxa"/>
            <w:tcMar>
              <w:top w:w="0" w:type="dxa"/>
              <w:left w:w="108" w:type="dxa"/>
              <w:bottom w:w="0" w:type="dxa"/>
              <w:right w:w="108" w:type="dxa"/>
            </w:tcMar>
            <w:vAlign w:val="center"/>
          </w:tcPr>
          <w:p w14:paraId="02C5D0A1" w14:textId="77777777" w:rsidR="00B644C1" w:rsidRPr="007B193C" w:rsidRDefault="00B644C1" w:rsidP="00AF0D4C">
            <w:pPr>
              <w:keepNext/>
              <w:spacing w:before="20" w:after="20" w:line="276" w:lineRule="auto"/>
              <w:rPr>
                <w:lang w:eastAsia="zh-CN"/>
              </w:rPr>
            </w:pPr>
            <w:r w:rsidRPr="007B193C">
              <w:rPr>
                <w:lang w:eastAsia="zh-CN"/>
              </w:rPr>
              <w:t>Reported by companies</w:t>
            </w:r>
          </w:p>
        </w:tc>
      </w:tr>
    </w:tbl>
    <w:p w14:paraId="57CD4081" w14:textId="77777777" w:rsidR="00B644C1" w:rsidRDefault="00B644C1" w:rsidP="00B644C1">
      <w:pPr>
        <w:pStyle w:val="B1"/>
      </w:pPr>
    </w:p>
    <w:bookmarkEnd w:id="14924"/>
    <w:p w14:paraId="783089D3" w14:textId="77777777" w:rsidR="00B644C1" w:rsidRPr="007368F9" w:rsidRDefault="00B644C1" w:rsidP="00B644C1">
      <w:pPr>
        <w:pStyle w:val="TH"/>
        <w:rPr>
          <w:lang w:eastAsia="zh-CN"/>
        </w:rPr>
      </w:pPr>
      <w:r w:rsidRPr="007368F9">
        <w:t>Table A.</w:t>
      </w:r>
      <w:r>
        <w:rPr>
          <w:lang w:eastAsia="zh-CN"/>
        </w:rPr>
        <w:t>1</w:t>
      </w:r>
      <w:r w:rsidRPr="007368F9">
        <w:t>-</w:t>
      </w:r>
      <w:r>
        <w:rPr>
          <w:lang w:eastAsia="ja-JP"/>
        </w:rPr>
        <w:t>8</w:t>
      </w:r>
      <w:r w:rsidRPr="007368F9">
        <w:rPr>
          <w:rFonts w:hint="eastAsia"/>
        </w:rPr>
        <w:t xml:space="preserve">: </w:t>
      </w:r>
      <w:r>
        <w:t>Channel-specific parameters for SSB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5DE16E9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924523E"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017418A0" w14:textId="77777777" w:rsidR="00B644C1" w:rsidRPr="007368F9" w:rsidRDefault="00B644C1" w:rsidP="00AF0D4C">
            <w:pPr>
              <w:jc w:val="center"/>
              <w:rPr>
                <w:b/>
                <w:bCs/>
              </w:rPr>
            </w:pPr>
            <w:r w:rsidRPr="007368F9">
              <w:rPr>
                <w:b/>
                <w:bCs/>
              </w:rPr>
              <w:t>Value</w:t>
            </w:r>
          </w:p>
        </w:tc>
      </w:tr>
      <w:tr w:rsidR="00B644C1" w:rsidRPr="007368F9" w14:paraId="465FEC27" w14:textId="77777777" w:rsidTr="00AF0D4C">
        <w:trPr>
          <w:trHeight w:val="147"/>
          <w:jc w:val="center"/>
        </w:trPr>
        <w:tc>
          <w:tcPr>
            <w:tcW w:w="3114" w:type="dxa"/>
            <w:tcMar>
              <w:top w:w="0" w:type="dxa"/>
              <w:left w:w="108" w:type="dxa"/>
              <w:bottom w:w="0" w:type="dxa"/>
              <w:right w:w="108" w:type="dxa"/>
            </w:tcMar>
            <w:vAlign w:val="center"/>
          </w:tcPr>
          <w:p w14:paraId="2C5C871A" w14:textId="77777777" w:rsidR="00B644C1" w:rsidRPr="00EB7BD2" w:rsidRDefault="00B644C1" w:rsidP="00AF0D4C">
            <w:pPr>
              <w:rPr>
                <w:rFonts w:eastAsia="Yu Mincho"/>
                <w:kern w:val="2"/>
                <w:lang w:eastAsia="zh-CN"/>
              </w:rPr>
            </w:pPr>
            <w:r w:rsidRPr="00FD6495">
              <w:t xml:space="preserve">Number of UE </w:t>
            </w:r>
            <w:r>
              <w:t>receive</w:t>
            </w:r>
            <w:r w:rsidRPr="00FD6495">
              <w:t xml:space="preserve"> chains</w:t>
            </w:r>
          </w:p>
        </w:tc>
        <w:tc>
          <w:tcPr>
            <w:tcW w:w="5953" w:type="dxa"/>
            <w:tcMar>
              <w:top w:w="0" w:type="dxa"/>
              <w:left w:w="108" w:type="dxa"/>
              <w:bottom w:w="0" w:type="dxa"/>
              <w:right w:w="108" w:type="dxa"/>
            </w:tcMar>
            <w:vAlign w:val="center"/>
          </w:tcPr>
          <w:p w14:paraId="74B7B321" w14:textId="77777777" w:rsidR="00B644C1" w:rsidRPr="007B193C" w:rsidRDefault="00B644C1" w:rsidP="00AF0D4C">
            <w:pPr>
              <w:keepNext/>
              <w:spacing w:before="20" w:after="20" w:line="276" w:lineRule="auto"/>
              <w:rPr>
                <w:lang w:eastAsia="zh-CN"/>
              </w:rPr>
            </w:pPr>
            <w:r>
              <w:rPr>
                <w:rFonts w:hint="eastAsia"/>
                <w:lang w:eastAsia="zh-CN"/>
              </w:rPr>
              <w:t>4 for 4GHz/2.6GHz,</w:t>
            </w:r>
            <w:r>
              <w:rPr>
                <w:lang w:eastAsia="zh-CN"/>
              </w:rPr>
              <w:t xml:space="preserve"> </w:t>
            </w:r>
            <w:r>
              <w:rPr>
                <w:rFonts w:hint="eastAsia"/>
                <w:lang w:eastAsia="zh-CN"/>
              </w:rPr>
              <w:t>2 or 4 for 2GHz</w:t>
            </w:r>
            <w:r>
              <w:rPr>
                <w:lang w:eastAsia="zh-CN"/>
              </w:rPr>
              <w:t xml:space="preserve">, </w:t>
            </w:r>
            <w:r>
              <w:rPr>
                <w:rFonts w:hint="eastAsia"/>
                <w:lang w:eastAsia="zh-CN"/>
              </w:rPr>
              <w:t>2 for 700MHz</w:t>
            </w:r>
          </w:p>
        </w:tc>
      </w:tr>
      <w:tr w:rsidR="00B644C1" w:rsidRPr="007368F9" w14:paraId="1086482B" w14:textId="77777777" w:rsidTr="00AF0D4C">
        <w:trPr>
          <w:trHeight w:val="147"/>
          <w:jc w:val="center"/>
        </w:trPr>
        <w:tc>
          <w:tcPr>
            <w:tcW w:w="3114" w:type="dxa"/>
            <w:tcMar>
              <w:top w:w="0" w:type="dxa"/>
              <w:left w:w="108" w:type="dxa"/>
              <w:bottom w:w="0" w:type="dxa"/>
              <w:right w:w="108" w:type="dxa"/>
            </w:tcMar>
            <w:vAlign w:val="center"/>
          </w:tcPr>
          <w:p w14:paraId="68F3750C" w14:textId="77777777" w:rsidR="00B644C1" w:rsidRPr="00EB7BD2" w:rsidRDefault="00B644C1" w:rsidP="00AF0D4C">
            <w:pPr>
              <w:rPr>
                <w:rFonts w:eastAsia="Yu Mincho"/>
                <w:kern w:val="2"/>
                <w:lang w:eastAsia="zh-CN"/>
              </w:rPr>
            </w:pPr>
            <w:r w:rsidRPr="00FD6495">
              <w:rPr>
                <w:bCs/>
              </w:rPr>
              <w:t>SCS</w:t>
            </w:r>
          </w:p>
        </w:tc>
        <w:tc>
          <w:tcPr>
            <w:tcW w:w="5953" w:type="dxa"/>
            <w:tcMar>
              <w:top w:w="0" w:type="dxa"/>
              <w:left w:w="108" w:type="dxa"/>
              <w:bottom w:w="0" w:type="dxa"/>
              <w:right w:w="108" w:type="dxa"/>
            </w:tcMar>
            <w:vAlign w:val="center"/>
          </w:tcPr>
          <w:p w14:paraId="5EDE483D" w14:textId="77777777" w:rsidR="00B644C1" w:rsidRPr="007B193C" w:rsidRDefault="00B644C1" w:rsidP="00AF0D4C">
            <w:pPr>
              <w:keepNext/>
              <w:spacing w:before="20" w:after="20" w:line="276" w:lineRule="auto"/>
              <w:rPr>
                <w:lang w:eastAsia="zh-CN"/>
              </w:rPr>
            </w:pPr>
            <w:r w:rsidRPr="000166F1">
              <w:rPr>
                <w:lang w:eastAsia="zh-CN"/>
              </w:rPr>
              <w:t>30kHz for TDD, 15kHz for FDD.</w:t>
            </w:r>
          </w:p>
        </w:tc>
      </w:tr>
      <w:tr w:rsidR="00B644C1" w:rsidRPr="007368F9" w14:paraId="286AD610" w14:textId="77777777" w:rsidTr="00AF0D4C">
        <w:trPr>
          <w:trHeight w:val="147"/>
          <w:jc w:val="center"/>
        </w:trPr>
        <w:tc>
          <w:tcPr>
            <w:tcW w:w="3114" w:type="dxa"/>
            <w:tcMar>
              <w:top w:w="0" w:type="dxa"/>
              <w:left w:w="108" w:type="dxa"/>
              <w:bottom w:w="0" w:type="dxa"/>
              <w:right w:w="108" w:type="dxa"/>
            </w:tcMar>
            <w:vAlign w:val="center"/>
          </w:tcPr>
          <w:p w14:paraId="0A8B64B4" w14:textId="77777777" w:rsidR="00B644C1" w:rsidRPr="00EB7BD2" w:rsidRDefault="00B644C1" w:rsidP="00AF0D4C">
            <w:pPr>
              <w:rPr>
                <w:rFonts w:eastAsia="Yu Mincho"/>
                <w:kern w:val="2"/>
                <w:lang w:eastAsia="zh-CN"/>
              </w:rPr>
            </w:pPr>
            <w:r w:rsidRPr="00EB7BD2">
              <w:rPr>
                <w:rFonts w:eastAsia="Yu Mincho"/>
                <w:kern w:val="2"/>
                <w:lang w:eastAsia="zh-CN"/>
              </w:rPr>
              <w:t>Periodicity</w:t>
            </w:r>
          </w:p>
        </w:tc>
        <w:tc>
          <w:tcPr>
            <w:tcW w:w="5953" w:type="dxa"/>
            <w:tcMar>
              <w:top w:w="0" w:type="dxa"/>
              <w:left w:w="108" w:type="dxa"/>
              <w:bottom w:w="0" w:type="dxa"/>
              <w:right w:w="108" w:type="dxa"/>
            </w:tcMar>
            <w:vAlign w:val="center"/>
          </w:tcPr>
          <w:p w14:paraId="20A30105" w14:textId="77777777" w:rsidR="00B644C1" w:rsidRPr="007B193C" w:rsidRDefault="00B644C1" w:rsidP="00AF0D4C">
            <w:pPr>
              <w:keepNext/>
              <w:spacing w:before="20" w:after="20" w:line="276" w:lineRule="auto"/>
              <w:rPr>
                <w:lang w:eastAsia="zh-CN"/>
              </w:rPr>
            </w:pPr>
            <w:r w:rsidRPr="00A37935">
              <w:rPr>
                <w:lang w:eastAsia="zh-CN"/>
              </w:rPr>
              <w:t>20ms</w:t>
            </w:r>
          </w:p>
        </w:tc>
      </w:tr>
      <w:tr w:rsidR="00B644C1" w:rsidRPr="007368F9" w14:paraId="4E97506A" w14:textId="77777777" w:rsidTr="00AF0D4C">
        <w:trPr>
          <w:trHeight w:val="147"/>
          <w:jc w:val="center"/>
        </w:trPr>
        <w:tc>
          <w:tcPr>
            <w:tcW w:w="3114" w:type="dxa"/>
            <w:tcMar>
              <w:top w:w="0" w:type="dxa"/>
              <w:left w:w="108" w:type="dxa"/>
              <w:bottom w:w="0" w:type="dxa"/>
              <w:right w:w="108" w:type="dxa"/>
            </w:tcMar>
            <w:vAlign w:val="center"/>
          </w:tcPr>
          <w:p w14:paraId="25A2F4F6" w14:textId="77777777" w:rsidR="00B644C1" w:rsidRPr="00EB7BD2" w:rsidRDefault="00B644C1" w:rsidP="00AF0D4C">
            <w:pPr>
              <w:rPr>
                <w:rFonts w:eastAsia="Yu Mincho"/>
                <w:kern w:val="2"/>
                <w:lang w:eastAsia="zh-CN"/>
              </w:rPr>
            </w:pPr>
            <w:r w:rsidRPr="00EB7BD2">
              <w:rPr>
                <w:rFonts w:eastAsia="Yu Mincho"/>
                <w:kern w:val="2"/>
                <w:lang w:val="en-US" w:eastAsia="zh-CN"/>
              </w:rPr>
              <w:t>Performance metric</w:t>
            </w:r>
          </w:p>
        </w:tc>
        <w:tc>
          <w:tcPr>
            <w:tcW w:w="5953" w:type="dxa"/>
            <w:tcMar>
              <w:top w:w="0" w:type="dxa"/>
              <w:left w:w="108" w:type="dxa"/>
              <w:bottom w:w="0" w:type="dxa"/>
              <w:right w:w="108" w:type="dxa"/>
            </w:tcMar>
            <w:vAlign w:val="center"/>
          </w:tcPr>
          <w:p w14:paraId="779C5057" w14:textId="77777777" w:rsidR="00B644C1" w:rsidRPr="00A37935" w:rsidRDefault="00B644C1" w:rsidP="00AF0D4C">
            <w:pPr>
              <w:keepNext/>
              <w:spacing w:before="20" w:after="20" w:line="276" w:lineRule="auto"/>
              <w:rPr>
                <w:lang w:eastAsia="zh-CN"/>
              </w:rPr>
            </w:pPr>
            <w:r w:rsidRPr="00A37935">
              <w:rPr>
                <w:lang w:eastAsia="zh-CN"/>
              </w:rPr>
              <w:t>Combination of 4 SSBs in 80ms.</w:t>
            </w:r>
          </w:p>
          <w:p w14:paraId="42C304AE" w14:textId="77777777" w:rsidR="00B644C1" w:rsidRPr="00A37935" w:rsidRDefault="00B644C1" w:rsidP="00AF0D4C">
            <w:pPr>
              <w:keepNext/>
              <w:spacing w:before="20" w:after="20" w:line="276" w:lineRule="auto"/>
              <w:rPr>
                <w:lang w:eastAsia="zh-CN"/>
              </w:rPr>
            </w:pPr>
            <w:r w:rsidRPr="00A37935">
              <w:rPr>
                <w:lang w:eastAsia="zh-CN"/>
              </w:rPr>
              <w:t>Note: UE is not assumed to know the SS/PBCH block index</w:t>
            </w:r>
          </w:p>
        </w:tc>
      </w:tr>
      <w:tr w:rsidR="00B644C1" w:rsidRPr="007368F9" w14:paraId="607DBBD7" w14:textId="77777777" w:rsidTr="00AF0D4C">
        <w:trPr>
          <w:trHeight w:val="147"/>
          <w:jc w:val="center"/>
        </w:trPr>
        <w:tc>
          <w:tcPr>
            <w:tcW w:w="3114" w:type="dxa"/>
            <w:tcMar>
              <w:top w:w="0" w:type="dxa"/>
              <w:left w:w="108" w:type="dxa"/>
              <w:bottom w:w="0" w:type="dxa"/>
              <w:right w:w="108" w:type="dxa"/>
            </w:tcMar>
            <w:vAlign w:val="center"/>
          </w:tcPr>
          <w:p w14:paraId="1DF4DE1B" w14:textId="77777777" w:rsidR="00B644C1" w:rsidRPr="00EB7BD2" w:rsidRDefault="00B644C1" w:rsidP="00AF0D4C">
            <w:pPr>
              <w:rPr>
                <w:rFonts w:eastAsia="Yu Mincho"/>
                <w:kern w:val="2"/>
                <w:lang w:val="en-US" w:eastAsia="zh-CN"/>
              </w:rPr>
            </w:pPr>
            <w:r w:rsidRPr="00EB7BD2">
              <w:rPr>
                <w:rFonts w:eastAsia="Yu Mincho"/>
                <w:kern w:val="2"/>
                <w:lang w:val="en-US" w:eastAsia="zh-CN"/>
              </w:rPr>
              <w:t>Other parameters</w:t>
            </w:r>
          </w:p>
        </w:tc>
        <w:tc>
          <w:tcPr>
            <w:tcW w:w="5953" w:type="dxa"/>
            <w:tcMar>
              <w:top w:w="0" w:type="dxa"/>
              <w:left w:w="108" w:type="dxa"/>
              <w:bottom w:w="0" w:type="dxa"/>
              <w:right w:w="108" w:type="dxa"/>
            </w:tcMar>
            <w:vAlign w:val="center"/>
          </w:tcPr>
          <w:p w14:paraId="55F9855A" w14:textId="77777777" w:rsidR="00B644C1" w:rsidRPr="00A37935" w:rsidRDefault="00B644C1" w:rsidP="00AF0D4C">
            <w:pPr>
              <w:keepNext/>
              <w:spacing w:before="20" w:after="20" w:line="276" w:lineRule="auto"/>
              <w:rPr>
                <w:lang w:eastAsia="zh-CN"/>
              </w:rPr>
            </w:pPr>
            <w:r w:rsidRPr="00A37935">
              <w:rPr>
                <w:lang w:eastAsia="zh-CN"/>
              </w:rPr>
              <w:t>Reported by companies.</w:t>
            </w:r>
          </w:p>
        </w:tc>
      </w:tr>
    </w:tbl>
    <w:p w14:paraId="529C0165" w14:textId="77777777" w:rsidR="00B644C1" w:rsidRDefault="00B644C1" w:rsidP="00B644C1">
      <w:pPr>
        <w:pStyle w:val="B1"/>
      </w:pPr>
    </w:p>
    <w:p w14:paraId="45EE54CF" w14:textId="77777777" w:rsidR="00B644C1" w:rsidRPr="007429F6" w:rsidRDefault="00B644C1" w:rsidP="00B644C1"/>
    <w:p w14:paraId="63387039" w14:textId="77777777" w:rsidR="00B644C1" w:rsidRDefault="00B644C1" w:rsidP="00B644C1">
      <w:pPr>
        <w:pStyle w:val="1"/>
      </w:pPr>
      <w:bookmarkStart w:id="14937" w:name="_Toc56794624"/>
      <w:r>
        <w:rPr>
          <w:rFonts w:hint="eastAsia"/>
        </w:rPr>
        <w:t>A.2</w:t>
      </w:r>
      <w:r>
        <w:tab/>
        <w:t>Simulation assumptions for FR2</w:t>
      </w:r>
      <w:bookmarkEnd w:id="14937"/>
    </w:p>
    <w:p w14:paraId="0736318C" w14:textId="77777777" w:rsidR="00B644C1" w:rsidRDefault="00B644C1" w:rsidP="00B644C1">
      <w:pPr>
        <w:rPr>
          <w:lang w:eastAsia="ja-JP"/>
        </w:rPr>
      </w:pPr>
      <w:r w:rsidRPr="007368F9">
        <w:rPr>
          <w:rFonts w:eastAsia="MS UI Gothic"/>
        </w:rPr>
        <w:t>This subclause describes the link</w:t>
      </w:r>
      <w:r>
        <w:rPr>
          <w:rFonts w:eastAsia="MS UI Gothic"/>
        </w:rPr>
        <w:t>-</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Table A.2-1 </w:t>
      </w:r>
      <w:r w:rsidRPr="007E73CA">
        <w:rPr>
          <w:lang w:eastAsia="ja-JP"/>
        </w:rPr>
        <w:t xml:space="preserve">shows the </w:t>
      </w:r>
      <w:r>
        <w:rPr>
          <w:lang w:eastAsia="ja-JP"/>
        </w:rPr>
        <w:t>general parameters for all ch</w:t>
      </w:r>
      <w:r w:rsidRPr="00763622">
        <w:rPr>
          <w:lang w:eastAsia="ja-JP"/>
        </w:rPr>
        <w:t>annel</w:t>
      </w:r>
      <w:r>
        <w:rPr>
          <w:lang w:eastAsia="ja-JP"/>
        </w:rPr>
        <w:t>s</w:t>
      </w:r>
      <w:r w:rsidRPr="00763622">
        <w:rPr>
          <w:lang w:eastAsia="ja-JP"/>
        </w:rPr>
        <w:t>. Table A.2-2~Table A.2-</w:t>
      </w:r>
      <w:r>
        <w:rPr>
          <w:lang w:eastAsia="ja-JP"/>
        </w:rPr>
        <w:t>8</w:t>
      </w:r>
      <w:r w:rsidRPr="00763622">
        <w:rPr>
          <w:lang w:eastAsia="ja-JP"/>
        </w:rPr>
        <w:t xml:space="preserve"> sh</w:t>
      </w:r>
      <w:r w:rsidRPr="001C5FF6">
        <w:rPr>
          <w:lang w:eastAsia="ja-JP"/>
        </w:rPr>
        <w:t>ows the channel-specific parameters for each channel respectively.</w:t>
      </w:r>
    </w:p>
    <w:p w14:paraId="45177E7B" w14:textId="77777777" w:rsidR="00B644C1" w:rsidRPr="007368F9" w:rsidRDefault="00B644C1" w:rsidP="00B644C1">
      <w:pPr>
        <w:pStyle w:val="TH"/>
        <w:rPr>
          <w:lang w:eastAsia="zh-CN"/>
        </w:rPr>
      </w:pPr>
      <w:r w:rsidRPr="007368F9">
        <w:lastRenderedPageBreak/>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4264FCC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315C1E7C"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60A40CE" w14:textId="77777777" w:rsidR="00B644C1" w:rsidRPr="007368F9" w:rsidRDefault="00B644C1" w:rsidP="00AF0D4C">
            <w:pPr>
              <w:jc w:val="center"/>
              <w:rPr>
                <w:b/>
                <w:bCs/>
              </w:rPr>
            </w:pPr>
            <w:r w:rsidRPr="007368F9">
              <w:rPr>
                <w:b/>
                <w:bCs/>
              </w:rPr>
              <w:t>Value</w:t>
            </w:r>
          </w:p>
        </w:tc>
      </w:tr>
      <w:tr w:rsidR="00B644C1" w:rsidRPr="007368F9" w14:paraId="7C039904" w14:textId="77777777" w:rsidTr="00AF0D4C">
        <w:trPr>
          <w:trHeight w:val="147"/>
          <w:jc w:val="center"/>
        </w:trPr>
        <w:tc>
          <w:tcPr>
            <w:tcW w:w="3114" w:type="dxa"/>
            <w:tcMar>
              <w:top w:w="0" w:type="dxa"/>
              <w:left w:w="108" w:type="dxa"/>
              <w:bottom w:w="0" w:type="dxa"/>
              <w:right w:w="108" w:type="dxa"/>
            </w:tcMar>
            <w:vAlign w:val="center"/>
          </w:tcPr>
          <w:p w14:paraId="3742EF68" w14:textId="77777777" w:rsidR="00B644C1" w:rsidRPr="007368F9" w:rsidRDefault="00B644C1" w:rsidP="00AF0D4C">
            <w:pPr>
              <w:rPr>
                <w:lang w:eastAsia="ja-JP"/>
              </w:rPr>
            </w:pPr>
            <w:r w:rsidRPr="00C00F74">
              <w:rPr>
                <w:lang w:eastAsia="ja-JP"/>
              </w:rPr>
              <w:t>Scenario and frequency</w:t>
            </w:r>
          </w:p>
        </w:tc>
        <w:tc>
          <w:tcPr>
            <w:tcW w:w="5953" w:type="dxa"/>
            <w:tcMar>
              <w:top w:w="0" w:type="dxa"/>
              <w:left w:w="108" w:type="dxa"/>
              <w:bottom w:w="0" w:type="dxa"/>
              <w:right w:w="108" w:type="dxa"/>
            </w:tcMar>
            <w:vAlign w:val="center"/>
          </w:tcPr>
          <w:p w14:paraId="1DE745B2" w14:textId="77777777" w:rsidR="00B644C1" w:rsidRDefault="00B644C1" w:rsidP="00AF0D4C">
            <w:pPr>
              <w:keepNext/>
              <w:spacing w:before="20" w:after="20" w:line="276" w:lineRule="auto"/>
              <w:rPr>
                <w:lang w:eastAsia="zh-CN"/>
              </w:rPr>
            </w:pPr>
            <w:r>
              <w:rPr>
                <w:rFonts w:hint="eastAsia"/>
                <w:lang w:eastAsia="zh-CN"/>
              </w:rPr>
              <w:t>Indoor</w:t>
            </w:r>
            <w:r>
              <w:rPr>
                <w:lang w:eastAsia="zh-CN"/>
              </w:rPr>
              <w:t xml:space="preserve">: 28GHz (TDD) </w:t>
            </w:r>
          </w:p>
          <w:p w14:paraId="4C697A21" w14:textId="77777777" w:rsidR="00B644C1" w:rsidRDefault="00B644C1" w:rsidP="00AF0D4C">
            <w:pPr>
              <w:keepNext/>
              <w:spacing w:before="20" w:after="20" w:line="276" w:lineRule="auto"/>
              <w:rPr>
                <w:lang w:eastAsia="zh-CN"/>
              </w:rPr>
            </w:pPr>
            <w:r>
              <w:rPr>
                <w:lang w:eastAsia="zh-CN"/>
              </w:rPr>
              <w:t>Urban: 28GHz (TDD)</w:t>
            </w:r>
          </w:p>
          <w:p w14:paraId="057F343C" w14:textId="77777777" w:rsidR="00B644C1" w:rsidRPr="007368F9" w:rsidRDefault="00B644C1" w:rsidP="00AF0D4C">
            <w:pPr>
              <w:keepNext/>
              <w:spacing w:before="20" w:after="20" w:line="276" w:lineRule="auto"/>
              <w:rPr>
                <w:lang w:eastAsia="zh-CN"/>
              </w:rPr>
            </w:pPr>
            <w:r>
              <w:rPr>
                <w:lang w:eastAsia="zh-CN"/>
              </w:rPr>
              <w:t>Suburban: 28GHz (TDD)</w:t>
            </w:r>
          </w:p>
        </w:tc>
      </w:tr>
      <w:tr w:rsidR="00B644C1" w:rsidRPr="007368F9" w14:paraId="2DD9A022" w14:textId="77777777" w:rsidTr="00AF0D4C">
        <w:trPr>
          <w:trHeight w:val="147"/>
          <w:jc w:val="center"/>
        </w:trPr>
        <w:tc>
          <w:tcPr>
            <w:tcW w:w="3114" w:type="dxa"/>
            <w:tcMar>
              <w:top w:w="0" w:type="dxa"/>
              <w:left w:w="108" w:type="dxa"/>
              <w:bottom w:w="0" w:type="dxa"/>
              <w:right w:w="108" w:type="dxa"/>
            </w:tcMar>
            <w:vAlign w:val="center"/>
          </w:tcPr>
          <w:p w14:paraId="311229A3" w14:textId="77777777" w:rsidR="00B644C1" w:rsidRPr="00C00F74" w:rsidRDefault="00B644C1" w:rsidP="00AF0D4C">
            <w:pPr>
              <w:rPr>
                <w:lang w:eastAsia="ja-JP"/>
              </w:rPr>
            </w:pPr>
            <w:r w:rsidRPr="00FD6495">
              <w:t>Frame structure for TDD</w:t>
            </w:r>
          </w:p>
        </w:tc>
        <w:tc>
          <w:tcPr>
            <w:tcW w:w="5953" w:type="dxa"/>
            <w:tcMar>
              <w:top w:w="0" w:type="dxa"/>
              <w:left w:w="108" w:type="dxa"/>
              <w:bottom w:w="0" w:type="dxa"/>
              <w:right w:w="108" w:type="dxa"/>
            </w:tcMar>
            <w:vAlign w:val="center"/>
          </w:tcPr>
          <w:p w14:paraId="20D41D5F" w14:textId="77777777" w:rsidR="00B644C1" w:rsidRDefault="00B644C1" w:rsidP="00AF0D4C">
            <w:pPr>
              <w:keepNext/>
              <w:spacing w:before="20" w:after="20" w:line="276" w:lineRule="auto"/>
              <w:rPr>
                <w:lang w:eastAsia="zh-CN"/>
              </w:rPr>
            </w:pPr>
            <w:r>
              <w:rPr>
                <w:lang w:eastAsia="zh-CN"/>
              </w:rPr>
              <w:t>DDDSU (S: 10D:2G:2U)</w:t>
            </w:r>
          </w:p>
          <w:p w14:paraId="0477801C" w14:textId="77777777" w:rsidR="00B644C1" w:rsidRDefault="00B644C1" w:rsidP="00AF0D4C">
            <w:pPr>
              <w:keepNext/>
              <w:spacing w:before="20" w:after="20" w:line="276" w:lineRule="auto"/>
              <w:rPr>
                <w:lang w:eastAsia="zh-CN"/>
              </w:rPr>
            </w:pPr>
            <w:r>
              <w:rPr>
                <w:lang w:eastAsia="zh-CN"/>
              </w:rPr>
              <w:t>DDSU (S: 11D:3G:0U)</w:t>
            </w:r>
          </w:p>
          <w:p w14:paraId="777A674B" w14:textId="77777777" w:rsidR="00B644C1" w:rsidRDefault="00B644C1" w:rsidP="00AF0D4C">
            <w:pPr>
              <w:keepNext/>
              <w:spacing w:before="20" w:after="20" w:line="276" w:lineRule="auto"/>
              <w:rPr>
                <w:lang w:eastAsia="zh-CN"/>
              </w:rPr>
            </w:pPr>
            <w:r>
              <w:rPr>
                <w:lang w:eastAsia="zh-CN"/>
              </w:rPr>
              <w:t>Other frame structures can be reported by companies.</w:t>
            </w:r>
          </w:p>
        </w:tc>
      </w:tr>
      <w:tr w:rsidR="00B644C1" w:rsidRPr="007368F9" w14:paraId="746458DA" w14:textId="77777777" w:rsidTr="00AF0D4C">
        <w:trPr>
          <w:trHeight w:val="147"/>
          <w:jc w:val="center"/>
        </w:trPr>
        <w:tc>
          <w:tcPr>
            <w:tcW w:w="3114" w:type="dxa"/>
            <w:tcMar>
              <w:top w:w="0" w:type="dxa"/>
              <w:left w:w="108" w:type="dxa"/>
              <w:bottom w:w="0" w:type="dxa"/>
              <w:right w:w="108" w:type="dxa"/>
            </w:tcMar>
            <w:vAlign w:val="center"/>
          </w:tcPr>
          <w:p w14:paraId="10E103CF" w14:textId="77777777" w:rsidR="00B644C1" w:rsidRPr="007368F9" w:rsidRDefault="00B644C1" w:rsidP="00AF0D4C">
            <w:pPr>
              <w:rPr>
                <w:lang w:eastAsia="zh-CN"/>
              </w:rPr>
            </w:pPr>
            <w:r>
              <w:rPr>
                <w:rFonts w:hint="eastAsia"/>
                <w:lang w:eastAsia="zh-CN"/>
              </w:rPr>
              <w:t>T</w:t>
            </w:r>
            <w:r>
              <w:rPr>
                <w:lang w:eastAsia="zh-CN"/>
              </w:rPr>
              <w:t>arget data rates for eMBB</w:t>
            </w:r>
          </w:p>
        </w:tc>
        <w:tc>
          <w:tcPr>
            <w:tcW w:w="5953" w:type="dxa"/>
            <w:tcMar>
              <w:top w:w="0" w:type="dxa"/>
              <w:left w:w="108" w:type="dxa"/>
              <w:bottom w:w="0" w:type="dxa"/>
              <w:right w:w="108" w:type="dxa"/>
            </w:tcMar>
            <w:vAlign w:val="center"/>
          </w:tcPr>
          <w:p w14:paraId="235BCC4E" w14:textId="77777777" w:rsidR="00B644C1" w:rsidRPr="00413D15" w:rsidRDefault="00B644C1" w:rsidP="00AF0D4C">
            <w:pPr>
              <w:keepNext/>
              <w:spacing w:before="20" w:after="20" w:line="276" w:lineRule="auto"/>
              <w:rPr>
                <w:lang w:eastAsia="zh-CN"/>
              </w:rPr>
            </w:pPr>
            <w:r w:rsidRPr="00413D15">
              <w:rPr>
                <w:lang w:eastAsia="zh-CN"/>
              </w:rPr>
              <w:t xml:space="preserve">Indoor: DL: 25Mbps, UL:5Mbps </w:t>
            </w:r>
          </w:p>
          <w:p w14:paraId="13B99758" w14:textId="77777777" w:rsidR="00B644C1" w:rsidRPr="00413D15" w:rsidRDefault="00B644C1" w:rsidP="00AF0D4C">
            <w:pPr>
              <w:keepNext/>
              <w:spacing w:before="20" w:after="20" w:line="276" w:lineRule="auto"/>
              <w:rPr>
                <w:lang w:eastAsia="zh-CN"/>
              </w:rPr>
            </w:pPr>
            <w:r w:rsidRPr="00413D15">
              <w:rPr>
                <w:lang w:eastAsia="zh-CN"/>
              </w:rPr>
              <w:t>Urban: DL: 25Mbps, UL: 5Mbps</w:t>
            </w:r>
          </w:p>
          <w:p w14:paraId="51EFB7A0" w14:textId="77777777" w:rsidR="00B644C1" w:rsidRPr="00413D15" w:rsidRDefault="00B644C1" w:rsidP="00AF0D4C">
            <w:pPr>
              <w:keepNext/>
              <w:spacing w:before="20" w:after="20" w:line="276" w:lineRule="auto"/>
              <w:rPr>
                <w:lang w:eastAsia="zh-CN"/>
              </w:rPr>
            </w:pPr>
            <w:r w:rsidRPr="00413D15">
              <w:rPr>
                <w:lang w:eastAsia="zh-CN"/>
              </w:rPr>
              <w:t>Suburban: DL: 1Mbps, UL: 50kbps</w:t>
            </w:r>
            <w:r>
              <w:rPr>
                <w:lang w:eastAsia="zh-CN"/>
              </w:rPr>
              <w:t xml:space="preserve"> (low priority)</w:t>
            </w:r>
          </w:p>
        </w:tc>
      </w:tr>
      <w:tr w:rsidR="00B644C1" w:rsidRPr="007368F9" w14:paraId="0BBCC0EE" w14:textId="77777777" w:rsidTr="00AF0D4C">
        <w:trPr>
          <w:trHeight w:val="147"/>
          <w:jc w:val="center"/>
        </w:trPr>
        <w:tc>
          <w:tcPr>
            <w:tcW w:w="3114" w:type="dxa"/>
            <w:tcMar>
              <w:top w:w="0" w:type="dxa"/>
              <w:left w:w="108" w:type="dxa"/>
              <w:bottom w:w="0" w:type="dxa"/>
              <w:right w:w="108" w:type="dxa"/>
            </w:tcMar>
            <w:vAlign w:val="center"/>
          </w:tcPr>
          <w:p w14:paraId="48B19A55" w14:textId="77777777" w:rsidR="00B644C1" w:rsidRPr="0064691D" w:rsidRDefault="00B644C1" w:rsidP="00AF0D4C">
            <w:pPr>
              <w:rPr>
                <w:lang w:eastAsia="zh-CN"/>
              </w:rPr>
            </w:pPr>
            <w:r w:rsidRPr="0064691D">
              <w:rPr>
                <w:lang w:eastAsia="zh-CN"/>
              </w:rPr>
              <w:t>Packet size for VoIP</w:t>
            </w:r>
          </w:p>
        </w:tc>
        <w:tc>
          <w:tcPr>
            <w:tcW w:w="5953" w:type="dxa"/>
            <w:tcMar>
              <w:top w:w="0" w:type="dxa"/>
              <w:left w:w="108" w:type="dxa"/>
              <w:bottom w:w="0" w:type="dxa"/>
              <w:right w:w="108" w:type="dxa"/>
            </w:tcMar>
            <w:vAlign w:val="center"/>
          </w:tcPr>
          <w:p w14:paraId="607A8186" w14:textId="77777777" w:rsidR="00B644C1" w:rsidRDefault="00B644C1" w:rsidP="00AF0D4C">
            <w:pPr>
              <w:keepNext/>
              <w:spacing w:before="20" w:after="20" w:line="276" w:lineRule="auto"/>
              <w:rPr>
                <w:lang w:eastAsia="zh-CN"/>
              </w:rPr>
            </w:pPr>
            <w:r w:rsidRPr="0064691D">
              <w:rPr>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B644C1" w:rsidRPr="00F47351" w14:paraId="066B93BB" w14:textId="77777777" w:rsidTr="00AF0D4C">
              <w:trPr>
                <w:jc w:val="center"/>
              </w:trPr>
              <w:tc>
                <w:tcPr>
                  <w:tcW w:w="1562" w:type="dxa"/>
                  <w:tcMar>
                    <w:top w:w="0" w:type="dxa"/>
                    <w:left w:w="108" w:type="dxa"/>
                    <w:bottom w:w="0" w:type="dxa"/>
                    <w:right w:w="108" w:type="dxa"/>
                  </w:tcMar>
                  <w:vAlign w:val="center"/>
                  <w:hideMark/>
                </w:tcPr>
                <w:p w14:paraId="56C7D8EE" w14:textId="77777777" w:rsidR="00B644C1" w:rsidRPr="007D425F" w:rsidRDefault="00B644C1" w:rsidP="00AF0D4C">
                  <w:r w:rsidRPr="007D425F">
                    <w:t> </w:t>
                  </w:r>
                </w:p>
              </w:tc>
              <w:tc>
                <w:tcPr>
                  <w:tcW w:w="2683" w:type="dxa"/>
                  <w:tcMar>
                    <w:top w:w="0" w:type="dxa"/>
                    <w:left w:w="108" w:type="dxa"/>
                    <w:bottom w:w="0" w:type="dxa"/>
                    <w:right w:w="108" w:type="dxa"/>
                  </w:tcMar>
                  <w:vAlign w:val="center"/>
                  <w:hideMark/>
                </w:tcPr>
                <w:p w14:paraId="4BDA07D7" w14:textId="77777777" w:rsidR="00B644C1" w:rsidRPr="007D425F" w:rsidRDefault="00B644C1" w:rsidP="00AF0D4C">
                  <w:r w:rsidRPr="007D425F">
                    <w:t>Size (bits)</w:t>
                  </w:r>
                </w:p>
              </w:tc>
            </w:tr>
            <w:tr w:rsidR="00B644C1" w:rsidRPr="00F47351" w14:paraId="26AFD363" w14:textId="77777777" w:rsidTr="00AF0D4C">
              <w:trPr>
                <w:jc w:val="center"/>
              </w:trPr>
              <w:tc>
                <w:tcPr>
                  <w:tcW w:w="1562" w:type="dxa"/>
                  <w:tcMar>
                    <w:top w:w="0" w:type="dxa"/>
                    <w:left w:w="108" w:type="dxa"/>
                    <w:bottom w:w="0" w:type="dxa"/>
                    <w:right w:w="108" w:type="dxa"/>
                  </w:tcMar>
                  <w:vAlign w:val="center"/>
                  <w:hideMark/>
                </w:tcPr>
                <w:p w14:paraId="680F317E" w14:textId="77777777" w:rsidR="00B644C1" w:rsidRPr="007D425F" w:rsidRDefault="00B644C1" w:rsidP="00AF0D4C">
                  <w:r w:rsidRPr="007D425F">
                    <w:t>Payload</w:t>
                  </w:r>
                </w:p>
              </w:tc>
              <w:tc>
                <w:tcPr>
                  <w:tcW w:w="2683" w:type="dxa"/>
                  <w:tcMar>
                    <w:top w:w="0" w:type="dxa"/>
                    <w:left w:w="108" w:type="dxa"/>
                    <w:bottom w:w="0" w:type="dxa"/>
                    <w:right w:w="108" w:type="dxa"/>
                  </w:tcMar>
                  <w:vAlign w:val="center"/>
                  <w:hideMark/>
                </w:tcPr>
                <w:p w14:paraId="29EA9055" w14:textId="77777777" w:rsidR="00B644C1" w:rsidRPr="007D425F" w:rsidRDefault="00B644C1" w:rsidP="00AF0D4C">
                  <w:r w:rsidRPr="007D425F">
                    <w:t>256</w:t>
                  </w:r>
                </w:p>
              </w:tc>
            </w:tr>
            <w:tr w:rsidR="00B644C1" w:rsidRPr="00F47351" w14:paraId="7A9BA8E0" w14:textId="77777777" w:rsidTr="00AF0D4C">
              <w:trPr>
                <w:jc w:val="center"/>
              </w:trPr>
              <w:tc>
                <w:tcPr>
                  <w:tcW w:w="1562" w:type="dxa"/>
                  <w:tcMar>
                    <w:top w:w="0" w:type="dxa"/>
                    <w:left w:w="108" w:type="dxa"/>
                    <w:bottom w:w="0" w:type="dxa"/>
                    <w:right w:w="108" w:type="dxa"/>
                  </w:tcMar>
                  <w:vAlign w:val="center"/>
                  <w:hideMark/>
                </w:tcPr>
                <w:p w14:paraId="424D53E2" w14:textId="77777777" w:rsidR="00B644C1" w:rsidRPr="007D425F" w:rsidRDefault="00B644C1" w:rsidP="00AF0D4C">
                  <w:r w:rsidRPr="007D425F">
                    <w:t>CRC</w:t>
                  </w:r>
                </w:p>
              </w:tc>
              <w:tc>
                <w:tcPr>
                  <w:tcW w:w="2683" w:type="dxa"/>
                  <w:tcMar>
                    <w:top w:w="0" w:type="dxa"/>
                    <w:left w:w="108" w:type="dxa"/>
                    <w:bottom w:w="0" w:type="dxa"/>
                    <w:right w:w="108" w:type="dxa"/>
                  </w:tcMar>
                  <w:vAlign w:val="center"/>
                  <w:hideMark/>
                </w:tcPr>
                <w:p w14:paraId="2B97D38E" w14:textId="77777777" w:rsidR="00B644C1" w:rsidRPr="007D425F" w:rsidRDefault="00B644C1" w:rsidP="00AF0D4C">
                  <w:r w:rsidRPr="007D425F">
                    <w:t>16 (TBS size lower than 3824 bits)</w:t>
                  </w:r>
                </w:p>
              </w:tc>
            </w:tr>
            <w:tr w:rsidR="00B644C1" w:rsidRPr="00F47351" w14:paraId="5127483C" w14:textId="77777777" w:rsidTr="00AF0D4C">
              <w:trPr>
                <w:jc w:val="center"/>
              </w:trPr>
              <w:tc>
                <w:tcPr>
                  <w:tcW w:w="1562" w:type="dxa"/>
                  <w:tcMar>
                    <w:top w:w="0" w:type="dxa"/>
                    <w:left w:w="108" w:type="dxa"/>
                    <w:bottom w:w="0" w:type="dxa"/>
                    <w:right w:w="108" w:type="dxa"/>
                  </w:tcMar>
                  <w:vAlign w:val="center"/>
                  <w:hideMark/>
                </w:tcPr>
                <w:p w14:paraId="40AAA5B7" w14:textId="77777777" w:rsidR="00B644C1" w:rsidRPr="007D425F" w:rsidRDefault="00B644C1" w:rsidP="00AF0D4C">
                  <w:r w:rsidRPr="007D425F">
                    <w:t>MAC</w:t>
                  </w:r>
                </w:p>
              </w:tc>
              <w:tc>
                <w:tcPr>
                  <w:tcW w:w="2683" w:type="dxa"/>
                  <w:tcMar>
                    <w:top w:w="0" w:type="dxa"/>
                    <w:left w:w="108" w:type="dxa"/>
                    <w:bottom w:w="0" w:type="dxa"/>
                    <w:right w:w="108" w:type="dxa"/>
                  </w:tcMar>
                  <w:vAlign w:val="center"/>
                  <w:hideMark/>
                </w:tcPr>
                <w:p w14:paraId="6DA43F8F" w14:textId="77777777" w:rsidR="00B644C1" w:rsidRPr="007D425F" w:rsidRDefault="00B644C1" w:rsidP="00AF0D4C">
                  <w:r w:rsidRPr="007D425F">
                    <w:t>16 (with 12 bits SN size)</w:t>
                  </w:r>
                </w:p>
              </w:tc>
            </w:tr>
            <w:tr w:rsidR="00B644C1" w:rsidRPr="00F47351" w14:paraId="52040162" w14:textId="77777777" w:rsidTr="00AF0D4C">
              <w:trPr>
                <w:jc w:val="center"/>
              </w:trPr>
              <w:tc>
                <w:tcPr>
                  <w:tcW w:w="1562" w:type="dxa"/>
                  <w:tcMar>
                    <w:top w:w="0" w:type="dxa"/>
                    <w:left w:w="108" w:type="dxa"/>
                    <w:bottom w:w="0" w:type="dxa"/>
                    <w:right w:w="108" w:type="dxa"/>
                  </w:tcMar>
                  <w:vAlign w:val="center"/>
                  <w:hideMark/>
                </w:tcPr>
                <w:p w14:paraId="6B0B063A" w14:textId="77777777" w:rsidR="00B644C1" w:rsidRPr="007D425F" w:rsidRDefault="00B644C1" w:rsidP="00AF0D4C">
                  <w:r w:rsidRPr="007D425F">
                    <w:t>RLC</w:t>
                  </w:r>
                </w:p>
              </w:tc>
              <w:tc>
                <w:tcPr>
                  <w:tcW w:w="2683" w:type="dxa"/>
                  <w:tcMar>
                    <w:top w:w="0" w:type="dxa"/>
                    <w:left w:w="108" w:type="dxa"/>
                    <w:bottom w:w="0" w:type="dxa"/>
                    <w:right w:w="108" w:type="dxa"/>
                  </w:tcMar>
                  <w:vAlign w:val="center"/>
                  <w:hideMark/>
                </w:tcPr>
                <w:p w14:paraId="20FAD682" w14:textId="77777777" w:rsidR="00B644C1" w:rsidRPr="007D425F" w:rsidRDefault="00B644C1" w:rsidP="00AF0D4C">
                  <w:r w:rsidRPr="007D425F">
                    <w:t>8 (with 6 bits SN size)</w:t>
                  </w:r>
                </w:p>
              </w:tc>
            </w:tr>
            <w:tr w:rsidR="00B644C1" w:rsidRPr="00F47351" w14:paraId="17CFF328" w14:textId="77777777" w:rsidTr="00AF0D4C">
              <w:trPr>
                <w:jc w:val="center"/>
              </w:trPr>
              <w:tc>
                <w:tcPr>
                  <w:tcW w:w="1562" w:type="dxa"/>
                  <w:tcMar>
                    <w:top w:w="0" w:type="dxa"/>
                    <w:left w:w="108" w:type="dxa"/>
                    <w:bottom w:w="0" w:type="dxa"/>
                    <w:right w:w="108" w:type="dxa"/>
                  </w:tcMar>
                  <w:vAlign w:val="center"/>
                  <w:hideMark/>
                </w:tcPr>
                <w:p w14:paraId="7EB5E35D" w14:textId="77777777" w:rsidR="00B644C1" w:rsidRPr="007D425F" w:rsidRDefault="00B644C1" w:rsidP="00AF0D4C">
                  <w:r w:rsidRPr="007D425F">
                    <w:t>PDCP</w:t>
                  </w:r>
                </w:p>
              </w:tc>
              <w:tc>
                <w:tcPr>
                  <w:tcW w:w="2683" w:type="dxa"/>
                  <w:tcMar>
                    <w:top w:w="0" w:type="dxa"/>
                    <w:left w:w="108" w:type="dxa"/>
                    <w:bottom w:w="0" w:type="dxa"/>
                    <w:right w:w="108" w:type="dxa"/>
                  </w:tcMar>
                  <w:vAlign w:val="center"/>
                  <w:hideMark/>
                </w:tcPr>
                <w:p w14:paraId="22E07407" w14:textId="77777777" w:rsidR="00B644C1" w:rsidRPr="007D425F" w:rsidRDefault="00B644C1" w:rsidP="00AF0D4C">
                  <w:r w:rsidRPr="007D425F">
                    <w:t>16</w:t>
                  </w:r>
                </w:p>
              </w:tc>
            </w:tr>
            <w:tr w:rsidR="00B644C1" w:rsidRPr="00F47351" w14:paraId="7DB6E0A7" w14:textId="77777777" w:rsidTr="00AF0D4C">
              <w:trPr>
                <w:jc w:val="center"/>
              </w:trPr>
              <w:tc>
                <w:tcPr>
                  <w:tcW w:w="1562" w:type="dxa"/>
                  <w:tcMar>
                    <w:top w:w="0" w:type="dxa"/>
                    <w:left w:w="108" w:type="dxa"/>
                    <w:bottom w:w="0" w:type="dxa"/>
                    <w:right w:w="108" w:type="dxa"/>
                  </w:tcMar>
                  <w:vAlign w:val="center"/>
                </w:tcPr>
                <w:p w14:paraId="1FB00B5E" w14:textId="77777777" w:rsidR="00B644C1" w:rsidRPr="007D425F" w:rsidRDefault="00B644C1" w:rsidP="00AF0D4C">
                  <w:r w:rsidRPr="007D425F">
                    <w:t>RTP/UDP/IP</w:t>
                  </w:r>
                </w:p>
              </w:tc>
              <w:tc>
                <w:tcPr>
                  <w:tcW w:w="2683" w:type="dxa"/>
                  <w:tcMar>
                    <w:top w:w="0" w:type="dxa"/>
                    <w:left w:w="108" w:type="dxa"/>
                    <w:bottom w:w="0" w:type="dxa"/>
                    <w:right w:w="108" w:type="dxa"/>
                  </w:tcMar>
                  <w:vAlign w:val="center"/>
                </w:tcPr>
                <w:p w14:paraId="3FB0D3B7" w14:textId="77777777" w:rsidR="00B644C1" w:rsidRPr="007D425F" w:rsidRDefault="00B644C1" w:rsidP="00AF0D4C">
                  <w:r w:rsidRPr="007D425F">
                    <w:t>24 (w RoHC)</w:t>
                  </w:r>
                </w:p>
              </w:tc>
            </w:tr>
          </w:tbl>
          <w:p w14:paraId="6BD56A51" w14:textId="77777777" w:rsidR="00B644C1" w:rsidRDefault="00B644C1" w:rsidP="00AF0D4C">
            <w:pPr>
              <w:keepNext/>
              <w:spacing w:before="20" w:after="20" w:line="276" w:lineRule="auto"/>
              <w:rPr>
                <w:lang w:eastAsia="zh-CN"/>
              </w:rPr>
            </w:pPr>
            <w:r w:rsidRPr="00A902CA">
              <w:rPr>
                <w:lang w:eastAsia="zh-CN"/>
              </w:rPr>
              <w:t>If applicable, companies report TB size assumed in evaluation</w:t>
            </w:r>
            <w:r>
              <w:rPr>
                <w:lang w:eastAsia="zh-CN"/>
              </w:rPr>
              <w:t>.</w:t>
            </w:r>
          </w:p>
          <w:p w14:paraId="755C84CE" w14:textId="77777777" w:rsidR="00B644C1" w:rsidRPr="009D2737" w:rsidRDefault="00B644C1" w:rsidP="00AF0D4C">
            <w:pPr>
              <w:keepNext/>
              <w:spacing w:before="20" w:after="20" w:line="276" w:lineRule="auto"/>
              <w:rPr>
                <w:lang w:eastAsia="zh-CN"/>
              </w:rPr>
            </w:pPr>
          </w:p>
          <w:p w14:paraId="795FDBE0" w14:textId="77777777" w:rsidR="00B644C1" w:rsidRDefault="00B644C1" w:rsidP="00AF0D4C">
            <w:pPr>
              <w:keepNext/>
              <w:spacing w:before="20" w:after="20" w:line="276" w:lineRule="auto"/>
              <w:rPr>
                <w:lang w:eastAsia="zh-CN"/>
              </w:rPr>
            </w:pPr>
          </w:p>
          <w:p w14:paraId="6D83291E" w14:textId="77777777" w:rsidR="00B644C1" w:rsidRDefault="00B644C1" w:rsidP="00AF0D4C">
            <w:pPr>
              <w:keepNext/>
              <w:spacing w:before="20" w:after="20" w:line="276" w:lineRule="auto"/>
              <w:rPr>
                <w:lang w:eastAsia="zh-CN"/>
              </w:rPr>
            </w:pPr>
            <w:r>
              <w:rPr>
                <w:rFonts w:hint="eastAsia"/>
                <w:lang w:eastAsia="zh-CN"/>
              </w:rPr>
              <w:t>F</w:t>
            </w:r>
            <w:r>
              <w:rPr>
                <w:lang w:eastAsia="zh-CN"/>
              </w:rPr>
              <w:t>or SIP invite message</w:t>
            </w:r>
          </w:p>
          <w:p w14:paraId="5BCD50C5" w14:textId="77777777" w:rsidR="00B644C1" w:rsidRDefault="00B644C1" w:rsidP="00AF0D4C">
            <w:pPr>
              <w:keepNext/>
              <w:numPr>
                <w:ilvl w:val="0"/>
                <w:numId w:val="15"/>
              </w:numPr>
              <w:spacing w:before="20" w:after="20" w:line="276" w:lineRule="auto"/>
              <w:rPr>
                <w:lang w:eastAsia="zh-CN"/>
              </w:rPr>
            </w:pPr>
            <w:r w:rsidRPr="002910DA">
              <w:t>Payload of 1500 bytes can be a starting point</w:t>
            </w:r>
            <w:r>
              <w:t>.</w:t>
            </w:r>
          </w:p>
          <w:p w14:paraId="6EA06C8E" w14:textId="77777777" w:rsidR="00B644C1" w:rsidRPr="005364A0" w:rsidRDefault="00B644C1" w:rsidP="00AF0D4C">
            <w:pPr>
              <w:keepNext/>
              <w:numPr>
                <w:ilvl w:val="0"/>
                <w:numId w:val="15"/>
              </w:numPr>
              <w:spacing w:before="20" w:after="20" w:line="276" w:lineRule="auto"/>
            </w:pPr>
            <w:r w:rsidRPr="005364A0">
              <w:rPr>
                <w:lang w:eastAsia="zh-CN"/>
              </w:rPr>
              <w:t xml:space="preserve">The assumptions (TB size, time period etc.) are reported by </w:t>
            </w:r>
            <w:r w:rsidRPr="005364A0">
              <w:t>companies.</w:t>
            </w:r>
          </w:p>
          <w:p w14:paraId="1B717F5F" w14:textId="77777777" w:rsidR="00B644C1" w:rsidRDefault="00B644C1" w:rsidP="00AF0D4C">
            <w:pPr>
              <w:keepNext/>
              <w:numPr>
                <w:ilvl w:val="0"/>
                <w:numId w:val="15"/>
              </w:numPr>
              <w:spacing w:before="20" w:after="20" w:line="276" w:lineRule="auto"/>
            </w:pPr>
            <w:r w:rsidRPr="002910DA">
              <w:t xml:space="preserve">Contributions R1-2003464 and </w:t>
            </w:r>
            <w:hyperlink r:id="rId14" w:history="1">
              <w:r w:rsidRPr="007D425F">
                <w:t>R1-2005259</w:t>
              </w:r>
            </w:hyperlink>
            <w:r w:rsidRPr="002910DA">
              <w:t xml:space="preserve"> are taken into account for the evaluation</w:t>
            </w:r>
          </w:p>
          <w:p w14:paraId="6C3015AF" w14:textId="77777777" w:rsidR="00B644C1" w:rsidRPr="0064691D" w:rsidRDefault="00B644C1" w:rsidP="00AF0D4C">
            <w:pPr>
              <w:keepNext/>
              <w:numPr>
                <w:ilvl w:val="0"/>
                <w:numId w:val="16"/>
              </w:numPr>
              <w:spacing w:before="20" w:after="20" w:line="276" w:lineRule="auto"/>
              <w:rPr>
                <w:lang w:eastAsia="zh-CN"/>
              </w:rPr>
            </w:pPr>
            <w:r>
              <w:rPr>
                <w:lang w:eastAsia="zh-CN"/>
              </w:rPr>
              <w:t xml:space="preserve">In </w:t>
            </w:r>
            <w:r w:rsidRPr="005364A0">
              <w:rPr>
                <w:lang w:eastAsia="zh-CN"/>
              </w:rPr>
              <w:t>additio</w:t>
            </w:r>
            <w:r w:rsidRPr="005364A0">
              <w:t>n, 1 second time period can also be considered.</w:t>
            </w:r>
          </w:p>
        </w:tc>
      </w:tr>
      <w:tr w:rsidR="00B644C1" w:rsidRPr="007368F9" w14:paraId="2C82B751" w14:textId="77777777" w:rsidTr="00AF0D4C">
        <w:trPr>
          <w:trHeight w:val="147"/>
          <w:jc w:val="center"/>
        </w:trPr>
        <w:tc>
          <w:tcPr>
            <w:tcW w:w="3114" w:type="dxa"/>
            <w:tcMar>
              <w:top w:w="0" w:type="dxa"/>
              <w:left w:w="108" w:type="dxa"/>
              <w:bottom w:w="0" w:type="dxa"/>
              <w:right w:w="108" w:type="dxa"/>
            </w:tcMar>
            <w:vAlign w:val="center"/>
          </w:tcPr>
          <w:p w14:paraId="634222BB" w14:textId="77777777" w:rsidR="00B644C1" w:rsidRPr="0064691D" w:rsidRDefault="00B644C1" w:rsidP="00AF0D4C">
            <w:pPr>
              <w:rPr>
                <w:lang w:eastAsia="zh-CN"/>
              </w:rPr>
            </w:pPr>
            <w:r w:rsidRPr="0064691D">
              <w:t>Latency requirements for VoIP</w:t>
            </w:r>
          </w:p>
        </w:tc>
        <w:tc>
          <w:tcPr>
            <w:tcW w:w="5953" w:type="dxa"/>
            <w:tcMar>
              <w:top w:w="0" w:type="dxa"/>
              <w:left w:w="108" w:type="dxa"/>
              <w:bottom w:w="0" w:type="dxa"/>
              <w:right w:w="108" w:type="dxa"/>
            </w:tcMar>
            <w:vAlign w:val="center"/>
          </w:tcPr>
          <w:p w14:paraId="7B3B4994" w14:textId="77777777" w:rsidR="00B644C1" w:rsidRPr="001F290C" w:rsidRDefault="00B644C1" w:rsidP="00AF0D4C">
            <w:pPr>
              <w:keepNext/>
              <w:spacing w:before="20" w:after="20" w:line="276" w:lineRule="auto"/>
              <w:rPr>
                <w:lang w:eastAsia="zh-CN"/>
              </w:rPr>
            </w:pPr>
            <w:r>
              <w:t xml:space="preserve"> </w:t>
            </w:r>
            <w:r w:rsidRPr="00057290">
              <w:t>Latency requirements assumed in VoIP evaluation for TDD and FDD are reported by companies.</w:t>
            </w:r>
          </w:p>
        </w:tc>
      </w:tr>
      <w:tr w:rsidR="00B644C1" w:rsidRPr="007368F9" w14:paraId="20851019" w14:textId="77777777" w:rsidTr="00AF0D4C">
        <w:trPr>
          <w:trHeight w:val="147"/>
          <w:jc w:val="center"/>
        </w:trPr>
        <w:tc>
          <w:tcPr>
            <w:tcW w:w="3114" w:type="dxa"/>
            <w:tcMar>
              <w:top w:w="0" w:type="dxa"/>
              <w:left w:w="108" w:type="dxa"/>
              <w:bottom w:w="0" w:type="dxa"/>
              <w:right w:w="108" w:type="dxa"/>
            </w:tcMar>
            <w:vAlign w:val="center"/>
          </w:tcPr>
          <w:p w14:paraId="2DBF5E57" w14:textId="77777777" w:rsidR="00B644C1" w:rsidRPr="00FD6495" w:rsidRDefault="00B644C1" w:rsidP="00AF0D4C">
            <w:r w:rsidRPr="00FD6495">
              <w:rPr>
                <w:bCs/>
              </w:rPr>
              <w:t>BWP</w:t>
            </w:r>
          </w:p>
        </w:tc>
        <w:tc>
          <w:tcPr>
            <w:tcW w:w="5953" w:type="dxa"/>
            <w:tcMar>
              <w:top w:w="0" w:type="dxa"/>
              <w:left w:w="108" w:type="dxa"/>
              <w:bottom w:w="0" w:type="dxa"/>
              <w:right w:w="108" w:type="dxa"/>
            </w:tcMar>
            <w:vAlign w:val="center"/>
          </w:tcPr>
          <w:p w14:paraId="21930720" w14:textId="77777777" w:rsidR="00B644C1" w:rsidRPr="005F68FE" w:rsidRDefault="00B644C1" w:rsidP="00AF0D4C">
            <w:pPr>
              <w:keepNext/>
              <w:spacing w:before="20" w:after="20" w:line="276" w:lineRule="auto"/>
              <w:rPr>
                <w:lang w:eastAsia="zh-CN"/>
              </w:rPr>
            </w:pPr>
            <w:r w:rsidRPr="00436B6C">
              <w:rPr>
                <w:lang w:eastAsia="zh-CN"/>
              </w:rPr>
              <w:t>100MHz, [400MHz]</w:t>
            </w:r>
          </w:p>
        </w:tc>
      </w:tr>
      <w:tr w:rsidR="00B644C1" w:rsidRPr="007368F9" w14:paraId="06855173" w14:textId="77777777" w:rsidTr="00AF0D4C">
        <w:trPr>
          <w:trHeight w:val="147"/>
          <w:jc w:val="center"/>
        </w:trPr>
        <w:tc>
          <w:tcPr>
            <w:tcW w:w="3114" w:type="dxa"/>
            <w:tcMar>
              <w:top w:w="0" w:type="dxa"/>
              <w:left w:w="108" w:type="dxa"/>
              <w:bottom w:w="0" w:type="dxa"/>
              <w:right w:w="108" w:type="dxa"/>
            </w:tcMar>
            <w:vAlign w:val="center"/>
          </w:tcPr>
          <w:p w14:paraId="2BC74EC6" w14:textId="77777777" w:rsidR="00B644C1" w:rsidRPr="00FD6495" w:rsidRDefault="00B644C1" w:rsidP="00AF0D4C">
            <w:r w:rsidRPr="00FD6495">
              <w:t>Channel model for link-level simulation</w:t>
            </w:r>
          </w:p>
        </w:tc>
        <w:tc>
          <w:tcPr>
            <w:tcW w:w="5953" w:type="dxa"/>
            <w:tcMar>
              <w:top w:w="0" w:type="dxa"/>
              <w:left w:w="108" w:type="dxa"/>
              <w:bottom w:w="0" w:type="dxa"/>
              <w:right w:w="108" w:type="dxa"/>
            </w:tcMar>
            <w:vAlign w:val="center"/>
          </w:tcPr>
          <w:p w14:paraId="1825C48B" w14:textId="77777777" w:rsidR="00B644C1" w:rsidRDefault="00B644C1" w:rsidP="00AF0D4C">
            <w:pPr>
              <w:keepNext/>
              <w:spacing w:before="20" w:after="20" w:line="276" w:lineRule="auto"/>
              <w:rPr>
                <w:lang w:eastAsia="zh-CN"/>
              </w:rPr>
            </w:pPr>
            <w:r>
              <w:rPr>
                <w:lang w:eastAsia="zh-CN"/>
              </w:rPr>
              <w:t>CDL- A, TDL-A, [urban/suburban: TDL-C]</w:t>
            </w:r>
          </w:p>
          <w:p w14:paraId="7BF1CE53" w14:textId="77777777" w:rsidR="00B644C1" w:rsidRPr="005F68FE" w:rsidRDefault="00B644C1" w:rsidP="00AF0D4C">
            <w:pPr>
              <w:keepNext/>
              <w:spacing w:before="20" w:after="20" w:line="276" w:lineRule="auto"/>
              <w:rPr>
                <w:lang w:eastAsia="zh-CN"/>
              </w:rPr>
            </w:pPr>
            <w:r>
              <w:rPr>
                <w:lang w:eastAsia="zh-CN"/>
              </w:rPr>
              <w:t>Note: company can provide simulation results based on either TDL channel or CDL model</w:t>
            </w:r>
          </w:p>
        </w:tc>
      </w:tr>
      <w:tr w:rsidR="00B644C1" w:rsidRPr="007368F9" w14:paraId="150270C7" w14:textId="77777777" w:rsidTr="00AF0D4C">
        <w:trPr>
          <w:trHeight w:val="147"/>
          <w:jc w:val="center"/>
        </w:trPr>
        <w:tc>
          <w:tcPr>
            <w:tcW w:w="3114" w:type="dxa"/>
            <w:tcMar>
              <w:top w:w="0" w:type="dxa"/>
              <w:left w:w="108" w:type="dxa"/>
              <w:bottom w:w="0" w:type="dxa"/>
              <w:right w:w="108" w:type="dxa"/>
            </w:tcMar>
            <w:vAlign w:val="center"/>
          </w:tcPr>
          <w:p w14:paraId="43924FAA" w14:textId="77777777" w:rsidR="00B644C1" w:rsidRPr="00FD6495" w:rsidRDefault="00B644C1" w:rsidP="00AF0D4C">
            <w:r w:rsidRPr="00E45EA2">
              <w:t>Delay spread</w:t>
            </w:r>
          </w:p>
        </w:tc>
        <w:tc>
          <w:tcPr>
            <w:tcW w:w="5953" w:type="dxa"/>
            <w:tcMar>
              <w:top w:w="0" w:type="dxa"/>
              <w:left w:w="108" w:type="dxa"/>
              <w:bottom w:w="0" w:type="dxa"/>
              <w:right w:w="108" w:type="dxa"/>
            </w:tcMar>
            <w:vAlign w:val="center"/>
          </w:tcPr>
          <w:p w14:paraId="5F071103" w14:textId="77777777" w:rsidR="00B644C1" w:rsidRPr="00886D12" w:rsidRDefault="00B644C1" w:rsidP="00AF0D4C">
            <w:pPr>
              <w:keepNext/>
              <w:spacing w:before="20" w:after="20" w:line="276" w:lineRule="auto"/>
              <w:rPr>
                <w:lang w:val="it-IT" w:eastAsia="zh-CN"/>
              </w:rPr>
            </w:pPr>
            <w:r w:rsidRPr="00886D12">
              <w:rPr>
                <w:lang w:val="it-IT" w:eastAsia="zh-CN"/>
              </w:rPr>
              <w:t>Indoor scenario: 30ns</w:t>
            </w:r>
          </w:p>
          <w:p w14:paraId="2D247B47" w14:textId="77777777" w:rsidR="00B644C1" w:rsidRPr="00886D12" w:rsidRDefault="00B644C1" w:rsidP="00AF0D4C">
            <w:pPr>
              <w:keepNext/>
              <w:spacing w:before="20" w:after="20" w:line="276" w:lineRule="auto"/>
              <w:rPr>
                <w:lang w:val="it-IT" w:eastAsia="zh-CN"/>
              </w:rPr>
            </w:pPr>
            <w:r w:rsidRPr="00886D12">
              <w:rPr>
                <w:lang w:val="it-IT" w:eastAsia="zh-CN"/>
              </w:rPr>
              <w:t>Urban scenario: 100ns</w:t>
            </w:r>
          </w:p>
          <w:p w14:paraId="6B9A2ECD" w14:textId="77777777" w:rsidR="00B644C1" w:rsidRPr="005F68FE" w:rsidRDefault="00B644C1" w:rsidP="00AF0D4C">
            <w:pPr>
              <w:keepNext/>
              <w:spacing w:before="20" w:after="20" w:line="276" w:lineRule="auto"/>
              <w:rPr>
                <w:lang w:eastAsia="zh-CN"/>
              </w:rPr>
            </w:pPr>
            <w:r>
              <w:rPr>
                <w:lang w:eastAsia="zh-CN"/>
              </w:rPr>
              <w:t>Suburban scenario: 100ns</w:t>
            </w:r>
          </w:p>
        </w:tc>
      </w:tr>
      <w:tr w:rsidR="00B644C1" w:rsidRPr="005368F0" w14:paraId="32499FEA" w14:textId="77777777" w:rsidTr="00AF0D4C">
        <w:trPr>
          <w:trHeight w:val="147"/>
          <w:jc w:val="center"/>
        </w:trPr>
        <w:tc>
          <w:tcPr>
            <w:tcW w:w="3114" w:type="dxa"/>
            <w:tcMar>
              <w:top w:w="0" w:type="dxa"/>
              <w:left w:w="108" w:type="dxa"/>
              <w:bottom w:w="0" w:type="dxa"/>
              <w:right w:w="108" w:type="dxa"/>
            </w:tcMar>
            <w:vAlign w:val="center"/>
          </w:tcPr>
          <w:p w14:paraId="19AD30FA" w14:textId="77777777" w:rsidR="00B644C1" w:rsidRPr="007368F9" w:rsidRDefault="00B644C1" w:rsidP="00AF0D4C">
            <w:pPr>
              <w:rPr>
                <w:lang w:eastAsia="ja-JP"/>
              </w:rPr>
            </w:pPr>
            <w:r w:rsidRPr="00FD6495">
              <w:t>UE velocity</w:t>
            </w:r>
          </w:p>
        </w:tc>
        <w:tc>
          <w:tcPr>
            <w:tcW w:w="5953" w:type="dxa"/>
            <w:tcMar>
              <w:top w:w="0" w:type="dxa"/>
              <w:left w:w="108" w:type="dxa"/>
              <w:bottom w:w="0" w:type="dxa"/>
              <w:right w:w="108" w:type="dxa"/>
            </w:tcMar>
            <w:vAlign w:val="center"/>
          </w:tcPr>
          <w:p w14:paraId="243CA084" w14:textId="77777777" w:rsidR="00B644C1" w:rsidRPr="00EA6F34" w:rsidRDefault="00B644C1" w:rsidP="00AF0D4C">
            <w:pPr>
              <w:keepNext/>
              <w:spacing w:before="20" w:after="20" w:line="276" w:lineRule="auto"/>
              <w:rPr>
                <w:lang w:eastAsia="zh-CN"/>
              </w:rPr>
            </w:pPr>
            <w:r w:rsidRPr="00EA6F34">
              <w:rPr>
                <w:lang w:eastAsia="zh-CN"/>
              </w:rPr>
              <w:t>Indoor scenario:3km/h</w:t>
            </w:r>
          </w:p>
          <w:p w14:paraId="44E6BC8C" w14:textId="77777777" w:rsidR="00B644C1" w:rsidRPr="00EA6F34" w:rsidRDefault="00B644C1" w:rsidP="00AF0D4C">
            <w:pPr>
              <w:keepNext/>
              <w:spacing w:before="20" w:after="20" w:line="276" w:lineRule="auto"/>
              <w:rPr>
                <w:lang w:eastAsia="zh-CN"/>
              </w:rPr>
            </w:pPr>
            <w:r w:rsidRPr="00EA6F34">
              <w:rPr>
                <w:lang w:eastAsia="zh-CN"/>
              </w:rPr>
              <w:t xml:space="preserve">Urban scenario: 3km/h for indoor, 30km/h for outdoor. </w:t>
            </w:r>
          </w:p>
          <w:p w14:paraId="62DC2378" w14:textId="77777777" w:rsidR="00B644C1" w:rsidRPr="00886D12" w:rsidRDefault="00B644C1" w:rsidP="00AF0D4C">
            <w:pPr>
              <w:keepNext/>
              <w:spacing w:before="20" w:after="20" w:line="276" w:lineRule="auto"/>
              <w:rPr>
                <w:lang w:val="pt-BR" w:eastAsia="zh-CN"/>
              </w:rPr>
            </w:pPr>
            <w:r w:rsidRPr="00886D12">
              <w:rPr>
                <w:lang w:val="pt-BR" w:eastAsia="zh-CN"/>
              </w:rPr>
              <w:t>Suburban scenario: 3km/h for indoor, 30km/h, (optional: 120km/h) for outdoor.</w:t>
            </w:r>
          </w:p>
        </w:tc>
      </w:tr>
      <w:tr w:rsidR="00B644C1" w:rsidRPr="005368F0" w14:paraId="66BA9384" w14:textId="77777777" w:rsidTr="00AF0D4C">
        <w:trPr>
          <w:trHeight w:val="147"/>
          <w:jc w:val="center"/>
        </w:trPr>
        <w:tc>
          <w:tcPr>
            <w:tcW w:w="3114" w:type="dxa"/>
            <w:tcMar>
              <w:top w:w="0" w:type="dxa"/>
              <w:left w:w="108" w:type="dxa"/>
              <w:bottom w:w="0" w:type="dxa"/>
              <w:right w:w="108" w:type="dxa"/>
            </w:tcMar>
            <w:vAlign w:val="center"/>
          </w:tcPr>
          <w:p w14:paraId="4D88AE5F" w14:textId="77777777" w:rsidR="00B644C1" w:rsidRPr="00FD6495" w:rsidRDefault="00B644C1" w:rsidP="00AF0D4C">
            <w:r w:rsidRPr="00FD6495">
              <w:t>Number of antenna elements for BS</w:t>
            </w:r>
          </w:p>
        </w:tc>
        <w:tc>
          <w:tcPr>
            <w:tcW w:w="5953" w:type="dxa"/>
            <w:tcMar>
              <w:top w:w="0" w:type="dxa"/>
              <w:left w:w="108" w:type="dxa"/>
              <w:bottom w:w="0" w:type="dxa"/>
              <w:right w:w="108" w:type="dxa"/>
            </w:tcMar>
            <w:vAlign w:val="center"/>
          </w:tcPr>
          <w:p w14:paraId="0F964E9A" w14:textId="77777777" w:rsidR="00B644C1" w:rsidRPr="00886D12" w:rsidRDefault="00B644C1" w:rsidP="00AF0D4C">
            <w:pPr>
              <w:keepNext/>
              <w:spacing w:before="20" w:after="20" w:line="276" w:lineRule="auto"/>
              <w:rPr>
                <w:lang w:val="it-IT" w:eastAsia="zh-CN"/>
              </w:rPr>
            </w:pPr>
            <w:r w:rsidRPr="00886D12">
              <w:rPr>
                <w:lang w:val="it-IT" w:eastAsia="zh-CN"/>
              </w:rPr>
              <w:t>Indoor scenario: 128</w:t>
            </w:r>
          </w:p>
          <w:p w14:paraId="1452267E" w14:textId="77777777" w:rsidR="00B644C1" w:rsidRPr="00886D12" w:rsidRDefault="00B644C1" w:rsidP="00AF0D4C">
            <w:pPr>
              <w:keepNext/>
              <w:spacing w:before="20" w:after="20" w:line="276" w:lineRule="auto"/>
              <w:rPr>
                <w:lang w:val="it-IT" w:eastAsia="zh-CN"/>
              </w:rPr>
            </w:pPr>
            <w:r w:rsidRPr="00886D12">
              <w:rPr>
                <w:lang w:val="it-IT" w:eastAsia="zh-CN"/>
              </w:rPr>
              <w:lastRenderedPageBreak/>
              <w:t>(M, N, P, Mg, Ng) = (8, 8, 2, 1, 1)</w:t>
            </w:r>
          </w:p>
          <w:p w14:paraId="2E9B5A42" w14:textId="77777777" w:rsidR="00B644C1" w:rsidRPr="00886D12" w:rsidRDefault="00B644C1" w:rsidP="00AF0D4C">
            <w:pPr>
              <w:keepNext/>
              <w:spacing w:before="20" w:after="20" w:line="276" w:lineRule="auto"/>
              <w:rPr>
                <w:lang w:val="it-IT" w:eastAsia="zh-CN"/>
              </w:rPr>
            </w:pPr>
            <w:r w:rsidRPr="00886D12">
              <w:rPr>
                <w:lang w:val="it-IT" w:eastAsia="zh-CN"/>
              </w:rPr>
              <w:t xml:space="preserve">Urban/suburban scenario: </w:t>
            </w:r>
          </w:p>
          <w:p w14:paraId="18E26F72" w14:textId="77777777" w:rsidR="00B644C1" w:rsidRPr="00886D12" w:rsidRDefault="00B644C1" w:rsidP="00AF0D4C">
            <w:pPr>
              <w:keepNext/>
              <w:spacing w:before="20" w:after="20" w:line="276" w:lineRule="auto"/>
              <w:rPr>
                <w:lang w:val="pt-BR" w:eastAsia="zh-CN"/>
              </w:rPr>
            </w:pPr>
            <w:r w:rsidRPr="00886D12">
              <w:rPr>
                <w:lang w:val="pt-BR" w:eastAsia="zh-CN"/>
              </w:rPr>
              <w:t>256, (M,N,P,Mg,Ng) = (4, 8, 2, 2, 2)</w:t>
            </w:r>
          </w:p>
          <w:p w14:paraId="41DA173F" w14:textId="77777777" w:rsidR="00B644C1" w:rsidRPr="00886D12" w:rsidRDefault="00B644C1" w:rsidP="00AF0D4C">
            <w:pPr>
              <w:keepNext/>
              <w:spacing w:before="20" w:after="20" w:line="276" w:lineRule="auto"/>
              <w:rPr>
                <w:lang w:val="pt-BR" w:eastAsia="zh-CN"/>
              </w:rPr>
            </w:pPr>
            <w:r w:rsidRPr="00886D12">
              <w:rPr>
                <w:lang w:val="pt-BR" w:eastAsia="zh-CN"/>
              </w:rPr>
              <w:t>Optional: 512, (M,N,P,Mg,Ng) = (8,8,2,2,2)</w:t>
            </w:r>
          </w:p>
        </w:tc>
      </w:tr>
      <w:tr w:rsidR="00B644C1" w:rsidRPr="007368F9" w14:paraId="50F702E2" w14:textId="77777777" w:rsidTr="00AF0D4C">
        <w:trPr>
          <w:trHeight w:val="147"/>
          <w:jc w:val="center"/>
        </w:trPr>
        <w:tc>
          <w:tcPr>
            <w:tcW w:w="3114" w:type="dxa"/>
            <w:tcMar>
              <w:top w:w="0" w:type="dxa"/>
              <w:left w:w="108" w:type="dxa"/>
              <w:bottom w:w="0" w:type="dxa"/>
              <w:right w:w="108" w:type="dxa"/>
            </w:tcMar>
            <w:vAlign w:val="center"/>
          </w:tcPr>
          <w:p w14:paraId="1EBA21AC" w14:textId="77777777" w:rsidR="00B644C1" w:rsidRPr="00FD6495" w:rsidRDefault="00B644C1" w:rsidP="00AF0D4C">
            <w:r w:rsidRPr="00FD6495">
              <w:lastRenderedPageBreak/>
              <w:t>Number of TxRUs for BS</w:t>
            </w:r>
          </w:p>
        </w:tc>
        <w:tc>
          <w:tcPr>
            <w:tcW w:w="5953" w:type="dxa"/>
            <w:tcMar>
              <w:top w:w="0" w:type="dxa"/>
              <w:left w:w="108" w:type="dxa"/>
              <w:bottom w:w="0" w:type="dxa"/>
              <w:right w:w="108" w:type="dxa"/>
            </w:tcMar>
            <w:vAlign w:val="center"/>
          </w:tcPr>
          <w:p w14:paraId="65AA7A7B" w14:textId="77777777" w:rsidR="00B644C1" w:rsidRPr="00BA644A" w:rsidRDefault="00B644C1" w:rsidP="00AF0D4C">
            <w:pPr>
              <w:keepNext/>
              <w:spacing w:before="20" w:after="20" w:line="276" w:lineRule="auto"/>
              <w:rPr>
                <w:lang w:eastAsia="zh-CN"/>
              </w:rPr>
            </w:pPr>
            <w:r w:rsidRPr="00BA644A">
              <w:rPr>
                <w:lang w:eastAsia="zh-CN"/>
              </w:rPr>
              <w:t>2</w:t>
            </w:r>
          </w:p>
          <w:p w14:paraId="5829A6F6" w14:textId="77777777" w:rsidR="00B644C1" w:rsidRPr="00FD6495" w:rsidRDefault="00B644C1" w:rsidP="00AF0D4C">
            <w:pPr>
              <w:keepNext/>
              <w:spacing w:before="20" w:after="20" w:line="276" w:lineRule="auto"/>
              <w:rPr>
                <w:lang w:eastAsia="zh-CN"/>
              </w:rPr>
            </w:pPr>
            <w:r w:rsidRPr="00BA644A">
              <w:rPr>
                <w:lang w:eastAsia="zh-CN"/>
              </w:rPr>
              <w:t>Note: Analog beamforming is assumed.</w:t>
            </w:r>
          </w:p>
        </w:tc>
      </w:tr>
      <w:tr w:rsidR="00B644C1" w:rsidRPr="007368F9" w14:paraId="47830759" w14:textId="77777777" w:rsidTr="00AF0D4C">
        <w:trPr>
          <w:trHeight w:val="147"/>
          <w:jc w:val="center"/>
        </w:trPr>
        <w:tc>
          <w:tcPr>
            <w:tcW w:w="3114" w:type="dxa"/>
            <w:tcMar>
              <w:top w:w="0" w:type="dxa"/>
              <w:left w:w="108" w:type="dxa"/>
              <w:bottom w:w="0" w:type="dxa"/>
              <w:right w:w="108" w:type="dxa"/>
            </w:tcMar>
            <w:vAlign w:val="center"/>
          </w:tcPr>
          <w:p w14:paraId="2F3677F0" w14:textId="77777777" w:rsidR="00B644C1" w:rsidRPr="00FD6495" w:rsidRDefault="00B644C1" w:rsidP="00AF0D4C">
            <w:r w:rsidRPr="00EB7BD2">
              <w:rPr>
                <w:rFonts w:eastAsia="Yu Mincho"/>
                <w:kern w:val="2"/>
                <w:lang w:val="en-US" w:eastAsia="zh-CN"/>
              </w:rPr>
              <w:t>Number of UE antenna elements</w:t>
            </w:r>
          </w:p>
        </w:tc>
        <w:tc>
          <w:tcPr>
            <w:tcW w:w="5953" w:type="dxa"/>
            <w:tcMar>
              <w:top w:w="0" w:type="dxa"/>
              <w:left w:w="108" w:type="dxa"/>
              <w:bottom w:w="0" w:type="dxa"/>
              <w:right w:w="108" w:type="dxa"/>
            </w:tcMar>
            <w:vAlign w:val="center"/>
          </w:tcPr>
          <w:p w14:paraId="57A3F1E0" w14:textId="77777777" w:rsidR="00B644C1" w:rsidRDefault="00B644C1" w:rsidP="00AF0D4C">
            <w:pPr>
              <w:keepNext/>
              <w:spacing w:before="20" w:after="20" w:line="276" w:lineRule="auto"/>
              <w:rPr>
                <w:lang w:eastAsia="zh-CN"/>
              </w:rPr>
            </w:pPr>
            <w:r w:rsidRPr="00BA644A">
              <w:rPr>
                <w:lang w:eastAsia="zh-CN"/>
              </w:rPr>
              <w:t xml:space="preserve">8, one panel:(M, N, P) = (2,2,2), </w:t>
            </w:r>
          </w:p>
        </w:tc>
      </w:tr>
    </w:tbl>
    <w:p w14:paraId="08BDCD88" w14:textId="77777777" w:rsidR="00B644C1" w:rsidRDefault="00B644C1" w:rsidP="00B644C1">
      <w:pPr>
        <w:pStyle w:val="B1"/>
      </w:pPr>
    </w:p>
    <w:p w14:paraId="748298F8"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2</w:t>
      </w:r>
      <w:r w:rsidRPr="007368F9">
        <w:rPr>
          <w:rFonts w:hint="eastAsia"/>
        </w:rPr>
        <w:t xml:space="preserve">: </w:t>
      </w:r>
      <w:r>
        <w:t>Channel-specific parameters for PUSCH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0CFCAEC5"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13355A2"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969054A" w14:textId="77777777" w:rsidR="00B644C1" w:rsidRPr="007368F9" w:rsidRDefault="00B644C1" w:rsidP="00AF0D4C">
            <w:pPr>
              <w:jc w:val="center"/>
              <w:rPr>
                <w:b/>
                <w:bCs/>
              </w:rPr>
            </w:pPr>
            <w:r w:rsidRPr="007368F9">
              <w:rPr>
                <w:b/>
                <w:bCs/>
              </w:rPr>
              <w:t>Value</w:t>
            </w:r>
          </w:p>
        </w:tc>
      </w:tr>
      <w:tr w:rsidR="00B644C1" w:rsidRPr="007368F9" w14:paraId="238548EA" w14:textId="77777777" w:rsidTr="00AF0D4C">
        <w:trPr>
          <w:trHeight w:val="147"/>
          <w:jc w:val="center"/>
        </w:trPr>
        <w:tc>
          <w:tcPr>
            <w:tcW w:w="3114" w:type="dxa"/>
            <w:tcMar>
              <w:top w:w="0" w:type="dxa"/>
              <w:left w:w="108" w:type="dxa"/>
              <w:bottom w:w="0" w:type="dxa"/>
              <w:right w:w="108" w:type="dxa"/>
            </w:tcMar>
            <w:vAlign w:val="center"/>
          </w:tcPr>
          <w:p w14:paraId="54C96899" w14:textId="77777777" w:rsidR="00B644C1" w:rsidRPr="00EB1262" w:rsidRDefault="00B644C1" w:rsidP="00AF0D4C">
            <w:pPr>
              <w:rPr>
                <w:lang w:eastAsia="ja-JP"/>
              </w:rPr>
            </w:pPr>
            <w:r w:rsidRPr="00EB1262">
              <w:t>Frequency hopping</w:t>
            </w:r>
          </w:p>
        </w:tc>
        <w:tc>
          <w:tcPr>
            <w:tcW w:w="5953" w:type="dxa"/>
            <w:tcMar>
              <w:top w:w="0" w:type="dxa"/>
              <w:left w:w="108" w:type="dxa"/>
              <w:bottom w:w="0" w:type="dxa"/>
              <w:right w:w="108" w:type="dxa"/>
            </w:tcMar>
            <w:vAlign w:val="center"/>
          </w:tcPr>
          <w:p w14:paraId="4DBE95CA" w14:textId="77777777" w:rsidR="00B644C1" w:rsidRPr="00EB1262" w:rsidRDefault="00B644C1" w:rsidP="00AF0D4C">
            <w:pPr>
              <w:keepNext/>
              <w:spacing w:before="20" w:after="20" w:line="276" w:lineRule="auto"/>
              <w:rPr>
                <w:lang w:eastAsia="zh-CN"/>
              </w:rPr>
            </w:pPr>
            <w:r w:rsidRPr="00EB1262">
              <w:rPr>
                <w:lang w:eastAsia="zh-CN"/>
              </w:rPr>
              <w:t>w/ or w/o frequency hopping</w:t>
            </w:r>
          </w:p>
        </w:tc>
      </w:tr>
      <w:tr w:rsidR="00B644C1" w:rsidRPr="007368F9" w14:paraId="7708AFBA" w14:textId="77777777" w:rsidTr="00AF0D4C">
        <w:trPr>
          <w:trHeight w:val="147"/>
          <w:jc w:val="center"/>
        </w:trPr>
        <w:tc>
          <w:tcPr>
            <w:tcW w:w="3114" w:type="dxa"/>
            <w:tcMar>
              <w:top w:w="0" w:type="dxa"/>
              <w:left w:w="108" w:type="dxa"/>
              <w:bottom w:w="0" w:type="dxa"/>
              <w:right w:w="108" w:type="dxa"/>
            </w:tcMar>
            <w:vAlign w:val="center"/>
          </w:tcPr>
          <w:p w14:paraId="4B4B0D60" w14:textId="77777777" w:rsidR="00B644C1" w:rsidRPr="00CA5A56" w:rsidRDefault="00B644C1" w:rsidP="00AF0D4C">
            <w:pPr>
              <w:rPr>
                <w:highlight w:val="yellow"/>
                <w:lang w:eastAsia="zh-CN"/>
              </w:rPr>
            </w:pPr>
            <w:r w:rsidRPr="00140E6C">
              <w:t>BLER</w:t>
            </w:r>
          </w:p>
        </w:tc>
        <w:tc>
          <w:tcPr>
            <w:tcW w:w="5953" w:type="dxa"/>
            <w:tcMar>
              <w:top w:w="0" w:type="dxa"/>
              <w:left w:w="108" w:type="dxa"/>
              <w:bottom w:w="0" w:type="dxa"/>
              <w:right w:w="108" w:type="dxa"/>
            </w:tcMar>
            <w:vAlign w:val="center"/>
          </w:tcPr>
          <w:p w14:paraId="194D09F3" w14:textId="77777777" w:rsidR="00B644C1" w:rsidRDefault="00B644C1" w:rsidP="00AF0D4C">
            <w:pPr>
              <w:keepNext/>
              <w:spacing w:before="20" w:after="20" w:line="276" w:lineRule="auto"/>
              <w:rPr>
                <w:lang w:eastAsia="zh-CN"/>
              </w:rPr>
            </w:pPr>
            <w:r>
              <w:rPr>
                <w:lang w:eastAsia="zh-CN"/>
              </w:rPr>
              <w:t xml:space="preserve">For eMBB, </w:t>
            </w:r>
          </w:p>
          <w:p w14:paraId="3B835C3C" w14:textId="77777777" w:rsidR="00B644C1" w:rsidRDefault="00B644C1" w:rsidP="00AF0D4C">
            <w:pPr>
              <w:keepNext/>
              <w:spacing w:before="20" w:after="20" w:line="276" w:lineRule="auto"/>
              <w:rPr>
                <w:lang w:eastAsia="zh-CN"/>
              </w:rPr>
            </w:pPr>
            <w:r>
              <w:rPr>
                <w:lang w:eastAsia="zh-CN"/>
              </w:rPr>
              <w:t>w/ HARQ, 10% iBLER, Optional: companies report rBLER.</w:t>
            </w:r>
          </w:p>
          <w:p w14:paraId="3976430A" w14:textId="77777777" w:rsidR="00B644C1" w:rsidRDefault="00B644C1" w:rsidP="00AF0D4C">
            <w:pPr>
              <w:keepNext/>
              <w:spacing w:before="20" w:after="20" w:line="276" w:lineRule="auto"/>
              <w:rPr>
                <w:lang w:eastAsia="zh-CN"/>
              </w:rPr>
            </w:pPr>
            <w:r>
              <w:rPr>
                <w:lang w:eastAsia="zh-CN"/>
              </w:rPr>
              <w:t>w/o HARQ, 10% iBLER.</w:t>
            </w:r>
          </w:p>
          <w:p w14:paraId="08F696ED" w14:textId="77777777" w:rsidR="00B644C1" w:rsidRPr="00487B31" w:rsidRDefault="00B644C1" w:rsidP="00AF0D4C">
            <w:pPr>
              <w:keepNext/>
              <w:spacing w:before="20" w:after="20" w:line="276" w:lineRule="auto"/>
              <w:rPr>
                <w:lang w:eastAsia="zh-CN"/>
              </w:rPr>
            </w:pPr>
            <w:r>
              <w:rPr>
                <w:lang w:eastAsia="zh-CN"/>
              </w:rPr>
              <w:t>For VoIP, 2% rBLER.</w:t>
            </w:r>
          </w:p>
        </w:tc>
      </w:tr>
      <w:tr w:rsidR="00B644C1" w:rsidRPr="007368F9" w14:paraId="021C2FA9" w14:textId="77777777" w:rsidTr="00AF0D4C">
        <w:trPr>
          <w:trHeight w:val="147"/>
          <w:jc w:val="center"/>
        </w:trPr>
        <w:tc>
          <w:tcPr>
            <w:tcW w:w="3114" w:type="dxa"/>
            <w:tcMar>
              <w:top w:w="0" w:type="dxa"/>
              <w:left w:w="108" w:type="dxa"/>
              <w:bottom w:w="0" w:type="dxa"/>
              <w:right w:w="108" w:type="dxa"/>
            </w:tcMar>
            <w:vAlign w:val="center"/>
          </w:tcPr>
          <w:p w14:paraId="234A642A" w14:textId="77777777" w:rsidR="00B644C1" w:rsidRPr="00CA5A56" w:rsidRDefault="00B644C1" w:rsidP="00AF0D4C">
            <w:pPr>
              <w:rPr>
                <w:highlight w:val="yellow"/>
              </w:rPr>
            </w:pPr>
            <w:r w:rsidRPr="00EB7BD2">
              <w:rPr>
                <w:rFonts w:eastAsia="Yu Mincho"/>
                <w:kern w:val="2"/>
                <w:lang w:val="en-US" w:eastAsia="zh-CN"/>
              </w:rPr>
              <w:t>Number of UE Tx/Rx chains</w:t>
            </w:r>
          </w:p>
        </w:tc>
        <w:tc>
          <w:tcPr>
            <w:tcW w:w="5953" w:type="dxa"/>
            <w:tcMar>
              <w:top w:w="0" w:type="dxa"/>
              <w:left w:w="108" w:type="dxa"/>
              <w:bottom w:w="0" w:type="dxa"/>
              <w:right w:w="108" w:type="dxa"/>
            </w:tcMar>
            <w:vAlign w:val="center"/>
          </w:tcPr>
          <w:p w14:paraId="77F160D1" w14:textId="77777777" w:rsidR="00B644C1" w:rsidRPr="006D283D" w:rsidRDefault="00B644C1" w:rsidP="00AF0D4C">
            <w:pPr>
              <w:keepNext/>
              <w:spacing w:before="20" w:after="20" w:line="276" w:lineRule="auto"/>
              <w:rPr>
                <w:lang w:eastAsia="zh-CN"/>
              </w:rPr>
            </w:pPr>
            <w:r w:rsidRPr="00EB7BD2">
              <w:rPr>
                <w:rFonts w:eastAsia="Yu Mincho"/>
                <w:kern w:val="2"/>
                <w:lang w:val="en-US" w:eastAsia="zh-CN"/>
              </w:rPr>
              <w:t>1T2R, 2T2R</w:t>
            </w:r>
          </w:p>
        </w:tc>
      </w:tr>
      <w:tr w:rsidR="00B644C1" w:rsidRPr="007368F9" w14:paraId="4F3EF551" w14:textId="77777777" w:rsidTr="00AF0D4C">
        <w:trPr>
          <w:trHeight w:val="147"/>
          <w:jc w:val="center"/>
        </w:trPr>
        <w:tc>
          <w:tcPr>
            <w:tcW w:w="3114" w:type="dxa"/>
            <w:tcMar>
              <w:top w:w="0" w:type="dxa"/>
              <w:left w:w="108" w:type="dxa"/>
              <w:bottom w:w="0" w:type="dxa"/>
              <w:right w:w="108" w:type="dxa"/>
            </w:tcMar>
            <w:vAlign w:val="center"/>
          </w:tcPr>
          <w:p w14:paraId="0E5D1215" w14:textId="77777777" w:rsidR="00B644C1" w:rsidRPr="00C74A25" w:rsidRDefault="00B644C1" w:rsidP="00AF0D4C">
            <w:pPr>
              <w:spacing w:before="100" w:beforeAutospacing="1" w:afterAutospacing="1"/>
            </w:pPr>
            <w:r w:rsidRPr="007F6A37">
              <w:t>DMRS configuration</w:t>
            </w:r>
          </w:p>
        </w:tc>
        <w:tc>
          <w:tcPr>
            <w:tcW w:w="5953" w:type="dxa"/>
            <w:tcMar>
              <w:top w:w="0" w:type="dxa"/>
              <w:left w:w="108" w:type="dxa"/>
              <w:bottom w:w="0" w:type="dxa"/>
              <w:right w:w="108" w:type="dxa"/>
            </w:tcMar>
            <w:vAlign w:val="center"/>
          </w:tcPr>
          <w:p w14:paraId="238B5F23" w14:textId="77777777" w:rsidR="00B644C1" w:rsidRDefault="00B644C1" w:rsidP="00AF0D4C">
            <w:pPr>
              <w:keepNext/>
              <w:spacing w:before="20" w:after="20" w:line="276" w:lineRule="auto"/>
              <w:rPr>
                <w:lang w:eastAsia="zh-CN"/>
              </w:rPr>
            </w:pPr>
            <w:r w:rsidRPr="007D425F">
              <w:rPr>
                <w:lang w:eastAsia="zh-CN"/>
              </w:rPr>
              <w:t>For 3km/h: Type I, 1 or 2 DMRS symbol, no multiplexing with data.</w:t>
            </w:r>
          </w:p>
          <w:p w14:paraId="34CD9257" w14:textId="77777777" w:rsidR="00B644C1" w:rsidRPr="007F6A37" w:rsidRDefault="00B644C1" w:rsidP="00AF0D4C">
            <w:pPr>
              <w:keepNext/>
              <w:spacing w:before="20" w:after="20" w:line="276" w:lineRule="auto"/>
              <w:rPr>
                <w:lang w:eastAsia="zh-CN"/>
              </w:rPr>
            </w:pPr>
            <w:r w:rsidRPr="007F6A37">
              <w:rPr>
                <w:lang w:eastAsia="zh-CN"/>
              </w:rPr>
              <w:t>For 30km/h (optional: 120km/h): Type I, 2 or 3 DMRS symbol, no multiplexing with data.</w:t>
            </w:r>
          </w:p>
          <w:p w14:paraId="4D73D82A" w14:textId="77777777" w:rsidR="00B644C1" w:rsidRPr="00670240" w:rsidRDefault="00B644C1" w:rsidP="00AF0D4C">
            <w:pPr>
              <w:keepNext/>
              <w:spacing w:before="20" w:after="20" w:line="276" w:lineRule="auto"/>
              <w:rPr>
                <w:lang w:eastAsia="zh-CN"/>
              </w:rPr>
            </w:pPr>
            <w:r w:rsidRPr="00812DF7">
              <w:rPr>
                <w:lang w:eastAsia="zh-CN"/>
              </w:rPr>
              <w:t>For frequency hopping for PUSCH: Type I, 1 or 2 DMRS symbol for each hop, no multiplexing with data.</w:t>
            </w:r>
          </w:p>
          <w:p w14:paraId="7038A4D0" w14:textId="77777777" w:rsidR="00B644C1" w:rsidRPr="00812DF7" w:rsidRDefault="00B644C1" w:rsidP="00AF0D4C">
            <w:pPr>
              <w:keepNext/>
              <w:spacing w:before="20" w:after="20" w:line="276" w:lineRule="auto"/>
              <w:rPr>
                <w:lang w:eastAsia="zh-CN"/>
              </w:rPr>
            </w:pPr>
            <w:r w:rsidRPr="00D017A1">
              <w:rPr>
                <w:lang w:eastAsia="zh-CN"/>
              </w:rPr>
              <w:t>PUSCH/PDSCH mapping Type</w:t>
            </w:r>
            <w:r>
              <w:rPr>
                <w:lang w:eastAsia="zh-CN"/>
              </w:rPr>
              <w:t>, the number of DMRS symbols</w:t>
            </w:r>
            <w:r w:rsidRPr="00812DF7">
              <w:rPr>
                <w:lang w:eastAsia="zh-CN"/>
              </w:rPr>
              <w:t xml:space="preserve"> and DMRS position</w:t>
            </w:r>
            <w:r>
              <w:rPr>
                <w:lang w:eastAsia="zh-CN"/>
              </w:rPr>
              <w:t>(s)</w:t>
            </w:r>
            <w:r w:rsidRPr="00812DF7">
              <w:rPr>
                <w:lang w:eastAsia="zh-CN"/>
              </w:rPr>
              <w:t xml:space="preserve"> are reported by companies.</w:t>
            </w:r>
          </w:p>
          <w:p w14:paraId="4817AC6F" w14:textId="77777777" w:rsidR="00B644C1" w:rsidRPr="007F6A37"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p>
        </w:tc>
      </w:tr>
      <w:tr w:rsidR="00B644C1" w:rsidRPr="007368F9" w14:paraId="1992FCB8" w14:textId="77777777" w:rsidTr="00AF0D4C">
        <w:trPr>
          <w:trHeight w:val="147"/>
          <w:jc w:val="center"/>
        </w:trPr>
        <w:tc>
          <w:tcPr>
            <w:tcW w:w="3114" w:type="dxa"/>
            <w:tcMar>
              <w:top w:w="0" w:type="dxa"/>
              <w:left w:w="108" w:type="dxa"/>
              <w:bottom w:w="0" w:type="dxa"/>
              <w:right w:w="108" w:type="dxa"/>
            </w:tcMar>
            <w:vAlign w:val="center"/>
          </w:tcPr>
          <w:p w14:paraId="3D55F9D8" w14:textId="77777777" w:rsidR="00B644C1" w:rsidRPr="00CA5A56" w:rsidRDefault="00B644C1" w:rsidP="00AF0D4C">
            <w:pPr>
              <w:rPr>
                <w:highlight w:val="yellow"/>
              </w:rPr>
            </w:pPr>
            <w:r w:rsidRPr="006E7295">
              <w:t>Waveform</w:t>
            </w:r>
          </w:p>
        </w:tc>
        <w:tc>
          <w:tcPr>
            <w:tcW w:w="5953" w:type="dxa"/>
            <w:tcMar>
              <w:top w:w="0" w:type="dxa"/>
              <w:left w:w="108" w:type="dxa"/>
              <w:bottom w:w="0" w:type="dxa"/>
              <w:right w:w="108" w:type="dxa"/>
            </w:tcMar>
            <w:vAlign w:val="center"/>
          </w:tcPr>
          <w:p w14:paraId="265EB002" w14:textId="77777777" w:rsidR="00B644C1" w:rsidRPr="00413D15" w:rsidRDefault="00B644C1" w:rsidP="00AF0D4C">
            <w:pPr>
              <w:keepNext/>
              <w:spacing w:before="20" w:after="20" w:line="276" w:lineRule="auto"/>
              <w:rPr>
                <w:lang w:eastAsia="zh-CN"/>
              </w:rPr>
            </w:pPr>
            <w:r w:rsidRPr="00413D15">
              <w:rPr>
                <w:lang w:eastAsia="zh-CN"/>
              </w:rPr>
              <w:t>DFT-s-OFDM</w:t>
            </w:r>
            <w:r>
              <w:rPr>
                <w:lang w:eastAsia="zh-CN"/>
              </w:rPr>
              <w:t xml:space="preserve"> </w:t>
            </w:r>
          </w:p>
        </w:tc>
      </w:tr>
      <w:tr w:rsidR="00B644C1" w:rsidRPr="007368F9" w14:paraId="3358DE7B" w14:textId="77777777" w:rsidTr="00AF0D4C">
        <w:trPr>
          <w:trHeight w:val="147"/>
          <w:jc w:val="center"/>
        </w:trPr>
        <w:tc>
          <w:tcPr>
            <w:tcW w:w="3114" w:type="dxa"/>
            <w:tcMar>
              <w:top w:w="0" w:type="dxa"/>
              <w:left w:w="108" w:type="dxa"/>
              <w:bottom w:w="0" w:type="dxa"/>
              <w:right w:w="108" w:type="dxa"/>
            </w:tcMar>
            <w:vAlign w:val="center"/>
          </w:tcPr>
          <w:p w14:paraId="36F5D6F7" w14:textId="77777777" w:rsidR="00B644C1" w:rsidRPr="00CA5A56" w:rsidRDefault="00B644C1" w:rsidP="00AF0D4C">
            <w:pPr>
              <w:rPr>
                <w:highlight w:val="yellow"/>
              </w:rPr>
            </w:pPr>
            <w:r w:rsidRPr="00CA5A56">
              <w:rPr>
                <w:bCs/>
              </w:rPr>
              <w:t>SCS</w:t>
            </w:r>
          </w:p>
        </w:tc>
        <w:tc>
          <w:tcPr>
            <w:tcW w:w="5953" w:type="dxa"/>
            <w:tcMar>
              <w:top w:w="0" w:type="dxa"/>
              <w:left w:w="108" w:type="dxa"/>
              <w:bottom w:w="0" w:type="dxa"/>
              <w:right w:w="108" w:type="dxa"/>
            </w:tcMar>
            <w:vAlign w:val="center"/>
          </w:tcPr>
          <w:p w14:paraId="10449D72" w14:textId="77777777" w:rsidR="00B644C1" w:rsidRPr="00413D15" w:rsidRDefault="00B644C1" w:rsidP="00AF0D4C">
            <w:pPr>
              <w:keepNext/>
              <w:spacing w:before="20" w:after="20" w:line="276" w:lineRule="auto"/>
              <w:rPr>
                <w:lang w:eastAsia="zh-CN"/>
              </w:rPr>
            </w:pPr>
            <w:r w:rsidRPr="00413D15">
              <w:rPr>
                <w:lang w:eastAsia="zh-CN"/>
              </w:rPr>
              <w:t>120kHz.</w:t>
            </w:r>
          </w:p>
        </w:tc>
      </w:tr>
      <w:tr w:rsidR="00B644C1" w:rsidRPr="007368F9" w14:paraId="13E41732" w14:textId="77777777" w:rsidTr="00AF0D4C">
        <w:trPr>
          <w:trHeight w:val="147"/>
          <w:jc w:val="center"/>
        </w:trPr>
        <w:tc>
          <w:tcPr>
            <w:tcW w:w="3114" w:type="dxa"/>
            <w:tcMar>
              <w:top w:w="0" w:type="dxa"/>
              <w:left w:w="108" w:type="dxa"/>
              <w:bottom w:w="0" w:type="dxa"/>
              <w:right w:w="108" w:type="dxa"/>
            </w:tcMar>
            <w:vAlign w:val="center"/>
          </w:tcPr>
          <w:p w14:paraId="735BD3C5" w14:textId="77777777" w:rsidR="00B644C1" w:rsidRPr="00B277A0" w:rsidRDefault="00B644C1" w:rsidP="00AF0D4C">
            <w:pPr>
              <w:rPr>
                <w:bCs/>
              </w:rPr>
            </w:pPr>
            <w:r w:rsidRPr="00B277A0">
              <w:t>PUSCH duration</w:t>
            </w:r>
            <w:r w:rsidRPr="00B277A0">
              <w:tab/>
            </w:r>
          </w:p>
        </w:tc>
        <w:tc>
          <w:tcPr>
            <w:tcW w:w="5953" w:type="dxa"/>
            <w:tcMar>
              <w:top w:w="0" w:type="dxa"/>
              <w:left w:w="108" w:type="dxa"/>
              <w:bottom w:w="0" w:type="dxa"/>
              <w:right w:w="108" w:type="dxa"/>
            </w:tcMar>
            <w:vAlign w:val="center"/>
          </w:tcPr>
          <w:p w14:paraId="24D82A86" w14:textId="77777777" w:rsidR="00B644C1" w:rsidRPr="00413D15" w:rsidRDefault="00B644C1" w:rsidP="00AF0D4C">
            <w:pPr>
              <w:keepNext/>
              <w:spacing w:before="20" w:after="20" w:line="276" w:lineRule="auto"/>
              <w:rPr>
                <w:lang w:eastAsia="zh-CN"/>
              </w:rPr>
            </w:pPr>
            <w:r w:rsidRPr="00413D15">
              <w:t>14 OS</w:t>
            </w:r>
          </w:p>
        </w:tc>
      </w:tr>
      <w:tr w:rsidR="00B644C1" w:rsidRPr="007368F9" w14:paraId="5B6EE34E" w14:textId="77777777" w:rsidTr="00AF0D4C">
        <w:trPr>
          <w:trHeight w:val="147"/>
          <w:jc w:val="center"/>
        </w:trPr>
        <w:tc>
          <w:tcPr>
            <w:tcW w:w="3114" w:type="dxa"/>
            <w:tcMar>
              <w:top w:w="0" w:type="dxa"/>
              <w:left w:w="108" w:type="dxa"/>
              <w:bottom w:w="0" w:type="dxa"/>
              <w:right w:w="108" w:type="dxa"/>
            </w:tcMar>
            <w:vAlign w:val="center"/>
          </w:tcPr>
          <w:p w14:paraId="305A9BB4" w14:textId="77777777" w:rsidR="00B644C1" w:rsidRPr="00CA5A56" w:rsidRDefault="00B644C1" w:rsidP="00AF0D4C">
            <w:pPr>
              <w:rPr>
                <w:highlight w:val="yellow"/>
              </w:rPr>
            </w:pPr>
            <w:r w:rsidRPr="00BC72CA">
              <w:t xml:space="preserve">Repetitions </w:t>
            </w:r>
          </w:p>
        </w:tc>
        <w:tc>
          <w:tcPr>
            <w:tcW w:w="5953" w:type="dxa"/>
            <w:tcMar>
              <w:top w:w="0" w:type="dxa"/>
              <w:left w:w="108" w:type="dxa"/>
              <w:bottom w:w="0" w:type="dxa"/>
              <w:right w:w="108" w:type="dxa"/>
            </w:tcMar>
            <w:vAlign w:val="center"/>
          </w:tcPr>
          <w:p w14:paraId="1F140742" w14:textId="77777777" w:rsidR="00B644C1" w:rsidRPr="00413D15" w:rsidRDefault="00B644C1" w:rsidP="00AF0D4C">
            <w:pPr>
              <w:keepNext/>
              <w:spacing w:before="20" w:after="20" w:line="276" w:lineRule="auto"/>
              <w:rPr>
                <w:lang w:eastAsia="zh-CN"/>
              </w:rPr>
            </w:pPr>
            <w:r w:rsidRPr="00413D15">
              <w:rPr>
                <w:lang w:eastAsia="zh-CN"/>
              </w:rPr>
              <w:t xml:space="preserve">For eMBB, w/o repetition as baseline, w/ repetition (optional).  </w:t>
            </w:r>
          </w:p>
          <w:p w14:paraId="5E6731A9" w14:textId="77777777" w:rsidR="00B644C1" w:rsidRPr="00413D15" w:rsidRDefault="00B644C1" w:rsidP="00AF0D4C">
            <w:pPr>
              <w:keepNext/>
              <w:spacing w:before="20" w:after="20" w:line="276" w:lineRule="auto"/>
              <w:rPr>
                <w:lang w:eastAsia="zh-CN"/>
              </w:rPr>
            </w:pPr>
            <w:r w:rsidRPr="00413D15">
              <w:rPr>
                <w:lang w:eastAsia="zh-CN"/>
              </w:rPr>
              <w:t xml:space="preserve">For VoIP, w/ repetition. </w:t>
            </w:r>
          </w:p>
          <w:p w14:paraId="37E9138F" w14:textId="77777777" w:rsidR="00B644C1" w:rsidRDefault="00B644C1" w:rsidP="00AF0D4C">
            <w:pPr>
              <w:keepNext/>
              <w:spacing w:before="20" w:after="20" w:line="276" w:lineRule="auto"/>
              <w:rPr>
                <w:lang w:eastAsia="zh-CN"/>
              </w:rPr>
            </w:pPr>
            <w:r w:rsidRPr="00413D15">
              <w:rPr>
                <w:lang w:eastAsia="zh-CN"/>
              </w:rPr>
              <w:t>The actual number of repetitions is reported by companies.</w:t>
            </w:r>
          </w:p>
          <w:p w14:paraId="03A035C3" w14:textId="77777777" w:rsidR="00B644C1" w:rsidRDefault="00B644C1" w:rsidP="00AF0D4C">
            <w:pPr>
              <w:keepNext/>
              <w:spacing w:before="20" w:after="20" w:line="276" w:lineRule="auto"/>
              <w:rPr>
                <w:lang w:eastAsia="zh-CN"/>
              </w:rPr>
            </w:pPr>
            <w:r>
              <w:rPr>
                <w:lang w:eastAsia="zh-CN"/>
              </w:rPr>
              <w:t xml:space="preserve">Only PUSCH repetition type A is considered for baseline performance evaluation. </w:t>
            </w:r>
          </w:p>
          <w:p w14:paraId="343B2107" w14:textId="77777777" w:rsidR="00B644C1" w:rsidRPr="00413D15" w:rsidRDefault="00B644C1" w:rsidP="00AF0D4C">
            <w:pPr>
              <w:keepNext/>
              <w:spacing w:before="20" w:after="20" w:line="276" w:lineRule="auto"/>
              <w:rPr>
                <w:lang w:eastAsia="zh-CN"/>
              </w:rPr>
            </w:pPr>
            <w:r>
              <w:rPr>
                <w:lang w:eastAsia="zh-CN"/>
              </w:rPr>
              <w:t>o</w:t>
            </w:r>
            <w:r>
              <w:rPr>
                <w:lang w:eastAsia="zh-CN"/>
              </w:rPr>
              <w:tab/>
              <w:t>Note: companies are not precluded to report results for repetition type B.</w:t>
            </w:r>
          </w:p>
        </w:tc>
      </w:tr>
      <w:tr w:rsidR="00B644C1" w:rsidRPr="007368F9" w14:paraId="18362BD4" w14:textId="77777777" w:rsidTr="00AF0D4C">
        <w:trPr>
          <w:trHeight w:val="147"/>
          <w:jc w:val="center"/>
        </w:trPr>
        <w:tc>
          <w:tcPr>
            <w:tcW w:w="3114" w:type="dxa"/>
            <w:tcMar>
              <w:top w:w="0" w:type="dxa"/>
              <w:left w:w="108" w:type="dxa"/>
              <w:bottom w:w="0" w:type="dxa"/>
              <w:right w:w="108" w:type="dxa"/>
            </w:tcMar>
            <w:vAlign w:val="center"/>
          </w:tcPr>
          <w:p w14:paraId="48131867" w14:textId="77777777" w:rsidR="00B644C1" w:rsidRPr="00CA5A56" w:rsidRDefault="00B644C1" w:rsidP="00AF0D4C">
            <w:pPr>
              <w:rPr>
                <w:highlight w:val="yellow"/>
              </w:rPr>
            </w:pPr>
            <w:r w:rsidRPr="00B277A0">
              <w:t>HARQ configuration</w:t>
            </w:r>
          </w:p>
        </w:tc>
        <w:tc>
          <w:tcPr>
            <w:tcW w:w="5953" w:type="dxa"/>
            <w:tcMar>
              <w:top w:w="0" w:type="dxa"/>
              <w:left w:w="108" w:type="dxa"/>
              <w:bottom w:w="0" w:type="dxa"/>
              <w:right w:w="108" w:type="dxa"/>
            </w:tcMar>
            <w:vAlign w:val="center"/>
          </w:tcPr>
          <w:p w14:paraId="1F9C04EE" w14:textId="77777777" w:rsidR="00B644C1" w:rsidRPr="00FD6495" w:rsidRDefault="00B644C1" w:rsidP="00AF0D4C">
            <w:pPr>
              <w:keepNext/>
              <w:spacing w:before="20" w:after="20" w:line="276" w:lineRule="auto"/>
              <w:rPr>
                <w:lang w:eastAsia="zh-CN"/>
              </w:rPr>
            </w:pPr>
            <w:r w:rsidRPr="00FD6495">
              <w:rPr>
                <w:lang w:eastAsia="zh-CN"/>
              </w:rPr>
              <w:t xml:space="preserve">For eMBB, whether HARQ is adopted is reported by companies. </w:t>
            </w:r>
          </w:p>
          <w:p w14:paraId="3F75EC50" w14:textId="77777777" w:rsidR="00B644C1" w:rsidRPr="00FD6495" w:rsidRDefault="00B644C1" w:rsidP="00AF0D4C">
            <w:pPr>
              <w:keepNext/>
              <w:spacing w:before="20" w:after="20" w:line="276" w:lineRule="auto"/>
              <w:rPr>
                <w:lang w:eastAsia="zh-CN"/>
              </w:rPr>
            </w:pPr>
            <w:r w:rsidRPr="00FD6495">
              <w:rPr>
                <w:lang w:eastAsia="zh-CN"/>
              </w:rPr>
              <w:t>For VoIP, w/ HARQ.</w:t>
            </w:r>
          </w:p>
          <w:p w14:paraId="29F78857" w14:textId="77777777" w:rsidR="00B644C1" w:rsidRPr="00FD6495" w:rsidRDefault="00B644C1" w:rsidP="00AF0D4C">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B644C1" w:rsidRPr="007368F9" w14:paraId="27229EED" w14:textId="77777777" w:rsidTr="00AF0D4C">
        <w:trPr>
          <w:trHeight w:val="147"/>
          <w:jc w:val="center"/>
        </w:trPr>
        <w:tc>
          <w:tcPr>
            <w:tcW w:w="3114" w:type="dxa"/>
            <w:tcMar>
              <w:top w:w="0" w:type="dxa"/>
              <w:left w:w="108" w:type="dxa"/>
              <w:bottom w:w="0" w:type="dxa"/>
              <w:right w:w="108" w:type="dxa"/>
            </w:tcMar>
            <w:vAlign w:val="center"/>
          </w:tcPr>
          <w:p w14:paraId="713C1CA9" w14:textId="77777777" w:rsidR="00B644C1" w:rsidRPr="00CA5A56" w:rsidRDefault="00B644C1" w:rsidP="00AF0D4C">
            <w:pPr>
              <w:rPr>
                <w:highlight w:val="yellow"/>
              </w:rPr>
            </w:pPr>
            <w:r w:rsidRPr="00FE15F6">
              <w:t>PRBs/TBS/MCS for eMBB</w:t>
            </w:r>
          </w:p>
        </w:tc>
        <w:tc>
          <w:tcPr>
            <w:tcW w:w="5953" w:type="dxa"/>
            <w:tcMar>
              <w:top w:w="0" w:type="dxa"/>
              <w:left w:w="108" w:type="dxa"/>
              <w:bottom w:w="0" w:type="dxa"/>
              <w:right w:w="108" w:type="dxa"/>
            </w:tcMar>
            <w:vAlign w:val="center"/>
          </w:tcPr>
          <w:p w14:paraId="2A246586" w14:textId="77777777" w:rsidR="00B644C1" w:rsidRPr="00441256" w:rsidRDefault="00B644C1" w:rsidP="00AF0D4C">
            <w:pPr>
              <w:keepNext/>
              <w:spacing w:before="20" w:after="20" w:line="276" w:lineRule="auto"/>
              <w:rPr>
                <w:lang w:val="en-US" w:eastAsia="zh-CN"/>
              </w:rPr>
            </w:pPr>
            <w:r w:rsidRPr="00441256">
              <w:rPr>
                <w:lang w:val="en-US" w:eastAsia="zh-CN"/>
              </w:rPr>
              <w:t>Any value of PRBs, and corresponding MCS index, reported by companies will be considered in the discussion. Companies are encouraged to use [30] PRBs for 5Mbps for PUSCH</w:t>
            </w:r>
            <w:r>
              <w:rPr>
                <w:lang w:val="en-US" w:eastAsia="zh-CN"/>
              </w:rPr>
              <w:t xml:space="preserve"> </w:t>
            </w:r>
            <w:r w:rsidRPr="00441256">
              <w:rPr>
                <w:lang w:val="en-US" w:eastAsia="zh-CN"/>
              </w:rPr>
              <w:t>as a starting point.</w:t>
            </w:r>
          </w:p>
          <w:p w14:paraId="51578F55" w14:textId="77777777" w:rsidR="00B644C1" w:rsidRPr="00441256" w:rsidRDefault="00B644C1" w:rsidP="00AF0D4C">
            <w:pPr>
              <w:keepNext/>
              <w:spacing w:before="20" w:after="20" w:line="276" w:lineRule="auto"/>
              <w:rPr>
                <w:lang w:val="en-US" w:eastAsia="zh-CN"/>
              </w:rPr>
            </w:pPr>
            <w:r w:rsidRPr="00441256">
              <w:rPr>
                <w:lang w:val="en-US" w:eastAsia="zh-CN"/>
              </w:rPr>
              <w:t>TBS can be calculated based on e.g. the number of PRBs, target data rate, frame structure and overhead.</w:t>
            </w:r>
          </w:p>
        </w:tc>
      </w:tr>
      <w:tr w:rsidR="00B644C1" w:rsidRPr="007368F9" w14:paraId="51948ADF" w14:textId="77777777" w:rsidTr="00AF0D4C">
        <w:trPr>
          <w:trHeight w:val="147"/>
          <w:jc w:val="center"/>
        </w:trPr>
        <w:tc>
          <w:tcPr>
            <w:tcW w:w="3114" w:type="dxa"/>
            <w:tcMar>
              <w:top w:w="0" w:type="dxa"/>
              <w:left w:w="108" w:type="dxa"/>
              <w:bottom w:w="0" w:type="dxa"/>
              <w:right w:w="108" w:type="dxa"/>
            </w:tcMar>
            <w:vAlign w:val="center"/>
          </w:tcPr>
          <w:p w14:paraId="7637A4EA" w14:textId="77777777" w:rsidR="00B644C1" w:rsidRPr="00CA5A56" w:rsidRDefault="00B644C1" w:rsidP="00AF0D4C">
            <w:pPr>
              <w:rPr>
                <w:highlight w:val="yellow"/>
              </w:rPr>
            </w:pPr>
            <w:r w:rsidRPr="007A0D9E">
              <w:t xml:space="preserve">PRBs/MCS for VoIP </w:t>
            </w:r>
          </w:p>
        </w:tc>
        <w:tc>
          <w:tcPr>
            <w:tcW w:w="5953" w:type="dxa"/>
            <w:tcMar>
              <w:top w:w="0" w:type="dxa"/>
              <w:left w:w="108" w:type="dxa"/>
              <w:bottom w:w="0" w:type="dxa"/>
              <w:right w:w="108" w:type="dxa"/>
            </w:tcMar>
            <w:vAlign w:val="center"/>
          </w:tcPr>
          <w:p w14:paraId="4FBE9566" w14:textId="77777777" w:rsidR="00B644C1" w:rsidRDefault="00B644C1" w:rsidP="00AF0D4C">
            <w:pPr>
              <w:keepNext/>
              <w:spacing w:before="20" w:after="20" w:line="276" w:lineRule="auto"/>
            </w:pPr>
            <w:r>
              <w:t>[4 PRBs] for VoIP as starting point. Other values of PRBs can be reported by companies.</w:t>
            </w:r>
          </w:p>
          <w:p w14:paraId="5D765593" w14:textId="77777777" w:rsidR="00B644C1" w:rsidRDefault="00B644C1" w:rsidP="00AF0D4C">
            <w:pPr>
              <w:keepNext/>
              <w:spacing w:before="20" w:after="20" w:line="276" w:lineRule="auto"/>
            </w:pPr>
            <w:r>
              <w:lastRenderedPageBreak/>
              <w:t>QPSK for PUSCH</w:t>
            </w:r>
          </w:p>
          <w:p w14:paraId="1FBDDB58" w14:textId="77777777" w:rsidR="00B644C1" w:rsidRPr="00E45EA2" w:rsidRDefault="00B644C1" w:rsidP="00AF0D4C">
            <w:pPr>
              <w:keepNext/>
              <w:spacing w:before="20" w:after="20" w:line="276" w:lineRule="auto"/>
            </w:pPr>
            <w:r>
              <w:t>Optional: pi/2 BPSK for PUSCH</w:t>
            </w:r>
          </w:p>
        </w:tc>
      </w:tr>
    </w:tbl>
    <w:p w14:paraId="4AA066ED" w14:textId="77777777" w:rsidR="00B644C1" w:rsidRDefault="00B644C1" w:rsidP="00B644C1">
      <w:pPr>
        <w:pStyle w:val="B1"/>
      </w:pPr>
    </w:p>
    <w:p w14:paraId="06996ABE"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3</w:t>
      </w:r>
      <w:r w:rsidRPr="007368F9">
        <w:rPr>
          <w:rFonts w:hint="eastAsia"/>
        </w:rPr>
        <w:t xml:space="preserve">: </w:t>
      </w:r>
      <w:r>
        <w:t>Channel-specific parameters for PUCCH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558AD40B"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6A0A9EE"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1CA3DE10" w14:textId="77777777" w:rsidR="00B644C1" w:rsidRPr="007368F9" w:rsidRDefault="00B644C1" w:rsidP="00AF0D4C">
            <w:pPr>
              <w:jc w:val="center"/>
              <w:rPr>
                <w:b/>
                <w:bCs/>
              </w:rPr>
            </w:pPr>
            <w:r w:rsidRPr="007368F9">
              <w:rPr>
                <w:b/>
                <w:bCs/>
              </w:rPr>
              <w:t>Value</w:t>
            </w:r>
          </w:p>
        </w:tc>
      </w:tr>
      <w:tr w:rsidR="00B644C1" w:rsidRPr="007368F9" w14:paraId="73DA4965" w14:textId="77777777" w:rsidTr="00AF0D4C">
        <w:trPr>
          <w:trHeight w:val="147"/>
          <w:jc w:val="center"/>
        </w:trPr>
        <w:tc>
          <w:tcPr>
            <w:tcW w:w="3114" w:type="dxa"/>
            <w:tcMar>
              <w:top w:w="0" w:type="dxa"/>
              <w:left w:w="108" w:type="dxa"/>
              <w:bottom w:w="0" w:type="dxa"/>
              <w:right w:w="108" w:type="dxa"/>
            </w:tcMar>
            <w:vAlign w:val="center"/>
          </w:tcPr>
          <w:p w14:paraId="49F587BB" w14:textId="77777777" w:rsidR="00B644C1" w:rsidRPr="00413D15" w:rsidRDefault="00B644C1" w:rsidP="00AF0D4C">
            <w:pPr>
              <w:rPr>
                <w:lang w:eastAsia="ja-JP"/>
              </w:rPr>
            </w:pPr>
            <w:r w:rsidRPr="00413D15">
              <w:t xml:space="preserve">PUCCH format </w:t>
            </w:r>
          </w:p>
        </w:tc>
        <w:tc>
          <w:tcPr>
            <w:tcW w:w="5953" w:type="dxa"/>
            <w:tcMar>
              <w:top w:w="0" w:type="dxa"/>
              <w:left w:w="108" w:type="dxa"/>
              <w:bottom w:w="0" w:type="dxa"/>
              <w:right w:w="108" w:type="dxa"/>
            </w:tcMar>
            <w:vAlign w:val="center"/>
          </w:tcPr>
          <w:p w14:paraId="6B64F3B0" w14:textId="77777777" w:rsidR="00B644C1" w:rsidRPr="00413D15" w:rsidRDefault="00B644C1" w:rsidP="00AF0D4C">
            <w:pPr>
              <w:keepNext/>
              <w:spacing w:before="20" w:after="20" w:line="276" w:lineRule="auto"/>
              <w:rPr>
                <w:lang w:eastAsia="zh-CN"/>
              </w:rPr>
            </w:pPr>
            <w:r w:rsidRPr="00413D15">
              <w:rPr>
                <w:lang w:eastAsia="zh-CN"/>
              </w:rPr>
              <w:t>Format 1, 2bits UCI.</w:t>
            </w:r>
          </w:p>
          <w:p w14:paraId="1AE59037" w14:textId="77777777" w:rsidR="00B644C1" w:rsidRPr="00413D15" w:rsidRDefault="00B644C1" w:rsidP="00AF0D4C">
            <w:pPr>
              <w:keepNext/>
              <w:spacing w:before="20" w:after="20" w:line="276" w:lineRule="auto"/>
              <w:rPr>
                <w:lang w:eastAsia="zh-CN"/>
              </w:rPr>
            </w:pPr>
            <w:r w:rsidRPr="00413D15">
              <w:rPr>
                <w:lang w:eastAsia="zh-CN"/>
              </w:rPr>
              <w:t>Format 3, [4bits (3 bits A/N + 1 bit SR)]/11/22 bits UCI</w:t>
            </w:r>
          </w:p>
        </w:tc>
      </w:tr>
      <w:tr w:rsidR="00B644C1" w:rsidRPr="007368F9" w14:paraId="699C2060" w14:textId="77777777" w:rsidTr="00AF0D4C">
        <w:trPr>
          <w:trHeight w:val="147"/>
          <w:jc w:val="center"/>
        </w:trPr>
        <w:tc>
          <w:tcPr>
            <w:tcW w:w="3114" w:type="dxa"/>
            <w:tcMar>
              <w:top w:w="0" w:type="dxa"/>
              <w:left w:w="108" w:type="dxa"/>
              <w:bottom w:w="0" w:type="dxa"/>
              <w:right w:w="108" w:type="dxa"/>
            </w:tcMar>
            <w:vAlign w:val="center"/>
          </w:tcPr>
          <w:p w14:paraId="183EA978" w14:textId="77777777" w:rsidR="00B644C1" w:rsidRPr="008B07D2" w:rsidRDefault="00B644C1" w:rsidP="00AF0D4C">
            <w:pPr>
              <w:rPr>
                <w:lang w:eastAsia="zh-CN"/>
              </w:rPr>
            </w:pPr>
            <w:r>
              <w:rPr>
                <w:rFonts w:hint="eastAsia"/>
                <w:lang w:eastAsia="zh-CN"/>
              </w:rPr>
              <w:t>F</w:t>
            </w:r>
            <w:r>
              <w:rPr>
                <w:lang w:eastAsia="zh-CN"/>
              </w:rPr>
              <w:t>requency hopping</w:t>
            </w:r>
          </w:p>
        </w:tc>
        <w:tc>
          <w:tcPr>
            <w:tcW w:w="5953" w:type="dxa"/>
            <w:tcMar>
              <w:top w:w="0" w:type="dxa"/>
              <w:left w:w="108" w:type="dxa"/>
              <w:bottom w:w="0" w:type="dxa"/>
              <w:right w:w="108" w:type="dxa"/>
            </w:tcMar>
            <w:vAlign w:val="center"/>
          </w:tcPr>
          <w:p w14:paraId="36F82B26" w14:textId="77777777" w:rsidR="00B644C1" w:rsidRDefault="00B644C1" w:rsidP="00AF0D4C">
            <w:pPr>
              <w:keepNext/>
              <w:spacing w:before="20" w:after="20" w:line="276" w:lineRule="auto"/>
              <w:rPr>
                <w:lang w:eastAsia="zh-CN"/>
              </w:rPr>
            </w:pPr>
            <w:r w:rsidRPr="005F68FE">
              <w:t>w/ frequency hopping</w:t>
            </w:r>
          </w:p>
        </w:tc>
      </w:tr>
      <w:tr w:rsidR="00B644C1" w:rsidRPr="007368F9" w14:paraId="61E2D3E4" w14:textId="77777777" w:rsidTr="00AF0D4C">
        <w:trPr>
          <w:trHeight w:val="147"/>
          <w:jc w:val="center"/>
        </w:trPr>
        <w:tc>
          <w:tcPr>
            <w:tcW w:w="3114" w:type="dxa"/>
            <w:tcMar>
              <w:top w:w="0" w:type="dxa"/>
              <w:left w:w="108" w:type="dxa"/>
              <w:bottom w:w="0" w:type="dxa"/>
              <w:right w:w="108" w:type="dxa"/>
            </w:tcMar>
            <w:vAlign w:val="center"/>
          </w:tcPr>
          <w:p w14:paraId="2592FF55" w14:textId="77777777" w:rsidR="00B644C1" w:rsidRPr="00981253" w:rsidRDefault="00B644C1" w:rsidP="00AF0D4C">
            <w:pPr>
              <w:rPr>
                <w:highlight w:val="yellow"/>
                <w:lang w:eastAsia="zh-CN"/>
              </w:rPr>
            </w:pPr>
            <w:r w:rsidRPr="00963AF6">
              <w:t>BLER</w:t>
            </w:r>
          </w:p>
        </w:tc>
        <w:tc>
          <w:tcPr>
            <w:tcW w:w="5953" w:type="dxa"/>
            <w:tcMar>
              <w:top w:w="0" w:type="dxa"/>
              <w:left w:w="108" w:type="dxa"/>
              <w:bottom w:w="0" w:type="dxa"/>
              <w:right w:w="108" w:type="dxa"/>
            </w:tcMar>
            <w:vAlign w:val="center"/>
          </w:tcPr>
          <w:p w14:paraId="135A2E68" w14:textId="77777777" w:rsidR="00B644C1" w:rsidRPr="00413D15" w:rsidRDefault="00B644C1" w:rsidP="00AF0D4C">
            <w:pPr>
              <w:pStyle w:val="ad"/>
              <w:keepNext/>
              <w:numPr>
                <w:ilvl w:val="0"/>
                <w:numId w:val="12"/>
              </w:numPr>
              <w:spacing w:before="20" w:after="20" w:line="276" w:lineRule="auto"/>
              <w:ind w:firstLineChars="0"/>
              <w:rPr>
                <w:lang w:eastAsia="zh-CN"/>
              </w:rPr>
            </w:pPr>
            <w:r w:rsidRPr="00413D15">
              <w:rPr>
                <w:lang w:eastAsia="zh-CN"/>
              </w:rPr>
              <w:t xml:space="preserve">For PUCCH format 1: </w:t>
            </w:r>
          </w:p>
          <w:p w14:paraId="05B30D0C" w14:textId="77777777" w:rsidR="00B644C1" w:rsidRPr="00413D15" w:rsidRDefault="00B644C1" w:rsidP="00AF0D4C">
            <w:pPr>
              <w:keepNext/>
              <w:spacing w:before="20" w:after="20" w:line="276" w:lineRule="auto"/>
              <w:rPr>
                <w:lang w:eastAsia="zh-CN"/>
              </w:rPr>
            </w:pPr>
            <w:r w:rsidRPr="00413D15">
              <w:rPr>
                <w:lang w:eastAsia="zh-CN"/>
              </w:rPr>
              <w:t>DTX to ACK probability: 1%. NACK to ACK probability: 0.1%.</w:t>
            </w:r>
          </w:p>
          <w:p w14:paraId="410840DA" w14:textId="77777777" w:rsidR="00B644C1" w:rsidRPr="00413D15" w:rsidRDefault="00B644C1" w:rsidP="00AF0D4C">
            <w:pPr>
              <w:keepNext/>
              <w:spacing w:before="20" w:after="20" w:line="276" w:lineRule="auto"/>
              <w:rPr>
                <w:lang w:eastAsia="zh-CN"/>
              </w:rPr>
            </w:pPr>
            <w:r w:rsidRPr="00413D15">
              <w:rPr>
                <w:lang w:eastAsia="zh-CN"/>
              </w:rPr>
              <w:t>ACK missed detection probability: 1%.</w:t>
            </w:r>
          </w:p>
          <w:p w14:paraId="74ACCD93" w14:textId="77777777" w:rsidR="00B644C1" w:rsidRPr="00413D15" w:rsidRDefault="00B644C1" w:rsidP="00AF0D4C">
            <w:pPr>
              <w:pStyle w:val="ad"/>
              <w:keepNext/>
              <w:numPr>
                <w:ilvl w:val="0"/>
                <w:numId w:val="12"/>
              </w:numPr>
              <w:spacing w:before="20" w:after="20" w:line="276" w:lineRule="auto"/>
              <w:ind w:firstLineChars="0"/>
              <w:rPr>
                <w:lang w:eastAsia="zh-CN"/>
              </w:rPr>
            </w:pPr>
            <w:r w:rsidRPr="00413D15">
              <w:rPr>
                <w:lang w:eastAsia="zh-CN"/>
              </w:rPr>
              <w:t xml:space="preserve">For PUCCH format 3: </w:t>
            </w:r>
          </w:p>
          <w:p w14:paraId="24576D33" w14:textId="77777777" w:rsidR="00B644C1" w:rsidRPr="009D2737" w:rsidRDefault="00B644C1" w:rsidP="00AF0D4C">
            <w:pPr>
              <w:keepNext/>
              <w:spacing w:before="20" w:after="20" w:line="276" w:lineRule="auto"/>
              <w:rPr>
                <w:lang w:eastAsia="zh-CN"/>
              </w:rPr>
            </w:pPr>
            <w:r w:rsidRPr="009D2737">
              <w:rPr>
                <w:lang w:eastAsia="zh-CN"/>
              </w:rPr>
              <w:t>BLER</w:t>
            </w:r>
            <w:r w:rsidRPr="001E021F">
              <w:rPr>
                <w:lang w:eastAsia="zh-CN"/>
              </w:rPr>
              <w:t>:</w:t>
            </w:r>
            <w:r w:rsidRPr="009D2737">
              <w:rPr>
                <w:lang w:eastAsia="zh-CN"/>
              </w:rPr>
              <w:t xml:space="preserve"> 1%</w:t>
            </w:r>
          </w:p>
          <w:p w14:paraId="49050D7A" w14:textId="77777777" w:rsidR="00B644C1" w:rsidRPr="00413D15" w:rsidRDefault="00B644C1" w:rsidP="00AF0D4C">
            <w:pPr>
              <w:keepNext/>
              <w:spacing w:before="20" w:after="20" w:line="276" w:lineRule="auto"/>
              <w:rPr>
                <w:lang w:eastAsia="zh-CN"/>
              </w:rPr>
            </w:pPr>
          </w:p>
        </w:tc>
      </w:tr>
      <w:tr w:rsidR="00B644C1" w:rsidRPr="007368F9" w14:paraId="49B427BB" w14:textId="77777777" w:rsidTr="00AF0D4C">
        <w:trPr>
          <w:trHeight w:val="147"/>
          <w:jc w:val="center"/>
        </w:trPr>
        <w:tc>
          <w:tcPr>
            <w:tcW w:w="3114" w:type="dxa"/>
            <w:tcMar>
              <w:top w:w="0" w:type="dxa"/>
              <w:left w:w="108" w:type="dxa"/>
              <w:bottom w:w="0" w:type="dxa"/>
              <w:right w:w="108" w:type="dxa"/>
            </w:tcMar>
            <w:vAlign w:val="center"/>
          </w:tcPr>
          <w:p w14:paraId="55E7B21C" w14:textId="77777777" w:rsidR="00B644C1" w:rsidRPr="00981253" w:rsidRDefault="00B644C1" w:rsidP="00AF0D4C">
            <w:pPr>
              <w:rPr>
                <w:highlight w:val="yellow"/>
              </w:rPr>
            </w:pPr>
            <w:r w:rsidRPr="00963AF6">
              <w:t>Number of UE transmit chains</w:t>
            </w:r>
          </w:p>
        </w:tc>
        <w:tc>
          <w:tcPr>
            <w:tcW w:w="5953" w:type="dxa"/>
            <w:tcMar>
              <w:top w:w="0" w:type="dxa"/>
              <w:left w:w="108" w:type="dxa"/>
              <w:bottom w:w="0" w:type="dxa"/>
              <w:right w:w="108" w:type="dxa"/>
            </w:tcMar>
            <w:vAlign w:val="center"/>
          </w:tcPr>
          <w:p w14:paraId="34A8C5AC" w14:textId="77777777" w:rsidR="00B644C1" w:rsidRPr="00413D15" w:rsidRDefault="00B644C1" w:rsidP="00AF0D4C">
            <w:pPr>
              <w:keepNext/>
              <w:spacing w:before="20" w:after="20" w:line="276" w:lineRule="auto"/>
              <w:rPr>
                <w:lang w:eastAsia="zh-CN"/>
              </w:rPr>
            </w:pPr>
            <w:r w:rsidRPr="00413D15">
              <w:rPr>
                <w:lang w:eastAsia="zh-CN"/>
              </w:rPr>
              <w:t>1</w:t>
            </w:r>
          </w:p>
        </w:tc>
      </w:tr>
      <w:tr w:rsidR="00B644C1" w:rsidRPr="007368F9" w14:paraId="727BF044" w14:textId="77777777" w:rsidTr="00AF0D4C">
        <w:trPr>
          <w:trHeight w:val="147"/>
          <w:jc w:val="center"/>
        </w:trPr>
        <w:tc>
          <w:tcPr>
            <w:tcW w:w="3114" w:type="dxa"/>
            <w:tcMar>
              <w:top w:w="0" w:type="dxa"/>
              <w:left w:w="108" w:type="dxa"/>
              <w:bottom w:w="0" w:type="dxa"/>
              <w:right w:w="108" w:type="dxa"/>
            </w:tcMar>
            <w:vAlign w:val="center"/>
          </w:tcPr>
          <w:p w14:paraId="1F651F61" w14:textId="77777777" w:rsidR="00B644C1" w:rsidRPr="00981253" w:rsidRDefault="00B644C1" w:rsidP="00AF0D4C">
            <w:pPr>
              <w:rPr>
                <w:highlight w:val="yellow"/>
              </w:rPr>
            </w:pPr>
            <w:r w:rsidRPr="009A622A">
              <w:t>DMRS configuration for</w:t>
            </w:r>
          </w:p>
        </w:tc>
        <w:tc>
          <w:tcPr>
            <w:tcW w:w="5953" w:type="dxa"/>
            <w:tcMar>
              <w:top w:w="0" w:type="dxa"/>
              <w:left w:w="108" w:type="dxa"/>
              <w:bottom w:w="0" w:type="dxa"/>
              <w:right w:w="108" w:type="dxa"/>
            </w:tcMar>
            <w:vAlign w:val="center"/>
          </w:tcPr>
          <w:p w14:paraId="05719C0A" w14:textId="77777777" w:rsidR="00B644C1" w:rsidRPr="00413D15"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413D15">
              <w:rPr>
                <w:lang w:eastAsia="zh-CN"/>
              </w:rPr>
              <w:t>4 DMRS symbols for PUCCH Format 3.</w:t>
            </w:r>
          </w:p>
        </w:tc>
      </w:tr>
      <w:tr w:rsidR="00B644C1" w:rsidRPr="007368F9" w14:paraId="00411575" w14:textId="77777777" w:rsidTr="00AF0D4C">
        <w:trPr>
          <w:trHeight w:val="147"/>
          <w:jc w:val="center"/>
        </w:trPr>
        <w:tc>
          <w:tcPr>
            <w:tcW w:w="3114" w:type="dxa"/>
            <w:tcMar>
              <w:top w:w="0" w:type="dxa"/>
              <w:left w:w="108" w:type="dxa"/>
              <w:bottom w:w="0" w:type="dxa"/>
              <w:right w:w="108" w:type="dxa"/>
            </w:tcMar>
            <w:vAlign w:val="center"/>
          </w:tcPr>
          <w:p w14:paraId="17BD493B" w14:textId="77777777" w:rsidR="00B644C1" w:rsidRPr="00981253" w:rsidRDefault="00B644C1" w:rsidP="00AF0D4C">
            <w:pPr>
              <w:rPr>
                <w:highlight w:val="yellow"/>
              </w:rPr>
            </w:pPr>
            <w:r w:rsidRPr="00C876DD">
              <w:rPr>
                <w:bCs/>
              </w:rPr>
              <w:t>SCS</w:t>
            </w:r>
          </w:p>
        </w:tc>
        <w:tc>
          <w:tcPr>
            <w:tcW w:w="5953" w:type="dxa"/>
            <w:tcMar>
              <w:top w:w="0" w:type="dxa"/>
              <w:left w:w="108" w:type="dxa"/>
              <w:bottom w:w="0" w:type="dxa"/>
              <w:right w:w="108" w:type="dxa"/>
            </w:tcMar>
            <w:vAlign w:val="center"/>
          </w:tcPr>
          <w:p w14:paraId="53AF1EE5" w14:textId="77777777" w:rsidR="00B644C1" w:rsidRPr="00413D15"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413D15">
              <w:rPr>
                <w:lang w:eastAsia="zh-CN"/>
              </w:rPr>
              <w:t>120kHz</w:t>
            </w:r>
          </w:p>
        </w:tc>
      </w:tr>
      <w:tr w:rsidR="00B644C1" w:rsidRPr="007368F9" w14:paraId="7186F82B" w14:textId="77777777" w:rsidTr="00AF0D4C">
        <w:trPr>
          <w:trHeight w:val="147"/>
          <w:jc w:val="center"/>
        </w:trPr>
        <w:tc>
          <w:tcPr>
            <w:tcW w:w="3114" w:type="dxa"/>
            <w:tcMar>
              <w:top w:w="0" w:type="dxa"/>
              <w:left w:w="108" w:type="dxa"/>
              <w:bottom w:w="0" w:type="dxa"/>
              <w:right w:w="108" w:type="dxa"/>
            </w:tcMar>
            <w:vAlign w:val="center"/>
          </w:tcPr>
          <w:p w14:paraId="5BE0C9F2" w14:textId="77777777" w:rsidR="00B644C1" w:rsidRPr="00981253" w:rsidRDefault="00B644C1" w:rsidP="00AF0D4C">
            <w:pPr>
              <w:rPr>
                <w:highlight w:val="yellow"/>
              </w:rPr>
            </w:pPr>
            <w:r w:rsidRPr="009A622A">
              <w:t>Repetitions</w:t>
            </w:r>
          </w:p>
        </w:tc>
        <w:tc>
          <w:tcPr>
            <w:tcW w:w="5953" w:type="dxa"/>
            <w:tcMar>
              <w:top w:w="0" w:type="dxa"/>
              <w:left w:w="108" w:type="dxa"/>
              <w:bottom w:w="0" w:type="dxa"/>
              <w:right w:w="108" w:type="dxa"/>
            </w:tcMar>
            <w:vAlign w:val="center"/>
          </w:tcPr>
          <w:p w14:paraId="59B03BB4" w14:textId="77777777" w:rsidR="00B644C1" w:rsidRPr="00413D15" w:rsidRDefault="00B644C1" w:rsidP="00AF0D4C">
            <w:pPr>
              <w:keepNext/>
              <w:spacing w:before="20" w:after="20" w:line="276" w:lineRule="auto"/>
              <w:rPr>
                <w:lang w:eastAsia="zh-CN"/>
              </w:rPr>
            </w:pPr>
            <w:r w:rsidRPr="00413D15">
              <w:rPr>
                <w:lang w:eastAsia="zh-CN"/>
              </w:rPr>
              <w:t>w/ repetition (optional), w/o repetition for PUCCH.</w:t>
            </w:r>
          </w:p>
          <w:p w14:paraId="58EF5B1B" w14:textId="77777777" w:rsidR="00B644C1" w:rsidRPr="00413D15" w:rsidRDefault="00B644C1" w:rsidP="00AF0D4C">
            <w:pPr>
              <w:keepNext/>
              <w:spacing w:before="20" w:after="20" w:line="276" w:lineRule="auto"/>
              <w:rPr>
                <w:lang w:eastAsia="zh-CN"/>
              </w:rPr>
            </w:pPr>
            <w:r w:rsidRPr="00413D15">
              <w:rPr>
                <w:lang w:eastAsia="zh-CN"/>
              </w:rPr>
              <w:t>The maximum number of repetitions is 8.</w:t>
            </w:r>
          </w:p>
        </w:tc>
      </w:tr>
      <w:tr w:rsidR="00B644C1" w:rsidRPr="007368F9" w14:paraId="04C94C3F" w14:textId="77777777" w:rsidTr="00AF0D4C">
        <w:trPr>
          <w:trHeight w:val="147"/>
          <w:jc w:val="center"/>
        </w:trPr>
        <w:tc>
          <w:tcPr>
            <w:tcW w:w="3114" w:type="dxa"/>
            <w:tcMar>
              <w:top w:w="0" w:type="dxa"/>
              <w:left w:w="108" w:type="dxa"/>
              <w:bottom w:w="0" w:type="dxa"/>
              <w:right w:w="108" w:type="dxa"/>
            </w:tcMar>
            <w:vAlign w:val="center"/>
          </w:tcPr>
          <w:p w14:paraId="61EB6FE5" w14:textId="77777777" w:rsidR="00B644C1" w:rsidRPr="009A622A" w:rsidRDefault="00B644C1" w:rsidP="00AF0D4C">
            <w:r w:rsidRPr="009A622A">
              <w:t>PUCCH duration</w:t>
            </w:r>
            <w:r w:rsidRPr="009A622A">
              <w:tab/>
            </w:r>
          </w:p>
        </w:tc>
        <w:tc>
          <w:tcPr>
            <w:tcW w:w="5953" w:type="dxa"/>
            <w:tcMar>
              <w:top w:w="0" w:type="dxa"/>
              <w:left w:w="108" w:type="dxa"/>
              <w:bottom w:w="0" w:type="dxa"/>
              <w:right w:w="108" w:type="dxa"/>
            </w:tcMar>
            <w:vAlign w:val="center"/>
          </w:tcPr>
          <w:p w14:paraId="2030A226" w14:textId="77777777" w:rsidR="00B644C1" w:rsidRPr="00413D15" w:rsidRDefault="00B644C1" w:rsidP="00AF0D4C">
            <w:pPr>
              <w:keepNext/>
              <w:spacing w:before="20" w:after="20" w:line="276" w:lineRule="auto"/>
              <w:rPr>
                <w:lang w:eastAsia="zh-CN"/>
              </w:rPr>
            </w:pPr>
            <w:r w:rsidRPr="00413D15">
              <w:rPr>
                <w:lang w:eastAsia="zh-CN"/>
              </w:rPr>
              <w:t xml:space="preserve">14 </w:t>
            </w:r>
            <w:r>
              <w:rPr>
                <w:lang w:eastAsia="zh-CN"/>
              </w:rPr>
              <w:t>O</w:t>
            </w:r>
            <w:r w:rsidRPr="00413D15">
              <w:rPr>
                <w:lang w:eastAsia="zh-CN"/>
              </w:rPr>
              <w:t>FDM symbols</w:t>
            </w:r>
          </w:p>
        </w:tc>
      </w:tr>
      <w:tr w:rsidR="00B644C1" w:rsidRPr="007368F9" w14:paraId="6A75EB15" w14:textId="77777777" w:rsidTr="00AF0D4C">
        <w:trPr>
          <w:trHeight w:val="147"/>
          <w:jc w:val="center"/>
        </w:trPr>
        <w:tc>
          <w:tcPr>
            <w:tcW w:w="3114" w:type="dxa"/>
            <w:tcMar>
              <w:top w:w="0" w:type="dxa"/>
              <w:left w:w="108" w:type="dxa"/>
              <w:bottom w:w="0" w:type="dxa"/>
              <w:right w:w="108" w:type="dxa"/>
            </w:tcMar>
            <w:vAlign w:val="center"/>
          </w:tcPr>
          <w:p w14:paraId="397EC875" w14:textId="77777777" w:rsidR="00B644C1" w:rsidRPr="00963AF6" w:rsidRDefault="00B644C1" w:rsidP="00AF0D4C">
            <w:r w:rsidRPr="00963AF6">
              <w:t xml:space="preserve">Number of PRBs </w:t>
            </w:r>
          </w:p>
        </w:tc>
        <w:tc>
          <w:tcPr>
            <w:tcW w:w="5953" w:type="dxa"/>
            <w:tcMar>
              <w:top w:w="0" w:type="dxa"/>
              <w:left w:w="108" w:type="dxa"/>
              <w:bottom w:w="0" w:type="dxa"/>
              <w:right w:w="108" w:type="dxa"/>
            </w:tcMar>
            <w:vAlign w:val="center"/>
          </w:tcPr>
          <w:p w14:paraId="4FDCF37D" w14:textId="77777777" w:rsidR="00B644C1" w:rsidRPr="00963AF6" w:rsidRDefault="00B644C1" w:rsidP="00AF0D4C">
            <w:pPr>
              <w:keepNext/>
              <w:spacing w:before="20" w:after="20" w:line="276" w:lineRule="auto"/>
            </w:pPr>
            <w:r w:rsidRPr="00963AF6">
              <w:rPr>
                <w:lang w:eastAsia="zh-CN"/>
              </w:rPr>
              <w:t>1 PRB</w:t>
            </w:r>
          </w:p>
        </w:tc>
      </w:tr>
    </w:tbl>
    <w:p w14:paraId="48C87B51" w14:textId="77777777" w:rsidR="00B644C1" w:rsidRDefault="00B644C1" w:rsidP="00B644C1">
      <w:pPr>
        <w:pStyle w:val="B1"/>
      </w:pPr>
    </w:p>
    <w:p w14:paraId="4E2FA179"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4</w:t>
      </w:r>
      <w:r w:rsidRPr="007368F9">
        <w:rPr>
          <w:rFonts w:hint="eastAsia"/>
        </w:rPr>
        <w:t xml:space="preserve">: </w:t>
      </w:r>
      <w:r>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6CCF9BBA"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14529100"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E917202" w14:textId="77777777" w:rsidR="00B644C1" w:rsidRPr="007368F9" w:rsidRDefault="00B644C1" w:rsidP="00AF0D4C">
            <w:pPr>
              <w:jc w:val="center"/>
              <w:rPr>
                <w:b/>
                <w:bCs/>
              </w:rPr>
            </w:pPr>
            <w:r w:rsidRPr="007368F9">
              <w:rPr>
                <w:b/>
                <w:bCs/>
              </w:rPr>
              <w:t>Value</w:t>
            </w:r>
          </w:p>
        </w:tc>
      </w:tr>
      <w:tr w:rsidR="00B644C1" w:rsidRPr="007368F9" w14:paraId="7E1CE496" w14:textId="77777777" w:rsidTr="00AF0D4C">
        <w:trPr>
          <w:trHeight w:val="147"/>
          <w:jc w:val="center"/>
        </w:trPr>
        <w:tc>
          <w:tcPr>
            <w:tcW w:w="3114" w:type="dxa"/>
            <w:tcMar>
              <w:top w:w="0" w:type="dxa"/>
              <w:left w:w="108" w:type="dxa"/>
              <w:bottom w:w="0" w:type="dxa"/>
              <w:right w:w="108" w:type="dxa"/>
            </w:tcMar>
            <w:vAlign w:val="center"/>
          </w:tcPr>
          <w:p w14:paraId="73962913" w14:textId="77777777" w:rsidR="00B644C1" w:rsidRPr="00423651" w:rsidRDefault="00B644C1" w:rsidP="00AF0D4C">
            <w:r w:rsidRPr="00423651">
              <w:rPr>
                <w:rFonts w:eastAsia="Yu Mincho"/>
                <w:kern w:val="2"/>
                <w:lang w:val="en-US" w:eastAsia="zh-CN"/>
              </w:rPr>
              <w:t>Format</w:t>
            </w:r>
          </w:p>
        </w:tc>
        <w:tc>
          <w:tcPr>
            <w:tcW w:w="5953" w:type="dxa"/>
            <w:tcMar>
              <w:top w:w="0" w:type="dxa"/>
              <w:left w:w="108" w:type="dxa"/>
              <w:bottom w:w="0" w:type="dxa"/>
              <w:right w:w="108" w:type="dxa"/>
            </w:tcMar>
            <w:vAlign w:val="center"/>
          </w:tcPr>
          <w:p w14:paraId="62B2BD81" w14:textId="77777777" w:rsidR="00B644C1" w:rsidRPr="00423651" w:rsidRDefault="00B644C1" w:rsidP="00AF0D4C">
            <w:pPr>
              <w:keepNext/>
              <w:spacing w:before="20" w:after="20" w:line="276" w:lineRule="auto"/>
              <w:rPr>
                <w:lang w:eastAsia="zh-CN"/>
              </w:rPr>
            </w:pPr>
            <w:r w:rsidRPr="00423651">
              <w:rPr>
                <w:lang w:eastAsia="zh-CN"/>
              </w:rPr>
              <w:t>Format B4, (Optional: Format C2)</w:t>
            </w:r>
          </w:p>
        </w:tc>
      </w:tr>
      <w:tr w:rsidR="00B644C1" w:rsidRPr="007368F9" w14:paraId="45E9B4BC" w14:textId="77777777" w:rsidTr="00AF0D4C">
        <w:trPr>
          <w:trHeight w:val="147"/>
          <w:jc w:val="center"/>
        </w:trPr>
        <w:tc>
          <w:tcPr>
            <w:tcW w:w="3114" w:type="dxa"/>
            <w:tcMar>
              <w:top w:w="0" w:type="dxa"/>
              <w:left w:w="108" w:type="dxa"/>
              <w:bottom w:w="0" w:type="dxa"/>
              <w:right w:w="108" w:type="dxa"/>
            </w:tcMar>
            <w:vAlign w:val="center"/>
          </w:tcPr>
          <w:p w14:paraId="357A4FD2" w14:textId="77777777" w:rsidR="00B644C1" w:rsidRPr="009D562A" w:rsidRDefault="00B644C1" w:rsidP="00AF0D4C">
            <w:pPr>
              <w:rPr>
                <w:kern w:val="2"/>
                <w:lang w:val="en-US" w:eastAsia="zh-CN"/>
              </w:rPr>
            </w:pPr>
            <w:r w:rsidRPr="009D562A">
              <w:rPr>
                <w:rFonts w:hint="eastAsia"/>
                <w:kern w:val="2"/>
                <w:lang w:val="en-US" w:eastAsia="zh-CN"/>
              </w:rPr>
              <w:t>S</w:t>
            </w:r>
            <w:r w:rsidRPr="009D562A">
              <w:rPr>
                <w:kern w:val="2"/>
                <w:lang w:val="en-US" w:eastAsia="zh-CN"/>
              </w:rPr>
              <w:t>CS</w:t>
            </w:r>
          </w:p>
        </w:tc>
        <w:tc>
          <w:tcPr>
            <w:tcW w:w="5953" w:type="dxa"/>
            <w:tcMar>
              <w:top w:w="0" w:type="dxa"/>
              <w:left w:w="108" w:type="dxa"/>
              <w:bottom w:w="0" w:type="dxa"/>
              <w:right w:w="108" w:type="dxa"/>
            </w:tcMar>
            <w:vAlign w:val="center"/>
          </w:tcPr>
          <w:p w14:paraId="3054F28C" w14:textId="77777777" w:rsidR="00B644C1" w:rsidRPr="00423651" w:rsidRDefault="00B644C1" w:rsidP="00AF0D4C">
            <w:pPr>
              <w:keepNext/>
              <w:spacing w:before="20" w:after="20" w:line="276" w:lineRule="auto"/>
              <w:rPr>
                <w:lang w:eastAsia="zh-CN"/>
              </w:rPr>
            </w:pPr>
            <w:r w:rsidRPr="00423651">
              <w:rPr>
                <w:rFonts w:eastAsia="Yu Mincho"/>
                <w:kern w:val="2"/>
                <w:lang w:val="en-US" w:eastAsia="zh-CN"/>
              </w:rPr>
              <w:t>Reported by companies.</w:t>
            </w:r>
          </w:p>
        </w:tc>
      </w:tr>
      <w:tr w:rsidR="00B644C1" w:rsidRPr="007368F9" w14:paraId="2B9D2221" w14:textId="77777777" w:rsidTr="00AF0D4C">
        <w:trPr>
          <w:trHeight w:val="147"/>
          <w:jc w:val="center"/>
        </w:trPr>
        <w:tc>
          <w:tcPr>
            <w:tcW w:w="3114" w:type="dxa"/>
            <w:tcMar>
              <w:top w:w="0" w:type="dxa"/>
              <w:left w:w="108" w:type="dxa"/>
              <w:bottom w:w="0" w:type="dxa"/>
              <w:right w:w="108" w:type="dxa"/>
            </w:tcMar>
            <w:vAlign w:val="center"/>
          </w:tcPr>
          <w:p w14:paraId="31C75BE7" w14:textId="77777777" w:rsidR="00B644C1" w:rsidRPr="009D562A" w:rsidRDefault="00B644C1" w:rsidP="00AF0D4C">
            <w:pPr>
              <w:rPr>
                <w:kern w:val="2"/>
                <w:lang w:val="en-US" w:eastAsia="zh-CN"/>
              </w:rPr>
            </w:pPr>
            <w:r w:rsidRPr="00727656">
              <w:rPr>
                <w:rFonts w:eastAsia="Yu Mincho"/>
                <w:kern w:val="2"/>
                <w:lang w:val="en-US" w:eastAsia="zh-CN"/>
              </w:rPr>
              <w:t>Performance metric</w:t>
            </w:r>
          </w:p>
        </w:tc>
        <w:tc>
          <w:tcPr>
            <w:tcW w:w="5953" w:type="dxa"/>
            <w:tcMar>
              <w:top w:w="0" w:type="dxa"/>
              <w:left w:w="108" w:type="dxa"/>
              <w:bottom w:w="0" w:type="dxa"/>
              <w:right w:w="108" w:type="dxa"/>
            </w:tcMar>
            <w:vAlign w:val="center"/>
          </w:tcPr>
          <w:p w14:paraId="481D6AF5" w14:textId="77777777" w:rsidR="00B644C1" w:rsidRPr="00727656" w:rsidRDefault="00B644C1" w:rsidP="00AF0D4C">
            <w:pPr>
              <w:keepNext/>
              <w:spacing w:before="20" w:after="20" w:line="276" w:lineRule="auto"/>
              <w:rPr>
                <w:rFonts w:eastAsia="Yu Mincho"/>
                <w:kern w:val="2"/>
                <w:lang w:val="en-US" w:eastAsia="zh-CN"/>
              </w:rPr>
            </w:pPr>
            <w:r w:rsidRPr="00727656">
              <w:rPr>
                <w:lang w:eastAsia="zh-CN"/>
              </w:rPr>
              <w:t>0.1% false alarm, 1% miss-detection</w:t>
            </w:r>
          </w:p>
        </w:tc>
      </w:tr>
      <w:tr w:rsidR="00B644C1" w:rsidRPr="007368F9" w14:paraId="2FCF432F" w14:textId="77777777" w:rsidTr="00AF0D4C">
        <w:trPr>
          <w:trHeight w:val="147"/>
          <w:jc w:val="center"/>
        </w:trPr>
        <w:tc>
          <w:tcPr>
            <w:tcW w:w="3114" w:type="dxa"/>
            <w:tcMar>
              <w:top w:w="0" w:type="dxa"/>
              <w:left w:w="108" w:type="dxa"/>
              <w:bottom w:w="0" w:type="dxa"/>
              <w:right w:w="108" w:type="dxa"/>
            </w:tcMar>
            <w:vAlign w:val="center"/>
          </w:tcPr>
          <w:p w14:paraId="46331FC2" w14:textId="77777777" w:rsidR="00B644C1" w:rsidRPr="009D562A" w:rsidRDefault="00B644C1" w:rsidP="00AF0D4C">
            <w:pPr>
              <w:rPr>
                <w:kern w:val="2"/>
                <w:lang w:val="en-US" w:eastAsia="zh-CN"/>
              </w:rPr>
            </w:pPr>
            <w:r w:rsidRPr="00EB7BD2">
              <w:rPr>
                <w:rFonts w:eastAsia="Yu Mincho"/>
                <w:kern w:val="2"/>
                <w:lang w:val="en-US" w:eastAsia="zh-CN"/>
              </w:rPr>
              <w:t>Number of UE Tx chains</w:t>
            </w:r>
          </w:p>
        </w:tc>
        <w:tc>
          <w:tcPr>
            <w:tcW w:w="5953" w:type="dxa"/>
            <w:tcMar>
              <w:top w:w="0" w:type="dxa"/>
              <w:left w:w="108" w:type="dxa"/>
              <w:bottom w:w="0" w:type="dxa"/>
              <w:right w:w="108" w:type="dxa"/>
            </w:tcMar>
            <w:vAlign w:val="center"/>
          </w:tcPr>
          <w:p w14:paraId="3256322A" w14:textId="77777777" w:rsidR="00B644C1" w:rsidRPr="00727656" w:rsidRDefault="00B644C1" w:rsidP="00AF0D4C">
            <w:pPr>
              <w:keepNext/>
              <w:spacing w:before="20" w:after="20" w:line="276" w:lineRule="auto"/>
              <w:rPr>
                <w:lang w:eastAsia="zh-CN"/>
              </w:rPr>
            </w:pPr>
            <w:r w:rsidRPr="00EB7BD2">
              <w:rPr>
                <w:rFonts w:eastAsia="Yu Mincho"/>
                <w:kern w:val="2"/>
                <w:lang w:val="en-US" w:eastAsia="zh-CN"/>
              </w:rPr>
              <w:t>1T, 2T</w:t>
            </w:r>
          </w:p>
        </w:tc>
      </w:tr>
      <w:tr w:rsidR="00B644C1" w:rsidRPr="007368F9" w14:paraId="0C3A7EDA" w14:textId="77777777" w:rsidTr="00AF0D4C">
        <w:trPr>
          <w:trHeight w:val="147"/>
          <w:jc w:val="center"/>
        </w:trPr>
        <w:tc>
          <w:tcPr>
            <w:tcW w:w="3114" w:type="dxa"/>
            <w:tcMar>
              <w:top w:w="0" w:type="dxa"/>
              <w:left w:w="108" w:type="dxa"/>
              <w:bottom w:w="0" w:type="dxa"/>
              <w:right w:w="108" w:type="dxa"/>
            </w:tcMar>
            <w:vAlign w:val="center"/>
          </w:tcPr>
          <w:p w14:paraId="3D513851" w14:textId="77777777" w:rsidR="00B644C1" w:rsidRPr="00981253" w:rsidRDefault="00B644C1" w:rsidP="00AF0D4C">
            <w:pPr>
              <w:rPr>
                <w:rFonts w:eastAsia="Yu Mincho"/>
                <w:kern w:val="2"/>
                <w:highlight w:val="yellow"/>
                <w:lang w:val="en-US" w:eastAsia="zh-CN"/>
              </w:rPr>
            </w:pPr>
            <w:r w:rsidRPr="00EB7BD2">
              <w:rPr>
                <w:rFonts w:eastAsia="Yu Mincho"/>
                <w:kern w:val="2"/>
                <w:lang w:val="en-US" w:eastAsia="zh-CN"/>
              </w:rPr>
              <w:t>Number of SSB beams</w:t>
            </w:r>
          </w:p>
        </w:tc>
        <w:tc>
          <w:tcPr>
            <w:tcW w:w="5953" w:type="dxa"/>
            <w:tcMar>
              <w:top w:w="0" w:type="dxa"/>
              <w:left w:w="108" w:type="dxa"/>
              <w:bottom w:w="0" w:type="dxa"/>
              <w:right w:w="108" w:type="dxa"/>
            </w:tcMar>
            <w:vAlign w:val="center"/>
          </w:tcPr>
          <w:p w14:paraId="6FEA57E2" w14:textId="77777777" w:rsidR="00B644C1" w:rsidRPr="00EB7BD2" w:rsidRDefault="00B644C1" w:rsidP="00AF0D4C">
            <w:pPr>
              <w:widowControl w:val="0"/>
              <w:spacing w:beforeLines="50" w:before="120" w:afterLines="50" w:after="120"/>
              <w:jc w:val="both"/>
              <w:rPr>
                <w:kern w:val="2"/>
                <w:lang w:eastAsia="zh-CN"/>
              </w:rPr>
            </w:pPr>
            <w:r w:rsidRPr="00EB7BD2">
              <w:rPr>
                <w:rFonts w:eastAsia="Yu Mincho"/>
                <w:kern w:val="2"/>
                <w:lang w:val="en-US" w:eastAsia="zh-CN"/>
              </w:rPr>
              <w:t>Reported by companies</w:t>
            </w:r>
          </w:p>
        </w:tc>
      </w:tr>
      <w:tr w:rsidR="00B644C1" w:rsidRPr="007368F9" w14:paraId="47B62305" w14:textId="77777777" w:rsidTr="00AF0D4C">
        <w:trPr>
          <w:trHeight w:val="147"/>
          <w:jc w:val="center"/>
        </w:trPr>
        <w:tc>
          <w:tcPr>
            <w:tcW w:w="3114" w:type="dxa"/>
            <w:tcMar>
              <w:top w:w="0" w:type="dxa"/>
              <w:left w:w="108" w:type="dxa"/>
              <w:bottom w:w="0" w:type="dxa"/>
              <w:right w:w="108" w:type="dxa"/>
            </w:tcMar>
            <w:vAlign w:val="center"/>
          </w:tcPr>
          <w:p w14:paraId="3B212D83" w14:textId="77777777" w:rsidR="00B644C1" w:rsidRPr="00727656" w:rsidRDefault="00B644C1" w:rsidP="00AF0D4C">
            <w:pPr>
              <w:rPr>
                <w:rFonts w:eastAsia="Yu Mincho"/>
                <w:kern w:val="2"/>
                <w:lang w:val="en-US" w:eastAsia="zh-CN"/>
              </w:rPr>
            </w:pPr>
            <w:r w:rsidRPr="00727656">
              <w:rPr>
                <w:rFonts w:eastAsia="Yu Mincho"/>
                <w:kern w:val="2"/>
                <w:lang w:val="en-US" w:eastAsia="zh-CN"/>
              </w:rPr>
              <w:t>Other parameters</w:t>
            </w:r>
          </w:p>
        </w:tc>
        <w:tc>
          <w:tcPr>
            <w:tcW w:w="5953" w:type="dxa"/>
            <w:tcMar>
              <w:top w:w="0" w:type="dxa"/>
              <w:left w:w="108" w:type="dxa"/>
              <w:bottom w:w="0" w:type="dxa"/>
              <w:right w:w="108" w:type="dxa"/>
            </w:tcMar>
            <w:vAlign w:val="center"/>
          </w:tcPr>
          <w:p w14:paraId="02DBDCE6" w14:textId="77777777" w:rsidR="00B644C1" w:rsidRPr="00727656" w:rsidRDefault="00B644C1" w:rsidP="00AF0D4C">
            <w:pPr>
              <w:widowControl w:val="0"/>
              <w:spacing w:beforeLines="50" w:before="120" w:afterLines="50" w:after="120"/>
              <w:jc w:val="both"/>
              <w:rPr>
                <w:kern w:val="2"/>
                <w:lang w:eastAsia="zh-CN"/>
              </w:rPr>
            </w:pPr>
            <w:r w:rsidRPr="00727656">
              <w:rPr>
                <w:rFonts w:eastAsia="Yu Mincho"/>
                <w:kern w:val="2"/>
                <w:lang w:eastAsia="zh-CN"/>
              </w:rPr>
              <w:t>Reported by companies.</w:t>
            </w:r>
          </w:p>
        </w:tc>
      </w:tr>
    </w:tbl>
    <w:p w14:paraId="316A4AE4" w14:textId="77777777" w:rsidR="00B644C1" w:rsidRDefault="00B644C1" w:rsidP="00B644C1">
      <w:pPr>
        <w:pStyle w:val="B1"/>
      </w:pPr>
    </w:p>
    <w:p w14:paraId="55C7CFAA"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5</w:t>
      </w:r>
      <w:r w:rsidRPr="007368F9">
        <w:rPr>
          <w:rFonts w:hint="eastAsia"/>
        </w:rPr>
        <w:t xml:space="preserve">: </w:t>
      </w:r>
      <w:r>
        <w:t>Channel-specific parameters for PUSCH of Msg.3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5DB726D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6D76877E"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7738EBB3" w14:textId="77777777" w:rsidR="00B644C1" w:rsidRPr="007368F9" w:rsidRDefault="00B644C1" w:rsidP="00AF0D4C">
            <w:pPr>
              <w:jc w:val="center"/>
              <w:rPr>
                <w:b/>
                <w:bCs/>
              </w:rPr>
            </w:pPr>
            <w:r w:rsidRPr="007368F9">
              <w:rPr>
                <w:b/>
                <w:bCs/>
              </w:rPr>
              <w:t>Value</w:t>
            </w:r>
          </w:p>
        </w:tc>
      </w:tr>
      <w:tr w:rsidR="00B644C1" w:rsidRPr="007368F9" w14:paraId="6D9719D2" w14:textId="77777777" w:rsidTr="00AF0D4C">
        <w:trPr>
          <w:trHeight w:val="147"/>
          <w:jc w:val="center"/>
        </w:trPr>
        <w:tc>
          <w:tcPr>
            <w:tcW w:w="3114" w:type="dxa"/>
            <w:tcMar>
              <w:top w:w="0" w:type="dxa"/>
              <w:left w:w="108" w:type="dxa"/>
              <w:bottom w:w="0" w:type="dxa"/>
              <w:right w:w="108" w:type="dxa"/>
            </w:tcMar>
            <w:vAlign w:val="center"/>
          </w:tcPr>
          <w:p w14:paraId="5659E6D6" w14:textId="77777777" w:rsidR="00B644C1" w:rsidRPr="00627C27" w:rsidRDefault="00B644C1" w:rsidP="00AF0D4C">
            <w:pPr>
              <w:rPr>
                <w:lang w:eastAsia="ja-JP"/>
              </w:rPr>
            </w:pPr>
            <w:r w:rsidRPr="00627C27">
              <w:t>Frequency hopping</w:t>
            </w:r>
          </w:p>
        </w:tc>
        <w:tc>
          <w:tcPr>
            <w:tcW w:w="5953" w:type="dxa"/>
            <w:tcMar>
              <w:top w:w="0" w:type="dxa"/>
              <w:left w:w="108" w:type="dxa"/>
              <w:bottom w:w="0" w:type="dxa"/>
              <w:right w:w="108" w:type="dxa"/>
            </w:tcMar>
            <w:vAlign w:val="center"/>
          </w:tcPr>
          <w:p w14:paraId="51F98CB0" w14:textId="77777777" w:rsidR="00B644C1" w:rsidRPr="00627C27" w:rsidRDefault="00B644C1" w:rsidP="00AF0D4C">
            <w:pPr>
              <w:keepNext/>
              <w:spacing w:before="20" w:after="20" w:line="276" w:lineRule="auto"/>
              <w:rPr>
                <w:lang w:eastAsia="zh-CN"/>
              </w:rPr>
            </w:pPr>
            <w:r w:rsidRPr="00627C27">
              <w:rPr>
                <w:lang w:eastAsia="zh-CN"/>
              </w:rPr>
              <w:t>w/ or w/o frequency hopping</w:t>
            </w:r>
          </w:p>
        </w:tc>
      </w:tr>
      <w:tr w:rsidR="00B644C1" w:rsidRPr="007368F9" w14:paraId="7C420B6F" w14:textId="77777777" w:rsidTr="00AF0D4C">
        <w:trPr>
          <w:trHeight w:val="147"/>
          <w:jc w:val="center"/>
        </w:trPr>
        <w:tc>
          <w:tcPr>
            <w:tcW w:w="3114" w:type="dxa"/>
            <w:tcMar>
              <w:top w:w="0" w:type="dxa"/>
              <w:left w:w="108" w:type="dxa"/>
              <w:bottom w:w="0" w:type="dxa"/>
              <w:right w:w="108" w:type="dxa"/>
            </w:tcMar>
            <w:vAlign w:val="center"/>
          </w:tcPr>
          <w:p w14:paraId="58C67DFB" w14:textId="77777777" w:rsidR="00B644C1" w:rsidRPr="00367CD1" w:rsidRDefault="00B644C1" w:rsidP="00AF0D4C">
            <w:pPr>
              <w:rPr>
                <w:highlight w:val="yellow"/>
              </w:rPr>
            </w:pPr>
            <w:r w:rsidRPr="00EB7BD2">
              <w:rPr>
                <w:rFonts w:eastAsia="Yu Mincho"/>
                <w:kern w:val="2"/>
                <w:lang w:val="en-US" w:eastAsia="zh-CN"/>
              </w:rPr>
              <w:t>Number of UE Tx chains</w:t>
            </w:r>
          </w:p>
        </w:tc>
        <w:tc>
          <w:tcPr>
            <w:tcW w:w="5953" w:type="dxa"/>
            <w:tcMar>
              <w:top w:w="0" w:type="dxa"/>
              <w:left w:w="108" w:type="dxa"/>
              <w:bottom w:w="0" w:type="dxa"/>
              <w:right w:w="108" w:type="dxa"/>
            </w:tcMar>
            <w:vAlign w:val="center"/>
          </w:tcPr>
          <w:p w14:paraId="51DBE737" w14:textId="77777777" w:rsidR="00B644C1" w:rsidRPr="00487B31" w:rsidRDefault="00B644C1" w:rsidP="00AF0D4C">
            <w:pPr>
              <w:keepNext/>
              <w:spacing w:before="20" w:after="20" w:line="276" w:lineRule="auto"/>
              <w:rPr>
                <w:lang w:eastAsia="zh-CN"/>
              </w:rPr>
            </w:pPr>
            <w:r w:rsidRPr="00EB7BD2">
              <w:rPr>
                <w:rFonts w:eastAsia="Yu Mincho"/>
                <w:kern w:val="2"/>
                <w:lang w:val="en-US" w:eastAsia="zh-CN"/>
              </w:rPr>
              <w:t>1T, 2T</w:t>
            </w:r>
          </w:p>
        </w:tc>
      </w:tr>
      <w:tr w:rsidR="00B644C1" w:rsidRPr="007368F9" w14:paraId="7D224377" w14:textId="77777777" w:rsidTr="00AF0D4C">
        <w:trPr>
          <w:trHeight w:val="147"/>
          <w:jc w:val="center"/>
        </w:trPr>
        <w:tc>
          <w:tcPr>
            <w:tcW w:w="3114" w:type="dxa"/>
            <w:tcMar>
              <w:top w:w="0" w:type="dxa"/>
              <w:left w:w="108" w:type="dxa"/>
              <w:bottom w:w="0" w:type="dxa"/>
              <w:right w:w="108" w:type="dxa"/>
            </w:tcMar>
            <w:vAlign w:val="center"/>
          </w:tcPr>
          <w:p w14:paraId="0CBD9518" w14:textId="77777777" w:rsidR="00B644C1" w:rsidRPr="00EB7BD2" w:rsidRDefault="00B644C1" w:rsidP="00AF0D4C">
            <w:pPr>
              <w:rPr>
                <w:rFonts w:eastAsia="Yu Mincho"/>
                <w:kern w:val="2"/>
                <w:lang w:val="en-US" w:eastAsia="zh-CN"/>
              </w:rPr>
            </w:pPr>
            <w:r w:rsidRPr="00E45EA2">
              <w:t>Number of DMRS symbol</w:t>
            </w:r>
          </w:p>
        </w:tc>
        <w:tc>
          <w:tcPr>
            <w:tcW w:w="5953" w:type="dxa"/>
            <w:tcMar>
              <w:top w:w="0" w:type="dxa"/>
              <w:left w:w="108" w:type="dxa"/>
              <w:bottom w:w="0" w:type="dxa"/>
              <w:right w:w="108" w:type="dxa"/>
            </w:tcMar>
            <w:vAlign w:val="center"/>
          </w:tcPr>
          <w:p w14:paraId="600D5F42" w14:textId="77777777" w:rsidR="00B644C1" w:rsidRPr="00E45EA2" w:rsidRDefault="00B644C1" w:rsidP="00AF0D4C">
            <w:pPr>
              <w:keepNext/>
              <w:spacing w:before="20" w:after="20" w:line="276" w:lineRule="auto"/>
              <w:rPr>
                <w:lang w:eastAsia="zh-CN"/>
              </w:rPr>
            </w:pPr>
            <w:r w:rsidRPr="00E45EA2">
              <w:rPr>
                <w:lang w:eastAsia="zh-CN"/>
              </w:rPr>
              <w:t>w/o frequency hopping: 3,</w:t>
            </w:r>
          </w:p>
          <w:p w14:paraId="7C0C40E3" w14:textId="77777777" w:rsidR="00B644C1" w:rsidRPr="00EB7BD2" w:rsidRDefault="00B644C1" w:rsidP="00AF0D4C">
            <w:pPr>
              <w:keepNext/>
              <w:spacing w:before="20" w:after="20" w:line="276" w:lineRule="auto"/>
              <w:rPr>
                <w:rFonts w:eastAsia="Yu Mincho"/>
                <w:kern w:val="2"/>
                <w:lang w:val="en-US" w:eastAsia="zh-CN"/>
              </w:rPr>
            </w:pPr>
            <w:r w:rsidRPr="00E45EA2">
              <w:rPr>
                <w:lang w:eastAsia="zh-CN"/>
              </w:rPr>
              <w:t>w/ frequency hopping: 2 for each hop</w:t>
            </w:r>
          </w:p>
        </w:tc>
      </w:tr>
      <w:tr w:rsidR="00B644C1" w:rsidRPr="007368F9" w14:paraId="63F37175" w14:textId="77777777" w:rsidTr="00AF0D4C">
        <w:trPr>
          <w:trHeight w:val="147"/>
          <w:jc w:val="center"/>
        </w:trPr>
        <w:tc>
          <w:tcPr>
            <w:tcW w:w="3114" w:type="dxa"/>
            <w:tcMar>
              <w:top w:w="0" w:type="dxa"/>
              <w:left w:w="108" w:type="dxa"/>
              <w:bottom w:w="0" w:type="dxa"/>
              <w:right w:w="108" w:type="dxa"/>
            </w:tcMar>
            <w:vAlign w:val="center"/>
          </w:tcPr>
          <w:p w14:paraId="268327F0" w14:textId="77777777" w:rsidR="00B644C1" w:rsidRPr="00E45EA2" w:rsidRDefault="00B644C1" w:rsidP="00AF0D4C">
            <w:pPr>
              <w:rPr>
                <w:lang w:eastAsia="zh-CN"/>
              </w:rPr>
            </w:pPr>
            <w:r>
              <w:rPr>
                <w:rFonts w:hint="eastAsia"/>
                <w:lang w:eastAsia="zh-CN"/>
              </w:rPr>
              <w:lastRenderedPageBreak/>
              <w:t>W</w:t>
            </w:r>
            <w:r>
              <w:rPr>
                <w:lang w:eastAsia="zh-CN"/>
              </w:rPr>
              <w:t xml:space="preserve">aveform </w:t>
            </w:r>
          </w:p>
        </w:tc>
        <w:tc>
          <w:tcPr>
            <w:tcW w:w="5953" w:type="dxa"/>
            <w:tcMar>
              <w:top w:w="0" w:type="dxa"/>
              <w:left w:w="108" w:type="dxa"/>
              <w:bottom w:w="0" w:type="dxa"/>
              <w:right w:w="108" w:type="dxa"/>
            </w:tcMar>
            <w:vAlign w:val="center"/>
          </w:tcPr>
          <w:p w14:paraId="109FF7D5" w14:textId="77777777" w:rsidR="00B644C1" w:rsidRPr="00E45EA2" w:rsidRDefault="00B644C1" w:rsidP="00AF0D4C">
            <w:pPr>
              <w:keepNext/>
              <w:spacing w:before="20" w:after="20" w:line="276" w:lineRule="auto"/>
              <w:rPr>
                <w:lang w:eastAsia="zh-CN"/>
              </w:rPr>
            </w:pPr>
            <w:r>
              <w:rPr>
                <w:rFonts w:hint="eastAsia"/>
                <w:lang w:eastAsia="zh-CN"/>
              </w:rPr>
              <w:t>D</w:t>
            </w:r>
            <w:r>
              <w:rPr>
                <w:lang w:eastAsia="zh-CN"/>
              </w:rPr>
              <w:t>FT-s-OFDM</w:t>
            </w:r>
          </w:p>
        </w:tc>
      </w:tr>
      <w:tr w:rsidR="00B644C1" w:rsidRPr="007368F9" w14:paraId="4A88C4C0" w14:textId="77777777" w:rsidTr="00AF0D4C">
        <w:trPr>
          <w:trHeight w:val="147"/>
          <w:jc w:val="center"/>
        </w:trPr>
        <w:tc>
          <w:tcPr>
            <w:tcW w:w="3114" w:type="dxa"/>
            <w:tcMar>
              <w:top w:w="0" w:type="dxa"/>
              <w:left w:w="108" w:type="dxa"/>
              <w:bottom w:w="0" w:type="dxa"/>
              <w:right w:w="108" w:type="dxa"/>
            </w:tcMar>
            <w:vAlign w:val="center"/>
          </w:tcPr>
          <w:p w14:paraId="0D546F7F" w14:textId="77777777" w:rsidR="00B644C1" w:rsidRPr="00697F76" w:rsidRDefault="00B644C1" w:rsidP="00AF0D4C">
            <w:r w:rsidRPr="00697F76">
              <w:rPr>
                <w:bCs/>
              </w:rPr>
              <w:t>SCS</w:t>
            </w:r>
          </w:p>
        </w:tc>
        <w:tc>
          <w:tcPr>
            <w:tcW w:w="5953" w:type="dxa"/>
            <w:tcMar>
              <w:top w:w="0" w:type="dxa"/>
              <w:left w:w="108" w:type="dxa"/>
              <w:bottom w:w="0" w:type="dxa"/>
              <w:right w:w="108" w:type="dxa"/>
            </w:tcMar>
            <w:vAlign w:val="center"/>
          </w:tcPr>
          <w:p w14:paraId="7B461461" w14:textId="77777777" w:rsidR="00B644C1" w:rsidRPr="00697F76" w:rsidRDefault="00B644C1" w:rsidP="00AF0D4C">
            <w:pPr>
              <w:keepNext/>
              <w:spacing w:before="20" w:after="20" w:line="276" w:lineRule="auto"/>
              <w:rPr>
                <w:lang w:eastAsia="zh-CN"/>
              </w:rPr>
            </w:pPr>
            <w:r w:rsidRPr="00697F76">
              <w:rPr>
                <w:lang w:eastAsia="zh-CN"/>
              </w:rPr>
              <w:t>120kHz</w:t>
            </w:r>
          </w:p>
        </w:tc>
      </w:tr>
      <w:tr w:rsidR="00B644C1" w:rsidRPr="007368F9" w14:paraId="3D867C9F" w14:textId="77777777" w:rsidTr="00AF0D4C">
        <w:trPr>
          <w:trHeight w:val="147"/>
          <w:jc w:val="center"/>
        </w:trPr>
        <w:tc>
          <w:tcPr>
            <w:tcW w:w="3114" w:type="dxa"/>
            <w:tcMar>
              <w:top w:w="0" w:type="dxa"/>
              <w:left w:w="108" w:type="dxa"/>
              <w:bottom w:w="0" w:type="dxa"/>
              <w:right w:w="108" w:type="dxa"/>
            </w:tcMar>
            <w:vAlign w:val="center"/>
          </w:tcPr>
          <w:p w14:paraId="7BF0C8CC" w14:textId="77777777" w:rsidR="00B644C1" w:rsidRPr="00697F76" w:rsidRDefault="00B644C1" w:rsidP="00AF0D4C">
            <w:r w:rsidRPr="00697F76">
              <w:t>HARQ configuration</w:t>
            </w:r>
          </w:p>
        </w:tc>
        <w:tc>
          <w:tcPr>
            <w:tcW w:w="5953" w:type="dxa"/>
            <w:tcMar>
              <w:top w:w="0" w:type="dxa"/>
              <w:left w:w="108" w:type="dxa"/>
              <w:bottom w:w="0" w:type="dxa"/>
              <w:right w:w="108" w:type="dxa"/>
            </w:tcMar>
            <w:vAlign w:val="center"/>
          </w:tcPr>
          <w:p w14:paraId="5F542C26" w14:textId="77777777" w:rsidR="00B644C1" w:rsidRPr="00697F76" w:rsidRDefault="00B644C1" w:rsidP="00AF0D4C">
            <w:pPr>
              <w:keepNext/>
              <w:spacing w:before="20" w:after="20" w:line="276" w:lineRule="auto"/>
              <w:rPr>
                <w:lang w:eastAsia="zh-CN"/>
              </w:rPr>
            </w:pPr>
            <w:r w:rsidRPr="00697F76">
              <w:rPr>
                <w:lang w:eastAsia="zh-CN"/>
              </w:rPr>
              <w:t xml:space="preserve">For eMBB, whether HARQ is adopted is reported by companies. </w:t>
            </w:r>
          </w:p>
          <w:p w14:paraId="3B2E9954" w14:textId="77777777" w:rsidR="00B644C1" w:rsidRPr="00697F76" w:rsidRDefault="00B644C1" w:rsidP="00AF0D4C">
            <w:pPr>
              <w:keepNext/>
              <w:spacing w:before="20" w:after="20" w:line="276" w:lineRule="auto"/>
              <w:rPr>
                <w:lang w:eastAsia="zh-CN"/>
              </w:rPr>
            </w:pPr>
            <w:r w:rsidRPr="00697F76">
              <w:rPr>
                <w:lang w:eastAsia="zh-CN"/>
              </w:rPr>
              <w:t>For VoIP, w/ HARQ.</w:t>
            </w:r>
          </w:p>
          <w:p w14:paraId="05BCF819" w14:textId="77777777" w:rsidR="00B644C1" w:rsidRPr="00697F76" w:rsidRDefault="00B644C1" w:rsidP="00AF0D4C">
            <w:pPr>
              <w:keepNext/>
              <w:spacing w:before="20" w:after="20" w:line="276" w:lineRule="auto"/>
              <w:rPr>
                <w:lang w:eastAsia="zh-CN"/>
              </w:rPr>
            </w:pPr>
            <w:r w:rsidRPr="00697F76">
              <w:rPr>
                <w:lang w:eastAsia="zh-CN"/>
              </w:rPr>
              <w:t>The maximum number of HARQ transmission (limited by frame structure and latency requirements) can be reported by companies.</w:t>
            </w:r>
          </w:p>
        </w:tc>
      </w:tr>
      <w:tr w:rsidR="00B644C1" w:rsidRPr="007368F9" w14:paraId="287862C1" w14:textId="77777777" w:rsidTr="00AF0D4C">
        <w:trPr>
          <w:trHeight w:val="147"/>
          <w:jc w:val="center"/>
        </w:trPr>
        <w:tc>
          <w:tcPr>
            <w:tcW w:w="3114" w:type="dxa"/>
            <w:tcMar>
              <w:top w:w="0" w:type="dxa"/>
              <w:left w:w="108" w:type="dxa"/>
              <w:bottom w:w="0" w:type="dxa"/>
              <w:right w:w="108" w:type="dxa"/>
            </w:tcMar>
            <w:vAlign w:val="center"/>
          </w:tcPr>
          <w:p w14:paraId="6B67B9AC" w14:textId="77777777" w:rsidR="00B644C1" w:rsidRPr="00E45EA2" w:rsidRDefault="00B644C1" w:rsidP="00AF0D4C">
            <w:r>
              <w:t>TBS</w:t>
            </w:r>
          </w:p>
        </w:tc>
        <w:tc>
          <w:tcPr>
            <w:tcW w:w="5953" w:type="dxa"/>
            <w:tcMar>
              <w:top w:w="0" w:type="dxa"/>
              <w:left w:w="108" w:type="dxa"/>
              <w:bottom w:w="0" w:type="dxa"/>
              <w:right w:w="108" w:type="dxa"/>
            </w:tcMar>
            <w:vAlign w:val="center"/>
          </w:tcPr>
          <w:p w14:paraId="054AFA7E" w14:textId="77777777" w:rsidR="00B644C1" w:rsidRPr="00E45EA2" w:rsidRDefault="00B644C1" w:rsidP="00AF0D4C">
            <w:pPr>
              <w:keepNext/>
              <w:spacing w:before="20" w:after="20" w:line="276" w:lineRule="auto"/>
            </w:pPr>
            <w:r w:rsidRPr="00525B0C">
              <w:t>56 bits</w:t>
            </w:r>
          </w:p>
        </w:tc>
      </w:tr>
      <w:tr w:rsidR="00B644C1" w:rsidRPr="007368F9" w14:paraId="050E73B0" w14:textId="77777777" w:rsidTr="00AF0D4C">
        <w:trPr>
          <w:trHeight w:val="147"/>
          <w:jc w:val="center"/>
        </w:trPr>
        <w:tc>
          <w:tcPr>
            <w:tcW w:w="3114" w:type="dxa"/>
            <w:tcMar>
              <w:top w:w="0" w:type="dxa"/>
              <w:left w:w="108" w:type="dxa"/>
              <w:bottom w:w="0" w:type="dxa"/>
              <w:right w:w="108" w:type="dxa"/>
            </w:tcMar>
            <w:vAlign w:val="center"/>
          </w:tcPr>
          <w:p w14:paraId="2D715BAF" w14:textId="77777777" w:rsidR="00B644C1" w:rsidRPr="00FD6495" w:rsidRDefault="00B644C1" w:rsidP="00AF0D4C">
            <w:r w:rsidRPr="00FD6495">
              <w:t>PUSCH duration</w:t>
            </w:r>
            <w:r w:rsidRPr="00FD6495">
              <w:tab/>
            </w:r>
          </w:p>
        </w:tc>
        <w:tc>
          <w:tcPr>
            <w:tcW w:w="5953" w:type="dxa"/>
            <w:tcMar>
              <w:top w:w="0" w:type="dxa"/>
              <w:left w:w="108" w:type="dxa"/>
              <w:bottom w:w="0" w:type="dxa"/>
              <w:right w:w="108" w:type="dxa"/>
            </w:tcMar>
            <w:vAlign w:val="center"/>
          </w:tcPr>
          <w:p w14:paraId="70D70CAE" w14:textId="77777777" w:rsidR="00B644C1" w:rsidRPr="00FD6495" w:rsidRDefault="00B644C1" w:rsidP="00AF0D4C">
            <w:pPr>
              <w:keepNext/>
              <w:spacing w:before="20" w:after="20" w:line="276" w:lineRule="auto"/>
              <w:rPr>
                <w:lang w:eastAsia="zh-CN"/>
              </w:rPr>
            </w:pPr>
            <w:r>
              <w:rPr>
                <w:rFonts w:hint="eastAsia"/>
                <w:lang w:eastAsia="zh-CN"/>
              </w:rPr>
              <w:t>1</w:t>
            </w:r>
            <w:r>
              <w:rPr>
                <w:lang w:eastAsia="zh-CN"/>
              </w:rPr>
              <w:t>4 OS</w:t>
            </w:r>
          </w:p>
        </w:tc>
      </w:tr>
      <w:tr w:rsidR="00B644C1" w:rsidRPr="007368F9" w14:paraId="3EDC143B" w14:textId="77777777" w:rsidTr="00AF0D4C">
        <w:trPr>
          <w:trHeight w:val="147"/>
          <w:jc w:val="center"/>
        </w:trPr>
        <w:tc>
          <w:tcPr>
            <w:tcW w:w="3114" w:type="dxa"/>
            <w:tcMar>
              <w:top w:w="0" w:type="dxa"/>
              <w:left w:w="108" w:type="dxa"/>
              <w:bottom w:w="0" w:type="dxa"/>
              <w:right w:w="108" w:type="dxa"/>
            </w:tcMar>
            <w:vAlign w:val="center"/>
          </w:tcPr>
          <w:p w14:paraId="1678DFD0" w14:textId="77777777" w:rsidR="00B644C1" w:rsidRPr="00FD6495" w:rsidRDefault="00B644C1" w:rsidP="00AF0D4C">
            <w:r w:rsidRPr="00FD6495">
              <w:t>Number of PRBs</w:t>
            </w:r>
          </w:p>
        </w:tc>
        <w:tc>
          <w:tcPr>
            <w:tcW w:w="5953" w:type="dxa"/>
            <w:tcMar>
              <w:top w:w="0" w:type="dxa"/>
              <w:left w:w="108" w:type="dxa"/>
              <w:bottom w:w="0" w:type="dxa"/>
              <w:right w:w="108" w:type="dxa"/>
            </w:tcMar>
            <w:vAlign w:val="center"/>
          </w:tcPr>
          <w:p w14:paraId="362EDCDE" w14:textId="77777777" w:rsidR="00B644C1" w:rsidRDefault="00B644C1" w:rsidP="00AF0D4C">
            <w:pPr>
              <w:keepNext/>
              <w:spacing w:before="20" w:after="20" w:line="276" w:lineRule="auto"/>
              <w:rPr>
                <w:lang w:eastAsia="zh-CN"/>
              </w:rPr>
            </w:pPr>
            <w:r>
              <w:rPr>
                <w:rFonts w:hint="eastAsia"/>
                <w:lang w:eastAsia="zh-CN"/>
              </w:rPr>
              <w:t>2</w:t>
            </w:r>
          </w:p>
        </w:tc>
      </w:tr>
      <w:tr w:rsidR="00B644C1" w:rsidRPr="007368F9" w14:paraId="2672D267" w14:textId="77777777" w:rsidTr="00AF0D4C">
        <w:trPr>
          <w:trHeight w:val="147"/>
          <w:jc w:val="center"/>
        </w:trPr>
        <w:tc>
          <w:tcPr>
            <w:tcW w:w="3114" w:type="dxa"/>
            <w:tcMar>
              <w:top w:w="0" w:type="dxa"/>
              <w:left w:w="108" w:type="dxa"/>
              <w:bottom w:w="0" w:type="dxa"/>
              <w:right w:w="108" w:type="dxa"/>
            </w:tcMar>
            <w:vAlign w:val="center"/>
          </w:tcPr>
          <w:p w14:paraId="1C00DE46" w14:textId="77777777" w:rsidR="00B644C1" w:rsidRDefault="00B644C1" w:rsidP="00AF0D4C">
            <w:r>
              <w:rPr>
                <w:rFonts w:hint="eastAsia"/>
                <w:lang w:eastAsia="zh-CN"/>
              </w:rPr>
              <w:t>O</w:t>
            </w:r>
            <w:r>
              <w:rPr>
                <w:lang w:eastAsia="zh-CN"/>
              </w:rPr>
              <w:t>ther parameters</w:t>
            </w:r>
          </w:p>
        </w:tc>
        <w:tc>
          <w:tcPr>
            <w:tcW w:w="5953" w:type="dxa"/>
            <w:tcMar>
              <w:top w:w="0" w:type="dxa"/>
              <w:left w:w="108" w:type="dxa"/>
              <w:bottom w:w="0" w:type="dxa"/>
              <w:right w:w="108" w:type="dxa"/>
            </w:tcMar>
            <w:vAlign w:val="center"/>
          </w:tcPr>
          <w:p w14:paraId="685BD7CD" w14:textId="77777777" w:rsidR="00B644C1" w:rsidRPr="00525B0C" w:rsidRDefault="00B644C1" w:rsidP="00AF0D4C">
            <w:pPr>
              <w:keepNext/>
              <w:spacing w:before="20" w:after="20" w:line="276" w:lineRule="auto"/>
            </w:pPr>
            <w:r>
              <w:rPr>
                <w:rFonts w:hint="eastAsia"/>
                <w:lang w:eastAsia="zh-CN"/>
              </w:rPr>
              <w:t>R</w:t>
            </w:r>
            <w:r>
              <w:rPr>
                <w:lang w:eastAsia="zh-CN"/>
              </w:rPr>
              <w:t>eported by companies.</w:t>
            </w:r>
          </w:p>
        </w:tc>
      </w:tr>
    </w:tbl>
    <w:p w14:paraId="1DFE87B8" w14:textId="77777777" w:rsidR="00B644C1" w:rsidRDefault="00B644C1" w:rsidP="00B644C1">
      <w:pPr>
        <w:pStyle w:val="B1"/>
      </w:pPr>
    </w:p>
    <w:p w14:paraId="48A97090" w14:textId="77777777" w:rsidR="00B644C1" w:rsidRDefault="00B644C1" w:rsidP="00B644C1">
      <w:pPr>
        <w:pStyle w:val="B1"/>
      </w:pPr>
    </w:p>
    <w:p w14:paraId="27503289"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6</w:t>
      </w:r>
      <w:r w:rsidRPr="007368F9">
        <w:rPr>
          <w:rFonts w:hint="eastAsia"/>
        </w:rPr>
        <w:t xml:space="preserve">: </w:t>
      </w:r>
      <w:r>
        <w:t>Channel-specific parameters for PDSCH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61868183"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AAF6CAA"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6E886C1" w14:textId="77777777" w:rsidR="00B644C1" w:rsidRPr="007368F9" w:rsidRDefault="00B644C1" w:rsidP="00AF0D4C">
            <w:pPr>
              <w:jc w:val="center"/>
              <w:rPr>
                <w:b/>
                <w:bCs/>
              </w:rPr>
            </w:pPr>
            <w:r w:rsidRPr="007368F9">
              <w:rPr>
                <w:b/>
                <w:bCs/>
              </w:rPr>
              <w:t>Value</w:t>
            </w:r>
          </w:p>
        </w:tc>
      </w:tr>
      <w:tr w:rsidR="00B644C1" w:rsidRPr="007368F9" w14:paraId="46B04BEE" w14:textId="77777777" w:rsidTr="00AF0D4C">
        <w:trPr>
          <w:trHeight w:val="147"/>
          <w:jc w:val="center"/>
        </w:trPr>
        <w:tc>
          <w:tcPr>
            <w:tcW w:w="3114" w:type="dxa"/>
            <w:tcMar>
              <w:top w:w="0" w:type="dxa"/>
              <w:left w:w="108" w:type="dxa"/>
              <w:bottom w:w="0" w:type="dxa"/>
              <w:right w:w="108" w:type="dxa"/>
            </w:tcMar>
            <w:vAlign w:val="center"/>
          </w:tcPr>
          <w:p w14:paraId="002371E9" w14:textId="77777777" w:rsidR="00B644C1" w:rsidRPr="00981253" w:rsidRDefault="00B644C1" w:rsidP="00AF0D4C">
            <w:pPr>
              <w:rPr>
                <w:highlight w:val="yellow"/>
              </w:rPr>
            </w:pPr>
            <w:r w:rsidRPr="00074913">
              <w:t>BLER</w:t>
            </w:r>
          </w:p>
        </w:tc>
        <w:tc>
          <w:tcPr>
            <w:tcW w:w="5953" w:type="dxa"/>
            <w:tcMar>
              <w:top w:w="0" w:type="dxa"/>
              <w:left w:w="108" w:type="dxa"/>
              <w:bottom w:w="0" w:type="dxa"/>
              <w:right w:w="108" w:type="dxa"/>
            </w:tcMar>
            <w:vAlign w:val="center"/>
          </w:tcPr>
          <w:p w14:paraId="6AD599A9" w14:textId="77777777" w:rsidR="00B644C1" w:rsidRDefault="00B644C1" w:rsidP="00AF0D4C">
            <w:pPr>
              <w:keepNext/>
              <w:spacing w:before="20" w:after="20" w:line="276" w:lineRule="auto"/>
              <w:rPr>
                <w:lang w:eastAsia="zh-CN"/>
              </w:rPr>
            </w:pPr>
            <w:r>
              <w:rPr>
                <w:lang w:eastAsia="zh-CN"/>
              </w:rPr>
              <w:t xml:space="preserve">For eMBB, </w:t>
            </w:r>
          </w:p>
          <w:p w14:paraId="1F74D412" w14:textId="77777777" w:rsidR="00B644C1" w:rsidRDefault="00B644C1" w:rsidP="00AF0D4C">
            <w:pPr>
              <w:keepNext/>
              <w:spacing w:before="20" w:after="20" w:line="276" w:lineRule="auto"/>
              <w:rPr>
                <w:lang w:eastAsia="zh-CN"/>
              </w:rPr>
            </w:pPr>
            <w:r>
              <w:rPr>
                <w:lang w:eastAsia="zh-CN"/>
              </w:rPr>
              <w:t>w/ HARQ, 10% iBLER, Optional: companies report rBLER.</w:t>
            </w:r>
          </w:p>
          <w:p w14:paraId="5FF87926" w14:textId="77777777" w:rsidR="00B644C1" w:rsidRDefault="00B644C1" w:rsidP="00AF0D4C">
            <w:pPr>
              <w:keepNext/>
              <w:spacing w:before="20" w:after="20" w:line="276" w:lineRule="auto"/>
              <w:rPr>
                <w:lang w:eastAsia="zh-CN"/>
              </w:rPr>
            </w:pPr>
            <w:r>
              <w:rPr>
                <w:lang w:eastAsia="zh-CN"/>
              </w:rPr>
              <w:t>w/o HARQ, 10% iBLER.</w:t>
            </w:r>
          </w:p>
          <w:p w14:paraId="5A4C9300" w14:textId="77777777" w:rsidR="00B644C1" w:rsidRPr="00E45EA2" w:rsidRDefault="00B644C1" w:rsidP="00AF0D4C">
            <w:pPr>
              <w:keepNext/>
              <w:spacing w:before="20" w:after="20" w:line="276" w:lineRule="auto"/>
              <w:rPr>
                <w:lang w:eastAsia="zh-CN"/>
              </w:rPr>
            </w:pPr>
            <w:r>
              <w:rPr>
                <w:lang w:eastAsia="zh-CN"/>
              </w:rPr>
              <w:t>For VoIP, 2% rBLER.</w:t>
            </w:r>
          </w:p>
        </w:tc>
      </w:tr>
      <w:tr w:rsidR="00B644C1" w:rsidRPr="007368F9" w14:paraId="5799D5E2" w14:textId="77777777" w:rsidTr="00AF0D4C">
        <w:trPr>
          <w:trHeight w:val="147"/>
          <w:jc w:val="center"/>
        </w:trPr>
        <w:tc>
          <w:tcPr>
            <w:tcW w:w="3114" w:type="dxa"/>
            <w:tcMar>
              <w:top w:w="0" w:type="dxa"/>
              <w:left w:w="108" w:type="dxa"/>
              <w:bottom w:w="0" w:type="dxa"/>
              <w:right w:w="108" w:type="dxa"/>
            </w:tcMar>
            <w:vAlign w:val="center"/>
          </w:tcPr>
          <w:p w14:paraId="745DB6A2" w14:textId="77777777" w:rsidR="00B644C1" w:rsidRPr="00956958" w:rsidRDefault="00B644C1" w:rsidP="00AF0D4C">
            <w:r w:rsidRPr="00956958">
              <w:t>Waveform</w:t>
            </w:r>
          </w:p>
        </w:tc>
        <w:tc>
          <w:tcPr>
            <w:tcW w:w="5953" w:type="dxa"/>
            <w:tcMar>
              <w:top w:w="0" w:type="dxa"/>
              <w:left w:w="108" w:type="dxa"/>
              <w:bottom w:w="0" w:type="dxa"/>
              <w:right w:w="108" w:type="dxa"/>
            </w:tcMar>
            <w:vAlign w:val="center"/>
          </w:tcPr>
          <w:p w14:paraId="4A346880" w14:textId="77777777" w:rsidR="00B644C1" w:rsidRPr="00956958" w:rsidRDefault="00B644C1" w:rsidP="00AF0D4C">
            <w:pPr>
              <w:keepNext/>
              <w:spacing w:before="20" w:after="20" w:line="276" w:lineRule="auto"/>
              <w:rPr>
                <w:lang w:eastAsia="zh-CN"/>
              </w:rPr>
            </w:pPr>
            <w:r w:rsidRPr="00956958">
              <w:rPr>
                <w:lang w:eastAsia="zh-CN"/>
              </w:rPr>
              <w:t>CP-OFDM</w:t>
            </w:r>
          </w:p>
        </w:tc>
      </w:tr>
      <w:tr w:rsidR="00B644C1" w:rsidRPr="007368F9" w14:paraId="76B6744D" w14:textId="77777777" w:rsidTr="00AF0D4C">
        <w:trPr>
          <w:trHeight w:val="147"/>
          <w:jc w:val="center"/>
        </w:trPr>
        <w:tc>
          <w:tcPr>
            <w:tcW w:w="3114" w:type="dxa"/>
            <w:tcMar>
              <w:top w:w="0" w:type="dxa"/>
              <w:left w:w="108" w:type="dxa"/>
              <w:bottom w:w="0" w:type="dxa"/>
              <w:right w:w="108" w:type="dxa"/>
            </w:tcMar>
            <w:vAlign w:val="center"/>
          </w:tcPr>
          <w:p w14:paraId="43AF21B5" w14:textId="77777777" w:rsidR="00B644C1" w:rsidRPr="00981253" w:rsidRDefault="00B644C1" w:rsidP="00AF0D4C">
            <w:pPr>
              <w:rPr>
                <w:highlight w:val="yellow"/>
              </w:rPr>
            </w:pPr>
            <w:r w:rsidRPr="00EB7BD2">
              <w:rPr>
                <w:rFonts w:eastAsia="Yu Mincho"/>
                <w:kern w:val="2"/>
                <w:lang w:val="en-US" w:eastAsia="zh-CN"/>
              </w:rPr>
              <w:t xml:space="preserve">Number of UE </w:t>
            </w:r>
            <w:r>
              <w:rPr>
                <w:rFonts w:eastAsia="Yu Mincho"/>
                <w:kern w:val="2"/>
                <w:lang w:val="en-US" w:eastAsia="zh-CN"/>
              </w:rPr>
              <w:t>receive</w:t>
            </w:r>
            <w:r w:rsidRPr="00EB7BD2">
              <w:rPr>
                <w:rFonts w:eastAsia="Yu Mincho"/>
                <w:kern w:val="2"/>
                <w:lang w:val="en-US" w:eastAsia="zh-CN"/>
              </w:rPr>
              <w:t xml:space="preserve"> chains</w:t>
            </w:r>
          </w:p>
        </w:tc>
        <w:tc>
          <w:tcPr>
            <w:tcW w:w="5953" w:type="dxa"/>
            <w:tcMar>
              <w:top w:w="0" w:type="dxa"/>
              <w:left w:w="108" w:type="dxa"/>
              <w:bottom w:w="0" w:type="dxa"/>
              <w:right w:w="108" w:type="dxa"/>
            </w:tcMar>
            <w:vAlign w:val="center"/>
          </w:tcPr>
          <w:p w14:paraId="30ACF818" w14:textId="77777777" w:rsidR="00B644C1" w:rsidRPr="0007333F" w:rsidRDefault="00B644C1" w:rsidP="00AF0D4C">
            <w:pPr>
              <w:keepNext/>
              <w:spacing w:before="20" w:after="20" w:line="276" w:lineRule="auto"/>
              <w:rPr>
                <w:lang w:eastAsia="zh-CN"/>
              </w:rPr>
            </w:pPr>
            <w:r w:rsidRPr="00937474">
              <w:rPr>
                <w:lang w:eastAsia="zh-CN"/>
              </w:rPr>
              <w:t>2</w:t>
            </w:r>
          </w:p>
        </w:tc>
      </w:tr>
      <w:tr w:rsidR="00B644C1" w:rsidRPr="007368F9" w14:paraId="58547C0A" w14:textId="77777777" w:rsidTr="00AF0D4C">
        <w:trPr>
          <w:trHeight w:val="147"/>
          <w:jc w:val="center"/>
        </w:trPr>
        <w:tc>
          <w:tcPr>
            <w:tcW w:w="3114" w:type="dxa"/>
            <w:tcMar>
              <w:top w:w="0" w:type="dxa"/>
              <w:left w:w="108" w:type="dxa"/>
              <w:bottom w:w="0" w:type="dxa"/>
              <w:right w:w="108" w:type="dxa"/>
            </w:tcMar>
            <w:vAlign w:val="center"/>
          </w:tcPr>
          <w:p w14:paraId="5098A808" w14:textId="77777777" w:rsidR="00B644C1" w:rsidRPr="00981253" w:rsidRDefault="00B644C1" w:rsidP="00AF0D4C">
            <w:pPr>
              <w:rPr>
                <w:highlight w:val="yellow"/>
              </w:rPr>
            </w:pPr>
            <w:r w:rsidRPr="00981253">
              <w:rPr>
                <w:bCs/>
              </w:rPr>
              <w:t>SCS</w:t>
            </w:r>
          </w:p>
        </w:tc>
        <w:tc>
          <w:tcPr>
            <w:tcW w:w="5953" w:type="dxa"/>
            <w:tcMar>
              <w:top w:w="0" w:type="dxa"/>
              <w:left w:w="108" w:type="dxa"/>
              <w:bottom w:w="0" w:type="dxa"/>
              <w:right w:w="108" w:type="dxa"/>
            </w:tcMar>
            <w:vAlign w:val="center"/>
          </w:tcPr>
          <w:p w14:paraId="0B7310B4" w14:textId="77777777" w:rsidR="00B644C1" w:rsidRPr="0007333F" w:rsidRDefault="00B644C1" w:rsidP="00AF0D4C">
            <w:pPr>
              <w:keepNext/>
              <w:spacing w:before="20" w:after="20" w:line="276" w:lineRule="auto"/>
              <w:rPr>
                <w:lang w:eastAsia="zh-CN"/>
              </w:rPr>
            </w:pPr>
            <w:r w:rsidRPr="00981253">
              <w:rPr>
                <w:lang w:eastAsia="zh-CN"/>
              </w:rPr>
              <w:t>120kHz</w:t>
            </w:r>
          </w:p>
        </w:tc>
      </w:tr>
      <w:tr w:rsidR="00B644C1" w:rsidRPr="007368F9" w14:paraId="4FC5B68E" w14:textId="77777777" w:rsidTr="00AF0D4C">
        <w:trPr>
          <w:trHeight w:val="147"/>
          <w:jc w:val="center"/>
        </w:trPr>
        <w:tc>
          <w:tcPr>
            <w:tcW w:w="3114" w:type="dxa"/>
            <w:tcMar>
              <w:top w:w="0" w:type="dxa"/>
              <w:left w:w="108" w:type="dxa"/>
              <w:bottom w:w="0" w:type="dxa"/>
              <w:right w:w="108" w:type="dxa"/>
            </w:tcMar>
            <w:vAlign w:val="center"/>
          </w:tcPr>
          <w:p w14:paraId="3C2783BE" w14:textId="77777777" w:rsidR="00B644C1" w:rsidRPr="00981253" w:rsidRDefault="00B644C1" w:rsidP="00AF0D4C">
            <w:pPr>
              <w:rPr>
                <w:bCs/>
                <w:highlight w:val="yellow"/>
              </w:rPr>
            </w:pPr>
            <w:r w:rsidRPr="00B277A0">
              <w:t>HARQ configuration</w:t>
            </w:r>
          </w:p>
        </w:tc>
        <w:tc>
          <w:tcPr>
            <w:tcW w:w="5953" w:type="dxa"/>
            <w:tcMar>
              <w:top w:w="0" w:type="dxa"/>
              <w:left w:w="108" w:type="dxa"/>
              <w:bottom w:w="0" w:type="dxa"/>
              <w:right w:w="108" w:type="dxa"/>
            </w:tcMar>
            <w:vAlign w:val="center"/>
          </w:tcPr>
          <w:p w14:paraId="52F5F061" w14:textId="77777777" w:rsidR="00B644C1" w:rsidRPr="00FD6495" w:rsidRDefault="00B644C1" w:rsidP="00AF0D4C">
            <w:pPr>
              <w:keepNext/>
              <w:spacing w:before="20" w:after="20" w:line="276" w:lineRule="auto"/>
              <w:rPr>
                <w:lang w:eastAsia="zh-CN"/>
              </w:rPr>
            </w:pPr>
            <w:r w:rsidRPr="00FD6495">
              <w:rPr>
                <w:lang w:eastAsia="zh-CN"/>
              </w:rPr>
              <w:t xml:space="preserve">For eMBB, whether HARQ is adopted is reported by companies. </w:t>
            </w:r>
          </w:p>
          <w:p w14:paraId="4013A9B5" w14:textId="77777777" w:rsidR="00B644C1" w:rsidRPr="00FD6495" w:rsidRDefault="00B644C1" w:rsidP="00AF0D4C">
            <w:pPr>
              <w:keepNext/>
              <w:spacing w:before="20" w:after="20" w:line="276" w:lineRule="auto"/>
              <w:rPr>
                <w:lang w:eastAsia="zh-CN"/>
              </w:rPr>
            </w:pPr>
            <w:r w:rsidRPr="00FD6495">
              <w:rPr>
                <w:lang w:eastAsia="zh-CN"/>
              </w:rPr>
              <w:t>For VoIP, w/ HARQ.</w:t>
            </w:r>
          </w:p>
          <w:p w14:paraId="4D6250E1" w14:textId="77777777" w:rsidR="00B644C1" w:rsidRPr="000166F1" w:rsidRDefault="00B644C1" w:rsidP="00AF0D4C">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B644C1" w:rsidRPr="007368F9" w14:paraId="66C0B451" w14:textId="77777777" w:rsidTr="00AF0D4C">
        <w:trPr>
          <w:trHeight w:val="147"/>
          <w:jc w:val="center"/>
        </w:trPr>
        <w:tc>
          <w:tcPr>
            <w:tcW w:w="3114" w:type="dxa"/>
            <w:tcMar>
              <w:top w:w="0" w:type="dxa"/>
              <w:left w:w="108" w:type="dxa"/>
              <w:bottom w:w="0" w:type="dxa"/>
              <w:right w:w="108" w:type="dxa"/>
            </w:tcMar>
            <w:vAlign w:val="center"/>
          </w:tcPr>
          <w:p w14:paraId="6EF95839" w14:textId="77777777" w:rsidR="00B644C1" w:rsidRPr="00981253" w:rsidRDefault="00B644C1" w:rsidP="00AF0D4C">
            <w:pPr>
              <w:rPr>
                <w:highlight w:val="yellow"/>
              </w:rPr>
            </w:pPr>
            <w:r w:rsidRPr="0092044D">
              <w:t>DMRS configuration</w:t>
            </w:r>
          </w:p>
        </w:tc>
        <w:tc>
          <w:tcPr>
            <w:tcW w:w="5953" w:type="dxa"/>
            <w:tcMar>
              <w:top w:w="0" w:type="dxa"/>
              <w:left w:w="108" w:type="dxa"/>
              <w:bottom w:w="0" w:type="dxa"/>
              <w:right w:w="108" w:type="dxa"/>
            </w:tcMar>
            <w:vAlign w:val="center"/>
          </w:tcPr>
          <w:p w14:paraId="6EBA7F76" w14:textId="77777777" w:rsidR="00B644C1" w:rsidRDefault="00B644C1" w:rsidP="00AF0D4C">
            <w:pPr>
              <w:keepNext/>
              <w:spacing w:before="20" w:after="20" w:line="276" w:lineRule="auto"/>
              <w:rPr>
                <w:lang w:eastAsia="zh-CN"/>
              </w:rPr>
            </w:pPr>
            <w:r w:rsidRPr="007D425F">
              <w:rPr>
                <w:lang w:eastAsia="zh-CN"/>
              </w:rPr>
              <w:t>For 3km/h: Type I, 1 or 2 DMRS symbol, no multiplexing with data.</w:t>
            </w:r>
          </w:p>
          <w:p w14:paraId="03B8BC58" w14:textId="77777777" w:rsidR="00B644C1" w:rsidRDefault="00B644C1" w:rsidP="00AF0D4C">
            <w:pPr>
              <w:keepNext/>
              <w:spacing w:before="20" w:after="20" w:line="276" w:lineRule="auto"/>
              <w:rPr>
                <w:lang w:eastAsia="zh-CN"/>
              </w:rPr>
            </w:pPr>
            <w:r>
              <w:rPr>
                <w:lang w:eastAsia="zh-CN"/>
              </w:rPr>
              <w:t>For 30km/h (optional: 120km/h): Type I, 2 or 3 DMRS symbol, no multiplexing with data.</w:t>
            </w:r>
          </w:p>
          <w:p w14:paraId="611E33CA" w14:textId="77777777" w:rsidR="00B644C1" w:rsidRDefault="00B644C1" w:rsidP="00AF0D4C">
            <w:pPr>
              <w:keepNext/>
              <w:spacing w:before="20" w:after="20" w:line="276" w:lineRule="auto"/>
              <w:rPr>
                <w:lang w:eastAsia="zh-CN"/>
              </w:rPr>
            </w:pPr>
            <w:r>
              <w:rPr>
                <w:lang w:eastAsia="zh-CN"/>
              </w:rPr>
              <w:t>For frequency hopping for PUSCH: Type I, 1 or 2 DMRS symbol for each hop, no multiplexing with data.</w:t>
            </w:r>
          </w:p>
          <w:p w14:paraId="03156497" w14:textId="64D8362D" w:rsidR="00B644C1" w:rsidRPr="00FD6495" w:rsidRDefault="00B644C1" w:rsidP="00E5238F">
            <w:pPr>
              <w:keepNext/>
              <w:spacing w:before="20" w:after="20" w:line="276" w:lineRule="auto"/>
              <w:rPr>
                <w:lang w:eastAsia="zh-CN"/>
              </w:rPr>
            </w:pPr>
            <w:r>
              <w:rPr>
                <w:lang w:eastAsia="zh-CN"/>
              </w:rPr>
              <w:t>PUSCH/PDSCH mapping Type, the number of DMRS symbols and DMRS position(s) are reported by companies.</w:t>
            </w:r>
          </w:p>
        </w:tc>
      </w:tr>
      <w:tr w:rsidR="00B644C1" w:rsidRPr="007368F9" w14:paraId="176F86A5" w14:textId="77777777" w:rsidTr="00AF0D4C">
        <w:trPr>
          <w:trHeight w:val="147"/>
          <w:jc w:val="center"/>
        </w:trPr>
        <w:tc>
          <w:tcPr>
            <w:tcW w:w="3114" w:type="dxa"/>
            <w:tcMar>
              <w:top w:w="0" w:type="dxa"/>
              <w:left w:w="108" w:type="dxa"/>
              <w:bottom w:w="0" w:type="dxa"/>
              <w:right w:w="108" w:type="dxa"/>
            </w:tcMar>
            <w:vAlign w:val="center"/>
          </w:tcPr>
          <w:p w14:paraId="09D281DD" w14:textId="77777777" w:rsidR="00B644C1" w:rsidRPr="0092044D" w:rsidRDefault="00B644C1" w:rsidP="00AF0D4C">
            <w:r w:rsidRPr="00EB7BD2">
              <w:rPr>
                <w:rFonts w:eastAsia="Yu Mincho"/>
                <w:kern w:val="2"/>
                <w:lang w:val="en-US" w:eastAsia="zh-CN"/>
              </w:rPr>
              <w:t>PRBs/TBS/MCS for eMBB</w:t>
            </w:r>
          </w:p>
        </w:tc>
        <w:tc>
          <w:tcPr>
            <w:tcW w:w="5953" w:type="dxa"/>
            <w:tcMar>
              <w:top w:w="0" w:type="dxa"/>
              <w:left w:w="108" w:type="dxa"/>
              <w:bottom w:w="0" w:type="dxa"/>
              <w:right w:w="108" w:type="dxa"/>
            </w:tcMar>
            <w:vAlign w:val="center"/>
          </w:tcPr>
          <w:p w14:paraId="6BCCBE1E" w14:textId="77777777" w:rsidR="00B644C1" w:rsidRPr="00EA4AC1" w:rsidRDefault="00B644C1" w:rsidP="00AF0D4C">
            <w:pPr>
              <w:keepNext/>
              <w:spacing w:before="20" w:after="20" w:line="276" w:lineRule="auto"/>
              <w:rPr>
                <w:lang w:eastAsia="zh-CN"/>
              </w:rPr>
            </w:pPr>
            <w:r w:rsidRPr="00EA4AC1">
              <w:rPr>
                <w:lang w:eastAsia="zh-CN"/>
              </w:rPr>
              <w:t>Any value of PRBs, and corresponding MCS index, reported by companies will be considered in the discussion. Companies are encouraged to use full bandwidth for 25Mbps for PDSCH as a starting point.</w:t>
            </w:r>
          </w:p>
          <w:p w14:paraId="28A68600" w14:textId="77777777" w:rsidR="00B644C1" w:rsidRDefault="00B644C1" w:rsidP="00AF0D4C">
            <w:pPr>
              <w:keepNext/>
              <w:spacing w:before="20" w:after="20" w:line="276" w:lineRule="auto"/>
              <w:rPr>
                <w:lang w:eastAsia="zh-CN"/>
              </w:rPr>
            </w:pPr>
            <w:r w:rsidRPr="00EA4AC1">
              <w:rPr>
                <w:lang w:eastAsia="zh-CN"/>
              </w:rPr>
              <w:t>TBS can be calculated based on e.g. the number of PRBs, target data rate, frame structure and overhead.</w:t>
            </w:r>
          </w:p>
        </w:tc>
      </w:tr>
      <w:tr w:rsidR="00B644C1" w:rsidRPr="007368F9" w14:paraId="465C4052" w14:textId="77777777" w:rsidTr="00AF0D4C">
        <w:trPr>
          <w:trHeight w:val="147"/>
          <w:jc w:val="center"/>
        </w:trPr>
        <w:tc>
          <w:tcPr>
            <w:tcW w:w="3114" w:type="dxa"/>
            <w:tcMar>
              <w:top w:w="0" w:type="dxa"/>
              <w:left w:w="108" w:type="dxa"/>
              <w:bottom w:w="0" w:type="dxa"/>
              <w:right w:w="108" w:type="dxa"/>
            </w:tcMar>
            <w:vAlign w:val="center"/>
          </w:tcPr>
          <w:p w14:paraId="2C8D16D9" w14:textId="77777777" w:rsidR="00B644C1" w:rsidRPr="0092044D" w:rsidRDefault="00B644C1" w:rsidP="00AF0D4C">
            <w:r w:rsidRPr="00EB7BD2">
              <w:rPr>
                <w:rFonts w:eastAsia="Yu Mincho"/>
                <w:kern w:val="2"/>
                <w:lang w:val="en-US" w:eastAsia="zh-CN"/>
              </w:rPr>
              <w:t>PRBs/MCS for VoIP</w:t>
            </w:r>
          </w:p>
        </w:tc>
        <w:tc>
          <w:tcPr>
            <w:tcW w:w="5953" w:type="dxa"/>
            <w:tcMar>
              <w:top w:w="0" w:type="dxa"/>
              <w:left w:w="108" w:type="dxa"/>
              <w:bottom w:w="0" w:type="dxa"/>
              <w:right w:w="108" w:type="dxa"/>
            </w:tcMar>
            <w:vAlign w:val="center"/>
          </w:tcPr>
          <w:p w14:paraId="3BB2516F" w14:textId="77777777" w:rsidR="00B644C1" w:rsidRPr="00EA4AC1" w:rsidRDefault="00B644C1" w:rsidP="00AF0D4C">
            <w:pPr>
              <w:keepNext/>
              <w:spacing w:before="20" w:after="20" w:line="276" w:lineRule="auto"/>
              <w:rPr>
                <w:lang w:eastAsia="zh-CN"/>
              </w:rPr>
            </w:pPr>
            <w:r w:rsidRPr="00EA4AC1">
              <w:rPr>
                <w:lang w:eastAsia="zh-CN"/>
              </w:rPr>
              <w:t>[4 PRBs] for VoIP as starting point. Other values of PRBs can be reported by companies.</w:t>
            </w:r>
          </w:p>
          <w:p w14:paraId="42EAD78E" w14:textId="77777777" w:rsidR="00B644C1" w:rsidRDefault="00B644C1" w:rsidP="00AF0D4C">
            <w:pPr>
              <w:keepNext/>
              <w:spacing w:before="20" w:after="20" w:line="276" w:lineRule="auto"/>
              <w:rPr>
                <w:lang w:eastAsia="zh-CN"/>
              </w:rPr>
            </w:pPr>
            <w:r w:rsidRPr="00EA4AC1">
              <w:rPr>
                <w:lang w:eastAsia="zh-CN"/>
              </w:rPr>
              <w:t>QPSK for PDSCH</w:t>
            </w:r>
          </w:p>
        </w:tc>
      </w:tr>
      <w:tr w:rsidR="00B644C1" w:rsidRPr="007368F9" w14:paraId="02BD3DE1" w14:textId="77777777" w:rsidTr="00AF0D4C">
        <w:trPr>
          <w:trHeight w:val="147"/>
          <w:jc w:val="center"/>
        </w:trPr>
        <w:tc>
          <w:tcPr>
            <w:tcW w:w="3114" w:type="dxa"/>
            <w:tcMar>
              <w:top w:w="0" w:type="dxa"/>
              <w:left w:w="108" w:type="dxa"/>
              <w:bottom w:w="0" w:type="dxa"/>
              <w:right w:w="108" w:type="dxa"/>
            </w:tcMar>
            <w:vAlign w:val="center"/>
          </w:tcPr>
          <w:p w14:paraId="5C1C6C8B" w14:textId="77777777" w:rsidR="00B644C1" w:rsidRPr="00981253" w:rsidRDefault="00B644C1" w:rsidP="00AF0D4C">
            <w:pPr>
              <w:rPr>
                <w:highlight w:val="yellow"/>
              </w:rPr>
            </w:pPr>
            <w:r w:rsidRPr="00B277A0">
              <w:rPr>
                <w:lang w:eastAsia="zh-CN"/>
              </w:rPr>
              <w:t>PDSCH</w:t>
            </w:r>
            <w:r w:rsidRPr="00B277A0">
              <w:t xml:space="preserve"> duration</w:t>
            </w:r>
          </w:p>
        </w:tc>
        <w:tc>
          <w:tcPr>
            <w:tcW w:w="5953" w:type="dxa"/>
            <w:tcMar>
              <w:top w:w="0" w:type="dxa"/>
              <w:left w:w="108" w:type="dxa"/>
              <w:bottom w:w="0" w:type="dxa"/>
              <w:right w:w="108" w:type="dxa"/>
            </w:tcMar>
            <w:vAlign w:val="center"/>
          </w:tcPr>
          <w:p w14:paraId="497CF9C5" w14:textId="77777777" w:rsidR="00B644C1" w:rsidRDefault="00B644C1" w:rsidP="00AF0D4C">
            <w:pPr>
              <w:keepNext/>
              <w:spacing w:before="20" w:after="20" w:line="276" w:lineRule="auto"/>
            </w:pPr>
            <w:r w:rsidRPr="0007333F">
              <w:t>1</w:t>
            </w:r>
            <w:r w:rsidRPr="0007333F">
              <w:rPr>
                <w:lang w:eastAsia="zh-CN"/>
              </w:rPr>
              <w:t>2</w:t>
            </w:r>
            <w:r w:rsidRPr="0007333F">
              <w:t xml:space="preserve"> OS</w:t>
            </w:r>
          </w:p>
          <w:p w14:paraId="5A86DC46" w14:textId="77777777" w:rsidR="00B644C1" w:rsidRPr="006B747C" w:rsidRDefault="00B644C1" w:rsidP="00AF0D4C">
            <w:pPr>
              <w:keepNext/>
              <w:spacing w:before="20" w:after="20" w:line="276" w:lineRule="auto"/>
            </w:pPr>
            <w:r w:rsidRPr="0007333F">
              <w:rPr>
                <w:lang w:eastAsia="zh-CN"/>
              </w:rPr>
              <w:t xml:space="preserve">For </w:t>
            </w:r>
            <w:r w:rsidRPr="0007333F">
              <w:rPr>
                <w:rFonts w:hint="eastAsia"/>
                <w:lang w:eastAsia="zh-CN"/>
              </w:rPr>
              <w:t>PDSCH</w:t>
            </w:r>
            <w:r w:rsidRPr="0007333F">
              <w:rPr>
                <w:lang w:eastAsia="zh-CN"/>
              </w:rPr>
              <w:t xml:space="preserve"> </w:t>
            </w:r>
            <w:r w:rsidRPr="0007333F">
              <w:rPr>
                <w:rFonts w:hint="eastAsia"/>
                <w:lang w:eastAsia="zh-CN"/>
              </w:rPr>
              <w:t>of</w:t>
            </w:r>
            <w:r w:rsidRPr="0007333F">
              <w:rPr>
                <w:lang w:eastAsia="zh-CN"/>
              </w:rPr>
              <w:t xml:space="preserve"> Msg</w:t>
            </w:r>
            <w:r>
              <w:rPr>
                <w:lang w:eastAsia="zh-CN"/>
              </w:rPr>
              <w:t>.</w:t>
            </w:r>
            <w:r w:rsidRPr="0007333F">
              <w:rPr>
                <w:lang w:eastAsia="zh-CN"/>
              </w:rPr>
              <w:t>4</w:t>
            </w:r>
            <w:r w:rsidRPr="0007333F">
              <w:rPr>
                <w:rFonts w:hint="eastAsia"/>
                <w:lang w:eastAsia="zh-CN"/>
              </w:rPr>
              <w:t>,</w:t>
            </w:r>
            <w:r w:rsidRPr="0007333F">
              <w:rPr>
                <w:lang w:eastAsia="zh-CN"/>
              </w:rPr>
              <w:t xml:space="preserve"> 12 OS</w:t>
            </w:r>
          </w:p>
        </w:tc>
      </w:tr>
      <w:tr w:rsidR="00B644C1" w:rsidRPr="007368F9" w14:paraId="00D5FC5B" w14:textId="77777777" w:rsidTr="00AF0D4C">
        <w:trPr>
          <w:trHeight w:val="147"/>
          <w:jc w:val="center"/>
        </w:trPr>
        <w:tc>
          <w:tcPr>
            <w:tcW w:w="3114" w:type="dxa"/>
            <w:tcMar>
              <w:top w:w="0" w:type="dxa"/>
              <w:left w:w="108" w:type="dxa"/>
              <w:bottom w:w="0" w:type="dxa"/>
              <w:right w:w="108" w:type="dxa"/>
            </w:tcMar>
            <w:vAlign w:val="center"/>
          </w:tcPr>
          <w:p w14:paraId="30FB890D" w14:textId="77777777" w:rsidR="00B644C1" w:rsidRPr="0007333F" w:rsidRDefault="00B644C1" w:rsidP="00AF0D4C">
            <w:pPr>
              <w:rPr>
                <w:lang w:eastAsia="zh-CN"/>
              </w:rPr>
            </w:pPr>
            <w:r w:rsidRPr="0007333F">
              <w:rPr>
                <w:rFonts w:hint="eastAsia"/>
                <w:lang w:eastAsia="zh-CN"/>
              </w:rPr>
              <w:lastRenderedPageBreak/>
              <w:t>P</w:t>
            </w:r>
            <w:r w:rsidRPr="0007333F">
              <w:rPr>
                <w:lang w:eastAsia="zh-CN"/>
              </w:rPr>
              <w:t>ayload size for PDSCH of Msg</w:t>
            </w:r>
            <w:r>
              <w:rPr>
                <w:lang w:eastAsia="zh-CN"/>
              </w:rPr>
              <w:t>.</w:t>
            </w:r>
            <w:r w:rsidRPr="0007333F">
              <w:rPr>
                <w:lang w:eastAsia="zh-CN"/>
              </w:rPr>
              <w:t>4</w:t>
            </w:r>
          </w:p>
        </w:tc>
        <w:tc>
          <w:tcPr>
            <w:tcW w:w="5953" w:type="dxa"/>
            <w:tcMar>
              <w:top w:w="0" w:type="dxa"/>
              <w:left w:w="108" w:type="dxa"/>
              <w:bottom w:w="0" w:type="dxa"/>
              <w:right w:w="108" w:type="dxa"/>
            </w:tcMar>
            <w:vAlign w:val="center"/>
          </w:tcPr>
          <w:p w14:paraId="3CC586ED" w14:textId="77777777" w:rsidR="00B644C1" w:rsidRPr="0007333F" w:rsidRDefault="00B644C1" w:rsidP="00AF0D4C">
            <w:pPr>
              <w:keepNext/>
              <w:spacing w:before="20" w:after="20" w:line="276" w:lineRule="auto"/>
            </w:pPr>
            <w:r>
              <w:rPr>
                <w:lang w:eastAsia="zh-CN"/>
              </w:rPr>
              <w:t xml:space="preserve">1040 </w:t>
            </w:r>
            <w:r w:rsidRPr="00413D15">
              <w:rPr>
                <w:lang w:eastAsia="zh-CN"/>
              </w:rPr>
              <w:t>bits</w:t>
            </w:r>
          </w:p>
        </w:tc>
      </w:tr>
    </w:tbl>
    <w:p w14:paraId="2C3EE2C3" w14:textId="77777777" w:rsidR="00B644C1" w:rsidRDefault="00B644C1" w:rsidP="00B644C1">
      <w:pPr>
        <w:pStyle w:val="B1"/>
      </w:pPr>
    </w:p>
    <w:p w14:paraId="038E130F"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7</w:t>
      </w:r>
      <w:r w:rsidRPr="007368F9">
        <w:rPr>
          <w:rFonts w:hint="eastAsia"/>
        </w:rPr>
        <w:t xml:space="preserve">: </w:t>
      </w:r>
      <w:r>
        <w:t>Channel-specific parameters for PDCCH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2D8B63F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C7DD89C"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02EBDD09" w14:textId="77777777" w:rsidR="00B644C1" w:rsidRPr="007368F9" w:rsidRDefault="00B644C1" w:rsidP="00AF0D4C">
            <w:pPr>
              <w:jc w:val="center"/>
              <w:rPr>
                <w:b/>
                <w:bCs/>
              </w:rPr>
            </w:pPr>
            <w:r w:rsidRPr="007368F9">
              <w:rPr>
                <w:b/>
                <w:bCs/>
              </w:rPr>
              <w:t>Value</w:t>
            </w:r>
          </w:p>
        </w:tc>
      </w:tr>
      <w:tr w:rsidR="00B644C1" w:rsidRPr="007368F9" w14:paraId="2B661F28" w14:textId="77777777" w:rsidTr="00AF0D4C">
        <w:trPr>
          <w:trHeight w:val="147"/>
          <w:jc w:val="center"/>
        </w:trPr>
        <w:tc>
          <w:tcPr>
            <w:tcW w:w="3114" w:type="dxa"/>
            <w:tcMar>
              <w:top w:w="0" w:type="dxa"/>
              <w:left w:w="108" w:type="dxa"/>
              <w:bottom w:w="0" w:type="dxa"/>
              <w:right w:w="108" w:type="dxa"/>
            </w:tcMar>
            <w:vAlign w:val="center"/>
          </w:tcPr>
          <w:p w14:paraId="5787797D" w14:textId="77777777" w:rsidR="00B644C1" w:rsidRPr="00D77A20" w:rsidRDefault="00B644C1" w:rsidP="00AF0D4C">
            <w:pPr>
              <w:rPr>
                <w:highlight w:val="yellow"/>
                <w:lang w:eastAsia="zh-CN"/>
              </w:rPr>
            </w:pPr>
            <w:r w:rsidRPr="00EB7BD2">
              <w:rPr>
                <w:rFonts w:eastAsia="Yu Mincho"/>
                <w:kern w:val="2"/>
                <w:lang w:val="en-US" w:eastAsia="zh-CN"/>
              </w:rPr>
              <w:t xml:space="preserve">Number of UE </w:t>
            </w:r>
            <w:r>
              <w:rPr>
                <w:rFonts w:eastAsia="Yu Mincho"/>
                <w:kern w:val="2"/>
                <w:lang w:val="en-US" w:eastAsia="zh-CN"/>
              </w:rPr>
              <w:t>receive</w:t>
            </w:r>
            <w:r w:rsidRPr="00EB7BD2">
              <w:rPr>
                <w:rFonts w:eastAsia="Yu Mincho"/>
                <w:kern w:val="2"/>
                <w:lang w:val="en-US" w:eastAsia="zh-CN"/>
              </w:rPr>
              <w:t xml:space="preserve"> chains</w:t>
            </w:r>
          </w:p>
        </w:tc>
        <w:tc>
          <w:tcPr>
            <w:tcW w:w="5953" w:type="dxa"/>
            <w:tcMar>
              <w:top w:w="0" w:type="dxa"/>
              <w:left w:w="108" w:type="dxa"/>
              <w:bottom w:w="0" w:type="dxa"/>
              <w:right w:w="108" w:type="dxa"/>
            </w:tcMar>
            <w:vAlign w:val="center"/>
          </w:tcPr>
          <w:p w14:paraId="034C9112" w14:textId="77777777" w:rsidR="00B644C1" w:rsidRPr="00D77A20" w:rsidRDefault="00B644C1" w:rsidP="00AF0D4C">
            <w:pPr>
              <w:keepNext/>
              <w:spacing w:before="20" w:after="20" w:line="276" w:lineRule="auto"/>
              <w:rPr>
                <w:highlight w:val="yellow"/>
                <w:lang w:eastAsia="zh-CN"/>
              </w:rPr>
            </w:pPr>
            <w:r>
              <w:rPr>
                <w:lang w:eastAsia="zh-CN"/>
              </w:rPr>
              <w:t>2</w:t>
            </w:r>
          </w:p>
        </w:tc>
      </w:tr>
      <w:tr w:rsidR="00B644C1" w:rsidRPr="007368F9" w14:paraId="640FF3D2" w14:textId="77777777" w:rsidTr="00AF0D4C">
        <w:trPr>
          <w:trHeight w:val="147"/>
          <w:jc w:val="center"/>
        </w:trPr>
        <w:tc>
          <w:tcPr>
            <w:tcW w:w="3114" w:type="dxa"/>
            <w:tcMar>
              <w:top w:w="0" w:type="dxa"/>
              <w:left w:w="108" w:type="dxa"/>
              <w:bottom w:w="0" w:type="dxa"/>
              <w:right w:w="108" w:type="dxa"/>
            </w:tcMar>
            <w:vAlign w:val="center"/>
          </w:tcPr>
          <w:p w14:paraId="07C5FD2E" w14:textId="77777777" w:rsidR="00B644C1" w:rsidRPr="005F68FE" w:rsidRDefault="00B644C1" w:rsidP="00AF0D4C">
            <w:pPr>
              <w:rPr>
                <w:lang w:eastAsia="zh-CN"/>
              </w:rPr>
            </w:pPr>
            <w:r w:rsidRPr="00FD6495">
              <w:rPr>
                <w:bCs/>
              </w:rPr>
              <w:t>SCS</w:t>
            </w:r>
          </w:p>
        </w:tc>
        <w:tc>
          <w:tcPr>
            <w:tcW w:w="5953" w:type="dxa"/>
            <w:tcMar>
              <w:top w:w="0" w:type="dxa"/>
              <w:left w:w="108" w:type="dxa"/>
              <w:bottom w:w="0" w:type="dxa"/>
              <w:right w:w="108" w:type="dxa"/>
            </w:tcMar>
            <w:vAlign w:val="center"/>
          </w:tcPr>
          <w:p w14:paraId="518E884E" w14:textId="77777777" w:rsidR="00B644C1" w:rsidRPr="005F68FE" w:rsidRDefault="00B644C1" w:rsidP="00AF0D4C">
            <w:pPr>
              <w:keepNext/>
              <w:spacing w:before="20" w:after="20" w:line="276" w:lineRule="auto"/>
              <w:rPr>
                <w:lang w:eastAsia="zh-CN"/>
              </w:rPr>
            </w:pPr>
            <w:r>
              <w:rPr>
                <w:lang w:eastAsia="zh-CN"/>
              </w:rPr>
              <w:t>12</w:t>
            </w:r>
            <w:r w:rsidRPr="000166F1">
              <w:rPr>
                <w:lang w:eastAsia="zh-CN"/>
              </w:rPr>
              <w:t>0kHz</w:t>
            </w:r>
          </w:p>
        </w:tc>
      </w:tr>
      <w:tr w:rsidR="00B644C1" w:rsidRPr="007368F9" w14:paraId="3F5602F1" w14:textId="77777777" w:rsidTr="00AF0D4C">
        <w:trPr>
          <w:trHeight w:val="147"/>
          <w:jc w:val="center"/>
        </w:trPr>
        <w:tc>
          <w:tcPr>
            <w:tcW w:w="3114" w:type="dxa"/>
            <w:tcMar>
              <w:top w:w="0" w:type="dxa"/>
              <w:left w:w="108" w:type="dxa"/>
              <w:bottom w:w="0" w:type="dxa"/>
              <w:right w:w="108" w:type="dxa"/>
            </w:tcMar>
            <w:vAlign w:val="center"/>
          </w:tcPr>
          <w:p w14:paraId="5309B72C" w14:textId="77777777" w:rsidR="00B644C1" w:rsidRPr="005F68FE" w:rsidRDefault="00B644C1" w:rsidP="00AF0D4C">
            <w:pPr>
              <w:rPr>
                <w:lang w:eastAsia="zh-CN"/>
              </w:rPr>
            </w:pPr>
            <w:r w:rsidRPr="00EB7BD2">
              <w:rPr>
                <w:rFonts w:eastAsia="Yu Mincho"/>
                <w:kern w:val="2"/>
                <w:lang w:eastAsia="zh-CN"/>
              </w:rPr>
              <w:t>Aggregation level</w:t>
            </w:r>
          </w:p>
        </w:tc>
        <w:tc>
          <w:tcPr>
            <w:tcW w:w="5953" w:type="dxa"/>
            <w:tcMar>
              <w:top w:w="0" w:type="dxa"/>
              <w:left w:w="108" w:type="dxa"/>
              <w:bottom w:w="0" w:type="dxa"/>
              <w:right w:w="108" w:type="dxa"/>
            </w:tcMar>
            <w:vAlign w:val="center"/>
          </w:tcPr>
          <w:p w14:paraId="36C504CD" w14:textId="77777777" w:rsidR="00B644C1" w:rsidRPr="005F68FE" w:rsidRDefault="00B644C1" w:rsidP="00AF0D4C">
            <w:pPr>
              <w:keepNext/>
              <w:spacing w:before="20" w:after="20" w:line="276" w:lineRule="auto"/>
              <w:rPr>
                <w:lang w:eastAsia="zh-CN"/>
              </w:rPr>
            </w:pPr>
            <w:r w:rsidRPr="007B193C">
              <w:rPr>
                <w:lang w:eastAsia="zh-CN"/>
              </w:rPr>
              <w:t>16</w:t>
            </w:r>
          </w:p>
        </w:tc>
      </w:tr>
      <w:tr w:rsidR="00B644C1" w:rsidRPr="007368F9" w14:paraId="274FC20A" w14:textId="77777777" w:rsidTr="00AF0D4C">
        <w:trPr>
          <w:trHeight w:val="147"/>
          <w:jc w:val="center"/>
        </w:trPr>
        <w:tc>
          <w:tcPr>
            <w:tcW w:w="3114" w:type="dxa"/>
            <w:tcMar>
              <w:top w:w="0" w:type="dxa"/>
              <w:left w:w="108" w:type="dxa"/>
              <w:bottom w:w="0" w:type="dxa"/>
              <w:right w:w="108" w:type="dxa"/>
            </w:tcMar>
            <w:vAlign w:val="center"/>
          </w:tcPr>
          <w:p w14:paraId="61BBA28D" w14:textId="77777777" w:rsidR="00B644C1" w:rsidRPr="00EB7BD2" w:rsidRDefault="00B644C1" w:rsidP="00AF0D4C">
            <w:pPr>
              <w:rPr>
                <w:rFonts w:eastAsia="Yu Mincho"/>
                <w:kern w:val="2"/>
                <w:lang w:eastAsia="zh-CN"/>
              </w:rPr>
            </w:pPr>
            <w:r w:rsidRPr="00EB7BD2">
              <w:rPr>
                <w:rFonts w:eastAsia="Yu Mincho"/>
                <w:kern w:val="2"/>
                <w:lang w:eastAsia="zh-CN"/>
              </w:rPr>
              <w:t>Payload</w:t>
            </w:r>
          </w:p>
        </w:tc>
        <w:tc>
          <w:tcPr>
            <w:tcW w:w="5953" w:type="dxa"/>
            <w:tcMar>
              <w:top w:w="0" w:type="dxa"/>
              <w:left w:w="108" w:type="dxa"/>
              <w:bottom w:w="0" w:type="dxa"/>
              <w:right w:w="108" w:type="dxa"/>
            </w:tcMar>
            <w:vAlign w:val="center"/>
          </w:tcPr>
          <w:p w14:paraId="7657F49A" w14:textId="77777777" w:rsidR="00B644C1" w:rsidRPr="007B193C" w:rsidRDefault="00B644C1" w:rsidP="00AF0D4C">
            <w:pPr>
              <w:keepNext/>
              <w:spacing w:before="20" w:after="20" w:line="276" w:lineRule="auto"/>
              <w:rPr>
                <w:lang w:eastAsia="zh-CN"/>
              </w:rPr>
            </w:pPr>
            <w:r w:rsidRPr="007B193C">
              <w:rPr>
                <w:lang w:eastAsia="zh-CN"/>
              </w:rPr>
              <w:t>40 bits</w:t>
            </w:r>
          </w:p>
        </w:tc>
      </w:tr>
      <w:tr w:rsidR="00B644C1" w:rsidRPr="007368F9" w14:paraId="138B4900" w14:textId="77777777" w:rsidTr="00AF0D4C">
        <w:trPr>
          <w:trHeight w:val="147"/>
          <w:jc w:val="center"/>
        </w:trPr>
        <w:tc>
          <w:tcPr>
            <w:tcW w:w="3114" w:type="dxa"/>
            <w:tcMar>
              <w:top w:w="0" w:type="dxa"/>
              <w:left w:w="108" w:type="dxa"/>
              <w:bottom w:w="0" w:type="dxa"/>
              <w:right w:w="108" w:type="dxa"/>
            </w:tcMar>
            <w:vAlign w:val="center"/>
          </w:tcPr>
          <w:p w14:paraId="39D3CA7B" w14:textId="77777777" w:rsidR="00B644C1" w:rsidRPr="00EB7BD2" w:rsidRDefault="00B644C1" w:rsidP="00AF0D4C">
            <w:pPr>
              <w:rPr>
                <w:rFonts w:eastAsia="Yu Mincho"/>
                <w:kern w:val="2"/>
                <w:lang w:eastAsia="zh-CN"/>
              </w:rPr>
            </w:pPr>
            <w:r w:rsidRPr="00EB7BD2">
              <w:rPr>
                <w:rFonts w:eastAsia="Yu Mincho"/>
                <w:kern w:val="2"/>
                <w:lang w:eastAsia="zh-CN"/>
              </w:rPr>
              <w:t>CORESET size</w:t>
            </w:r>
          </w:p>
        </w:tc>
        <w:tc>
          <w:tcPr>
            <w:tcW w:w="5953" w:type="dxa"/>
            <w:tcMar>
              <w:top w:w="0" w:type="dxa"/>
              <w:left w:w="108" w:type="dxa"/>
              <w:bottom w:w="0" w:type="dxa"/>
              <w:right w:w="108" w:type="dxa"/>
            </w:tcMar>
            <w:vAlign w:val="center"/>
          </w:tcPr>
          <w:p w14:paraId="0D0BAA27" w14:textId="77777777" w:rsidR="00B644C1" w:rsidRPr="007B193C" w:rsidRDefault="00B644C1" w:rsidP="00AF0D4C">
            <w:pPr>
              <w:keepNext/>
              <w:spacing w:before="20" w:after="20" w:line="276" w:lineRule="auto"/>
              <w:rPr>
                <w:lang w:eastAsia="zh-CN"/>
              </w:rPr>
            </w:pPr>
            <w:r w:rsidRPr="007B193C">
              <w:rPr>
                <w:lang w:eastAsia="zh-CN"/>
              </w:rPr>
              <w:t>2 symbols, 48 PRBs</w:t>
            </w:r>
          </w:p>
        </w:tc>
      </w:tr>
      <w:tr w:rsidR="00B644C1" w:rsidRPr="007368F9" w14:paraId="7B123B3F" w14:textId="77777777" w:rsidTr="00AF0D4C">
        <w:trPr>
          <w:trHeight w:val="147"/>
          <w:jc w:val="center"/>
        </w:trPr>
        <w:tc>
          <w:tcPr>
            <w:tcW w:w="3114" w:type="dxa"/>
            <w:tcMar>
              <w:top w:w="0" w:type="dxa"/>
              <w:left w:w="108" w:type="dxa"/>
              <w:bottom w:w="0" w:type="dxa"/>
              <w:right w:w="108" w:type="dxa"/>
            </w:tcMar>
            <w:vAlign w:val="center"/>
          </w:tcPr>
          <w:p w14:paraId="617C4CA1" w14:textId="77777777" w:rsidR="00B644C1" w:rsidRPr="00EB7BD2" w:rsidRDefault="00B644C1" w:rsidP="00AF0D4C">
            <w:pPr>
              <w:rPr>
                <w:rFonts w:eastAsia="Yu Mincho"/>
                <w:kern w:val="2"/>
                <w:lang w:eastAsia="zh-CN"/>
              </w:rPr>
            </w:pPr>
            <w:r w:rsidRPr="00EB7BD2">
              <w:rPr>
                <w:rFonts w:eastAsia="Yu Mincho"/>
                <w:kern w:val="2"/>
                <w:lang w:eastAsia="zh-CN"/>
              </w:rPr>
              <w:t>Tx Diversity</w:t>
            </w:r>
          </w:p>
        </w:tc>
        <w:tc>
          <w:tcPr>
            <w:tcW w:w="5953" w:type="dxa"/>
            <w:tcMar>
              <w:top w:w="0" w:type="dxa"/>
              <w:left w:w="108" w:type="dxa"/>
              <w:bottom w:w="0" w:type="dxa"/>
              <w:right w:w="108" w:type="dxa"/>
            </w:tcMar>
            <w:vAlign w:val="center"/>
          </w:tcPr>
          <w:p w14:paraId="7894AF33" w14:textId="77777777" w:rsidR="00B644C1" w:rsidRPr="007B193C" w:rsidRDefault="00B644C1" w:rsidP="00AF0D4C">
            <w:pPr>
              <w:keepNext/>
              <w:spacing w:before="20" w:after="20" w:line="276" w:lineRule="auto"/>
              <w:rPr>
                <w:lang w:eastAsia="zh-CN"/>
              </w:rPr>
            </w:pPr>
            <w:r w:rsidRPr="007B193C">
              <w:rPr>
                <w:lang w:eastAsia="zh-CN"/>
              </w:rPr>
              <w:t>Reported by companies</w:t>
            </w:r>
          </w:p>
        </w:tc>
      </w:tr>
      <w:tr w:rsidR="00B644C1" w:rsidRPr="007368F9" w14:paraId="23C5D770" w14:textId="77777777" w:rsidTr="00AF0D4C">
        <w:trPr>
          <w:trHeight w:val="147"/>
          <w:jc w:val="center"/>
        </w:trPr>
        <w:tc>
          <w:tcPr>
            <w:tcW w:w="3114" w:type="dxa"/>
            <w:tcMar>
              <w:top w:w="0" w:type="dxa"/>
              <w:left w:w="108" w:type="dxa"/>
              <w:bottom w:w="0" w:type="dxa"/>
              <w:right w:w="108" w:type="dxa"/>
            </w:tcMar>
            <w:vAlign w:val="center"/>
          </w:tcPr>
          <w:p w14:paraId="0577ECAE" w14:textId="77777777" w:rsidR="00B644C1" w:rsidRPr="00EB7BD2" w:rsidRDefault="00B644C1" w:rsidP="00AF0D4C">
            <w:pPr>
              <w:rPr>
                <w:rFonts w:eastAsia="Yu Mincho"/>
                <w:kern w:val="2"/>
                <w:lang w:eastAsia="zh-CN"/>
              </w:rPr>
            </w:pPr>
            <w:r w:rsidRPr="00EB7BD2">
              <w:rPr>
                <w:rFonts w:eastAsia="Yu Mincho"/>
                <w:kern w:val="2"/>
                <w:lang w:eastAsia="zh-CN"/>
              </w:rPr>
              <w:t>BLER</w:t>
            </w:r>
          </w:p>
        </w:tc>
        <w:tc>
          <w:tcPr>
            <w:tcW w:w="5953" w:type="dxa"/>
            <w:tcMar>
              <w:top w:w="0" w:type="dxa"/>
              <w:left w:w="108" w:type="dxa"/>
              <w:bottom w:w="0" w:type="dxa"/>
              <w:right w:w="108" w:type="dxa"/>
            </w:tcMar>
            <w:vAlign w:val="center"/>
          </w:tcPr>
          <w:p w14:paraId="64BF8E60" w14:textId="77777777" w:rsidR="00B644C1" w:rsidRPr="00413D15" w:rsidRDefault="00B644C1" w:rsidP="00AF0D4C">
            <w:pPr>
              <w:keepNext/>
              <w:spacing w:before="20" w:after="20" w:line="276" w:lineRule="auto"/>
              <w:rPr>
                <w:lang w:eastAsia="zh-CN"/>
              </w:rPr>
            </w:pPr>
            <w:r w:rsidRPr="00413D15">
              <w:rPr>
                <w:lang w:eastAsia="zh-CN"/>
              </w:rPr>
              <w:t>1% BLER</w:t>
            </w:r>
          </w:p>
        </w:tc>
      </w:tr>
      <w:tr w:rsidR="00B644C1" w:rsidRPr="007368F9" w14:paraId="26460DF3" w14:textId="77777777" w:rsidTr="00AF0D4C">
        <w:trPr>
          <w:trHeight w:val="147"/>
          <w:jc w:val="center"/>
        </w:trPr>
        <w:tc>
          <w:tcPr>
            <w:tcW w:w="3114" w:type="dxa"/>
            <w:tcMar>
              <w:top w:w="0" w:type="dxa"/>
              <w:left w:w="108" w:type="dxa"/>
              <w:bottom w:w="0" w:type="dxa"/>
              <w:right w:w="108" w:type="dxa"/>
            </w:tcMar>
            <w:vAlign w:val="center"/>
          </w:tcPr>
          <w:p w14:paraId="77E6A000" w14:textId="77777777" w:rsidR="00B644C1" w:rsidRPr="00EB7BD2" w:rsidRDefault="00B644C1" w:rsidP="00AF0D4C">
            <w:pPr>
              <w:rPr>
                <w:rFonts w:eastAsia="Yu Mincho"/>
                <w:kern w:val="2"/>
                <w:lang w:eastAsia="zh-CN"/>
              </w:rPr>
            </w:pPr>
            <w:r w:rsidRPr="00EB7BD2">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14:paraId="659528AB" w14:textId="77777777" w:rsidR="00B644C1" w:rsidRPr="007B193C" w:rsidRDefault="00B644C1" w:rsidP="00AF0D4C">
            <w:pPr>
              <w:keepNext/>
              <w:spacing w:before="20" w:after="20" w:line="276" w:lineRule="auto"/>
              <w:rPr>
                <w:lang w:eastAsia="zh-CN"/>
              </w:rPr>
            </w:pPr>
            <w:r w:rsidRPr="007B193C">
              <w:rPr>
                <w:lang w:eastAsia="zh-CN"/>
              </w:rPr>
              <w:t>Reported by companies</w:t>
            </w:r>
          </w:p>
        </w:tc>
      </w:tr>
      <w:tr w:rsidR="00B644C1" w:rsidRPr="007368F9" w14:paraId="7C8795D8" w14:textId="77777777" w:rsidTr="00AF0D4C">
        <w:trPr>
          <w:trHeight w:val="147"/>
          <w:jc w:val="center"/>
        </w:trPr>
        <w:tc>
          <w:tcPr>
            <w:tcW w:w="3114" w:type="dxa"/>
            <w:tcMar>
              <w:top w:w="0" w:type="dxa"/>
              <w:left w:w="108" w:type="dxa"/>
              <w:bottom w:w="0" w:type="dxa"/>
              <w:right w:w="108" w:type="dxa"/>
            </w:tcMar>
            <w:vAlign w:val="center"/>
          </w:tcPr>
          <w:p w14:paraId="6891F758" w14:textId="77777777" w:rsidR="00B644C1" w:rsidRPr="00EB7BD2" w:rsidRDefault="00B644C1" w:rsidP="00AF0D4C">
            <w:pPr>
              <w:rPr>
                <w:rFonts w:eastAsia="Yu Mincho"/>
                <w:kern w:val="2"/>
                <w:lang w:eastAsia="zh-CN"/>
              </w:rPr>
            </w:pPr>
            <w:r w:rsidRPr="00EB7BD2">
              <w:rPr>
                <w:rFonts w:eastAsia="Yu Mincho"/>
                <w:kern w:val="2"/>
                <w:lang w:eastAsia="zh-CN"/>
              </w:rPr>
              <w:t>Other parameters</w:t>
            </w:r>
          </w:p>
        </w:tc>
        <w:tc>
          <w:tcPr>
            <w:tcW w:w="5953" w:type="dxa"/>
            <w:tcMar>
              <w:top w:w="0" w:type="dxa"/>
              <w:left w:w="108" w:type="dxa"/>
              <w:bottom w:w="0" w:type="dxa"/>
              <w:right w:w="108" w:type="dxa"/>
            </w:tcMar>
            <w:vAlign w:val="center"/>
          </w:tcPr>
          <w:p w14:paraId="42CAE387" w14:textId="77777777" w:rsidR="00B644C1" w:rsidRPr="007B193C" w:rsidRDefault="00B644C1" w:rsidP="00AF0D4C">
            <w:pPr>
              <w:keepNext/>
              <w:spacing w:before="20" w:after="20" w:line="276" w:lineRule="auto"/>
              <w:rPr>
                <w:lang w:eastAsia="zh-CN"/>
              </w:rPr>
            </w:pPr>
            <w:r w:rsidRPr="007B193C">
              <w:rPr>
                <w:lang w:eastAsia="zh-CN"/>
              </w:rPr>
              <w:t>Reported by companies</w:t>
            </w:r>
          </w:p>
        </w:tc>
      </w:tr>
    </w:tbl>
    <w:p w14:paraId="788C7D92" w14:textId="77777777" w:rsidR="00B644C1" w:rsidRDefault="00B644C1" w:rsidP="00B644C1">
      <w:pPr>
        <w:pStyle w:val="B1"/>
      </w:pPr>
    </w:p>
    <w:p w14:paraId="40BA3EDA" w14:textId="77777777" w:rsidR="00B644C1" w:rsidRPr="007368F9" w:rsidRDefault="00B644C1" w:rsidP="00B644C1">
      <w:pPr>
        <w:pStyle w:val="TH"/>
        <w:rPr>
          <w:lang w:eastAsia="zh-CN"/>
        </w:rPr>
      </w:pPr>
      <w:r w:rsidRPr="007368F9">
        <w:t>Table A.</w:t>
      </w:r>
      <w:r>
        <w:rPr>
          <w:lang w:eastAsia="zh-CN"/>
        </w:rPr>
        <w:t>2</w:t>
      </w:r>
      <w:r w:rsidRPr="007368F9">
        <w:t>-</w:t>
      </w:r>
      <w:r>
        <w:rPr>
          <w:lang w:eastAsia="ja-JP"/>
        </w:rPr>
        <w:t>8</w:t>
      </w:r>
      <w:r w:rsidRPr="007368F9">
        <w:rPr>
          <w:rFonts w:hint="eastAsia"/>
        </w:rPr>
        <w:t xml:space="preserve">: </w:t>
      </w:r>
      <w:r>
        <w:t>Channel-specific parameters for SSB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7368F9" w14:paraId="35E1E9E2"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40A11EE" w14:textId="77777777" w:rsidR="00B644C1" w:rsidRPr="007368F9" w:rsidRDefault="00B644C1" w:rsidP="00AF0D4C">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515E9E0B" w14:textId="77777777" w:rsidR="00B644C1" w:rsidRPr="007368F9" w:rsidRDefault="00B644C1" w:rsidP="00AF0D4C">
            <w:pPr>
              <w:jc w:val="center"/>
              <w:rPr>
                <w:b/>
                <w:bCs/>
              </w:rPr>
            </w:pPr>
            <w:r w:rsidRPr="007368F9">
              <w:rPr>
                <w:b/>
                <w:bCs/>
              </w:rPr>
              <w:t>Value</w:t>
            </w:r>
          </w:p>
        </w:tc>
      </w:tr>
      <w:tr w:rsidR="00B644C1" w:rsidRPr="007368F9" w14:paraId="08A0D3BC" w14:textId="77777777" w:rsidTr="00AF0D4C">
        <w:trPr>
          <w:trHeight w:val="147"/>
          <w:jc w:val="center"/>
        </w:trPr>
        <w:tc>
          <w:tcPr>
            <w:tcW w:w="3114" w:type="dxa"/>
            <w:tcMar>
              <w:top w:w="0" w:type="dxa"/>
              <w:left w:w="108" w:type="dxa"/>
              <w:bottom w:w="0" w:type="dxa"/>
              <w:right w:w="108" w:type="dxa"/>
            </w:tcMar>
            <w:vAlign w:val="center"/>
          </w:tcPr>
          <w:p w14:paraId="36D64D6E" w14:textId="77777777" w:rsidR="00B644C1" w:rsidRPr="00EB7BD2" w:rsidRDefault="00B644C1" w:rsidP="00AF0D4C">
            <w:pPr>
              <w:rPr>
                <w:rFonts w:eastAsia="Yu Mincho"/>
                <w:kern w:val="2"/>
                <w:lang w:eastAsia="zh-CN"/>
              </w:rPr>
            </w:pPr>
            <w:r w:rsidRPr="00EB7BD2">
              <w:rPr>
                <w:rFonts w:eastAsia="Yu Mincho"/>
                <w:kern w:val="2"/>
                <w:lang w:val="en-US" w:eastAsia="zh-CN"/>
              </w:rPr>
              <w:t>Number of UE Tx/Rx chains</w:t>
            </w:r>
          </w:p>
        </w:tc>
        <w:tc>
          <w:tcPr>
            <w:tcW w:w="5953" w:type="dxa"/>
            <w:tcMar>
              <w:top w:w="0" w:type="dxa"/>
              <w:left w:w="108" w:type="dxa"/>
              <w:bottom w:w="0" w:type="dxa"/>
              <w:right w:w="108" w:type="dxa"/>
            </w:tcMar>
            <w:vAlign w:val="center"/>
          </w:tcPr>
          <w:p w14:paraId="566555FE" w14:textId="77777777" w:rsidR="00B644C1" w:rsidRPr="007B193C" w:rsidRDefault="00B644C1" w:rsidP="00AF0D4C">
            <w:pPr>
              <w:keepNext/>
              <w:spacing w:before="20" w:after="20" w:line="276" w:lineRule="auto"/>
              <w:rPr>
                <w:lang w:eastAsia="zh-CN"/>
              </w:rPr>
            </w:pPr>
            <w:r w:rsidRPr="00937474">
              <w:rPr>
                <w:lang w:eastAsia="zh-CN"/>
              </w:rPr>
              <w:t>1T2R, 2T2R</w:t>
            </w:r>
          </w:p>
        </w:tc>
      </w:tr>
      <w:tr w:rsidR="00B644C1" w:rsidRPr="007368F9" w14:paraId="602EE27C" w14:textId="77777777" w:rsidTr="00AF0D4C">
        <w:trPr>
          <w:trHeight w:val="147"/>
          <w:jc w:val="center"/>
        </w:trPr>
        <w:tc>
          <w:tcPr>
            <w:tcW w:w="3114" w:type="dxa"/>
            <w:tcMar>
              <w:top w:w="0" w:type="dxa"/>
              <w:left w:w="108" w:type="dxa"/>
              <w:bottom w:w="0" w:type="dxa"/>
              <w:right w:w="108" w:type="dxa"/>
            </w:tcMar>
            <w:vAlign w:val="center"/>
          </w:tcPr>
          <w:p w14:paraId="1CE77A56" w14:textId="77777777" w:rsidR="00B644C1" w:rsidRPr="00EB7BD2" w:rsidRDefault="00B644C1" w:rsidP="00AF0D4C">
            <w:pPr>
              <w:rPr>
                <w:rFonts w:eastAsia="Yu Mincho"/>
                <w:kern w:val="2"/>
                <w:lang w:eastAsia="zh-CN"/>
              </w:rPr>
            </w:pPr>
            <w:r w:rsidRPr="00FD6495">
              <w:rPr>
                <w:bCs/>
              </w:rPr>
              <w:t>SCS</w:t>
            </w:r>
          </w:p>
        </w:tc>
        <w:tc>
          <w:tcPr>
            <w:tcW w:w="5953" w:type="dxa"/>
            <w:tcMar>
              <w:top w:w="0" w:type="dxa"/>
              <w:left w:w="108" w:type="dxa"/>
              <w:bottom w:w="0" w:type="dxa"/>
              <w:right w:w="108" w:type="dxa"/>
            </w:tcMar>
            <w:vAlign w:val="center"/>
          </w:tcPr>
          <w:p w14:paraId="774D0111" w14:textId="77777777" w:rsidR="00B644C1" w:rsidRPr="007B193C" w:rsidRDefault="00B644C1" w:rsidP="00AF0D4C">
            <w:pPr>
              <w:keepNext/>
              <w:spacing w:before="20" w:after="20" w:line="276" w:lineRule="auto"/>
              <w:rPr>
                <w:lang w:eastAsia="zh-CN"/>
              </w:rPr>
            </w:pPr>
            <w:r>
              <w:rPr>
                <w:lang w:eastAsia="zh-CN"/>
              </w:rPr>
              <w:t>12</w:t>
            </w:r>
            <w:r w:rsidRPr="000166F1">
              <w:rPr>
                <w:lang w:eastAsia="zh-CN"/>
              </w:rPr>
              <w:t>0kHz</w:t>
            </w:r>
          </w:p>
        </w:tc>
      </w:tr>
      <w:tr w:rsidR="00B644C1" w:rsidRPr="007368F9" w14:paraId="033829BD" w14:textId="77777777" w:rsidTr="00AF0D4C">
        <w:trPr>
          <w:trHeight w:val="147"/>
          <w:jc w:val="center"/>
        </w:trPr>
        <w:tc>
          <w:tcPr>
            <w:tcW w:w="3114" w:type="dxa"/>
            <w:tcMar>
              <w:top w:w="0" w:type="dxa"/>
              <w:left w:w="108" w:type="dxa"/>
              <w:bottom w:w="0" w:type="dxa"/>
              <w:right w:w="108" w:type="dxa"/>
            </w:tcMar>
            <w:vAlign w:val="center"/>
          </w:tcPr>
          <w:p w14:paraId="01B38BE3" w14:textId="77777777" w:rsidR="00B644C1" w:rsidRPr="00FD6495" w:rsidRDefault="00B644C1" w:rsidP="00AF0D4C">
            <w:pPr>
              <w:rPr>
                <w:bCs/>
              </w:rPr>
            </w:pPr>
            <w:r w:rsidRPr="00EB7BD2">
              <w:rPr>
                <w:rFonts w:eastAsia="Yu Mincho"/>
                <w:kern w:val="2"/>
                <w:lang w:eastAsia="zh-CN"/>
              </w:rPr>
              <w:t>Periodicity</w:t>
            </w:r>
          </w:p>
        </w:tc>
        <w:tc>
          <w:tcPr>
            <w:tcW w:w="5953" w:type="dxa"/>
            <w:tcMar>
              <w:top w:w="0" w:type="dxa"/>
              <w:left w:w="108" w:type="dxa"/>
              <w:bottom w:w="0" w:type="dxa"/>
              <w:right w:w="108" w:type="dxa"/>
            </w:tcMar>
            <w:vAlign w:val="center"/>
          </w:tcPr>
          <w:p w14:paraId="600A38F6" w14:textId="77777777" w:rsidR="00B644C1" w:rsidRDefault="00B644C1" w:rsidP="00AF0D4C">
            <w:pPr>
              <w:keepNext/>
              <w:spacing w:before="20" w:after="20" w:line="276" w:lineRule="auto"/>
              <w:rPr>
                <w:lang w:eastAsia="zh-CN"/>
              </w:rPr>
            </w:pPr>
            <w:r w:rsidRPr="00A37935">
              <w:rPr>
                <w:lang w:eastAsia="zh-CN"/>
              </w:rPr>
              <w:t>20ms</w:t>
            </w:r>
          </w:p>
        </w:tc>
      </w:tr>
      <w:tr w:rsidR="00B644C1" w:rsidRPr="007368F9" w14:paraId="6AB78323" w14:textId="77777777" w:rsidTr="00AF0D4C">
        <w:trPr>
          <w:trHeight w:val="147"/>
          <w:jc w:val="center"/>
        </w:trPr>
        <w:tc>
          <w:tcPr>
            <w:tcW w:w="3114" w:type="dxa"/>
            <w:tcMar>
              <w:top w:w="0" w:type="dxa"/>
              <w:left w:w="108" w:type="dxa"/>
              <w:bottom w:w="0" w:type="dxa"/>
              <w:right w:w="108" w:type="dxa"/>
            </w:tcMar>
            <w:vAlign w:val="center"/>
          </w:tcPr>
          <w:p w14:paraId="1CA5DF26" w14:textId="77777777" w:rsidR="00B644C1" w:rsidRPr="00FD6495" w:rsidRDefault="00B644C1" w:rsidP="00AF0D4C">
            <w:pPr>
              <w:rPr>
                <w:bCs/>
              </w:rPr>
            </w:pPr>
            <w:r w:rsidRPr="00EB7BD2">
              <w:rPr>
                <w:rFonts w:eastAsia="Yu Mincho"/>
                <w:kern w:val="2"/>
                <w:lang w:val="en-US" w:eastAsia="zh-CN"/>
              </w:rPr>
              <w:t>Performance metric</w:t>
            </w:r>
          </w:p>
        </w:tc>
        <w:tc>
          <w:tcPr>
            <w:tcW w:w="5953" w:type="dxa"/>
            <w:tcMar>
              <w:top w:w="0" w:type="dxa"/>
              <w:left w:w="108" w:type="dxa"/>
              <w:bottom w:w="0" w:type="dxa"/>
              <w:right w:w="108" w:type="dxa"/>
            </w:tcMar>
            <w:vAlign w:val="center"/>
          </w:tcPr>
          <w:p w14:paraId="226E8415" w14:textId="77777777" w:rsidR="00B644C1" w:rsidRPr="00A37935" w:rsidRDefault="00B644C1" w:rsidP="00AF0D4C">
            <w:pPr>
              <w:keepNext/>
              <w:spacing w:before="20" w:after="20" w:line="276" w:lineRule="auto"/>
              <w:rPr>
                <w:lang w:eastAsia="zh-CN"/>
              </w:rPr>
            </w:pPr>
            <w:r w:rsidRPr="00A37935">
              <w:rPr>
                <w:lang w:eastAsia="zh-CN"/>
              </w:rPr>
              <w:t>Combination of 4 SSBs in 80ms.</w:t>
            </w:r>
          </w:p>
          <w:p w14:paraId="04CDEADB" w14:textId="77777777" w:rsidR="00B644C1" w:rsidRDefault="00B644C1" w:rsidP="00AF0D4C">
            <w:pPr>
              <w:keepNext/>
              <w:spacing w:before="20" w:after="20" w:line="276" w:lineRule="auto"/>
              <w:rPr>
                <w:lang w:eastAsia="zh-CN"/>
              </w:rPr>
            </w:pPr>
            <w:r w:rsidRPr="00A37935">
              <w:rPr>
                <w:lang w:eastAsia="zh-CN"/>
              </w:rPr>
              <w:t>Note: UE is not assumed to know the SS/PBCH block index</w:t>
            </w:r>
          </w:p>
        </w:tc>
      </w:tr>
      <w:tr w:rsidR="00B644C1" w:rsidRPr="007368F9" w14:paraId="5A2C9C3B" w14:textId="77777777" w:rsidTr="00AF0D4C">
        <w:trPr>
          <w:trHeight w:val="147"/>
          <w:jc w:val="center"/>
        </w:trPr>
        <w:tc>
          <w:tcPr>
            <w:tcW w:w="3114" w:type="dxa"/>
            <w:tcMar>
              <w:top w:w="0" w:type="dxa"/>
              <w:left w:w="108" w:type="dxa"/>
              <w:bottom w:w="0" w:type="dxa"/>
              <w:right w:w="108" w:type="dxa"/>
            </w:tcMar>
            <w:vAlign w:val="center"/>
          </w:tcPr>
          <w:p w14:paraId="1D2EBCAB" w14:textId="77777777" w:rsidR="00B644C1" w:rsidRPr="00EB7BD2" w:rsidRDefault="00B644C1" w:rsidP="00AF0D4C">
            <w:pPr>
              <w:rPr>
                <w:rFonts w:eastAsia="Yu Mincho"/>
                <w:kern w:val="2"/>
                <w:lang w:val="en-US" w:eastAsia="zh-CN"/>
              </w:rPr>
            </w:pPr>
            <w:r w:rsidRPr="00EB7BD2">
              <w:rPr>
                <w:rFonts w:eastAsia="Yu Mincho"/>
                <w:kern w:val="2"/>
                <w:lang w:val="en-US" w:eastAsia="zh-CN"/>
              </w:rPr>
              <w:t>Other parameters</w:t>
            </w:r>
          </w:p>
        </w:tc>
        <w:tc>
          <w:tcPr>
            <w:tcW w:w="5953" w:type="dxa"/>
            <w:tcMar>
              <w:top w:w="0" w:type="dxa"/>
              <w:left w:w="108" w:type="dxa"/>
              <w:bottom w:w="0" w:type="dxa"/>
              <w:right w:w="108" w:type="dxa"/>
            </w:tcMar>
            <w:vAlign w:val="center"/>
          </w:tcPr>
          <w:p w14:paraId="2508B5A1" w14:textId="77777777" w:rsidR="00B644C1" w:rsidRPr="00A37935" w:rsidRDefault="00B644C1" w:rsidP="00AF0D4C">
            <w:pPr>
              <w:keepNext/>
              <w:spacing w:before="20" w:after="20" w:line="276" w:lineRule="auto"/>
              <w:rPr>
                <w:lang w:eastAsia="zh-CN"/>
              </w:rPr>
            </w:pPr>
            <w:r w:rsidRPr="00A37935">
              <w:rPr>
                <w:lang w:eastAsia="zh-CN"/>
              </w:rPr>
              <w:t>Reported by companies.</w:t>
            </w:r>
          </w:p>
        </w:tc>
      </w:tr>
    </w:tbl>
    <w:p w14:paraId="4CC6FD34" w14:textId="77777777" w:rsidR="00B644C1" w:rsidRDefault="00B644C1" w:rsidP="00B644C1">
      <w:pPr>
        <w:pStyle w:val="B1"/>
      </w:pPr>
    </w:p>
    <w:p w14:paraId="08EC803F" w14:textId="77777777" w:rsidR="00B644C1" w:rsidRDefault="00B644C1" w:rsidP="00B644C1">
      <w:pPr>
        <w:pStyle w:val="1"/>
        <w:rPr>
          <w:lang w:eastAsia="zh-CN"/>
        </w:rPr>
      </w:pPr>
      <w:bookmarkStart w:id="14938" w:name="_Toc56794625"/>
      <w:r>
        <w:t>A.3 Link budget template</w:t>
      </w:r>
      <w:bookmarkEnd w:id="14938"/>
    </w:p>
    <w:p w14:paraId="7400A7E2" w14:textId="77777777" w:rsidR="00B644C1" w:rsidRPr="007368F9" w:rsidRDefault="00B644C1" w:rsidP="00B644C1">
      <w:pPr>
        <w:pStyle w:val="TH"/>
        <w:rPr>
          <w:lang w:eastAsia="zh-CN"/>
        </w:rPr>
      </w:pPr>
      <w:r w:rsidRPr="007368F9">
        <w:t>Table A.</w:t>
      </w:r>
      <w:r>
        <w:rPr>
          <w:lang w:eastAsia="zh-CN"/>
        </w:rPr>
        <w:t>3</w:t>
      </w:r>
      <w:r w:rsidRPr="007368F9">
        <w:rPr>
          <w:rFonts w:hint="eastAsia"/>
        </w:rPr>
        <w:t xml:space="preserve">: </w:t>
      </w:r>
      <w:r>
        <w:t>Link budget template</w:t>
      </w:r>
    </w:p>
    <w:tbl>
      <w:tblPr>
        <w:tblStyle w:val="a7"/>
        <w:tblW w:w="0" w:type="auto"/>
        <w:tblInd w:w="392" w:type="dxa"/>
        <w:tblLook w:val="04A0" w:firstRow="1" w:lastRow="0" w:firstColumn="1" w:lastColumn="0" w:noHBand="0" w:noVBand="1"/>
      </w:tblPr>
      <w:tblGrid>
        <w:gridCol w:w="3827"/>
        <w:gridCol w:w="5245"/>
      </w:tblGrid>
      <w:tr w:rsidR="00B644C1" w:rsidRPr="006416CF" w14:paraId="14FEB3D5" w14:textId="77777777" w:rsidTr="00AF0D4C">
        <w:tc>
          <w:tcPr>
            <w:tcW w:w="9072" w:type="dxa"/>
            <w:gridSpan w:val="2"/>
            <w:shd w:val="clear" w:color="auto" w:fill="D9E2F3" w:themeFill="accent1" w:themeFillTint="33"/>
            <w:vAlign w:val="center"/>
          </w:tcPr>
          <w:p w14:paraId="58356F61" w14:textId="77777777" w:rsidR="00B644C1" w:rsidRPr="006416CF" w:rsidRDefault="00B644C1" w:rsidP="00AF0D4C">
            <w:pPr>
              <w:jc w:val="both"/>
              <w:rPr>
                <w:b/>
              </w:rPr>
            </w:pPr>
            <w:r w:rsidRPr="006416CF">
              <w:rPr>
                <w:b/>
                <w:lang w:val="en-US" w:eastAsia="zh-CN"/>
              </w:rPr>
              <w:t>System configuration</w:t>
            </w:r>
          </w:p>
        </w:tc>
      </w:tr>
      <w:tr w:rsidR="00B644C1" w:rsidRPr="006416CF" w14:paraId="5CF103E8" w14:textId="77777777" w:rsidTr="00AF0D4C">
        <w:tc>
          <w:tcPr>
            <w:tcW w:w="3827" w:type="dxa"/>
            <w:vAlign w:val="center"/>
          </w:tcPr>
          <w:p w14:paraId="0A45B2D2" w14:textId="77777777" w:rsidR="00B644C1" w:rsidRPr="006416CF" w:rsidRDefault="00B644C1" w:rsidP="00AF0D4C">
            <w:pPr>
              <w:rPr>
                <w:rFonts w:eastAsiaTheme="minorEastAsia"/>
                <w:lang w:eastAsia="zh-CN"/>
              </w:rPr>
            </w:pPr>
            <w:r w:rsidRPr="006416CF">
              <w:rPr>
                <w:rFonts w:eastAsiaTheme="minorEastAsia"/>
                <w:lang w:val="en-US" w:eastAsia="zh-CN"/>
              </w:rPr>
              <w:t>Channel for evaluation</w:t>
            </w:r>
          </w:p>
        </w:tc>
        <w:tc>
          <w:tcPr>
            <w:tcW w:w="5245" w:type="dxa"/>
            <w:vAlign w:val="center"/>
          </w:tcPr>
          <w:p w14:paraId="2EE9DDDC" w14:textId="77777777" w:rsidR="00B644C1" w:rsidRPr="007B7C70" w:rsidRDefault="00B644C1" w:rsidP="00AF0D4C">
            <w:pPr>
              <w:rPr>
                <w:rFonts w:eastAsiaTheme="minorEastAsia"/>
                <w:bCs/>
                <w:color w:val="000000"/>
                <w:lang w:eastAsia="zh-CN"/>
              </w:rPr>
            </w:pPr>
            <w:r w:rsidRPr="006416CF">
              <w:rPr>
                <w:rFonts w:eastAsiaTheme="minorEastAsia"/>
                <w:bCs/>
                <w:color w:val="000000"/>
                <w:lang w:val="en-US" w:eastAsia="zh-CN"/>
              </w:rPr>
              <w:t xml:space="preserve">PUSCH/ PUCCH/ Msg.3 PUSCH/ PRACH/ </w:t>
            </w:r>
            <w:ins w:id="14939" w:author="Akimoto Yosuke" w:date="2020-11-16T12:54:00Z">
              <w:r>
                <w:rPr>
                  <w:rFonts w:eastAsiaTheme="minorEastAsia"/>
                  <w:bCs/>
                  <w:color w:val="000000"/>
                  <w:lang w:val="en-US" w:eastAsia="zh-CN"/>
                </w:rPr>
                <w:t>Broadcast PDCCH(</w:t>
              </w:r>
            </w:ins>
            <w:r w:rsidRPr="006416CF">
              <w:rPr>
                <w:rFonts w:eastAsiaTheme="minorEastAsia"/>
                <w:bCs/>
                <w:color w:val="000000"/>
                <w:lang w:val="en-US" w:eastAsia="zh-CN"/>
              </w:rPr>
              <w:t>Msg.2 PDCCH</w:t>
            </w:r>
            <w:ins w:id="14940" w:author="Akimoto Yosuke" w:date="2020-11-16T12:54:00Z">
              <w:r>
                <w:rPr>
                  <w:rFonts w:eastAsiaTheme="minorEastAsia"/>
                  <w:bCs/>
                  <w:color w:val="000000"/>
                  <w:lang w:val="en-US" w:eastAsia="zh-CN"/>
                </w:rPr>
                <w:t>)</w:t>
              </w:r>
            </w:ins>
            <w:r w:rsidRPr="006416CF">
              <w:rPr>
                <w:rFonts w:eastAsiaTheme="minorEastAsia"/>
                <w:bCs/>
                <w:color w:val="000000"/>
                <w:lang w:val="en-US" w:eastAsia="zh-CN"/>
              </w:rPr>
              <w:t xml:space="preserve">/ Msg.2 PDSCH/ Msg.4 PDSCH/ PDSCH/ </w:t>
            </w:r>
            <w:ins w:id="14941" w:author="Akimoto Yosuke" w:date="2020-11-16T12:54:00Z">
              <w:r>
                <w:rPr>
                  <w:rFonts w:eastAsiaTheme="minorEastAsia"/>
                  <w:bCs/>
                  <w:color w:val="000000"/>
                  <w:lang w:val="en-US" w:eastAsia="zh-CN"/>
                </w:rPr>
                <w:t xml:space="preserve">Unicast </w:t>
              </w:r>
            </w:ins>
            <w:r w:rsidRPr="006416CF">
              <w:rPr>
                <w:rFonts w:eastAsiaTheme="minorEastAsia"/>
                <w:bCs/>
                <w:color w:val="000000"/>
                <w:lang w:val="en-US" w:eastAsia="zh-CN"/>
              </w:rPr>
              <w:t>PDCCH/ SSB</w:t>
            </w:r>
            <w:r>
              <w:rPr>
                <w:rFonts w:eastAsiaTheme="minorEastAsia"/>
                <w:bCs/>
                <w:color w:val="000000"/>
                <w:lang w:val="en-US" w:eastAsia="zh-CN"/>
              </w:rPr>
              <w:t xml:space="preserve">/ </w:t>
            </w:r>
            <w:del w:id="14942" w:author="Akimoto Yosuke" w:date="2020-11-16T12:54:00Z">
              <w:r w:rsidRPr="007B7C70" w:rsidDel="000A238A">
                <w:rPr>
                  <w:rFonts w:eastAsiaTheme="minorEastAsia"/>
                  <w:bCs/>
                  <w:color w:val="000000"/>
                  <w:lang w:val="en-US" w:eastAsia="zh-CN"/>
                </w:rPr>
                <w:delText>[</w:delText>
              </w:r>
            </w:del>
            <w:r w:rsidRPr="007B7C70">
              <w:rPr>
                <w:rFonts w:eastAsiaTheme="minorEastAsia"/>
                <w:bCs/>
                <w:color w:val="000000"/>
                <w:lang w:val="en-US" w:eastAsia="zh-CN"/>
              </w:rPr>
              <w:t>PUSCH for CSI</w:t>
            </w:r>
            <w:del w:id="14943" w:author="Akimoto Yosuke" w:date="2020-11-16T12:54:00Z">
              <w:r w:rsidRPr="007B7C70" w:rsidDel="000A238A">
                <w:rPr>
                  <w:rFonts w:eastAsiaTheme="minorEastAsia"/>
                  <w:bCs/>
                  <w:color w:val="000000"/>
                  <w:lang w:val="en-US" w:eastAsia="zh-CN"/>
                </w:rPr>
                <w:delText>]</w:delText>
              </w:r>
            </w:del>
            <w:r w:rsidRPr="007B7C70">
              <w:rPr>
                <w:rFonts w:eastAsiaTheme="minorEastAsia"/>
                <w:bCs/>
                <w:color w:val="000000"/>
                <w:lang w:val="en-US" w:eastAsia="zh-CN"/>
              </w:rPr>
              <w:t>/</w:t>
            </w:r>
            <w:del w:id="14944" w:author="Akimoto Yosuke" w:date="2020-11-16T12:54:00Z">
              <w:r w:rsidRPr="007B7C70" w:rsidDel="000A238A">
                <w:rPr>
                  <w:rFonts w:eastAsiaTheme="minorEastAsia"/>
                  <w:bCs/>
                  <w:color w:val="000000"/>
                  <w:lang w:val="en-US" w:eastAsia="zh-CN"/>
                </w:rPr>
                <w:delText xml:space="preserve"> [</w:delText>
              </w:r>
            </w:del>
            <w:r w:rsidRPr="007B7C70">
              <w:rPr>
                <w:rFonts w:eastAsiaTheme="minorEastAsia"/>
                <w:bCs/>
                <w:color w:val="000000"/>
                <w:lang w:val="en-US" w:eastAsia="zh-CN"/>
              </w:rPr>
              <w:t>PUCCH with HARQ-ACK for Msg.4</w:t>
            </w:r>
            <w:ins w:id="14945" w:author="Akimoto Yosuke" w:date="2020-11-16T12:54:00Z">
              <w:r>
                <w:rPr>
                  <w:rFonts w:eastAsiaTheme="minorEastAsia"/>
                  <w:bCs/>
                  <w:color w:val="000000"/>
                  <w:lang w:val="en-US" w:eastAsia="zh-CN"/>
                </w:rPr>
                <w:t>/ PUSCH with SIP invite</w:t>
              </w:r>
            </w:ins>
            <w:del w:id="14946" w:author="Akimoto Yosuke" w:date="2020-11-16T12:54:00Z">
              <w:r w:rsidRPr="007B7C70" w:rsidDel="000A238A">
                <w:rPr>
                  <w:rFonts w:eastAsiaTheme="minorEastAsia"/>
                  <w:bCs/>
                  <w:color w:val="000000"/>
                  <w:lang w:val="en-US" w:eastAsia="zh-CN"/>
                </w:rPr>
                <w:delText>]</w:delText>
              </w:r>
            </w:del>
          </w:p>
        </w:tc>
      </w:tr>
      <w:tr w:rsidR="00B644C1" w:rsidRPr="006416CF" w14:paraId="6C8952F1" w14:textId="77777777" w:rsidTr="00AF0D4C">
        <w:tc>
          <w:tcPr>
            <w:tcW w:w="3827" w:type="dxa"/>
            <w:vAlign w:val="center"/>
          </w:tcPr>
          <w:p w14:paraId="252FC3F5" w14:textId="77777777" w:rsidR="00B644C1" w:rsidRPr="006416CF" w:rsidRDefault="00B644C1" w:rsidP="00AF0D4C">
            <w:r w:rsidRPr="006416CF">
              <w:rPr>
                <w:rFonts w:eastAsia="MS PGothic"/>
                <w:lang w:val="en-US"/>
              </w:rPr>
              <w:t>Scenarios</w:t>
            </w:r>
            <w:r w:rsidRPr="006416CF">
              <w:rPr>
                <w:rFonts w:eastAsiaTheme="minorEastAsia"/>
                <w:lang w:val="en-US" w:eastAsia="zh-CN"/>
              </w:rPr>
              <w:t xml:space="preserve"> and </w:t>
            </w:r>
            <w:r w:rsidRPr="006416CF">
              <w:rPr>
                <w:rFonts w:eastAsia="MS PGothic"/>
                <w:color w:val="000000"/>
                <w:lang w:val="en-US"/>
              </w:rPr>
              <w:t>Carrier frequency (GHz)</w:t>
            </w:r>
          </w:p>
        </w:tc>
        <w:tc>
          <w:tcPr>
            <w:tcW w:w="5245" w:type="dxa"/>
            <w:vAlign w:val="center"/>
          </w:tcPr>
          <w:p w14:paraId="347D5E54" w14:textId="77777777" w:rsidR="00B644C1" w:rsidRPr="006416CF" w:rsidRDefault="00B644C1" w:rsidP="00AF0D4C">
            <w:pPr>
              <w:rPr>
                <w:rFonts w:eastAsiaTheme="minorEastAsia"/>
                <w:bCs/>
                <w:color w:val="000000"/>
                <w:lang w:val="en-US" w:eastAsia="zh-CN"/>
              </w:rPr>
            </w:pPr>
            <w:r w:rsidRPr="006416CF">
              <w:rPr>
                <w:rFonts w:eastAsiaTheme="minorEastAsia"/>
                <w:bCs/>
                <w:color w:val="000000"/>
                <w:lang w:val="en-US" w:eastAsia="zh-CN"/>
              </w:rPr>
              <w:t>For FR1:</w:t>
            </w:r>
          </w:p>
          <w:p w14:paraId="48988B91" w14:textId="77777777" w:rsidR="00B644C1" w:rsidRPr="006416CF" w:rsidRDefault="00B644C1" w:rsidP="00AF0D4C">
            <w:pPr>
              <w:rPr>
                <w:rFonts w:eastAsiaTheme="minorEastAsia"/>
                <w:bCs/>
                <w:color w:val="000000"/>
                <w:lang w:val="en-US" w:eastAsia="zh-CN"/>
              </w:rPr>
            </w:pPr>
            <w:r w:rsidRPr="006416CF">
              <w:rPr>
                <w:rFonts w:eastAsia="MS PGothic"/>
                <w:lang w:val="en-US"/>
              </w:rPr>
              <w:t xml:space="preserve">- </w:t>
            </w:r>
            <w:r w:rsidRPr="006416CF">
              <w:rPr>
                <w:rFonts w:eastAsia="MS PGothic"/>
                <w:bCs/>
                <w:color w:val="000000"/>
                <w:lang w:val="en-US"/>
              </w:rPr>
              <w:t>Urban 4 GHz TDD</w:t>
            </w:r>
            <w:r w:rsidRPr="006416CF">
              <w:rPr>
                <w:rFonts w:eastAsiaTheme="minorEastAsia"/>
                <w:bCs/>
                <w:color w:val="000000"/>
                <w:lang w:val="en-US" w:eastAsia="zh-CN"/>
              </w:rPr>
              <w:t xml:space="preserve">/ </w:t>
            </w:r>
            <w:r w:rsidRPr="006416CF">
              <w:rPr>
                <w:rFonts w:eastAsia="MS PGothic"/>
                <w:bCs/>
                <w:color w:val="000000"/>
                <w:lang w:val="en-US"/>
              </w:rPr>
              <w:t>2.6 GHz TDD</w:t>
            </w:r>
          </w:p>
          <w:p w14:paraId="1F2F055B" w14:textId="77777777" w:rsidR="00B644C1" w:rsidRPr="006416CF" w:rsidRDefault="00B644C1" w:rsidP="00AF0D4C">
            <w:pPr>
              <w:rPr>
                <w:rFonts w:eastAsiaTheme="minorEastAsia"/>
                <w:bCs/>
                <w:color w:val="000000"/>
                <w:lang w:val="en-US" w:eastAsia="zh-CN"/>
              </w:rPr>
            </w:pPr>
            <w:r w:rsidRPr="006416CF">
              <w:rPr>
                <w:rFonts w:eastAsia="MS PGothic"/>
                <w:lang w:val="en-US"/>
              </w:rPr>
              <w:t xml:space="preserve">- </w:t>
            </w:r>
            <w:r w:rsidRPr="006416CF">
              <w:rPr>
                <w:rFonts w:eastAsia="MS PGothic"/>
                <w:bCs/>
                <w:color w:val="000000"/>
                <w:lang w:val="en-US"/>
              </w:rPr>
              <w:t>Rural 4 GHz TDD</w:t>
            </w:r>
            <w:r w:rsidRPr="006416CF">
              <w:rPr>
                <w:rFonts w:eastAsiaTheme="minorEastAsia"/>
                <w:bCs/>
                <w:color w:val="000000"/>
                <w:lang w:val="en-US" w:eastAsia="zh-CN"/>
              </w:rPr>
              <w:t xml:space="preserve">/ </w:t>
            </w:r>
            <w:r w:rsidRPr="006416CF">
              <w:rPr>
                <w:rFonts w:eastAsia="MS PGothic"/>
                <w:bCs/>
                <w:color w:val="000000"/>
                <w:lang w:val="en-US"/>
              </w:rPr>
              <w:t>2.6 GHz TDD</w:t>
            </w:r>
            <w:r w:rsidRPr="006416CF">
              <w:rPr>
                <w:rFonts w:eastAsiaTheme="minorEastAsia"/>
                <w:bCs/>
                <w:color w:val="000000"/>
                <w:lang w:val="en-US" w:eastAsia="zh-CN"/>
              </w:rPr>
              <w:t>/</w:t>
            </w:r>
            <w:r w:rsidRPr="006416CF">
              <w:rPr>
                <w:rFonts w:eastAsia="MS PGothic"/>
                <w:bCs/>
                <w:color w:val="000000"/>
                <w:lang w:val="en-US"/>
              </w:rPr>
              <w:t xml:space="preserve"> 2 GHz FDD</w:t>
            </w:r>
            <w:r w:rsidRPr="006416CF">
              <w:rPr>
                <w:rFonts w:eastAsiaTheme="minorEastAsia"/>
                <w:bCs/>
                <w:color w:val="000000"/>
                <w:lang w:val="en-US" w:eastAsia="zh-CN"/>
              </w:rPr>
              <w:t xml:space="preserve">/ </w:t>
            </w:r>
            <w:r w:rsidRPr="006416CF">
              <w:rPr>
                <w:rFonts w:eastAsia="MS PGothic"/>
                <w:bCs/>
                <w:color w:val="000000"/>
                <w:lang w:val="en-US"/>
              </w:rPr>
              <w:t>700 MHz FDD</w:t>
            </w:r>
          </w:p>
          <w:p w14:paraId="69ED3911" w14:textId="77777777" w:rsidR="00B644C1" w:rsidRPr="006416CF" w:rsidRDefault="00B644C1" w:rsidP="00AF0D4C">
            <w:pPr>
              <w:rPr>
                <w:rFonts w:eastAsiaTheme="minorEastAsia"/>
                <w:bCs/>
                <w:color w:val="000000"/>
                <w:lang w:val="en-US" w:eastAsia="zh-CN"/>
              </w:rPr>
            </w:pPr>
            <w:r w:rsidRPr="006416CF">
              <w:rPr>
                <w:rFonts w:eastAsia="MS PGothic"/>
                <w:lang w:val="en-US"/>
              </w:rPr>
              <w:t xml:space="preserve">- </w:t>
            </w:r>
            <w:r w:rsidRPr="006416CF">
              <w:rPr>
                <w:rFonts w:eastAsia="MS PGothic"/>
                <w:bCs/>
                <w:color w:val="000000"/>
                <w:lang w:val="en-US"/>
              </w:rPr>
              <w:t>Rural with long distance 700 MHz FDD</w:t>
            </w:r>
            <w:r w:rsidRPr="006416CF">
              <w:rPr>
                <w:rFonts w:eastAsiaTheme="minorEastAsia"/>
                <w:bCs/>
                <w:color w:val="000000"/>
                <w:lang w:val="en-US" w:eastAsia="zh-CN"/>
              </w:rPr>
              <w:t xml:space="preserve">/ </w:t>
            </w:r>
            <w:r w:rsidRPr="006416CF">
              <w:rPr>
                <w:rFonts w:eastAsia="MS PGothic"/>
                <w:bCs/>
                <w:color w:val="000000"/>
                <w:lang w:val="en-US"/>
              </w:rPr>
              <w:t>4 GHz TDD</w:t>
            </w:r>
          </w:p>
          <w:p w14:paraId="4CB3262E" w14:textId="77777777" w:rsidR="00B644C1" w:rsidRPr="006416CF" w:rsidRDefault="00B644C1" w:rsidP="00AF0D4C">
            <w:pPr>
              <w:rPr>
                <w:rFonts w:eastAsiaTheme="minorEastAsia"/>
                <w:bCs/>
                <w:color w:val="000000"/>
                <w:lang w:val="en-US" w:eastAsia="zh-CN"/>
              </w:rPr>
            </w:pPr>
            <w:r w:rsidRPr="006416CF">
              <w:rPr>
                <w:rFonts w:eastAsiaTheme="minorEastAsia"/>
                <w:bCs/>
                <w:color w:val="000000"/>
                <w:lang w:val="en-US" w:eastAsia="zh-CN"/>
              </w:rPr>
              <w:lastRenderedPageBreak/>
              <w:t>For FR2:</w:t>
            </w:r>
          </w:p>
          <w:p w14:paraId="0FCC86DC" w14:textId="77777777" w:rsidR="00B644C1" w:rsidRPr="006416CF" w:rsidRDefault="00B644C1" w:rsidP="00AF0D4C">
            <w:pPr>
              <w:rPr>
                <w:rFonts w:eastAsiaTheme="minorEastAsia"/>
                <w:bCs/>
                <w:color w:val="000000"/>
                <w:lang w:val="en-US" w:eastAsia="zh-CN"/>
              </w:rPr>
            </w:pPr>
            <w:r w:rsidRPr="006416CF">
              <w:rPr>
                <w:rFonts w:eastAsia="MS PGothic"/>
                <w:lang w:val="en-US"/>
              </w:rPr>
              <w:t xml:space="preserve">- </w:t>
            </w:r>
            <w:r w:rsidRPr="006416CF">
              <w:rPr>
                <w:rFonts w:eastAsiaTheme="minorEastAsia"/>
                <w:bCs/>
                <w:color w:val="000000"/>
                <w:lang w:val="en-US" w:eastAsia="zh-CN"/>
              </w:rPr>
              <w:t>Indoor 28 GHz TDD</w:t>
            </w:r>
          </w:p>
          <w:p w14:paraId="345E58B9" w14:textId="77777777" w:rsidR="00B644C1" w:rsidRPr="006416CF" w:rsidRDefault="00B644C1" w:rsidP="00AF0D4C">
            <w:pPr>
              <w:rPr>
                <w:rFonts w:eastAsiaTheme="minorEastAsia"/>
                <w:bCs/>
                <w:color w:val="000000"/>
                <w:lang w:val="en-US" w:eastAsia="zh-CN"/>
              </w:rPr>
            </w:pPr>
            <w:r w:rsidRPr="006416CF">
              <w:rPr>
                <w:rFonts w:eastAsia="MS PGothic"/>
                <w:lang w:val="en-US"/>
              </w:rPr>
              <w:t xml:space="preserve">- </w:t>
            </w:r>
            <w:r w:rsidRPr="006416CF">
              <w:rPr>
                <w:rFonts w:eastAsiaTheme="minorEastAsia"/>
                <w:bCs/>
                <w:color w:val="000000"/>
                <w:lang w:val="en-US" w:eastAsia="zh-CN"/>
              </w:rPr>
              <w:t>Urban 28 GHz TDD</w:t>
            </w:r>
          </w:p>
          <w:p w14:paraId="227E90E5" w14:textId="77777777" w:rsidR="00B644C1" w:rsidRPr="006416CF" w:rsidRDefault="00B644C1" w:rsidP="00AF0D4C">
            <w:r w:rsidRPr="006416CF">
              <w:rPr>
                <w:rFonts w:eastAsia="MS PGothic"/>
                <w:lang w:val="en-US"/>
              </w:rPr>
              <w:t xml:space="preserve">- </w:t>
            </w:r>
            <w:r w:rsidRPr="006416CF">
              <w:rPr>
                <w:rFonts w:eastAsiaTheme="minorEastAsia"/>
                <w:bCs/>
                <w:color w:val="000000"/>
                <w:lang w:val="en-US" w:eastAsia="zh-CN"/>
              </w:rPr>
              <w:t>Suburban 28 GHz TDD</w:t>
            </w:r>
          </w:p>
        </w:tc>
      </w:tr>
      <w:tr w:rsidR="00B644C1" w:rsidRPr="006416CF" w14:paraId="401A2639" w14:textId="77777777" w:rsidTr="00AF0D4C">
        <w:tc>
          <w:tcPr>
            <w:tcW w:w="3827" w:type="dxa"/>
            <w:vAlign w:val="center"/>
          </w:tcPr>
          <w:p w14:paraId="6B3FD8C4" w14:textId="77777777" w:rsidR="00B644C1" w:rsidRPr="006416CF" w:rsidRDefault="00B644C1" w:rsidP="00AF0D4C">
            <w:r w:rsidRPr="006416CF">
              <w:rPr>
                <w:rFonts w:eastAsia="MS PGothic"/>
                <w:color w:val="000000"/>
                <w:lang w:val="en-US"/>
              </w:rPr>
              <w:lastRenderedPageBreak/>
              <w:t>BS antenna heights (m)</w:t>
            </w:r>
          </w:p>
        </w:tc>
        <w:tc>
          <w:tcPr>
            <w:tcW w:w="5245" w:type="dxa"/>
            <w:vAlign w:val="center"/>
          </w:tcPr>
          <w:p w14:paraId="0B6BC2BB" w14:textId="77777777" w:rsidR="00B644C1" w:rsidRPr="00AB647E" w:rsidRDefault="00B644C1" w:rsidP="00AF0D4C">
            <w:pPr>
              <w:rPr>
                <w:rFonts w:eastAsia="宋体"/>
              </w:rPr>
            </w:pPr>
            <w:r w:rsidRPr="00AB647E">
              <w:rPr>
                <w:kern w:val="2"/>
                <w:sz w:val="21"/>
                <w:szCs w:val="21"/>
                <w:lang w:eastAsia="ja-JP"/>
              </w:rPr>
              <w:t>Reported by companies, 25m for urban, 35m for rural can be used as a starting point.</w:t>
            </w:r>
          </w:p>
        </w:tc>
      </w:tr>
      <w:tr w:rsidR="00B644C1" w:rsidRPr="006416CF" w14:paraId="15EE20F8" w14:textId="77777777" w:rsidTr="00AF0D4C">
        <w:tc>
          <w:tcPr>
            <w:tcW w:w="3827" w:type="dxa"/>
            <w:vAlign w:val="center"/>
          </w:tcPr>
          <w:p w14:paraId="46392B94" w14:textId="77777777" w:rsidR="00B644C1" w:rsidRPr="006416CF" w:rsidRDefault="00B644C1" w:rsidP="00AF0D4C">
            <w:r w:rsidRPr="006416CF">
              <w:rPr>
                <w:rFonts w:eastAsia="MS PGothic"/>
                <w:color w:val="000000"/>
                <w:lang w:val="en-US"/>
              </w:rPr>
              <w:t>UT antenna heights (m)</w:t>
            </w:r>
          </w:p>
        </w:tc>
        <w:tc>
          <w:tcPr>
            <w:tcW w:w="5245" w:type="dxa"/>
            <w:vAlign w:val="center"/>
          </w:tcPr>
          <w:p w14:paraId="1A49A290" w14:textId="77777777" w:rsidR="00B644C1" w:rsidRPr="00AB647E" w:rsidRDefault="00B644C1" w:rsidP="00AF0D4C">
            <w:pPr>
              <w:rPr>
                <w:rFonts w:eastAsia="宋体"/>
              </w:rPr>
            </w:pPr>
            <w:r w:rsidRPr="00AB647E">
              <w:rPr>
                <w:kern w:val="2"/>
                <w:sz w:val="21"/>
                <w:szCs w:val="21"/>
                <w:lang w:eastAsia="ja-JP"/>
              </w:rPr>
              <w:t>Reported by companies, 1.5m can be used as a starting point.</w:t>
            </w:r>
          </w:p>
        </w:tc>
      </w:tr>
      <w:tr w:rsidR="00B644C1" w:rsidRPr="006416CF" w14:paraId="7B704276" w14:textId="77777777" w:rsidTr="00AF0D4C">
        <w:tc>
          <w:tcPr>
            <w:tcW w:w="3827" w:type="dxa"/>
            <w:vAlign w:val="center"/>
          </w:tcPr>
          <w:p w14:paraId="6B73757A" w14:textId="77777777" w:rsidR="00B644C1" w:rsidRPr="006416CF" w:rsidRDefault="00B644C1" w:rsidP="00AF0D4C">
            <w:r w:rsidRPr="006416CF">
              <w:rPr>
                <w:rFonts w:eastAsia="MS PGothic"/>
                <w:lang w:val="en-US"/>
              </w:rPr>
              <w:t>Cell area reliability (%)</w:t>
            </w:r>
          </w:p>
        </w:tc>
        <w:tc>
          <w:tcPr>
            <w:tcW w:w="5245" w:type="dxa"/>
            <w:vAlign w:val="center"/>
          </w:tcPr>
          <w:p w14:paraId="476EA9AE" w14:textId="77777777" w:rsidR="00B644C1" w:rsidRPr="00AB647E" w:rsidRDefault="00B644C1" w:rsidP="00AF0D4C">
            <w:pPr>
              <w:rPr>
                <w:rFonts w:eastAsia="宋体"/>
              </w:rPr>
            </w:pPr>
            <w:r w:rsidRPr="00AB647E">
              <w:rPr>
                <w:kern w:val="2"/>
                <w:sz w:val="21"/>
                <w:szCs w:val="21"/>
                <w:lang w:eastAsia="ja-JP"/>
              </w:rPr>
              <w:t>Reported by companies, 95% for control channel, 90% for data channel can be used as a starting point.</w:t>
            </w:r>
          </w:p>
        </w:tc>
      </w:tr>
      <w:tr w:rsidR="00B644C1" w:rsidRPr="006416CF" w14:paraId="0E34936C" w14:textId="77777777" w:rsidTr="00AF0D4C">
        <w:tc>
          <w:tcPr>
            <w:tcW w:w="3827" w:type="dxa"/>
            <w:vAlign w:val="center"/>
          </w:tcPr>
          <w:p w14:paraId="1CB2A94C" w14:textId="77777777" w:rsidR="00B644C1" w:rsidRPr="006416CF" w:rsidRDefault="00B644C1" w:rsidP="00AF0D4C">
            <w:r w:rsidRPr="006416CF">
              <w:rPr>
                <w:rFonts w:eastAsia="MS PGothic"/>
                <w:lang w:val="en-US"/>
              </w:rPr>
              <w:t>Lognormal shadow fading std deviation (dB)</w:t>
            </w:r>
          </w:p>
        </w:tc>
        <w:tc>
          <w:tcPr>
            <w:tcW w:w="5245" w:type="dxa"/>
            <w:vAlign w:val="center"/>
          </w:tcPr>
          <w:p w14:paraId="0D1588FA" w14:textId="77777777" w:rsidR="00B644C1" w:rsidRPr="006416CF" w:rsidRDefault="00B644C1" w:rsidP="00AF0D4C">
            <w:pPr>
              <w:rPr>
                <w:rFonts w:eastAsia="宋体"/>
              </w:rPr>
            </w:pPr>
            <w:r w:rsidRPr="006416CF">
              <w:rPr>
                <w:rFonts w:eastAsiaTheme="minorEastAsia"/>
                <w:bCs/>
                <w:color w:val="000000"/>
                <w:lang w:val="en-US" w:eastAsia="zh-CN"/>
              </w:rPr>
              <w:t>Reported by companies</w:t>
            </w:r>
          </w:p>
        </w:tc>
      </w:tr>
      <w:tr w:rsidR="00B644C1" w:rsidRPr="006416CF" w14:paraId="059C2A21" w14:textId="77777777" w:rsidTr="00AF0D4C">
        <w:tc>
          <w:tcPr>
            <w:tcW w:w="3827" w:type="dxa"/>
            <w:vAlign w:val="center"/>
          </w:tcPr>
          <w:p w14:paraId="12085D58" w14:textId="77777777" w:rsidR="00B644C1" w:rsidRPr="006416CF" w:rsidRDefault="00B644C1" w:rsidP="00AF0D4C">
            <w:r w:rsidRPr="006416CF">
              <w:rPr>
                <w:rFonts w:eastAsia="MS PGothic"/>
                <w:lang w:val="en-US"/>
              </w:rPr>
              <w:t>Tx Diversity</w:t>
            </w:r>
          </w:p>
        </w:tc>
        <w:tc>
          <w:tcPr>
            <w:tcW w:w="5245" w:type="dxa"/>
            <w:vAlign w:val="center"/>
          </w:tcPr>
          <w:p w14:paraId="65F1BAE7" w14:textId="77777777" w:rsidR="00B644C1" w:rsidRPr="006416CF" w:rsidRDefault="00B644C1" w:rsidP="00AF0D4C">
            <w:pPr>
              <w:rPr>
                <w:rFonts w:eastAsia="宋体"/>
              </w:rPr>
            </w:pPr>
            <w:r w:rsidRPr="006416CF">
              <w:rPr>
                <w:rFonts w:eastAsia="MS PGothic"/>
                <w:bCs/>
                <w:color w:val="000000"/>
                <w:lang w:val="en-US"/>
              </w:rPr>
              <w:t>Reported</w:t>
            </w:r>
            <w:r w:rsidRPr="006416CF">
              <w:rPr>
                <w:rFonts w:eastAsiaTheme="minorEastAsia"/>
                <w:bCs/>
                <w:color w:val="000000"/>
                <w:lang w:val="en-US" w:eastAsia="zh-CN"/>
              </w:rPr>
              <w:t xml:space="preserve"> by companies</w:t>
            </w:r>
          </w:p>
        </w:tc>
      </w:tr>
      <w:tr w:rsidR="00B644C1" w:rsidRPr="006416CF" w14:paraId="0D8653FD" w14:textId="77777777" w:rsidTr="00AF0D4C">
        <w:tc>
          <w:tcPr>
            <w:tcW w:w="3827" w:type="dxa"/>
            <w:vAlign w:val="center"/>
          </w:tcPr>
          <w:p w14:paraId="5308F147" w14:textId="77777777" w:rsidR="00B644C1" w:rsidRPr="006416CF" w:rsidRDefault="00B644C1" w:rsidP="00AF0D4C">
            <w:r w:rsidRPr="006416CF">
              <w:rPr>
                <w:rFonts w:eastAsia="MS PGothic"/>
                <w:lang w:val="en-US"/>
              </w:rPr>
              <w:t>Number of SSB</w:t>
            </w:r>
          </w:p>
        </w:tc>
        <w:tc>
          <w:tcPr>
            <w:tcW w:w="5245" w:type="dxa"/>
            <w:vAlign w:val="center"/>
          </w:tcPr>
          <w:p w14:paraId="191D20F7" w14:textId="77777777" w:rsidR="00B644C1" w:rsidRPr="006416CF" w:rsidRDefault="00B644C1" w:rsidP="00AF0D4C">
            <w:pPr>
              <w:rPr>
                <w:rFonts w:eastAsia="宋体"/>
              </w:rPr>
            </w:pPr>
            <w:r w:rsidRPr="006416CF">
              <w:rPr>
                <w:rFonts w:eastAsia="MS PGothic"/>
                <w:bCs/>
                <w:color w:val="000000"/>
                <w:lang w:val="en-US"/>
              </w:rPr>
              <w:t xml:space="preserve">Reported </w:t>
            </w:r>
            <w:r w:rsidRPr="006416CF">
              <w:rPr>
                <w:rFonts w:eastAsiaTheme="minorEastAsia"/>
                <w:bCs/>
                <w:color w:val="000000"/>
                <w:lang w:val="en-US" w:eastAsia="zh-CN"/>
              </w:rPr>
              <w:t>by companies</w:t>
            </w:r>
          </w:p>
        </w:tc>
      </w:tr>
      <w:tr w:rsidR="00B644C1" w:rsidRPr="006416CF" w14:paraId="36685D31" w14:textId="77777777" w:rsidTr="00AF0D4C">
        <w:tc>
          <w:tcPr>
            <w:tcW w:w="9072" w:type="dxa"/>
            <w:gridSpan w:val="2"/>
            <w:shd w:val="clear" w:color="auto" w:fill="D9E2F3" w:themeFill="accent1" w:themeFillTint="33"/>
            <w:vAlign w:val="center"/>
          </w:tcPr>
          <w:p w14:paraId="7550C37C" w14:textId="77777777" w:rsidR="00B644C1" w:rsidRPr="006416CF" w:rsidRDefault="00B644C1" w:rsidP="00AF0D4C">
            <w:pPr>
              <w:jc w:val="both"/>
            </w:pPr>
            <w:r w:rsidRPr="006416CF">
              <w:rPr>
                <w:rFonts w:eastAsia="MS PGothic"/>
                <w:b/>
                <w:bCs/>
                <w:color w:val="000000"/>
                <w:lang w:val="en-US"/>
              </w:rPr>
              <w:t>Transmitter</w:t>
            </w:r>
          </w:p>
        </w:tc>
      </w:tr>
      <w:tr w:rsidR="00B644C1" w:rsidRPr="006416CF" w14:paraId="05014752" w14:textId="77777777" w:rsidTr="00AF0D4C">
        <w:tc>
          <w:tcPr>
            <w:tcW w:w="3827" w:type="dxa"/>
            <w:vAlign w:val="center"/>
          </w:tcPr>
          <w:p w14:paraId="5CCBDF11" w14:textId="77777777" w:rsidR="00B644C1" w:rsidRPr="006416CF" w:rsidRDefault="00B644C1" w:rsidP="00AF0D4C">
            <w:r w:rsidRPr="006416CF">
              <w:rPr>
                <w:rFonts w:eastAsia="MS PGothic"/>
                <w:lang w:val="en-US"/>
              </w:rPr>
              <w:t>(1) Number of transmit antenna elements</w:t>
            </w:r>
          </w:p>
        </w:tc>
        <w:tc>
          <w:tcPr>
            <w:tcW w:w="5245" w:type="dxa"/>
            <w:vAlign w:val="center"/>
          </w:tcPr>
          <w:p w14:paraId="143966D8" w14:textId="77777777" w:rsidR="00B644C1" w:rsidRPr="006416CF" w:rsidRDefault="00B644C1" w:rsidP="00AF0D4C">
            <w:pPr>
              <w:rPr>
                <w:rFonts w:eastAsia="MS PGothic"/>
                <w:lang w:val="en-US"/>
              </w:rPr>
            </w:pPr>
            <w:r w:rsidRPr="006416CF">
              <w:rPr>
                <w:rFonts w:eastAsia="MS PGothic"/>
                <w:lang w:val="en-US"/>
              </w:rPr>
              <w:t>For FR1 BS:</w:t>
            </w:r>
          </w:p>
          <w:p w14:paraId="792B33DF" w14:textId="77777777" w:rsidR="00B644C1" w:rsidRPr="006416CF" w:rsidRDefault="00B644C1" w:rsidP="00AF0D4C">
            <w:pPr>
              <w:rPr>
                <w:rFonts w:eastAsia="MS PGothic"/>
                <w:lang w:val="en-US"/>
              </w:rPr>
            </w:pPr>
            <w:r w:rsidRPr="006416CF">
              <w:rPr>
                <w:rFonts w:eastAsia="MS PGothic"/>
                <w:lang w:val="en-US"/>
              </w:rPr>
              <w:t xml:space="preserve">- Urban: </w:t>
            </w:r>
          </w:p>
          <w:p w14:paraId="0971F630" w14:textId="77777777" w:rsidR="00B644C1" w:rsidRPr="006416CF" w:rsidRDefault="00B644C1" w:rsidP="00AF0D4C">
            <w:pPr>
              <w:ind w:firstLineChars="100" w:firstLine="200"/>
              <w:rPr>
                <w:rFonts w:eastAsiaTheme="minorEastAsia"/>
                <w:lang w:val="en-US" w:eastAsia="zh-CN"/>
              </w:rPr>
            </w:pPr>
            <w:r w:rsidRPr="006416CF">
              <w:rPr>
                <w:rFonts w:eastAsia="MS PGothic"/>
                <w:lang w:val="en-US"/>
              </w:rPr>
              <w:t>- 192 antenna elements for 4GHz and 2.6GHz</w:t>
            </w:r>
          </w:p>
          <w:p w14:paraId="73FE52CC" w14:textId="77777777" w:rsidR="00B644C1" w:rsidRPr="006416CF" w:rsidRDefault="00B644C1" w:rsidP="00AF0D4C">
            <w:pPr>
              <w:ind w:firstLineChars="100" w:firstLine="200"/>
              <w:rPr>
                <w:rFonts w:eastAsiaTheme="minorEastAsia"/>
                <w:lang w:val="en-US" w:eastAsia="zh-CN"/>
              </w:rPr>
            </w:pPr>
            <w:r w:rsidRPr="006416CF">
              <w:rPr>
                <w:rFonts w:eastAsia="MS PGothic"/>
                <w:lang w:val="en-US"/>
              </w:rPr>
              <w:t>- (optional) 128 antenna elements for 4GHz</w:t>
            </w:r>
          </w:p>
          <w:p w14:paraId="7EBB4142" w14:textId="77777777" w:rsidR="00B644C1" w:rsidRPr="006416CF" w:rsidRDefault="00B644C1" w:rsidP="00AF0D4C">
            <w:pPr>
              <w:rPr>
                <w:rFonts w:eastAsia="MS PGothic"/>
                <w:lang w:val="en-US"/>
              </w:rPr>
            </w:pPr>
            <w:r w:rsidRPr="006416CF">
              <w:rPr>
                <w:rFonts w:eastAsia="MS PGothic"/>
                <w:lang w:val="en-US"/>
              </w:rPr>
              <w:t>- Rural:</w:t>
            </w:r>
          </w:p>
          <w:p w14:paraId="70C38991" w14:textId="77777777" w:rsidR="00B644C1" w:rsidRPr="006416CF" w:rsidRDefault="00B644C1" w:rsidP="00AF0D4C">
            <w:pPr>
              <w:ind w:firstLineChars="100" w:firstLine="200"/>
              <w:rPr>
                <w:rFonts w:eastAsiaTheme="minorEastAsia"/>
                <w:lang w:val="en-US" w:eastAsia="zh-CN"/>
              </w:rPr>
            </w:pPr>
            <w:r w:rsidRPr="006416CF">
              <w:rPr>
                <w:rFonts w:eastAsia="MS PGothic"/>
                <w:lang w:val="en-US"/>
              </w:rPr>
              <w:t>- 64</w:t>
            </w:r>
            <w:r w:rsidRPr="006416CF">
              <w:rPr>
                <w:rFonts w:eastAsiaTheme="minorEastAsia"/>
                <w:lang w:val="en-US" w:eastAsia="zh-CN"/>
              </w:rPr>
              <w:t xml:space="preserve"> f</w:t>
            </w:r>
            <w:r w:rsidRPr="006416CF">
              <w:rPr>
                <w:rFonts w:eastAsia="MS PGothic"/>
                <w:lang w:val="en-US"/>
              </w:rPr>
              <w:t>or 4GHz and 2.6GHz</w:t>
            </w:r>
          </w:p>
          <w:p w14:paraId="188184FA" w14:textId="77777777" w:rsidR="00B644C1" w:rsidRPr="006416CF" w:rsidRDefault="00B644C1" w:rsidP="00AF0D4C">
            <w:pPr>
              <w:ind w:firstLineChars="100" w:firstLine="200"/>
              <w:rPr>
                <w:rFonts w:eastAsiaTheme="minorEastAsia"/>
                <w:lang w:eastAsia="zh-CN"/>
              </w:rPr>
            </w:pPr>
            <w:r w:rsidRPr="006416CF">
              <w:rPr>
                <w:rFonts w:eastAsia="MS PGothic"/>
                <w:lang w:val="en-US"/>
              </w:rPr>
              <w:t xml:space="preserve">- </w:t>
            </w:r>
            <w:r w:rsidRPr="006416CF">
              <w:rPr>
                <w:rFonts w:eastAsiaTheme="minorEastAsia"/>
                <w:lang w:eastAsia="zh-CN"/>
              </w:rPr>
              <w:t>32 antenna elements for 2GHz</w:t>
            </w:r>
          </w:p>
          <w:p w14:paraId="3BD723B1" w14:textId="77777777" w:rsidR="00B644C1" w:rsidRPr="006416CF" w:rsidRDefault="00B644C1" w:rsidP="00AF0D4C">
            <w:pPr>
              <w:rPr>
                <w:rFonts w:eastAsia="MS PGothic"/>
                <w:lang w:val="en-US"/>
              </w:rPr>
            </w:pPr>
            <w:r w:rsidRPr="006416CF">
              <w:rPr>
                <w:rFonts w:eastAsia="MS PGothic"/>
                <w:lang w:val="en-US"/>
              </w:rPr>
              <w:t>For FR2 BS:</w:t>
            </w:r>
          </w:p>
          <w:p w14:paraId="478111F8" w14:textId="77777777" w:rsidR="00B644C1" w:rsidRPr="006416CF" w:rsidRDefault="00B644C1" w:rsidP="00AF0D4C">
            <w:pPr>
              <w:rPr>
                <w:rFonts w:eastAsiaTheme="minorEastAsia"/>
                <w:lang w:val="en-US" w:eastAsia="zh-CN"/>
              </w:rPr>
            </w:pPr>
            <w:r w:rsidRPr="006416CF">
              <w:rPr>
                <w:rFonts w:eastAsia="MS PGothic"/>
                <w:lang w:val="en-US"/>
              </w:rPr>
              <w:t>- Indoor scenario: 128</w:t>
            </w:r>
          </w:p>
          <w:p w14:paraId="3D9B3AAD" w14:textId="77777777" w:rsidR="00B644C1" w:rsidRPr="006A0BCD" w:rsidRDefault="00B644C1" w:rsidP="00AF0D4C">
            <w:pPr>
              <w:rPr>
                <w:rFonts w:eastAsiaTheme="minorEastAsia"/>
                <w:lang w:val="en-US" w:eastAsia="zh-CN"/>
              </w:rPr>
            </w:pPr>
            <w:r w:rsidRPr="006416CF">
              <w:rPr>
                <w:rFonts w:eastAsia="MS PGothic"/>
                <w:lang w:val="en-US"/>
              </w:rPr>
              <w:t>- Urban/suburban scenario: 256, Optional: 512</w:t>
            </w:r>
          </w:p>
          <w:p w14:paraId="0726C1B0" w14:textId="77777777" w:rsidR="00B644C1" w:rsidRPr="006416CF" w:rsidRDefault="00B644C1" w:rsidP="00AF0D4C">
            <w:pPr>
              <w:rPr>
                <w:rFonts w:eastAsiaTheme="minorEastAsia"/>
                <w:lang w:val="en-US" w:eastAsia="zh-CN"/>
              </w:rPr>
            </w:pPr>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p>
          <w:p w14:paraId="74E1314F" w14:textId="77777777" w:rsidR="00B644C1" w:rsidRPr="006416CF" w:rsidRDefault="00B644C1" w:rsidP="00AF0D4C">
            <w:pPr>
              <w:rPr>
                <w:rFonts w:eastAsiaTheme="minorEastAsia"/>
                <w:lang w:val="en-US" w:eastAsia="zh-CN"/>
              </w:rPr>
            </w:pPr>
            <w:r w:rsidRPr="006416CF">
              <w:rPr>
                <w:rFonts w:eastAsiaTheme="minorEastAsia"/>
                <w:lang w:val="en-US" w:eastAsia="zh-CN"/>
              </w:rPr>
              <w:t>- 1</w:t>
            </w:r>
          </w:p>
          <w:p w14:paraId="7E2DA2A0" w14:textId="77777777" w:rsidR="00B644C1" w:rsidRPr="006416CF" w:rsidRDefault="00B644C1" w:rsidP="00AF0D4C">
            <w:pPr>
              <w:rPr>
                <w:rFonts w:eastAsiaTheme="minorEastAsia"/>
                <w:lang w:val="en-US" w:eastAsia="zh-CN"/>
              </w:rPr>
            </w:pPr>
            <w:r w:rsidRPr="006416CF">
              <w:rPr>
                <w:rFonts w:eastAsiaTheme="minorEastAsia"/>
                <w:lang w:val="en-US" w:eastAsia="zh-CN"/>
              </w:rPr>
              <w:t>- 2 (</w:t>
            </w:r>
            <w:r w:rsidRPr="006416CF">
              <w:rPr>
                <w:rFonts w:eastAsia="MS PGothic"/>
                <w:lang w:val="en-US"/>
              </w:rPr>
              <w:t>optional</w:t>
            </w:r>
            <w:r w:rsidRPr="006416CF">
              <w:rPr>
                <w:rFonts w:eastAsiaTheme="minorEastAsia"/>
                <w:lang w:val="en-US" w:eastAsia="zh-CN"/>
              </w:rPr>
              <w:t>)</w:t>
            </w:r>
          </w:p>
          <w:p w14:paraId="37C4C8F0" w14:textId="77777777" w:rsidR="00B644C1" w:rsidRPr="006416CF" w:rsidRDefault="00B644C1" w:rsidP="00AF0D4C">
            <w:pPr>
              <w:rPr>
                <w:rFonts w:eastAsiaTheme="minorEastAsia"/>
                <w:lang w:val="en-US" w:eastAsia="zh-CN"/>
              </w:rPr>
            </w:pPr>
            <w:r w:rsidRPr="006416CF">
              <w:rPr>
                <w:rFonts w:eastAsiaTheme="minorEastAsia"/>
                <w:lang w:val="en-US" w:eastAsia="zh-CN"/>
              </w:rPr>
              <w:t>For FR2 UE:</w:t>
            </w:r>
          </w:p>
          <w:p w14:paraId="135D7FEC" w14:textId="77777777" w:rsidR="00B644C1" w:rsidRPr="006416CF" w:rsidRDefault="00B644C1" w:rsidP="00AF0D4C">
            <w:r w:rsidRPr="006416CF">
              <w:rPr>
                <w:rFonts w:eastAsiaTheme="minorEastAsia"/>
                <w:lang w:val="en-US" w:eastAsia="zh-CN"/>
              </w:rPr>
              <w:t>- 8</w:t>
            </w:r>
          </w:p>
        </w:tc>
      </w:tr>
      <w:tr w:rsidR="00B644C1" w:rsidRPr="006416CF" w14:paraId="01AD3F16" w14:textId="77777777" w:rsidTr="00AF0D4C">
        <w:tc>
          <w:tcPr>
            <w:tcW w:w="3827" w:type="dxa"/>
            <w:vAlign w:val="center"/>
          </w:tcPr>
          <w:p w14:paraId="1D19CC50" w14:textId="77777777" w:rsidR="00B644C1" w:rsidRPr="006416CF" w:rsidRDefault="00B644C1" w:rsidP="00AF0D4C">
            <w:r w:rsidRPr="006416CF">
              <w:rPr>
                <w:rFonts w:eastAsia="MS PGothic"/>
                <w:lang w:val="en-US"/>
              </w:rPr>
              <w:t xml:space="preserve">(2) Number of </w:t>
            </w:r>
            <w:del w:id="14947" w:author="Akimoto Yosuke" w:date="2020-11-16T12:55:00Z">
              <w:r w:rsidRPr="006416CF" w:rsidDel="00224A0F">
                <w:rPr>
                  <w:rFonts w:eastAsia="MS PGothic"/>
                  <w:color w:val="000000" w:themeColor="text1"/>
                  <w:lang w:val="en-US"/>
                </w:rPr>
                <w:delText>[</w:delText>
              </w:r>
            </w:del>
            <w:r w:rsidRPr="006416CF">
              <w:rPr>
                <w:rFonts w:eastAsia="MS PGothic"/>
                <w:color w:val="000000" w:themeColor="text1"/>
                <w:lang w:val="en-US"/>
              </w:rPr>
              <w:t>transmit TxRUs</w:t>
            </w:r>
            <w:del w:id="14948" w:author="Akimoto Yosuke" w:date="2020-11-16T12:55:00Z">
              <w:r w:rsidRPr="006416CF" w:rsidDel="00224A0F">
                <w:rPr>
                  <w:rFonts w:eastAsia="MS PGothic"/>
                  <w:color w:val="000000" w:themeColor="text1"/>
                  <w:lang w:val="en-US"/>
                </w:rPr>
                <w:delText>]</w:delText>
              </w:r>
            </w:del>
            <w:r w:rsidRPr="006416CF">
              <w:rPr>
                <w:rFonts w:eastAsia="MS PGothic"/>
                <w:strike/>
                <w:color w:val="FF0000"/>
                <w:lang w:val="en-US"/>
              </w:rPr>
              <w:br/>
            </w:r>
            <w:r w:rsidRPr="006416CF">
              <w:rPr>
                <w:rFonts w:eastAsia="MS PGothic"/>
                <w:lang w:val="en-US"/>
              </w:rPr>
              <w:t>Note:</w:t>
            </w:r>
            <w:r w:rsidRPr="006416CF">
              <w:rPr>
                <w:rFonts w:eastAsiaTheme="minorEastAsia"/>
                <w:lang w:val="en-US" w:eastAsia="zh-CN"/>
              </w:rPr>
              <w:t xml:space="preserve"> </w:t>
            </w:r>
            <w:r w:rsidRPr="006416CF">
              <w:rPr>
                <w:rFonts w:eastAsia="MS PGothic"/>
                <w:lang w:val="en-US"/>
              </w:rPr>
              <w:t>this row is void (left empty) for uplink</w:t>
            </w:r>
          </w:p>
        </w:tc>
        <w:tc>
          <w:tcPr>
            <w:tcW w:w="5245" w:type="dxa"/>
            <w:vAlign w:val="center"/>
          </w:tcPr>
          <w:p w14:paraId="01BFE365" w14:textId="77777777" w:rsidR="00B644C1" w:rsidRPr="006416CF" w:rsidRDefault="00B644C1" w:rsidP="00AF0D4C">
            <w:pPr>
              <w:rPr>
                <w:rFonts w:eastAsiaTheme="minorEastAsia"/>
                <w:lang w:val="en-US" w:eastAsia="zh-CN"/>
              </w:rPr>
            </w:pPr>
            <w:r w:rsidRPr="006416CF">
              <w:rPr>
                <w:rFonts w:eastAsia="MS PGothic"/>
                <w:lang w:val="en-US"/>
              </w:rPr>
              <w:t>FR1 BS</w:t>
            </w:r>
            <w:r w:rsidRPr="006416CF">
              <w:rPr>
                <w:rFonts w:eastAsiaTheme="minorEastAsia"/>
                <w:lang w:val="en-US" w:eastAsia="zh-CN"/>
              </w:rPr>
              <w:t>:</w:t>
            </w:r>
          </w:p>
          <w:p w14:paraId="3983545C" w14:textId="77777777" w:rsidR="00B644C1" w:rsidRPr="006416CF" w:rsidRDefault="00B644C1" w:rsidP="00AF0D4C">
            <w:pPr>
              <w:rPr>
                <w:rFonts w:eastAsiaTheme="minorEastAsia"/>
                <w:lang w:val="en-US" w:eastAsia="zh-CN"/>
              </w:rPr>
            </w:pPr>
            <w:r w:rsidRPr="006416CF">
              <w:rPr>
                <w:rFonts w:eastAsia="MS PGothic"/>
                <w:lang w:val="en-US"/>
              </w:rPr>
              <w:t>- 2 or 4 TXRUs for 2GHz, 700 MHz</w:t>
            </w:r>
          </w:p>
          <w:p w14:paraId="7E482FE0" w14:textId="77777777" w:rsidR="00B644C1" w:rsidRPr="006416CF" w:rsidRDefault="00B644C1" w:rsidP="00AF0D4C">
            <w:pPr>
              <w:rPr>
                <w:rFonts w:eastAsiaTheme="minorEastAsia"/>
                <w:lang w:val="en-US" w:eastAsia="zh-CN"/>
              </w:rPr>
            </w:pPr>
            <w:r w:rsidRPr="006416CF">
              <w:rPr>
                <w:rFonts w:eastAsia="MS PGothic"/>
                <w:lang w:val="en-US"/>
              </w:rPr>
              <w:t>- 64TxRUs for 2.6 and 4 GHz</w:t>
            </w:r>
          </w:p>
          <w:p w14:paraId="3261AF25" w14:textId="77777777" w:rsidR="00B644C1" w:rsidRPr="006A0BCD" w:rsidRDefault="00B644C1" w:rsidP="00AF0D4C">
            <w:pPr>
              <w:rPr>
                <w:rFonts w:eastAsiaTheme="minorEastAsia"/>
                <w:lang w:val="en-US" w:eastAsia="zh-CN"/>
              </w:rPr>
            </w:pPr>
            <w:r w:rsidRPr="006416CF">
              <w:rPr>
                <w:rFonts w:eastAsia="MS PGothic"/>
                <w:lang w:val="en-US"/>
              </w:rPr>
              <w:t>- Optional: 32 TXRUs at 2 GHz</w:t>
            </w:r>
          </w:p>
          <w:p w14:paraId="6888E133" w14:textId="77777777" w:rsidR="00B644C1" w:rsidRPr="006416CF" w:rsidRDefault="00B644C1" w:rsidP="00AF0D4C">
            <w:pPr>
              <w:rPr>
                <w:rFonts w:eastAsiaTheme="minorEastAsia"/>
                <w:lang w:val="en-US" w:eastAsia="zh-CN"/>
              </w:rPr>
            </w:pPr>
            <w:r w:rsidRPr="006416CF">
              <w:rPr>
                <w:rFonts w:eastAsia="MS PGothic"/>
                <w:lang w:val="en-US"/>
              </w:rPr>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p>
          <w:p w14:paraId="66345BA9" w14:textId="77777777" w:rsidR="00B644C1" w:rsidRPr="006416CF" w:rsidRDefault="00B644C1" w:rsidP="00AF0D4C">
            <w:r w:rsidRPr="006416CF">
              <w:rPr>
                <w:rFonts w:eastAsia="MS PGothic"/>
                <w:lang w:val="en-US"/>
              </w:rPr>
              <w:t>- 2</w:t>
            </w:r>
          </w:p>
        </w:tc>
      </w:tr>
      <w:tr w:rsidR="00B644C1" w:rsidRPr="006416CF" w14:paraId="5BD67F63" w14:textId="77777777" w:rsidTr="00AF0D4C">
        <w:tc>
          <w:tcPr>
            <w:tcW w:w="3827" w:type="dxa"/>
            <w:vAlign w:val="center"/>
          </w:tcPr>
          <w:p w14:paraId="6E59D68D" w14:textId="77777777" w:rsidR="00B644C1" w:rsidRPr="006416CF" w:rsidRDefault="00B644C1" w:rsidP="00AF0D4C">
            <w:r w:rsidRPr="006416CF">
              <w:rPr>
                <w:rFonts w:eastAsia="MS PGothic"/>
                <w:lang w:val="en-US"/>
              </w:rPr>
              <w:lastRenderedPageBreak/>
              <w:t>(2a) Number of transmit chains modelled in LLS</w:t>
            </w:r>
          </w:p>
        </w:tc>
        <w:tc>
          <w:tcPr>
            <w:tcW w:w="5245" w:type="dxa"/>
            <w:vAlign w:val="center"/>
          </w:tcPr>
          <w:p w14:paraId="0788DBD6" w14:textId="77777777" w:rsidR="00B644C1" w:rsidRPr="006416CF" w:rsidRDefault="00B644C1" w:rsidP="00AF0D4C">
            <w:pPr>
              <w:rPr>
                <w:rFonts w:eastAsiaTheme="minorEastAsia"/>
                <w:lang w:val="en-US" w:eastAsia="zh-CN"/>
              </w:rPr>
            </w:pPr>
            <w:r w:rsidRPr="006416CF">
              <w:rPr>
                <w:rFonts w:eastAsiaTheme="minorEastAsia"/>
                <w:lang w:val="en-US" w:eastAsia="zh-CN"/>
              </w:rPr>
              <w:t>For FR1 BS:</w:t>
            </w:r>
          </w:p>
          <w:p w14:paraId="2866477B" w14:textId="77777777" w:rsidR="00B644C1" w:rsidRPr="006416CF" w:rsidRDefault="00B644C1" w:rsidP="00AF0D4C">
            <w:pPr>
              <w:rPr>
                <w:rFonts w:eastAsiaTheme="minorEastAsia"/>
                <w:lang w:val="en-US" w:eastAsia="zh-CN"/>
              </w:rPr>
            </w:pPr>
            <w:r w:rsidRPr="006416CF">
              <w:rPr>
                <w:rFonts w:eastAsiaTheme="minorEastAsia"/>
                <w:lang w:val="en-US" w:eastAsia="zh-CN"/>
              </w:rPr>
              <w:t>- Option 1: 2 or 4 gNB transmit chains in LLS.</w:t>
            </w:r>
          </w:p>
          <w:p w14:paraId="76D10FFF" w14:textId="77777777" w:rsidR="00B644C1" w:rsidRPr="006416CF" w:rsidRDefault="00B644C1" w:rsidP="00AF0D4C">
            <w:pPr>
              <w:rPr>
                <w:rFonts w:eastAsiaTheme="minorEastAsia"/>
                <w:lang w:val="en-US" w:eastAsia="zh-CN"/>
              </w:rPr>
            </w:pPr>
            <w:r w:rsidRPr="006416CF">
              <w:rPr>
                <w:rFonts w:eastAsiaTheme="minorEastAsia"/>
                <w:lang w:val="en-US" w:eastAsia="zh-CN"/>
              </w:rPr>
              <w:t>- Option 2 (optional): Number of gNB transmit chains = number of TXRUs</w:t>
            </w:r>
          </w:p>
          <w:p w14:paraId="4D5FB36E" w14:textId="77777777" w:rsidR="00B644C1" w:rsidRPr="006416CF" w:rsidRDefault="00B644C1" w:rsidP="00AF0D4C">
            <w:pPr>
              <w:rPr>
                <w:rFonts w:eastAsiaTheme="minorEastAsia"/>
                <w:lang w:val="en-US" w:eastAsia="zh-CN"/>
              </w:rPr>
            </w:pPr>
            <w:r w:rsidRPr="006416CF">
              <w:rPr>
                <w:rFonts w:eastAsia="MS PGothic"/>
                <w:lang w:val="en-US"/>
              </w:rPr>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p>
          <w:p w14:paraId="6B735E4C" w14:textId="77777777" w:rsidR="00B644C1" w:rsidRPr="006A0BCD" w:rsidRDefault="00B644C1" w:rsidP="00AF0D4C">
            <w:pPr>
              <w:rPr>
                <w:rFonts w:eastAsiaTheme="minorEastAsia"/>
                <w:lang w:val="en-US" w:eastAsia="zh-CN"/>
              </w:rPr>
            </w:pPr>
            <w:r w:rsidRPr="006416CF">
              <w:rPr>
                <w:rFonts w:eastAsia="MS PGothic"/>
                <w:lang w:val="en-US"/>
              </w:rPr>
              <w:t>- 2</w:t>
            </w:r>
          </w:p>
          <w:p w14:paraId="43F5738F" w14:textId="77777777" w:rsidR="00B644C1" w:rsidRPr="006416CF" w:rsidRDefault="00B644C1" w:rsidP="00AF0D4C">
            <w:pPr>
              <w:rPr>
                <w:rFonts w:eastAsiaTheme="minorEastAsia"/>
                <w:lang w:val="en-US" w:eastAsia="zh-CN"/>
              </w:rPr>
            </w:pPr>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p>
          <w:p w14:paraId="3A5F08CB" w14:textId="77777777" w:rsidR="00B644C1" w:rsidRPr="006416CF" w:rsidRDefault="00B644C1" w:rsidP="00AF0D4C">
            <w:pPr>
              <w:rPr>
                <w:rFonts w:eastAsiaTheme="minorEastAsia"/>
                <w:lang w:val="en-US" w:eastAsia="zh-CN"/>
              </w:rPr>
            </w:pPr>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PUSCH/ Msg.3 PUSCH/ PRACH: 1, 2 (optional)</w:t>
            </w:r>
          </w:p>
          <w:p w14:paraId="6AE13766" w14:textId="77777777" w:rsidR="00B644C1" w:rsidRPr="006416CF" w:rsidRDefault="00B644C1" w:rsidP="00AF0D4C">
            <w:pPr>
              <w:rPr>
                <w:rFonts w:eastAsiaTheme="minorEastAsia"/>
                <w:lang w:val="en-US" w:eastAsia="zh-CN"/>
              </w:rPr>
            </w:pPr>
            <w:r w:rsidRPr="006416CF">
              <w:rPr>
                <w:rFonts w:eastAsiaTheme="minorEastAsia"/>
                <w:lang w:val="en-US" w:eastAsia="zh-CN"/>
              </w:rPr>
              <w:t>- PUCCH: 1</w:t>
            </w:r>
          </w:p>
          <w:p w14:paraId="5D173439" w14:textId="77777777" w:rsidR="00B644C1" w:rsidRPr="006416CF" w:rsidRDefault="00B644C1" w:rsidP="00AF0D4C">
            <w:pPr>
              <w:rPr>
                <w:rFonts w:eastAsiaTheme="minorEastAsia"/>
                <w:lang w:val="en-US" w:eastAsia="zh-CN"/>
              </w:rPr>
            </w:pPr>
            <w:r w:rsidRPr="006416CF">
              <w:rPr>
                <w:rFonts w:eastAsiaTheme="minorEastAsia"/>
                <w:lang w:val="en-US" w:eastAsia="zh-CN"/>
              </w:rPr>
              <w:t>For FR2 UE:</w:t>
            </w:r>
          </w:p>
          <w:p w14:paraId="5E3B4566" w14:textId="77777777" w:rsidR="00B644C1" w:rsidRPr="006416CF" w:rsidRDefault="00B644C1" w:rsidP="00AF0D4C">
            <w:pPr>
              <w:rPr>
                <w:rFonts w:eastAsiaTheme="minorEastAsia"/>
                <w:lang w:val="en-US" w:eastAsia="zh-CN"/>
              </w:rPr>
            </w:pPr>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Option 1: PUSCH/ Msg.3 PUSCH/ PRACH: 1, 2; PUCCH: 1</w:t>
            </w:r>
          </w:p>
          <w:p w14:paraId="22E239F7" w14:textId="77777777" w:rsidR="00B644C1" w:rsidRPr="006416CF" w:rsidRDefault="00B644C1" w:rsidP="00AF0D4C">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Option 2: 8</w:t>
            </w:r>
          </w:p>
        </w:tc>
      </w:tr>
      <w:tr w:rsidR="00B644C1" w:rsidRPr="006416CF" w14:paraId="63F7D0F6" w14:textId="77777777" w:rsidTr="00AF0D4C">
        <w:tc>
          <w:tcPr>
            <w:tcW w:w="3827" w:type="dxa"/>
            <w:vAlign w:val="center"/>
          </w:tcPr>
          <w:p w14:paraId="4EE1DDD1" w14:textId="77777777" w:rsidR="00B644C1" w:rsidRPr="006416CF" w:rsidRDefault="00B644C1" w:rsidP="00AF0D4C">
            <w:r w:rsidRPr="006416CF">
              <w:rPr>
                <w:rFonts w:eastAsia="MS PGothic"/>
                <w:lang w:val="en-US"/>
              </w:rPr>
              <w:t xml:space="preserve">(3) Total transmit power (dBm) </w:t>
            </w:r>
            <w:r w:rsidRPr="006416CF">
              <w:rPr>
                <w:rFonts w:eastAsia="MS PGothic"/>
                <w:strike/>
                <w:lang w:val="en-US"/>
              </w:rPr>
              <w:br/>
            </w:r>
            <w:r w:rsidRPr="006416CF">
              <w:rPr>
                <w:rFonts w:eastAsia="MS PGothic"/>
                <w:lang w:val="en-US"/>
              </w:rPr>
              <w:t xml:space="preserve">Note: total transmit power for system bandwidth </w:t>
            </w:r>
          </w:p>
        </w:tc>
        <w:tc>
          <w:tcPr>
            <w:tcW w:w="5245" w:type="dxa"/>
            <w:vAlign w:val="center"/>
          </w:tcPr>
          <w:p w14:paraId="4A07877F" w14:textId="77777777" w:rsidR="00B644C1" w:rsidRPr="006416CF" w:rsidRDefault="00B644C1" w:rsidP="00AF0D4C">
            <w:pPr>
              <w:rPr>
                <w:rFonts w:eastAsiaTheme="minorEastAsia"/>
                <w:lang w:val="en-US" w:eastAsia="zh-CN"/>
              </w:rPr>
            </w:pPr>
            <w:r w:rsidRPr="006416CF">
              <w:rPr>
                <w:rFonts w:eastAsiaTheme="minorEastAsia"/>
                <w:lang w:val="en-US" w:eastAsia="zh-CN"/>
              </w:rPr>
              <w:t>For FR1 UE:</w:t>
            </w:r>
          </w:p>
          <w:p w14:paraId="1DE5F48C" w14:textId="77777777" w:rsidR="00B644C1" w:rsidRPr="006416CF" w:rsidRDefault="00B644C1" w:rsidP="00AF0D4C">
            <w:pPr>
              <w:rPr>
                <w:rFonts w:eastAsiaTheme="minorEastAsia"/>
                <w:lang w:val="en-US" w:eastAsia="zh-CN"/>
              </w:rPr>
            </w:pPr>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 xml:space="preserve">23 dBm for UE </w:t>
            </w:r>
          </w:p>
          <w:p w14:paraId="19E3576F" w14:textId="77777777" w:rsidR="00B644C1" w:rsidRPr="006416CF" w:rsidRDefault="00B644C1" w:rsidP="00AF0D4C">
            <w:pPr>
              <w:rPr>
                <w:rFonts w:eastAsiaTheme="minorEastAsia"/>
                <w:lang w:val="en-US" w:eastAsia="zh-CN"/>
              </w:rPr>
            </w:pPr>
            <w:r w:rsidRPr="006416CF">
              <w:rPr>
                <w:rFonts w:eastAsiaTheme="minorEastAsia"/>
                <w:lang w:val="en-US" w:eastAsia="zh-CN"/>
              </w:rPr>
              <w:t>For FR2 UE:</w:t>
            </w:r>
          </w:p>
          <w:p w14:paraId="419DF61F" w14:textId="77777777" w:rsidR="00B644C1" w:rsidRPr="006416CF" w:rsidRDefault="00B644C1" w:rsidP="00AF0D4C">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23 dBm and/or 12 dBm for UE (other values can be reported by companies)</w:t>
            </w:r>
          </w:p>
        </w:tc>
      </w:tr>
      <w:tr w:rsidR="00B644C1" w:rsidRPr="006416CF" w14:paraId="776C1AF7" w14:textId="77777777" w:rsidTr="00AF0D4C">
        <w:tc>
          <w:tcPr>
            <w:tcW w:w="3827" w:type="dxa"/>
            <w:vAlign w:val="center"/>
          </w:tcPr>
          <w:p w14:paraId="35185512" w14:textId="77777777" w:rsidR="00B644C1" w:rsidRPr="006416CF" w:rsidRDefault="00B644C1" w:rsidP="00AF0D4C">
            <w:r w:rsidRPr="006416CF">
              <w:rPr>
                <w:rFonts w:eastAsia="MS PGothic"/>
                <w:lang w:val="en-US"/>
              </w:rPr>
              <w:t>(3a) System bandwidth for downlink, or occupied bandwidth for uplink (Hz)</w:t>
            </w:r>
          </w:p>
        </w:tc>
        <w:tc>
          <w:tcPr>
            <w:tcW w:w="5245" w:type="dxa"/>
            <w:vAlign w:val="center"/>
          </w:tcPr>
          <w:p w14:paraId="01845601" w14:textId="77777777" w:rsidR="00B644C1" w:rsidRPr="006416CF" w:rsidRDefault="00B644C1" w:rsidP="00AF0D4C">
            <w:pPr>
              <w:rPr>
                <w:rFonts w:eastAsiaTheme="minorEastAsia"/>
                <w:lang w:val="en-US" w:eastAsia="zh-CN"/>
              </w:rPr>
            </w:pPr>
            <w:r w:rsidRPr="006416CF">
              <w:rPr>
                <w:rFonts w:eastAsiaTheme="minorEastAsia"/>
                <w:lang w:val="en-US" w:eastAsia="zh-CN"/>
              </w:rPr>
              <w:t>For downlink:</w:t>
            </w:r>
          </w:p>
          <w:p w14:paraId="4CE41C42" w14:textId="77777777" w:rsidR="00B644C1" w:rsidRPr="006416CF" w:rsidRDefault="00B644C1" w:rsidP="00AF0D4C">
            <w:pPr>
              <w:rPr>
                <w:rFonts w:eastAsiaTheme="minorEastAsia"/>
                <w:lang w:val="en-US" w:eastAsia="zh-CN"/>
              </w:rPr>
            </w:pPr>
            <w:r w:rsidRPr="006416CF">
              <w:rPr>
                <w:rFonts w:eastAsiaTheme="minorEastAsia"/>
                <w:lang w:val="en-US" w:eastAsia="zh-CN"/>
              </w:rPr>
              <w:t>System bandwidth for FR1</w:t>
            </w:r>
            <w:r w:rsidRPr="006416CF">
              <w:rPr>
                <w:rFonts w:eastAsiaTheme="minorEastAsia"/>
                <w:color w:val="000000"/>
                <w:lang w:val="en-US" w:eastAsia="zh-CN"/>
              </w:rPr>
              <w:t>:</w:t>
            </w:r>
          </w:p>
          <w:p w14:paraId="661CFD25" w14:textId="77777777" w:rsidR="00B644C1" w:rsidRPr="006416CF" w:rsidRDefault="00B644C1" w:rsidP="00AF0D4C">
            <w:pPr>
              <w:rPr>
                <w:rFonts w:eastAsiaTheme="minorEastAsia"/>
                <w:lang w:eastAsia="zh-CN"/>
              </w:rPr>
            </w:pPr>
            <w:r w:rsidRPr="006416CF">
              <w:rPr>
                <w:rFonts w:eastAsiaTheme="minorEastAsia"/>
                <w:lang w:val="en-US" w:eastAsia="zh-CN"/>
              </w:rPr>
              <w:t>- 100MHz for 4GHz and 2.6GHz</w:t>
            </w:r>
          </w:p>
          <w:p w14:paraId="012872B3" w14:textId="77777777" w:rsidR="00B644C1" w:rsidRPr="006416CF" w:rsidRDefault="00B644C1" w:rsidP="00AF0D4C">
            <w:pPr>
              <w:rPr>
                <w:rFonts w:eastAsiaTheme="minorEastAsia"/>
                <w:lang w:val="en-US" w:eastAsia="zh-CN"/>
              </w:rPr>
            </w:pPr>
            <w:r w:rsidRPr="006416CF">
              <w:rPr>
                <w:rFonts w:eastAsiaTheme="minorEastAsia"/>
                <w:lang w:val="en-US" w:eastAsia="zh-CN"/>
              </w:rPr>
              <w:t>- 20MHz for 2GHz (FDD)</w:t>
            </w:r>
          </w:p>
          <w:p w14:paraId="07C4F2FB" w14:textId="77777777" w:rsidR="00B644C1" w:rsidRPr="006416CF" w:rsidRDefault="00B644C1" w:rsidP="00AF0D4C">
            <w:pPr>
              <w:rPr>
                <w:rFonts w:eastAsiaTheme="minorEastAsia"/>
                <w:lang w:val="en-US" w:eastAsia="zh-CN"/>
              </w:rPr>
            </w:pPr>
            <w:r w:rsidRPr="006416CF">
              <w:rPr>
                <w:rFonts w:eastAsiaTheme="minorEastAsia"/>
                <w:lang w:val="en-US" w:eastAsia="zh-CN"/>
              </w:rPr>
              <w:t>- 20MHz (optional for 10MHz) for 700MHz. (FDD)</w:t>
            </w:r>
          </w:p>
          <w:p w14:paraId="29AA3245" w14:textId="77777777" w:rsidR="00B644C1" w:rsidRPr="006416CF" w:rsidRDefault="00B644C1" w:rsidP="00AF0D4C">
            <w:pPr>
              <w:rPr>
                <w:rFonts w:eastAsiaTheme="minorEastAsia"/>
                <w:lang w:val="en-US" w:eastAsia="zh-CN"/>
              </w:rPr>
            </w:pPr>
            <w:r w:rsidRPr="006416CF">
              <w:rPr>
                <w:rFonts w:eastAsiaTheme="minorEastAsia"/>
                <w:lang w:val="en-US" w:eastAsia="zh-CN"/>
              </w:rPr>
              <w:t>System bandwidth for FR2</w:t>
            </w:r>
            <w:r w:rsidRPr="006416CF">
              <w:rPr>
                <w:rFonts w:eastAsiaTheme="minorEastAsia"/>
                <w:color w:val="000000"/>
                <w:lang w:val="en-US" w:eastAsia="zh-CN"/>
              </w:rPr>
              <w:t>:</w:t>
            </w:r>
          </w:p>
          <w:p w14:paraId="0157510E" w14:textId="77777777" w:rsidR="00B644C1" w:rsidRPr="006416CF" w:rsidRDefault="00B644C1" w:rsidP="00AF0D4C">
            <w:pPr>
              <w:rPr>
                <w:rFonts w:eastAsiaTheme="minorEastAsia"/>
                <w:lang w:val="en-US" w:eastAsia="zh-CN"/>
              </w:rPr>
            </w:pPr>
            <w:r w:rsidRPr="006416CF">
              <w:rPr>
                <w:rFonts w:eastAsiaTheme="minorEastAsia"/>
                <w:lang w:val="en-US" w:eastAsia="zh-CN"/>
              </w:rPr>
              <w:t>- 100MHz, [400MHz]</w:t>
            </w:r>
          </w:p>
          <w:p w14:paraId="0DCD48F6" w14:textId="77777777" w:rsidR="00B644C1" w:rsidRPr="006416CF" w:rsidRDefault="00B644C1" w:rsidP="00AF0D4C">
            <w:pPr>
              <w:rPr>
                <w:rFonts w:eastAsiaTheme="minorEastAsia"/>
                <w:lang w:val="en-US" w:eastAsia="zh-CN"/>
              </w:rPr>
            </w:pPr>
            <w:r w:rsidRPr="006416CF">
              <w:rPr>
                <w:rFonts w:eastAsiaTheme="minorEastAsia"/>
                <w:lang w:val="en-US" w:eastAsia="zh-CN"/>
              </w:rPr>
              <w:t>For uplink:</w:t>
            </w:r>
          </w:p>
          <w:p w14:paraId="1774D069" w14:textId="77777777" w:rsidR="00B644C1" w:rsidRPr="006416CF" w:rsidRDefault="00B644C1" w:rsidP="00AF0D4C">
            <w:r w:rsidRPr="006416CF">
              <w:rPr>
                <w:rFonts w:eastAsiaTheme="minorEastAsia"/>
                <w:lang w:val="en-US" w:eastAsia="zh-CN"/>
              </w:rPr>
              <w:t>- Occupied bandwidth is reported by companies</w:t>
            </w:r>
          </w:p>
        </w:tc>
      </w:tr>
      <w:tr w:rsidR="00B644C1" w:rsidRPr="006416CF" w14:paraId="62DBAB96" w14:textId="77777777" w:rsidTr="00AF0D4C">
        <w:tc>
          <w:tcPr>
            <w:tcW w:w="3827" w:type="dxa"/>
            <w:vAlign w:val="center"/>
          </w:tcPr>
          <w:p w14:paraId="0953793C" w14:textId="77777777" w:rsidR="00B644C1" w:rsidRPr="006416CF" w:rsidRDefault="00B644C1" w:rsidP="00AF0D4C">
            <w:r w:rsidRPr="006416CF">
              <w:rPr>
                <w:rFonts w:eastAsia="MS PGothic"/>
                <w:lang w:val="en-US"/>
              </w:rPr>
              <w:t xml:space="preserve">(3b) Power Spectrum Density = (3) - 10 log( (3a) / 1000000 )  (dBm/MHz) </w:t>
            </w:r>
            <w:r w:rsidRPr="006416CF">
              <w:rPr>
                <w:rFonts w:eastAsia="MS PGothic"/>
                <w:lang w:val="en-US"/>
              </w:rPr>
              <w:br/>
              <w:t xml:space="preserve">Note: For FR1 downlink, (3b) should satisfy the following: </w:t>
            </w:r>
            <w:r w:rsidRPr="006416CF">
              <w:rPr>
                <w:rFonts w:eastAsia="MS PGothic"/>
                <w:lang w:val="en-US"/>
              </w:rPr>
              <w:br/>
              <w:t xml:space="preserve">  For 4GHz frequency, 24 and 33</w:t>
            </w:r>
            <w:r w:rsidRPr="006416CF">
              <w:rPr>
                <w:rFonts w:eastAsia="MS PGothic"/>
                <w:lang w:val="en-US"/>
              </w:rPr>
              <w:br/>
              <w:t xml:space="preserve">  For 2.6 GHz frequency, 33</w:t>
            </w:r>
            <w:r w:rsidRPr="006416CF">
              <w:rPr>
                <w:rFonts w:eastAsia="MS PGothic"/>
                <w:lang w:val="en-US"/>
              </w:rPr>
              <w:br/>
              <w:t xml:space="preserve">  For 700MH and 2GHz frequency, 36</w:t>
            </w:r>
            <w:r w:rsidRPr="006416CF">
              <w:rPr>
                <w:rFonts w:eastAsia="MS PGothic"/>
                <w:lang w:val="en-US"/>
              </w:rPr>
              <w:br/>
              <w:t>Note: For FR2 downlink, the following should be satisfied:</w:t>
            </w:r>
            <w:r w:rsidRPr="006416CF">
              <w:rPr>
                <w:rFonts w:eastAsia="MS PGothic"/>
                <w:lang w:val="en-US"/>
              </w:rPr>
              <w:br/>
              <w:t xml:space="preserve">   40 dBm for 100 MHz Urban scenario,</w:t>
            </w:r>
            <w:r w:rsidRPr="006416CF">
              <w:rPr>
                <w:rFonts w:eastAsia="MS PGothic"/>
                <w:lang w:val="en-US"/>
              </w:rPr>
              <w:br/>
              <w:t xml:space="preserve">   23 dBm for 100 MHz Indoor scenario.</w:t>
            </w:r>
            <w:r w:rsidRPr="006416CF">
              <w:rPr>
                <w:rFonts w:eastAsia="MS PGothic"/>
                <w:lang w:val="en-US"/>
              </w:rPr>
              <w:br/>
              <w:t>Note: no PSD constraint for uplink</w:t>
            </w:r>
          </w:p>
        </w:tc>
        <w:tc>
          <w:tcPr>
            <w:tcW w:w="5245" w:type="dxa"/>
            <w:vAlign w:val="center"/>
          </w:tcPr>
          <w:p w14:paraId="625E9DE1" w14:textId="77777777" w:rsidR="00B644C1" w:rsidRPr="006416CF" w:rsidRDefault="00B644C1" w:rsidP="00AF0D4C"/>
        </w:tc>
      </w:tr>
      <w:tr w:rsidR="00B644C1" w:rsidRPr="006416CF" w14:paraId="19E1FE85" w14:textId="77777777" w:rsidTr="00AF0D4C">
        <w:tc>
          <w:tcPr>
            <w:tcW w:w="3827" w:type="dxa"/>
            <w:vAlign w:val="center"/>
          </w:tcPr>
          <w:p w14:paraId="20527415" w14:textId="77777777" w:rsidR="00B644C1" w:rsidRPr="006416CF" w:rsidRDefault="00B644C1" w:rsidP="00AF0D4C">
            <w:r w:rsidRPr="006416CF">
              <w:rPr>
                <w:rFonts w:eastAsia="MS PGothic"/>
                <w:lang w:val="en-US"/>
              </w:rPr>
              <w:t>(3c) Bandwidth used for the evaluated channel</w:t>
            </w:r>
            <w:r w:rsidRPr="006416CF">
              <w:rPr>
                <w:rFonts w:eastAsiaTheme="minorEastAsia"/>
                <w:lang w:val="en-US" w:eastAsia="zh-CN"/>
              </w:rPr>
              <w:t xml:space="preserve"> </w:t>
            </w:r>
            <w:r w:rsidRPr="006416CF">
              <w:rPr>
                <w:rFonts w:eastAsia="MS PGothic"/>
                <w:lang w:val="en-US"/>
              </w:rPr>
              <w:t>(Hz)</w:t>
            </w:r>
            <w:r w:rsidRPr="006416CF">
              <w:rPr>
                <w:rFonts w:eastAsia="MS PGothic"/>
                <w:lang w:val="en-US"/>
              </w:rPr>
              <w:br/>
              <w:t xml:space="preserve">Note: (3c) is identical to the number of </w:t>
            </w:r>
            <w:r w:rsidRPr="006416CF">
              <w:rPr>
                <w:rFonts w:eastAsia="MS PGothic"/>
                <w:lang w:val="en-US"/>
              </w:rPr>
              <w:lastRenderedPageBreak/>
              <w:t>PRBs assigned to the channel evaluated.</w:t>
            </w:r>
            <w:r w:rsidRPr="006416CF">
              <w:rPr>
                <w:rFonts w:eastAsia="MS PGothic"/>
                <w:lang w:val="en-US"/>
              </w:rPr>
              <w:br/>
              <w:t>For uplink, (3a) = (3c)</w:t>
            </w:r>
          </w:p>
        </w:tc>
        <w:tc>
          <w:tcPr>
            <w:tcW w:w="5245" w:type="dxa"/>
            <w:vAlign w:val="center"/>
          </w:tcPr>
          <w:p w14:paraId="163C1443" w14:textId="77777777" w:rsidR="00B644C1" w:rsidRPr="006416CF" w:rsidRDefault="00B644C1" w:rsidP="00AF0D4C"/>
        </w:tc>
      </w:tr>
      <w:tr w:rsidR="00B644C1" w:rsidRPr="006416CF" w14:paraId="2327C3C3" w14:textId="77777777" w:rsidTr="00AF0D4C">
        <w:tc>
          <w:tcPr>
            <w:tcW w:w="3827" w:type="dxa"/>
            <w:vAlign w:val="center"/>
          </w:tcPr>
          <w:p w14:paraId="0DEE064B" w14:textId="77777777" w:rsidR="00B644C1" w:rsidRPr="006416CF" w:rsidRDefault="00B644C1" w:rsidP="00AF0D4C">
            <w:r w:rsidRPr="006416CF">
              <w:rPr>
                <w:rFonts w:eastAsia="MS PGothic"/>
                <w:lang w:val="en-US"/>
              </w:rPr>
              <w:t>(3bis) Total transmit power for occupied bandwidth</w:t>
            </w:r>
            <w:r w:rsidRPr="006416CF">
              <w:rPr>
                <w:rFonts w:eastAsia="MS PGothic"/>
                <w:color w:val="FF0000"/>
                <w:lang w:val="en-US"/>
              </w:rPr>
              <w:t xml:space="preserve"> </w:t>
            </w:r>
            <w:r w:rsidRPr="006416CF">
              <w:rPr>
                <w:rFonts w:eastAsia="MS PGothic"/>
                <w:lang w:val="en-US"/>
              </w:rPr>
              <w:t xml:space="preserve">   =  (3b) + 10 log ( (3c) / 1000000 ) (dBm)</w:t>
            </w:r>
          </w:p>
        </w:tc>
        <w:tc>
          <w:tcPr>
            <w:tcW w:w="5245" w:type="dxa"/>
            <w:vAlign w:val="center"/>
          </w:tcPr>
          <w:p w14:paraId="7F7413C7" w14:textId="77777777" w:rsidR="00B644C1" w:rsidRPr="006416CF" w:rsidRDefault="00B644C1" w:rsidP="00AF0D4C"/>
        </w:tc>
      </w:tr>
      <w:tr w:rsidR="00B644C1" w:rsidRPr="006416CF" w14:paraId="2A62FEDC" w14:textId="77777777" w:rsidTr="00AF0D4C">
        <w:tc>
          <w:tcPr>
            <w:tcW w:w="3827" w:type="dxa"/>
            <w:vAlign w:val="center"/>
          </w:tcPr>
          <w:p w14:paraId="478DDD17" w14:textId="77777777" w:rsidR="00B644C1" w:rsidRPr="006416CF" w:rsidRDefault="00B644C1" w:rsidP="00AF0D4C">
            <w:r w:rsidRPr="006416CF">
              <w:rPr>
                <w:rFonts w:eastAsia="MS PGothic"/>
                <w:lang w:val="en-US"/>
              </w:rPr>
              <w:t>(4) Total antenna gain at antenna gain component 3 &amp; antenna gain component 4 of transmitter = (4a) – (4b)  (dB)</w:t>
            </w:r>
          </w:p>
        </w:tc>
        <w:tc>
          <w:tcPr>
            <w:tcW w:w="5245" w:type="dxa"/>
            <w:vAlign w:val="center"/>
          </w:tcPr>
          <w:p w14:paraId="28679F9C" w14:textId="77777777" w:rsidR="00B644C1" w:rsidRPr="006416CF" w:rsidRDefault="00B644C1" w:rsidP="00AF0D4C"/>
        </w:tc>
      </w:tr>
      <w:tr w:rsidR="00B644C1" w:rsidRPr="006416CF" w14:paraId="52812ACF" w14:textId="77777777" w:rsidTr="00AF0D4C">
        <w:tc>
          <w:tcPr>
            <w:tcW w:w="3827" w:type="dxa"/>
            <w:vAlign w:val="center"/>
          </w:tcPr>
          <w:p w14:paraId="32D819EF" w14:textId="77777777" w:rsidR="00B644C1" w:rsidRPr="006416CF" w:rsidRDefault="00B644C1" w:rsidP="00AF0D4C">
            <w:r w:rsidRPr="006416CF">
              <w:rPr>
                <w:rFonts w:eastAsia="MS PGothic"/>
                <w:lang w:val="en-US"/>
              </w:rPr>
              <w:t>(4a) Antenna gain at antenna gain component 3 &amp; antenna gain component 4 of transmitter</w:t>
            </w:r>
            <w:r w:rsidRPr="006416CF">
              <w:rPr>
                <w:rFonts w:eastAsia="MS PGothic"/>
                <w:lang w:val="en-US"/>
              </w:rPr>
              <w:br/>
              <w:t>=   (4c) + 10 log ( (1) / (2) ) (dB)  for downlink, and</w:t>
            </w:r>
            <w:r w:rsidRPr="006416CF">
              <w:rPr>
                <w:rFonts w:eastAsia="MS PGothic"/>
                <w:lang w:val="en-US"/>
              </w:rPr>
              <w:br/>
              <w:t>=   (4c) + 10 log ( (1) / (2a) ) (dB)   for uplink</w:t>
            </w:r>
          </w:p>
        </w:tc>
        <w:tc>
          <w:tcPr>
            <w:tcW w:w="5245" w:type="dxa"/>
            <w:vAlign w:val="center"/>
          </w:tcPr>
          <w:p w14:paraId="2767C1C3" w14:textId="77777777" w:rsidR="00B644C1" w:rsidRPr="006416CF" w:rsidRDefault="00B644C1" w:rsidP="00AF0D4C"/>
        </w:tc>
      </w:tr>
      <w:tr w:rsidR="00B644C1" w:rsidRPr="006416CF" w14:paraId="7DFCBCD1" w14:textId="77777777" w:rsidTr="00AF0D4C">
        <w:tc>
          <w:tcPr>
            <w:tcW w:w="3827" w:type="dxa"/>
            <w:vAlign w:val="center"/>
          </w:tcPr>
          <w:p w14:paraId="4054204A" w14:textId="77777777" w:rsidR="00B644C1" w:rsidRPr="006416CF" w:rsidRDefault="00B644C1" w:rsidP="00AF0D4C">
            <w:r w:rsidRPr="006416CF">
              <w:rPr>
                <w:rFonts w:eastAsia="MS PGothic"/>
                <w:lang w:val="en-US"/>
              </w:rPr>
              <w:t>(4b) Antenna gain correction factor at antenna gain component 3 &amp; antenna gain component 4 of transmitter (dB)</w:t>
            </w:r>
          </w:p>
        </w:tc>
        <w:tc>
          <w:tcPr>
            <w:tcW w:w="5245" w:type="dxa"/>
            <w:vAlign w:val="center"/>
          </w:tcPr>
          <w:p w14:paraId="76678F98"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54A36CDD" w14:textId="77777777" w:rsidTr="00AF0D4C">
        <w:tc>
          <w:tcPr>
            <w:tcW w:w="3827" w:type="dxa"/>
            <w:vAlign w:val="center"/>
          </w:tcPr>
          <w:p w14:paraId="63E48ED7" w14:textId="77777777" w:rsidR="00B644C1" w:rsidRPr="006416CF" w:rsidRDefault="00B644C1" w:rsidP="00AF0D4C">
            <w:r w:rsidRPr="006416CF">
              <w:rPr>
                <w:rFonts w:eastAsia="MS PGothic"/>
                <w:lang w:val="en-US"/>
              </w:rPr>
              <w:t xml:space="preserve">(4c) Gain of antenna element (dBi) </w:t>
            </w:r>
          </w:p>
        </w:tc>
        <w:tc>
          <w:tcPr>
            <w:tcW w:w="5245" w:type="dxa"/>
            <w:vAlign w:val="center"/>
          </w:tcPr>
          <w:p w14:paraId="5248C41E" w14:textId="77777777" w:rsidR="00B644C1" w:rsidRPr="006416CF" w:rsidRDefault="00B644C1" w:rsidP="00AF0D4C">
            <w:pPr>
              <w:rPr>
                <w:rFonts w:eastAsiaTheme="minorEastAsia"/>
                <w:lang w:val="en-US" w:eastAsia="zh-CN"/>
              </w:rPr>
            </w:pPr>
            <w:r w:rsidRPr="006416CF">
              <w:rPr>
                <w:rFonts w:eastAsiaTheme="minorEastAsia"/>
                <w:lang w:val="en-US" w:eastAsia="zh-CN"/>
              </w:rPr>
              <w:t>For BS:</w:t>
            </w:r>
          </w:p>
          <w:p w14:paraId="4C988FF5" w14:textId="77777777" w:rsidR="00B644C1" w:rsidRPr="006416CF" w:rsidRDefault="00B644C1" w:rsidP="00AF0D4C">
            <w:pPr>
              <w:rPr>
                <w:rFonts w:eastAsiaTheme="minorEastAsia"/>
                <w:lang w:val="en-US" w:eastAsia="zh-CN"/>
              </w:rPr>
            </w:pPr>
            <w:r w:rsidRPr="006416CF">
              <w:rPr>
                <w:rFonts w:eastAsia="MS PGothic"/>
                <w:lang w:val="en-US"/>
              </w:rPr>
              <w:t xml:space="preserve">- </w:t>
            </w:r>
            <w:r w:rsidRPr="006416CF">
              <w:rPr>
                <w:rFonts w:eastAsiaTheme="minorEastAsia"/>
                <w:lang w:val="en-US" w:eastAsia="zh-CN"/>
              </w:rPr>
              <w:t>8</w:t>
            </w:r>
            <w:r w:rsidRPr="006416CF">
              <w:rPr>
                <w:rFonts w:eastAsia="MS PGothic"/>
                <w:lang w:val="en-US"/>
              </w:rPr>
              <w:t xml:space="preserve"> dBi</w:t>
            </w:r>
            <w:r w:rsidRPr="006416CF">
              <w:rPr>
                <w:rFonts w:eastAsiaTheme="minorEastAsia"/>
                <w:lang w:val="en-US" w:eastAsia="zh-CN"/>
              </w:rPr>
              <w:t xml:space="preserve"> or reported by companies</w:t>
            </w:r>
          </w:p>
          <w:p w14:paraId="13D79AC6" w14:textId="77777777" w:rsidR="00B644C1" w:rsidRPr="006416CF" w:rsidRDefault="00B644C1" w:rsidP="00AF0D4C">
            <w:pPr>
              <w:rPr>
                <w:rFonts w:eastAsia="MS PGothic"/>
                <w:lang w:val="en-US"/>
              </w:rPr>
            </w:pPr>
            <w:r w:rsidRPr="006416CF">
              <w:rPr>
                <w:rFonts w:eastAsia="MS PGothic"/>
                <w:lang w:val="en-US"/>
              </w:rPr>
              <w:t>For UE</w:t>
            </w:r>
            <w:r w:rsidRPr="006416CF">
              <w:rPr>
                <w:rFonts w:eastAsiaTheme="minorEastAsia"/>
                <w:lang w:val="en-US" w:eastAsia="zh-CN"/>
              </w:rPr>
              <w:t>:</w:t>
            </w:r>
            <w:r w:rsidRPr="006416CF">
              <w:rPr>
                <w:rFonts w:eastAsia="MS PGothic"/>
                <w:lang w:val="en-US"/>
              </w:rPr>
              <w:t xml:space="preserve"> </w:t>
            </w:r>
          </w:p>
          <w:p w14:paraId="51595F91" w14:textId="77777777" w:rsidR="00B644C1" w:rsidRPr="006416CF" w:rsidRDefault="00B644C1" w:rsidP="00AF0D4C">
            <w:pPr>
              <w:rPr>
                <w:rFonts w:eastAsiaTheme="minorEastAsia"/>
                <w:lang w:val="en-US" w:eastAsia="zh-CN"/>
              </w:rPr>
            </w:pPr>
            <w:r w:rsidRPr="006416CF">
              <w:rPr>
                <w:rFonts w:eastAsia="MS PGothic"/>
                <w:lang w:val="en-US"/>
              </w:rPr>
              <w:t>- 0 dBi for FR1</w:t>
            </w:r>
          </w:p>
          <w:p w14:paraId="6CB41C02" w14:textId="77777777" w:rsidR="00B644C1" w:rsidRPr="006416CF" w:rsidRDefault="00B644C1" w:rsidP="00AF0D4C">
            <w:r w:rsidRPr="006416CF">
              <w:rPr>
                <w:rFonts w:eastAsia="MS PGothic"/>
                <w:lang w:val="en-US"/>
              </w:rPr>
              <w:t>- 5 dBi for FR2</w:t>
            </w:r>
          </w:p>
        </w:tc>
      </w:tr>
      <w:tr w:rsidR="00B644C1" w:rsidRPr="006416CF" w14:paraId="5190EB62" w14:textId="77777777" w:rsidTr="00AF0D4C">
        <w:tc>
          <w:tcPr>
            <w:tcW w:w="3827" w:type="dxa"/>
            <w:vAlign w:val="center"/>
          </w:tcPr>
          <w:p w14:paraId="1C94491B" w14:textId="77777777" w:rsidR="00B644C1" w:rsidRPr="006416CF" w:rsidRDefault="00B644C1" w:rsidP="00AF0D4C">
            <w:r w:rsidRPr="006416CF">
              <w:rPr>
                <w:rFonts w:eastAsia="MS PGothic"/>
                <w:lang w:val="en-US"/>
              </w:rPr>
              <w:t>(5) Total antenna gain at antenna gain component 2  of transmitter = (5a) - (5b)  (dB)</w:t>
            </w:r>
            <w:r w:rsidRPr="006416CF">
              <w:rPr>
                <w:rFonts w:eastAsia="MS PGothic"/>
                <w:lang w:val="en-US"/>
              </w:rPr>
              <w:br/>
              <w:t>Note: zero for uplink</w:t>
            </w:r>
          </w:p>
        </w:tc>
        <w:tc>
          <w:tcPr>
            <w:tcW w:w="5245" w:type="dxa"/>
            <w:vAlign w:val="center"/>
          </w:tcPr>
          <w:p w14:paraId="7FC55D15" w14:textId="77777777" w:rsidR="00B644C1" w:rsidRPr="006416CF" w:rsidRDefault="00B644C1" w:rsidP="00AF0D4C"/>
        </w:tc>
      </w:tr>
      <w:tr w:rsidR="00B644C1" w:rsidRPr="006416CF" w14:paraId="54B74E53" w14:textId="77777777" w:rsidTr="00AF0D4C">
        <w:tc>
          <w:tcPr>
            <w:tcW w:w="3827" w:type="dxa"/>
            <w:vAlign w:val="center"/>
          </w:tcPr>
          <w:p w14:paraId="3FA2F913" w14:textId="77777777" w:rsidR="00B644C1" w:rsidRPr="006416CF" w:rsidRDefault="00B644C1" w:rsidP="00AF0D4C">
            <w:r w:rsidRPr="006416CF">
              <w:rPr>
                <w:rFonts w:eastAsia="MS PGothic"/>
                <w:lang w:val="en-US"/>
              </w:rPr>
              <w:t>(5a) Antenna gain at antenna gain component 2 of transmitter = 10 log( (2)/(2a)) (dB)</w:t>
            </w:r>
            <w:r w:rsidRPr="006416CF">
              <w:rPr>
                <w:rFonts w:eastAsia="MS PGothic"/>
                <w:lang w:val="en-US"/>
              </w:rPr>
              <w:br/>
              <w:t>Note: zero for uplink</w:t>
            </w:r>
          </w:p>
        </w:tc>
        <w:tc>
          <w:tcPr>
            <w:tcW w:w="5245" w:type="dxa"/>
            <w:vAlign w:val="center"/>
          </w:tcPr>
          <w:p w14:paraId="6A3A2C03" w14:textId="77777777" w:rsidR="00B644C1" w:rsidRPr="006416CF" w:rsidRDefault="00B644C1" w:rsidP="00AF0D4C"/>
        </w:tc>
      </w:tr>
      <w:tr w:rsidR="00B644C1" w:rsidRPr="006416CF" w14:paraId="605C26D9" w14:textId="77777777" w:rsidTr="00AF0D4C">
        <w:tc>
          <w:tcPr>
            <w:tcW w:w="3827" w:type="dxa"/>
            <w:vAlign w:val="center"/>
          </w:tcPr>
          <w:p w14:paraId="17449AD3" w14:textId="77777777" w:rsidR="00B644C1" w:rsidRPr="006416CF" w:rsidRDefault="00B644C1" w:rsidP="00AF0D4C">
            <w:r w:rsidRPr="006416CF">
              <w:rPr>
                <w:rFonts w:eastAsia="MS PGothic"/>
                <w:lang w:val="en-US"/>
              </w:rPr>
              <w:t>(5b) Antenna gain correction factor at antenna gain component 2 of transmitter (dB)</w:t>
            </w:r>
            <w:r w:rsidRPr="006416CF">
              <w:rPr>
                <w:rFonts w:eastAsia="MS PGothic"/>
                <w:color w:val="FF0000"/>
                <w:lang w:val="en-US"/>
              </w:rPr>
              <w:br/>
            </w:r>
            <w:r w:rsidRPr="006416CF">
              <w:rPr>
                <w:rFonts w:eastAsia="MS PGothic"/>
                <w:lang w:val="en-US"/>
              </w:rPr>
              <w:t>Note: zero for uplink</w:t>
            </w:r>
          </w:p>
        </w:tc>
        <w:tc>
          <w:tcPr>
            <w:tcW w:w="5245" w:type="dxa"/>
            <w:vAlign w:val="center"/>
          </w:tcPr>
          <w:p w14:paraId="3DF44DDF"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0DE33D65" w14:textId="77777777" w:rsidTr="00AF0D4C">
        <w:tc>
          <w:tcPr>
            <w:tcW w:w="3827" w:type="dxa"/>
            <w:vAlign w:val="center"/>
          </w:tcPr>
          <w:p w14:paraId="4A4B2D92" w14:textId="77777777" w:rsidR="00B644C1" w:rsidRPr="006416CF" w:rsidRDefault="00B644C1" w:rsidP="00AF0D4C">
            <w:r w:rsidRPr="006416CF">
              <w:rPr>
                <w:rFonts w:eastAsia="MS PGothic"/>
                <w:color w:val="000000"/>
                <w:lang w:val="en-US"/>
              </w:rPr>
              <w:t>(8) Cable, connector, combiner, body losses, etc. (enumerate sources) (dB) (feeder loss must be included for and only for downlink)</w:t>
            </w:r>
          </w:p>
        </w:tc>
        <w:tc>
          <w:tcPr>
            <w:tcW w:w="5245" w:type="dxa"/>
            <w:vAlign w:val="center"/>
          </w:tcPr>
          <w:p w14:paraId="4120129B" w14:textId="77777777" w:rsidR="00B644C1" w:rsidRDefault="00B644C1" w:rsidP="00AF0D4C">
            <w:pPr>
              <w:rPr>
                <w:rFonts w:eastAsiaTheme="minorEastAsia"/>
                <w:lang w:val="en-US" w:eastAsia="zh-CN"/>
              </w:rPr>
            </w:pPr>
          </w:p>
          <w:p w14:paraId="0676929D"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0BCB26E6" w14:textId="77777777" w:rsidTr="00AF0D4C">
        <w:tc>
          <w:tcPr>
            <w:tcW w:w="3827" w:type="dxa"/>
            <w:vAlign w:val="center"/>
          </w:tcPr>
          <w:p w14:paraId="61B7138C" w14:textId="77777777" w:rsidR="00B644C1" w:rsidRPr="006416CF" w:rsidRDefault="00B644C1" w:rsidP="00AF0D4C">
            <w:r w:rsidRPr="006416CF">
              <w:rPr>
                <w:rFonts w:eastAsia="MS PGothic"/>
                <w:color w:val="000000"/>
                <w:lang w:val="en-US"/>
              </w:rPr>
              <w:t>(9) EIRP = (3</w:t>
            </w:r>
            <w:r w:rsidRPr="006416CF">
              <w:rPr>
                <w:rFonts w:eastAsia="MS PGothic"/>
                <w:lang w:val="en-US"/>
              </w:rPr>
              <w:t>bis</w:t>
            </w:r>
            <w:r w:rsidRPr="006416CF">
              <w:rPr>
                <w:rFonts w:eastAsia="MS PGothic"/>
                <w:color w:val="000000"/>
                <w:lang w:val="en-US"/>
              </w:rPr>
              <w:t>) + (4) + (5) – (8) dBm</w:t>
            </w:r>
          </w:p>
        </w:tc>
        <w:tc>
          <w:tcPr>
            <w:tcW w:w="5245" w:type="dxa"/>
            <w:vAlign w:val="center"/>
          </w:tcPr>
          <w:p w14:paraId="4775C31E" w14:textId="77777777" w:rsidR="00B644C1" w:rsidRPr="006416CF" w:rsidRDefault="00B644C1" w:rsidP="00AF0D4C"/>
        </w:tc>
      </w:tr>
      <w:tr w:rsidR="00B644C1" w:rsidRPr="006416CF" w14:paraId="1529C22C" w14:textId="77777777" w:rsidTr="00AF0D4C">
        <w:tc>
          <w:tcPr>
            <w:tcW w:w="9072" w:type="dxa"/>
            <w:gridSpan w:val="2"/>
            <w:shd w:val="clear" w:color="auto" w:fill="D9E2F3" w:themeFill="accent1" w:themeFillTint="33"/>
            <w:vAlign w:val="center"/>
          </w:tcPr>
          <w:p w14:paraId="0BA00699" w14:textId="77777777" w:rsidR="00B644C1" w:rsidRPr="006416CF" w:rsidRDefault="00B644C1" w:rsidP="00AF0D4C">
            <w:pPr>
              <w:jc w:val="both"/>
            </w:pPr>
            <w:r w:rsidRPr="006416CF">
              <w:rPr>
                <w:rFonts w:eastAsia="MS PGothic"/>
                <w:b/>
                <w:bCs/>
                <w:color w:val="000000"/>
                <w:lang w:val="en-US"/>
              </w:rPr>
              <w:t>Receiver</w:t>
            </w:r>
          </w:p>
        </w:tc>
      </w:tr>
      <w:tr w:rsidR="00B644C1" w:rsidRPr="006416CF" w14:paraId="4870E0D8" w14:textId="77777777" w:rsidTr="00AF0D4C">
        <w:tc>
          <w:tcPr>
            <w:tcW w:w="3827" w:type="dxa"/>
            <w:vAlign w:val="center"/>
          </w:tcPr>
          <w:p w14:paraId="7E0ADA5D" w14:textId="77777777" w:rsidR="00B644C1" w:rsidRPr="006416CF" w:rsidRDefault="00B644C1" w:rsidP="00AF0D4C">
            <w:r w:rsidRPr="006416CF">
              <w:rPr>
                <w:rFonts w:eastAsia="MS PGothic"/>
                <w:lang w:val="en-US"/>
              </w:rPr>
              <w:t>(10) Number of receive antenna elements</w:t>
            </w:r>
          </w:p>
        </w:tc>
        <w:tc>
          <w:tcPr>
            <w:tcW w:w="5245" w:type="dxa"/>
            <w:vAlign w:val="center"/>
          </w:tcPr>
          <w:p w14:paraId="01680D76" w14:textId="77777777" w:rsidR="00B644C1" w:rsidRPr="006416CF" w:rsidRDefault="00B644C1" w:rsidP="00AF0D4C">
            <w:pPr>
              <w:rPr>
                <w:rFonts w:eastAsia="MS PGothic"/>
                <w:lang w:val="en-US"/>
              </w:rPr>
            </w:pPr>
            <w:r w:rsidRPr="006416CF">
              <w:rPr>
                <w:rFonts w:eastAsia="MS PGothic"/>
                <w:lang w:val="en-US"/>
              </w:rPr>
              <w:t>For FR1 BS:</w:t>
            </w:r>
          </w:p>
          <w:p w14:paraId="0FD91C18" w14:textId="77777777" w:rsidR="00B644C1" w:rsidRPr="006416CF" w:rsidRDefault="00B644C1" w:rsidP="00AF0D4C">
            <w:pPr>
              <w:rPr>
                <w:rFonts w:eastAsia="MS PGothic"/>
                <w:lang w:val="en-US"/>
              </w:rPr>
            </w:pPr>
            <w:r w:rsidRPr="006416CF">
              <w:rPr>
                <w:rFonts w:eastAsia="MS PGothic"/>
                <w:lang w:val="en-US"/>
              </w:rPr>
              <w:t xml:space="preserve">Urban: </w:t>
            </w:r>
          </w:p>
          <w:p w14:paraId="17178F5A" w14:textId="77777777" w:rsidR="00B644C1" w:rsidRPr="006416CF" w:rsidRDefault="00B644C1" w:rsidP="00AF0D4C">
            <w:pPr>
              <w:rPr>
                <w:rFonts w:eastAsiaTheme="minorEastAsia"/>
                <w:lang w:val="en-US" w:eastAsia="zh-CN"/>
              </w:rPr>
            </w:pPr>
            <w:r w:rsidRPr="006416CF">
              <w:rPr>
                <w:rFonts w:eastAsia="MS PGothic"/>
                <w:lang w:val="en-US"/>
              </w:rPr>
              <w:t>- 192 antenna elements for 4GHz and 2.6GHz</w:t>
            </w:r>
          </w:p>
          <w:p w14:paraId="7DE32B5F" w14:textId="77777777" w:rsidR="00B644C1" w:rsidRPr="006416CF" w:rsidRDefault="00B644C1" w:rsidP="00AF0D4C">
            <w:pPr>
              <w:rPr>
                <w:rFonts w:eastAsiaTheme="minorEastAsia"/>
                <w:lang w:val="en-US" w:eastAsia="zh-CN"/>
              </w:rPr>
            </w:pPr>
            <w:r w:rsidRPr="006416CF">
              <w:rPr>
                <w:rFonts w:eastAsia="MS PGothic"/>
                <w:lang w:val="en-US"/>
              </w:rPr>
              <w:t>- (optional) 128 antenna elements for 4GHz</w:t>
            </w:r>
          </w:p>
          <w:p w14:paraId="0F03E280" w14:textId="77777777" w:rsidR="00B644C1" w:rsidRPr="006416CF" w:rsidRDefault="00B644C1" w:rsidP="00AF0D4C">
            <w:pPr>
              <w:rPr>
                <w:rFonts w:eastAsia="MS PGothic"/>
                <w:lang w:val="en-US"/>
              </w:rPr>
            </w:pPr>
            <w:r w:rsidRPr="006416CF">
              <w:rPr>
                <w:rFonts w:eastAsia="MS PGothic"/>
                <w:lang w:val="en-US"/>
              </w:rPr>
              <w:t>Rural:</w:t>
            </w:r>
          </w:p>
          <w:p w14:paraId="2314F17D" w14:textId="77777777" w:rsidR="00B644C1" w:rsidRPr="006416CF" w:rsidRDefault="00B644C1" w:rsidP="00AF0D4C">
            <w:pPr>
              <w:rPr>
                <w:rFonts w:eastAsiaTheme="minorEastAsia"/>
                <w:lang w:val="en-US" w:eastAsia="zh-CN"/>
              </w:rPr>
            </w:pPr>
            <w:r w:rsidRPr="006416CF">
              <w:rPr>
                <w:rFonts w:eastAsia="MS PGothic"/>
                <w:lang w:val="en-US"/>
              </w:rPr>
              <w:lastRenderedPageBreak/>
              <w:t>- 64</w:t>
            </w:r>
            <w:r w:rsidRPr="006416CF">
              <w:rPr>
                <w:rFonts w:eastAsiaTheme="minorEastAsia"/>
                <w:lang w:val="en-US" w:eastAsia="zh-CN"/>
              </w:rPr>
              <w:t xml:space="preserve"> f</w:t>
            </w:r>
            <w:r w:rsidRPr="006416CF">
              <w:rPr>
                <w:rFonts w:eastAsia="MS PGothic"/>
                <w:lang w:val="en-US"/>
              </w:rPr>
              <w:t>or 4GHz and 2.6GHz</w:t>
            </w:r>
          </w:p>
          <w:p w14:paraId="75810998" w14:textId="77777777" w:rsidR="00B644C1" w:rsidRPr="006416CF" w:rsidRDefault="00B644C1" w:rsidP="00AF0D4C">
            <w:pPr>
              <w:rPr>
                <w:rFonts w:eastAsiaTheme="minorEastAsia"/>
                <w:lang w:eastAsia="zh-CN"/>
              </w:rPr>
            </w:pPr>
            <w:r w:rsidRPr="006416CF">
              <w:rPr>
                <w:rFonts w:eastAsia="MS PGothic"/>
                <w:lang w:val="en-US"/>
              </w:rPr>
              <w:t xml:space="preserve">- </w:t>
            </w:r>
            <w:r w:rsidRPr="006416CF">
              <w:rPr>
                <w:rFonts w:eastAsiaTheme="minorEastAsia"/>
                <w:lang w:eastAsia="zh-CN"/>
              </w:rPr>
              <w:t>32 antenna elements for 2GHz</w:t>
            </w:r>
          </w:p>
          <w:p w14:paraId="725A0D78" w14:textId="77777777" w:rsidR="00B644C1" w:rsidRPr="006416CF" w:rsidRDefault="00B644C1" w:rsidP="00AF0D4C">
            <w:pPr>
              <w:rPr>
                <w:rFonts w:eastAsia="MS PGothic"/>
                <w:lang w:val="en-US"/>
              </w:rPr>
            </w:pPr>
            <w:r w:rsidRPr="006416CF">
              <w:rPr>
                <w:rFonts w:eastAsia="MS PGothic"/>
                <w:lang w:val="en-US"/>
              </w:rPr>
              <w:t>For FR2 BS:</w:t>
            </w:r>
          </w:p>
          <w:p w14:paraId="03C39B2D" w14:textId="77777777" w:rsidR="00B644C1" w:rsidRPr="006416CF" w:rsidRDefault="00B644C1" w:rsidP="00AF0D4C">
            <w:pPr>
              <w:rPr>
                <w:rFonts w:eastAsiaTheme="minorEastAsia"/>
                <w:lang w:val="en-US" w:eastAsia="zh-CN"/>
              </w:rPr>
            </w:pPr>
            <w:r w:rsidRPr="006416CF">
              <w:rPr>
                <w:rFonts w:eastAsia="MS PGothic"/>
                <w:lang w:val="en-US"/>
              </w:rPr>
              <w:t>- Indoor scenario: 128</w:t>
            </w:r>
          </w:p>
          <w:p w14:paraId="0224B417" w14:textId="77777777" w:rsidR="00B644C1" w:rsidRPr="006A0BCD" w:rsidRDefault="00B644C1" w:rsidP="00AF0D4C">
            <w:pPr>
              <w:rPr>
                <w:rFonts w:eastAsiaTheme="minorEastAsia"/>
                <w:lang w:val="en-US" w:eastAsia="zh-CN"/>
              </w:rPr>
            </w:pPr>
            <w:r w:rsidRPr="006416CF">
              <w:rPr>
                <w:rFonts w:eastAsia="MS PGothic"/>
                <w:lang w:val="en-US"/>
              </w:rPr>
              <w:t>- Urban/suburban scenario: 256, Optional: 512</w:t>
            </w:r>
          </w:p>
          <w:p w14:paraId="551D864F" w14:textId="77777777" w:rsidR="00B644C1" w:rsidRPr="006416CF" w:rsidRDefault="00B644C1" w:rsidP="00AF0D4C">
            <w:pPr>
              <w:rPr>
                <w:rFonts w:eastAsiaTheme="minorEastAsia"/>
                <w:lang w:val="en-US" w:eastAsia="zh-CN"/>
              </w:rPr>
            </w:pPr>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p>
          <w:p w14:paraId="68B66821" w14:textId="77777777" w:rsidR="00B644C1" w:rsidRPr="006416CF" w:rsidRDefault="00B644C1" w:rsidP="00AF0D4C">
            <w:pPr>
              <w:rPr>
                <w:rFonts w:eastAsiaTheme="minorEastAsia"/>
                <w:lang w:val="en-US" w:eastAsia="zh-CN"/>
              </w:rPr>
            </w:pPr>
            <w:r w:rsidRPr="006416CF">
              <w:rPr>
                <w:rFonts w:eastAsiaTheme="minorEastAsia"/>
                <w:lang w:val="en-US" w:eastAsia="zh-CN"/>
              </w:rPr>
              <w:t>- 1</w:t>
            </w:r>
          </w:p>
          <w:p w14:paraId="38C5AC41" w14:textId="77777777" w:rsidR="00B644C1" w:rsidRPr="006416CF" w:rsidRDefault="00B644C1" w:rsidP="00AF0D4C">
            <w:pPr>
              <w:rPr>
                <w:rFonts w:eastAsiaTheme="minorEastAsia"/>
                <w:lang w:val="en-US" w:eastAsia="zh-CN"/>
              </w:rPr>
            </w:pPr>
            <w:r w:rsidRPr="006416CF">
              <w:rPr>
                <w:rFonts w:eastAsiaTheme="minorEastAsia"/>
                <w:lang w:val="en-US" w:eastAsia="zh-CN"/>
              </w:rPr>
              <w:t>- (</w:t>
            </w:r>
            <w:r w:rsidRPr="006416CF">
              <w:rPr>
                <w:rFonts w:eastAsia="MS PGothic"/>
                <w:lang w:val="en-US"/>
              </w:rPr>
              <w:t>optional</w:t>
            </w:r>
            <w:r w:rsidRPr="006416CF">
              <w:rPr>
                <w:rFonts w:eastAsiaTheme="minorEastAsia"/>
                <w:lang w:val="en-US" w:eastAsia="zh-CN"/>
              </w:rPr>
              <w:t>) 2</w:t>
            </w:r>
          </w:p>
          <w:p w14:paraId="126E1388" w14:textId="77777777" w:rsidR="00B644C1" w:rsidRPr="006416CF" w:rsidRDefault="00B644C1" w:rsidP="00AF0D4C">
            <w:pPr>
              <w:rPr>
                <w:rFonts w:eastAsiaTheme="minorEastAsia"/>
                <w:lang w:val="en-US" w:eastAsia="zh-CN"/>
              </w:rPr>
            </w:pPr>
            <w:r w:rsidRPr="006416CF">
              <w:rPr>
                <w:rFonts w:eastAsiaTheme="minorEastAsia"/>
                <w:lang w:val="en-US" w:eastAsia="zh-CN"/>
              </w:rPr>
              <w:t>For FR2 UE:</w:t>
            </w:r>
          </w:p>
          <w:p w14:paraId="23EFFAAF" w14:textId="77777777" w:rsidR="00B644C1" w:rsidRPr="006416CF" w:rsidRDefault="00B644C1" w:rsidP="00AF0D4C">
            <w:r w:rsidRPr="006416CF">
              <w:rPr>
                <w:rFonts w:eastAsiaTheme="minorEastAsia"/>
                <w:lang w:val="en-US" w:eastAsia="zh-CN"/>
              </w:rPr>
              <w:t>-8</w:t>
            </w:r>
          </w:p>
        </w:tc>
      </w:tr>
      <w:tr w:rsidR="00B644C1" w:rsidRPr="006416CF" w14:paraId="769D042E" w14:textId="77777777" w:rsidTr="00AF0D4C">
        <w:tc>
          <w:tcPr>
            <w:tcW w:w="3827" w:type="dxa"/>
            <w:vAlign w:val="center"/>
          </w:tcPr>
          <w:p w14:paraId="2D6E8D12" w14:textId="77777777" w:rsidR="00B644C1" w:rsidRPr="006416CF" w:rsidRDefault="00B644C1" w:rsidP="00AF0D4C">
            <w:r w:rsidRPr="006416CF">
              <w:rPr>
                <w:rFonts w:eastAsia="MS PGothic"/>
                <w:lang w:val="en-US"/>
              </w:rPr>
              <w:lastRenderedPageBreak/>
              <w:t xml:space="preserve">(10a) Number of </w:t>
            </w:r>
            <w:del w:id="14949" w:author="Akimoto Yosuke" w:date="2020-11-16T12:55:00Z">
              <w:r w:rsidRPr="006416CF" w:rsidDel="00224A0F">
                <w:rPr>
                  <w:rFonts w:eastAsia="MS PGothic"/>
                  <w:color w:val="000000" w:themeColor="text1"/>
                  <w:lang w:val="en-US"/>
                </w:rPr>
                <w:delText>[</w:delText>
              </w:r>
            </w:del>
            <w:r w:rsidRPr="006416CF">
              <w:rPr>
                <w:rFonts w:eastAsia="MS PGothic"/>
                <w:color w:val="000000" w:themeColor="text1"/>
                <w:lang w:val="en-US"/>
              </w:rPr>
              <w:t>receive TxRUs</w:t>
            </w:r>
            <w:del w:id="14950" w:author="Akimoto Yosuke" w:date="2020-11-16T12:55:00Z">
              <w:r w:rsidRPr="006416CF" w:rsidDel="00224A0F">
                <w:rPr>
                  <w:rFonts w:eastAsia="MS PGothic"/>
                  <w:color w:val="000000" w:themeColor="text1"/>
                  <w:lang w:val="en-US"/>
                </w:rPr>
                <w:delText>]</w:delText>
              </w:r>
            </w:del>
            <w:r w:rsidRPr="006416CF">
              <w:rPr>
                <w:rFonts w:eastAsia="MS PGothic"/>
                <w:lang w:val="en-US"/>
              </w:rPr>
              <w:br/>
              <w:t>Note: this row is void (empty) for downlink</w:t>
            </w:r>
          </w:p>
        </w:tc>
        <w:tc>
          <w:tcPr>
            <w:tcW w:w="5245" w:type="dxa"/>
            <w:vAlign w:val="center"/>
          </w:tcPr>
          <w:p w14:paraId="0526B3C6" w14:textId="77777777" w:rsidR="00B644C1" w:rsidRPr="006416CF" w:rsidRDefault="00B644C1" w:rsidP="00AF0D4C">
            <w:pPr>
              <w:rPr>
                <w:rFonts w:eastAsiaTheme="minorEastAsia"/>
                <w:lang w:val="en-US" w:eastAsia="zh-CN"/>
              </w:rPr>
            </w:pPr>
            <w:r w:rsidRPr="006416CF">
              <w:rPr>
                <w:rFonts w:eastAsia="MS PGothic"/>
                <w:lang w:val="en-US"/>
              </w:rPr>
              <w:t>FR1 BS</w:t>
            </w:r>
            <w:r w:rsidRPr="006416CF">
              <w:rPr>
                <w:rFonts w:eastAsiaTheme="minorEastAsia"/>
                <w:lang w:val="en-US" w:eastAsia="zh-CN"/>
              </w:rPr>
              <w:t>:</w:t>
            </w:r>
          </w:p>
          <w:p w14:paraId="38CB6A4D" w14:textId="77777777" w:rsidR="00B644C1" w:rsidRPr="006416CF" w:rsidRDefault="00B644C1" w:rsidP="00AF0D4C">
            <w:pPr>
              <w:rPr>
                <w:rFonts w:eastAsiaTheme="minorEastAsia"/>
                <w:lang w:val="en-US" w:eastAsia="zh-CN"/>
              </w:rPr>
            </w:pPr>
            <w:r w:rsidRPr="006416CF">
              <w:rPr>
                <w:rFonts w:eastAsia="MS PGothic"/>
                <w:lang w:val="en-US"/>
              </w:rPr>
              <w:t>- 2 or 4 TXRUs for 2GHz, 700 MHz</w:t>
            </w:r>
          </w:p>
          <w:p w14:paraId="6EB9EEBA" w14:textId="77777777" w:rsidR="00B644C1" w:rsidRPr="006416CF" w:rsidRDefault="00B644C1" w:rsidP="00AF0D4C">
            <w:pPr>
              <w:rPr>
                <w:rFonts w:eastAsiaTheme="minorEastAsia"/>
                <w:lang w:val="en-US" w:eastAsia="zh-CN"/>
              </w:rPr>
            </w:pPr>
            <w:r w:rsidRPr="006416CF">
              <w:rPr>
                <w:rFonts w:eastAsia="MS PGothic"/>
                <w:lang w:val="en-US"/>
              </w:rPr>
              <w:t>- 64TxRUs for 2.6 and 4 GHz</w:t>
            </w:r>
          </w:p>
          <w:p w14:paraId="6E083ED8" w14:textId="77777777" w:rsidR="00B644C1" w:rsidRPr="006A0BCD" w:rsidRDefault="00B644C1" w:rsidP="00AF0D4C">
            <w:pPr>
              <w:rPr>
                <w:rFonts w:eastAsiaTheme="minorEastAsia"/>
                <w:lang w:val="en-US" w:eastAsia="zh-CN"/>
              </w:rPr>
            </w:pPr>
            <w:r w:rsidRPr="006416CF">
              <w:rPr>
                <w:rFonts w:eastAsia="MS PGothic"/>
                <w:lang w:val="en-US"/>
              </w:rPr>
              <w:t>- Optional: 32 TXRUs at 2 GHz</w:t>
            </w:r>
          </w:p>
          <w:p w14:paraId="4D5FC640" w14:textId="77777777" w:rsidR="00B644C1" w:rsidRPr="006416CF" w:rsidRDefault="00B644C1" w:rsidP="00AF0D4C">
            <w:pPr>
              <w:rPr>
                <w:rFonts w:eastAsiaTheme="minorEastAsia"/>
                <w:lang w:val="en-US" w:eastAsia="zh-CN"/>
              </w:rPr>
            </w:pPr>
            <w:r w:rsidRPr="006416CF">
              <w:rPr>
                <w:rFonts w:eastAsia="MS PGothic"/>
                <w:lang w:val="en-US"/>
              </w:rPr>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p>
          <w:p w14:paraId="6E4560BC" w14:textId="77777777" w:rsidR="00B644C1" w:rsidRPr="006416CF" w:rsidRDefault="00B644C1" w:rsidP="00AF0D4C">
            <w:r w:rsidRPr="006416CF">
              <w:rPr>
                <w:rFonts w:eastAsia="MS PGothic"/>
                <w:lang w:val="en-US"/>
              </w:rPr>
              <w:t>- 2</w:t>
            </w:r>
          </w:p>
        </w:tc>
      </w:tr>
      <w:tr w:rsidR="00B644C1" w:rsidRPr="005368F0" w14:paraId="5066366B" w14:textId="77777777" w:rsidTr="00AF0D4C">
        <w:tc>
          <w:tcPr>
            <w:tcW w:w="3827" w:type="dxa"/>
            <w:vAlign w:val="center"/>
          </w:tcPr>
          <w:p w14:paraId="00B64A88" w14:textId="77777777" w:rsidR="00B644C1" w:rsidRPr="006416CF" w:rsidRDefault="00B644C1" w:rsidP="00AF0D4C">
            <w:r w:rsidRPr="006416CF">
              <w:rPr>
                <w:rFonts w:eastAsia="MS PGothic"/>
                <w:lang w:val="en-US"/>
              </w:rPr>
              <w:t>(10b) Number of receive chains modelled in LLS</w:t>
            </w:r>
          </w:p>
        </w:tc>
        <w:tc>
          <w:tcPr>
            <w:tcW w:w="5245" w:type="dxa"/>
            <w:vAlign w:val="center"/>
          </w:tcPr>
          <w:p w14:paraId="6C55F395" w14:textId="77777777" w:rsidR="00B644C1" w:rsidRPr="006416CF" w:rsidRDefault="00B644C1" w:rsidP="00AF0D4C">
            <w:pPr>
              <w:rPr>
                <w:rFonts w:eastAsiaTheme="minorEastAsia"/>
                <w:lang w:val="en-US" w:eastAsia="zh-CN"/>
              </w:rPr>
            </w:pPr>
            <w:r w:rsidRPr="006416CF">
              <w:rPr>
                <w:rFonts w:eastAsiaTheme="minorEastAsia"/>
                <w:lang w:val="en-US" w:eastAsia="zh-CN"/>
              </w:rPr>
              <w:t>For FR1 BS:</w:t>
            </w:r>
          </w:p>
          <w:p w14:paraId="386E9377" w14:textId="77777777" w:rsidR="00B644C1" w:rsidRPr="006416CF" w:rsidRDefault="00B644C1" w:rsidP="00AF0D4C">
            <w:pPr>
              <w:rPr>
                <w:rFonts w:eastAsiaTheme="minorEastAsia"/>
                <w:lang w:val="en-US" w:eastAsia="zh-CN"/>
              </w:rPr>
            </w:pPr>
            <w:r w:rsidRPr="006416CF">
              <w:rPr>
                <w:rFonts w:eastAsiaTheme="minorEastAsia"/>
                <w:lang w:val="en-US" w:eastAsia="zh-CN"/>
              </w:rPr>
              <w:t>- Option 1: 2 or 4 gNB receive chains in LLS.</w:t>
            </w:r>
          </w:p>
          <w:p w14:paraId="051C16AC" w14:textId="77777777" w:rsidR="00B644C1" w:rsidRPr="006416CF" w:rsidRDefault="00B644C1" w:rsidP="00AF0D4C">
            <w:pPr>
              <w:rPr>
                <w:rFonts w:eastAsiaTheme="minorEastAsia"/>
                <w:lang w:val="en-US" w:eastAsia="zh-CN"/>
              </w:rPr>
            </w:pPr>
            <w:r w:rsidRPr="006416CF">
              <w:rPr>
                <w:rFonts w:eastAsiaTheme="minorEastAsia"/>
                <w:lang w:val="en-US" w:eastAsia="zh-CN"/>
              </w:rPr>
              <w:t>- Option 2 (optional): Number of gNB receive chains = number of TXRUs</w:t>
            </w:r>
          </w:p>
          <w:p w14:paraId="219E812E" w14:textId="77777777" w:rsidR="00B644C1" w:rsidRPr="00886D12" w:rsidRDefault="00B644C1" w:rsidP="00AF0D4C">
            <w:pPr>
              <w:rPr>
                <w:rFonts w:eastAsiaTheme="minorEastAsia"/>
                <w:lang w:val="da-DK" w:eastAsia="zh-CN"/>
              </w:rPr>
            </w:pPr>
            <w:r w:rsidRPr="00886D12">
              <w:rPr>
                <w:rFonts w:eastAsia="MS PGothic"/>
                <w:lang w:val="da-DK"/>
              </w:rPr>
              <w:t>FR2</w:t>
            </w:r>
            <w:r w:rsidRPr="00886D12">
              <w:rPr>
                <w:rFonts w:eastAsiaTheme="minorEastAsia"/>
                <w:lang w:val="da-DK" w:eastAsia="zh-CN"/>
              </w:rPr>
              <w:t xml:space="preserve"> </w:t>
            </w:r>
            <w:r w:rsidRPr="00886D12">
              <w:rPr>
                <w:rFonts w:eastAsia="MS PGothic"/>
                <w:lang w:val="da-DK"/>
              </w:rPr>
              <w:t>BS</w:t>
            </w:r>
            <w:r w:rsidRPr="00886D12">
              <w:rPr>
                <w:rFonts w:eastAsiaTheme="minorEastAsia"/>
                <w:lang w:val="da-DK" w:eastAsia="zh-CN"/>
              </w:rPr>
              <w:t>:</w:t>
            </w:r>
          </w:p>
          <w:p w14:paraId="58CE7A21" w14:textId="77777777" w:rsidR="00B644C1" w:rsidRPr="00886D12" w:rsidRDefault="00B644C1" w:rsidP="00AF0D4C">
            <w:pPr>
              <w:rPr>
                <w:rFonts w:eastAsiaTheme="minorEastAsia"/>
                <w:lang w:val="da-DK" w:eastAsia="zh-CN"/>
              </w:rPr>
            </w:pPr>
            <w:r w:rsidRPr="00886D12">
              <w:rPr>
                <w:rFonts w:eastAsia="MS PGothic"/>
                <w:lang w:val="da-DK"/>
              </w:rPr>
              <w:t>- 2</w:t>
            </w:r>
          </w:p>
          <w:p w14:paraId="04303B94" w14:textId="77777777" w:rsidR="00B644C1" w:rsidRPr="00886D12" w:rsidRDefault="00B644C1" w:rsidP="00AF0D4C">
            <w:pPr>
              <w:rPr>
                <w:rFonts w:eastAsiaTheme="minorEastAsia"/>
                <w:lang w:val="da-DK" w:eastAsia="zh-CN"/>
              </w:rPr>
            </w:pPr>
            <w:r w:rsidRPr="00886D12">
              <w:rPr>
                <w:rFonts w:eastAsia="MS PGothic"/>
                <w:lang w:val="da-DK"/>
              </w:rPr>
              <w:t xml:space="preserve">For </w:t>
            </w:r>
            <w:r w:rsidRPr="00886D12">
              <w:rPr>
                <w:rFonts w:eastAsiaTheme="minorEastAsia"/>
                <w:lang w:val="da-DK" w:eastAsia="zh-CN"/>
              </w:rPr>
              <w:t xml:space="preserve">FR1 </w:t>
            </w:r>
            <w:r w:rsidRPr="00886D12">
              <w:rPr>
                <w:rFonts w:eastAsia="MS PGothic"/>
                <w:lang w:val="da-DK"/>
              </w:rPr>
              <w:t>UE:</w:t>
            </w:r>
          </w:p>
          <w:p w14:paraId="496A4C58" w14:textId="77777777" w:rsidR="00B644C1" w:rsidRPr="00886D12" w:rsidRDefault="00B644C1" w:rsidP="00AF0D4C">
            <w:pPr>
              <w:rPr>
                <w:rFonts w:eastAsiaTheme="minorEastAsia"/>
                <w:lang w:val="da-DK" w:eastAsia="zh-CN"/>
              </w:rPr>
            </w:pPr>
            <w:r w:rsidRPr="00886D12">
              <w:rPr>
                <w:rFonts w:eastAsiaTheme="minorEastAsia"/>
                <w:lang w:val="da-DK" w:eastAsia="zh-CN"/>
              </w:rPr>
              <w:t>-</w:t>
            </w:r>
            <w:r w:rsidRPr="00886D12">
              <w:rPr>
                <w:rFonts w:eastAsia="MS PGothic"/>
                <w:lang w:val="da-DK"/>
              </w:rPr>
              <w:t xml:space="preserve"> </w:t>
            </w:r>
            <w:r w:rsidRPr="00886D12">
              <w:rPr>
                <w:rFonts w:eastAsiaTheme="minorEastAsia"/>
                <w:lang w:val="da-DK" w:eastAsia="zh-CN"/>
              </w:rPr>
              <w:t>4 for 4GHz/2.6GHz</w:t>
            </w:r>
          </w:p>
          <w:p w14:paraId="0DFFB2EC" w14:textId="77777777" w:rsidR="00B644C1" w:rsidRPr="00886D12" w:rsidRDefault="00B644C1" w:rsidP="00AF0D4C">
            <w:pPr>
              <w:rPr>
                <w:rFonts w:eastAsiaTheme="minorEastAsia"/>
                <w:lang w:val="da-DK" w:eastAsia="zh-CN"/>
              </w:rPr>
            </w:pPr>
            <w:r w:rsidRPr="00886D12">
              <w:rPr>
                <w:rFonts w:eastAsiaTheme="minorEastAsia"/>
                <w:lang w:val="da-DK" w:eastAsia="zh-CN"/>
              </w:rPr>
              <w:t>- 2 or 4 for 2GHz</w:t>
            </w:r>
          </w:p>
          <w:p w14:paraId="257FD13E" w14:textId="77777777" w:rsidR="00B644C1" w:rsidRPr="00886D12" w:rsidRDefault="00B644C1" w:rsidP="00AF0D4C">
            <w:pPr>
              <w:rPr>
                <w:rFonts w:eastAsiaTheme="minorEastAsia"/>
                <w:lang w:val="da-DK" w:eastAsia="zh-CN"/>
              </w:rPr>
            </w:pPr>
            <w:r w:rsidRPr="00886D12">
              <w:rPr>
                <w:rFonts w:eastAsiaTheme="minorEastAsia"/>
                <w:lang w:val="da-DK" w:eastAsia="zh-CN"/>
              </w:rPr>
              <w:t>- 2 for 700MHz</w:t>
            </w:r>
          </w:p>
          <w:p w14:paraId="338AF245" w14:textId="77777777" w:rsidR="00B644C1" w:rsidRPr="00886D12" w:rsidRDefault="00B644C1" w:rsidP="00AF0D4C">
            <w:pPr>
              <w:rPr>
                <w:rFonts w:eastAsiaTheme="minorEastAsia"/>
                <w:lang w:val="da-DK" w:eastAsia="zh-CN"/>
              </w:rPr>
            </w:pPr>
            <w:r w:rsidRPr="00886D12">
              <w:rPr>
                <w:rFonts w:eastAsiaTheme="minorEastAsia"/>
                <w:lang w:val="da-DK" w:eastAsia="zh-CN"/>
              </w:rPr>
              <w:t>For FR2 UE:</w:t>
            </w:r>
          </w:p>
          <w:p w14:paraId="747D0420" w14:textId="77777777" w:rsidR="00B644C1" w:rsidRPr="00886D12" w:rsidRDefault="00B644C1" w:rsidP="00AF0D4C">
            <w:pPr>
              <w:rPr>
                <w:rFonts w:eastAsiaTheme="minorEastAsia"/>
                <w:lang w:val="da-DK" w:eastAsia="zh-CN"/>
              </w:rPr>
            </w:pPr>
            <w:r w:rsidRPr="00886D12">
              <w:rPr>
                <w:rFonts w:eastAsiaTheme="minorEastAsia"/>
                <w:lang w:val="da-DK" w:eastAsia="zh-CN"/>
              </w:rPr>
              <w:t>- Option 1: 2</w:t>
            </w:r>
          </w:p>
          <w:p w14:paraId="7B142F44" w14:textId="77777777" w:rsidR="00B644C1" w:rsidRPr="00886D12" w:rsidRDefault="00B644C1" w:rsidP="00AF0D4C">
            <w:pPr>
              <w:rPr>
                <w:lang w:val="da-DK"/>
              </w:rPr>
            </w:pPr>
            <w:r w:rsidRPr="00886D12">
              <w:rPr>
                <w:rFonts w:eastAsiaTheme="minorEastAsia"/>
                <w:lang w:val="da-DK" w:eastAsia="zh-CN"/>
              </w:rPr>
              <w:t>- Option 2: 8</w:t>
            </w:r>
          </w:p>
        </w:tc>
      </w:tr>
      <w:tr w:rsidR="00B644C1" w:rsidRPr="006416CF" w14:paraId="420FD4AD" w14:textId="77777777" w:rsidTr="00AF0D4C">
        <w:tc>
          <w:tcPr>
            <w:tcW w:w="3827" w:type="dxa"/>
            <w:vAlign w:val="center"/>
          </w:tcPr>
          <w:p w14:paraId="7C42844E" w14:textId="77777777" w:rsidR="00B644C1" w:rsidRPr="006416CF" w:rsidRDefault="00B644C1" w:rsidP="00AF0D4C">
            <w:r w:rsidRPr="006416CF">
              <w:rPr>
                <w:rFonts w:eastAsia="MS PGothic"/>
                <w:lang w:val="en-US"/>
              </w:rPr>
              <w:t xml:space="preserve">(11) Total antenna gain at antenna gain component 3 &amp; antenna gain component 4 of receiver = (11a) - (11b)  (dB) </w:t>
            </w:r>
          </w:p>
        </w:tc>
        <w:tc>
          <w:tcPr>
            <w:tcW w:w="5245" w:type="dxa"/>
            <w:vAlign w:val="center"/>
          </w:tcPr>
          <w:p w14:paraId="1EDA9195" w14:textId="77777777" w:rsidR="00B644C1" w:rsidRPr="006416CF" w:rsidRDefault="00B644C1" w:rsidP="00AF0D4C"/>
        </w:tc>
      </w:tr>
      <w:tr w:rsidR="00B644C1" w:rsidRPr="006416CF" w14:paraId="08EBF17D" w14:textId="77777777" w:rsidTr="00AF0D4C">
        <w:tc>
          <w:tcPr>
            <w:tcW w:w="3827" w:type="dxa"/>
            <w:vAlign w:val="center"/>
          </w:tcPr>
          <w:p w14:paraId="745EB8A0" w14:textId="77777777" w:rsidR="00B644C1" w:rsidRPr="006416CF" w:rsidRDefault="00B644C1" w:rsidP="00AF0D4C">
            <w:r w:rsidRPr="006416CF">
              <w:rPr>
                <w:rFonts w:eastAsia="MS PGothic"/>
                <w:lang w:val="en-US"/>
              </w:rPr>
              <w:t xml:space="preserve">(11a) Antenna gain at antenna gain component 3 &amp; antenna gain component 4 of receiver </w:t>
            </w:r>
            <w:r w:rsidRPr="006416CF">
              <w:rPr>
                <w:rFonts w:eastAsia="MS PGothic"/>
                <w:lang w:val="en-US"/>
              </w:rPr>
              <w:br/>
              <w:t>=  (11c) + 10 log (  (10)/(10a) )     (dB) for uplink</w:t>
            </w:r>
            <w:r w:rsidRPr="006416CF">
              <w:rPr>
                <w:rFonts w:eastAsia="MS PGothic"/>
                <w:lang w:val="en-US"/>
              </w:rPr>
              <w:br/>
              <w:t xml:space="preserve"> =  (11c) + 10 log (  (10)/(10b) )   </w:t>
            </w:r>
            <w:r w:rsidRPr="006416CF">
              <w:rPr>
                <w:rFonts w:eastAsiaTheme="minorEastAsia"/>
                <w:lang w:val="en-US" w:eastAsia="zh-CN"/>
              </w:rPr>
              <w:t xml:space="preserve"> </w:t>
            </w:r>
            <w:r w:rsidRPr="006416CF">
              <w:rPr>
                <w:rFonts w:eastAsia="MS PGothic"/>
                <w:lang w:val="en-US"/>
              </w:rPr>
              <w:t xml:space="preserve">(dB) for </w:t>
            </w:r>
            <w:r w:rsidRPr="006416CF">
              <w:rPr>
                <w:rFonts w:eastAsia="MS PGothic"/>
                <w:lang w:val="en-US"/>
              </w:rPr>
              <w:lastRenderedPageBreak/>
              <w:t>downlink</w:t>
            </w:r>
          </w:p>
        </w:tc>
        <w:tc>
          <w:tcPr>
            <w:tcW w:w="5245" w:type="dxa"/>
            <w:vAlign w:val="center"/>
          </w:tcPr>
          <w:p w14:paraId="70DDD2C6" w14:textId="77777777" w:rsidR="00B644C1" w:rsidRPr="006416CF" w:rsidRDefault="00B644C1" w:rsidP="00AF0D4C"/>
        </w:tc>
      </w:tr>
      <w:tr w:rsidR="00B644C1" w:rsidRPr="006416CF" w14:paraId="72E49795" w14:textId="77777777" w:rsidTr="00AF0D4C">
        <w:tc>
          <w:tcPr>
            <w:tcW w:w="3827" w:type="dxa"/>
            <w:vAlign w:val="center"/>
          </w:tcPr>
          <w:p w14:paraId="5E9C101D" w14:textId="77777777" w:rsidR="00B644C1" w:rsidRPr="006416CF" w:rsidRDefault="00B644C1" w:rsidP="00AF0D4C">
            <w:r w:rsidRPr="006416CF">
              <w:rPr>
                <w:rFonts w:eastAsia="MS PGothic"/>
                <w:lang w:val="en-US"/>
              </w:rPr>
              <w:t>(11b) Antenna gain correction factor at antenna gain component 3 &amp; antenna gain component 4 of receiver (dB)</w:t>
            </w:r>
          </w:p>
        </w:tc>
        <w:tc>
          <w:tcPr>
            <w:tcW w:w="5245" w:type="dxa"/>
            <w:vAlign w:val="center"/>
          </w:tcPr>
          <w:p w14:paraId="24232239"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287648B1" w14:textId="77777777" w:rsidTr="00AF0D4C">
        <w:tc>
          <w:tcPr>
            <w:tcW w:w="3827" w:type="dxa"/>
            <w:vAlign w:val="center"/>
          </w:tcPr>
          <w:p w14:paraId="469815C8" w14:textId="77777777" w:rsidR="00B644C1" w:rsidRPr="006416CF" w:rsidRDefault="00B644C1" w:rsidP="00AF0D4C">
            <w:r w:rsidRPr="006416CF">
              <w:rPr>
                <w:rFonts w:eastAsia="MS PGothic"/>
                <w:lang w:val="en-US"/>
              </w:rPr>
              <w:t>(11c) Gain of antenna element (dBi)</w:t>
            </w:r>
          </w:p>
        </w:tc>
        <w:tc>
          <w:tcPr>
            <w:tcW w:w="5245" w:type="dxa"/>
            <w:vAlign w:val="center"/>
          </w:tcPr>
          <w:p w14:paraId="53886DCD" w14:textId="77777777" w:rsidR="00B644C1" w:rsidRPr="006416CF" w:rsidRDefault="00B644C1" w:rsidP="00AF0D4C">
            <w:pPr>
              <w:rPr>
                <w:rFonts w:eastAsiaTheme="minorEastAsia"/>
                <w:lang w:val="en-US" w:eastAsia="zh-CN"/>
              </w:rPr>
            </w:pPr>
            <w:r w:rsidRPr="006416CF">
              <w:rPr>
                <w:rFonts w:eastAsiaTheme="minorEastAsia"/>
                <w:lang w:val="en-US" w:eastAsia="zh-CN"/>
              </w:rPr>
              <w:t>For BS:</w:t>
            </w:r>
          </w:p>
          <w:p w14:paraId="33E92AA3" w14:textId="77777777" w:rsidR="00B644C1" w:rsidRPr="006416CF" w:rsidRDefault="00B644C1" w:rsidP="00AF0D4C">
            <w:pPr>
              <w:rPr>
                <w:rFonts w:eastAsiaTheme="minorEastAsia"/>
                <w:lang w:val="en-US" w:eastAsia="zh-CN"/>
              </w:rPr>
            </w:pPr>
            <w:r w:rsidRPr="006416CF">
              <w:rPr>
                <w:rFonts w:eastAsia="MS PGothic"/>
                <w:lang w:val="en-US"/>
              </w:rPr>
              <w:t xml:space="preserve">- </w:t>
            </w:r>
            <w:r w:rsidRPr="006416CF">
              <w:rPr>
                <w:rFonts w:eastAsiaTheme="minorEastAsia"/>
                <w:lang w:val="en-US" w:eastAsia="zh-CN"/>
              </w:rPr>
              <w:t>8</w:t>
            </w:r>
            <w:r w:rsidRPr="006416CF">
              <w:rPr>
                <w:rFonts w:eastAsia="MS PGothic"/>
                <w:lang w:val="en-US"/>
              </w:rPr>
              <w:t xml:space="preserve"> dBi</w:t>
            </w:r>
            <w:r w:rsidRPr="006416CF">
              <w:rPr>
                <w:rFonts w:eastAsiaTheme="minorEastAsia"/>
                <w:lang w:val="en-US" w:eastAsia="zh-CN"/>
              </w:rPr>
              <w:t xml:space="preserve"> or reported by companies</w:t>
            </w:r>
          </w:p>
          <w:p w14:paraId="13158EE7" w14:textId="77777777" w:rsidR="00B644C1" w:rsidRPr="006416CF" w:rsidRDefault="00B644C1" w:rsidP="00AF0D4C">
            <w:pPr>
              <w:rPr>
                <w:rFonts w:eastAsia="MS PGothic"/>
                <w:lang w:val="en-US"/>
              </w:rPr>
            </w:pPr>
            <w:r w:rsidRPr="006416CF">
              <w:rPr>
                <w:rFonts w:eastAsia="MS PGothic"/>
                <w:lang w:val="en-US"/>
              </w:rPr>
              <w:t>For UE</w:t>
            </w:r>
            <w:r w:rsidRPr="006416CF">
              <w:rPr>
                <w:rFonts w:eastAsiaTheme="minorEastAsia"/>
                <w:lang w:val="en-US" w:eastAsia="zh-CN"/>
              </w:rPr>
              <w:t>:</w:t>
            </w:r>
            <w:r w:rsidRPr="006416CF">
              <w:rPr>
                <w:rFonts w:eastAsia="MS PGothic"/>
                <w:lang w:val="en-US"/>
              </w:rPr>
              <w:t xml:space="preserve"> </w:t>
            </w:r>
          </w:p>
          <w:p w14:paraId="3D17E5AC" w14:textId="77777777" w:rsidR="00B644C1" w:rsidRPr="006416CF" w:rsidRDefault="00B644C1" w:rsidP="00AF0D4C">
            <w:pPr>
              <w:rPr>
                <w:rFonts w:eastAsiaTheme="minorEastAsia"/>
                <w:lang w:val="en-US" w:eastAsia="zh-CN"/>
              </w:rPr>
            </w:pPr>
            <w:r w:rsidRPr="006416CF">
              <w:rPr>
                <w:rFonts w:eastAsia="MS PGothic"/>
                <w:lang w:val="en-US"/>
              </w:rPr>
              <w:t>- 0 dBi for FR1</w:t>
            </w:r>
            <w:r w:rsidRPr="006416CF">
              <w:rPr>
                <w:rFonts w:eastAsiaTheme="minorEastAsia"/>
                <w:lang w:val="en-US" w:eastAsia="zh-CN"/>
              </w:rPr>
              <w:t>,</w:t>
            </w:r>
          </w:p>
          <w:p w14:paraId="58D2C256" w14:textId="77777777" w:rsidR="00B644C1" w:rsidRPr="006416CF" w:rsidRDefault="00B644C1" w:rsidP="00AF0D4C">
            <w:r w:rsidRPr="006416CF">
              <w:rPr>
                <w:rFonts w:eastAsia="MS PGothic"/>
                <w:lang w:val="en-US"/>
              </w:rPr>
              <w:t>- 5 dBi for FR2</w:t>
            </w:r>
          </w:p>
        </w:tc>
      </w:tr>
      <w:tr w:rsidR="00B644C1" w:rsidRPr="006416CF" w14:paraId="64E156A9" w14:textId="77777777" w:rsidTr="00AF0D4C">
        <w:tc>
          <w:tcPr>
            <w:tcW w:w="3827" w:type="dxa"/>
            <w:vAlign w:val="center"/>
          </w:tcPr>
          <w:p w14:paraId="5CCF73E8" w14:textId="77777777" w:rsidR="00B644C1" w:rsidRPr="006416CF" w:rsidRDefault="00B644C1" w:rsidP="00AF0D4C">
            <w:r w:rsidRPr="006416CF">
              <w:rPr>
                <w:rFonts w:eastAsia="MS PGothic"/>
                <w:lang w:val="en-US"/>
              </w:rPr>
              <w:t>(11bis) Total antenna gain at antenna gain component 2 of receiver = (11bis-a) - (11bis-b) (dB)</w:t>
            </w:r>
            <w:r w:rsidRPr="006416CF">
              <w:rPr>
                <w:rFonts w:eastAsia="MS PGothic"/>
                <w:lang w:val="en-US"/>
              </w:rPr>
              <w:br/>
              <w:t>Note: zero for downlink</w:t>
            </w:r>
          </w:p>
        </w:tc>
        <w:tc>
          <w:tcPr>
            <w:tcW w:w="5245" w:type="dxa"/>
            <w:vAlign w:val="center"/>
          </w:tcPr>
          <w:p w14:paraId="1D9E81AC" w14:textId="77777777" w:rsidR="00B644C1" w:rsidRPr="006416CF" w:rsidRDefault="00B644C1" w:rsidP="00AF0D4C"/>
        </w:tc>
      </w:tr>
      <w:tr w:rsidR="00B644C1" w:rsidRPr="006416CF" w14:paraId="0214DD99" w14:textId="77777777" w:rsidTr="00AF0D4C">
        <w:tc>
          <w:tcPr>
            <w:tcW w:w="3827" w:type="dxa"/>
            <w:vAlign w:val="center"/>
          </w:tcPr>
          <w:p w14:paraId="33C66D8F" w14:textId="77777777" w:rsidR="00B644C1" w:rsidRPr="006416CF" w:rsidRDefault="00B644C1" w:rsidP="00AF0D4C">
            <w:r w:rsidRPr="006416CF">
              <w:rPr>
                <w:rFonts w:eastAsia="MS PGothic"/>
                <w:lang w:val="en-US"/>
              </w:rPr>
              <w:t>(11bis-a) Antenna gain at antenna gain component 2 of receiver = 10 log( (10a)/(10b)) (dB)</w:t>
            </w:r>
            <w:r w:rsidRPr="006416CF">
              <w:rPr>
                <w:rFonts w:eastAsia="MS PGothic"/>
                <w:lang w:val="en-US"/>
              </w:rPr>
              <w:br/>
              <w:t>Note: zero for downlink</w:t>
            </w:r>
          </w:p>
        </w:tc>
        <w:tc>
          <w:tcPr>
            <w:tcW w:w="5245" w:type="dxa"/>
            <w:vAlign w:val="center"/>
          </w:tcPr>
          <w:p w14:paraId="5E65CA75" w14:textId="77777777" w:rsidR="00B644C1" w:rsidRPr="006416CF" w:rsidRDefault="00B644C1" w:rsidP="00AF0D4C"/>
        </w:tc>
      </w:tr>
      <w:tr w:rsidR="00B644C1" w:rsidRPr="006416CF" w14:paraId="65F77CBA" w14:textId="77777777" w:rsidTr="00AF0D4C">
        <w:tc>
          <w:tcPr>
            <w:tcW w:w="3827" w:type="dxa"/>
            <w:vAlign w:val="center"/>
          </w:tcPr>
          <w:p w14:paraId="7585EA0E" w14:textId="77777777" w:rsidR="00B644C1" w:rsidRPr="006416CF" w:rsidRDefault="00B644C1" w:rsidP="00AF0D4C">
            <w:r w:rsidRPr="006416CF">
              <w:rPr>
                <w:rFonts w:eastAsia="MS PGothic"/>
                <w:lang w:val="en-US"/>
              </w:rPr>
              <w:t>(11bis-b) Antenna gain correction factor at antenna gain component 2 of receiver (dB)</w:t>
            </w:r>
            <w:r w:rsidRPr="006416CF">
              <w:rPr>
                <w:rFonts w:eastAsia="MS PGothic"/>
                <w:color w:val="FF0000"/>
                <w:lang w:val="en-US"/>
              </w:rPr>
              <w:br/>
            </w:r>
            <w:r w:rsidRPr="006416CF">
              <w:rPr>
                <w:rFonts w:eastAsia="MS PGothic"/>
                <w:lang w:val="en-US"/>
              </w:rPr>
              <w:t>Note:  zero for downlink</w:t>
            </w:r>
          </w:p>
        </w:tc>
        <w:tc>
          <w:tcPr>
            <w:tcW w:w="5245" w:type="dxa"/>
            <w:vAlign w:val="center"/>
          </w:tcPr>
          <w:p w14:paraId="2D711320"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7B61315C" w14:textId="77777777" w:rsidTr="00AF0D4C">
        <w:tc>
          <w:tcPr>
            <w:tcW w:w="3827" w:type="dxa"/>
            <w:vAlign w:val="center"/>
          </w:tcPr>
          <w:p w14:paraId="6278DE0F" w14:textId="77777777" w:rsidR="00B644C1" w:rsidRPr="006416CF" w:rsidRDefault="00B644C1" w:rsidP="00AF0D4C">
            <w:r w:rsidRPr="006416CF">
              <w:rPr>
                <w:rFonts w:eastAsia="MS PGothic"/>
                <w:color w:val="000000"/>
                <w:lang w:val="en-US"/>
              </w:rPr>
              <w:t>(12) Cable, connector, combiner, body losses, etc. (enumerate sources) (dB) (feeder loss must be included for and only for uplink)</w:t>
            </w:r>
          </w:p>
        </w:tc>
        <w:tc>
          <w:tcPr>
            <w:tcW w:w="5245" w:type="dxa"/>
            <w:vAlign w:val="center"/>
          </w:tcPr>
          <w:p w14:paraId="51EBD444" w14:textId="77777777" w:rsidR="00B644C1" w:rsidRDefault="00B644C1" w:rsidP="00AF0D4C">
            <w:pPr>
              <w:rPr>
                <w:rFonts w:eastAsiaTheme="minorEastAsia"/>
                <w:lang w:val="en-US" w:eastAsia="zh-CN"/>
              </w:rPr>
            </w:pPr>
          </w:p>
          <w:p w14:paraId="5F3B2758"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2F6901B9" w14:textId="77777777" w:rsidTr="00AF0D4C">
        <w:tc>
          <w:tcPr>
            <w:tcW w:w="3827" w:type="dxa"/>
            <w:vAlign w:val="center"/>
          </w:tcPr>
          <w:p w14:paraId="5AAF80D2" w14:textId="77777777" w:rsidR="00B644C1" w:rsidRPr="006416CF" w:rsidRDefault="00B644C1" w:rsidP="00AF0D4C">
            <w:r w:rsidRPr="006416CF">
              <w:rPr>
                <w:rFonts w:eastAsia="MS PGothic"/>
                <w:color w:val="000000"/>
                <w:lang w:val="en-US"/>
              </w:rPr>
              <w:t>(13) Receiver noise figure (dB)</w:t>
            </w:r>
          </w:p>
        </w:tc>
        <w:tc>
          <w:tcPr>
            <w:tcW w:w="5245" w:type="dxa"/>
            <w:vAlign w:val="center"/>
          </w:tcPr>
          <w:p w14:paraId="19EDCF6F" w14:textId="77777777" w:rsidR="00B644C1" w:rsidRDefault="00B644C1" w:rsidP="00AF0D4C">
            <w:pPr>
              <w:rPr>
                <w:rFonts w:eastAsiaTheme="minorEastAsia"/>
                <w:lang w:val="en-US" w:eastAsia="zh-CN"/>
              </w:rPr>
            </w:pPr>
          </w:p>
          <w:p w14:paraId="533B9251" w14:textId="77777777" w:rsidR="00B644C1" w:rsidRPr="006416CF" w:rsidRDefault="00B644C1" w:rsidP="00AF0D4C">
            <w:r w:rsidRPr="006416CF">
              <w:rPr>
                <w:rFonts w:eastAsiaTheme="minorEastAsia"/>
                <w:lang w:val="en-US" w:eastAsia="zh-CN"/>
              </w:rPr>
              <w:t>Reported by companies</w:t>
            </w:r>
          </w:p>
        </w:tc>
      </w:tr>
      <w:tr w:rsidR="00B644C1" w:rsidRPr="006416CF" w14:paraId="1701580F" w14:textId="77777777" w:rsidTr="00AF0D4C">
        <w:tc>
          <w:tcPr>
            <w:tcW w:w="3827" w:type="dxa"/>
            <w:vAlign w:val="center"/>
          </w:tcPr>
          <w:p w14:paraId="6A73D6F1" w14:textId="77777777" w:rsidR="00B644C1" w:rsidRPr="006416CF" w:rsidRDefault="00B644C1" w:rsidP="00AF0D4C">
            <w:r w:rsidRPr="006416CF">
              <w:rPr>
                <w:rFonts w:eastAsia="MS PGothic"/>
                <w:color w:val="000000"/>
                <w:lang w:val="en-US"/>
              </w:rPr>
              <w:t>(14) Thermal noise density (dBm/Hz)</w:t>
            </w:r>
          </w:p>
        </w:tc>
        <w:tc>
          <w:tcPr>
            <w:tcW w:w="5245" w:type="dxa"/>
            <w:vAlign w:val="center"/>
          </w:tcPr>
          <w:p w14:paraId="7909D95A" w14:textId="77777777" w:rsidR="00B644C1" w:rsidRDefault="00B644C1" w:rsidP="00AF0D4C">
            <w:pPr>
              <w:rPr>
                <w:rFonts w:eastAsiaTheme="minorEastAsia"/>
                <w:lang w:val="en-US" w:eastAsia="zh-CN"/>
              </w:rPr>
            </w:pPr>
          </w:p>
          <w:p w14:paraId="09E450ED" w14:textId="77777777" w:rsidR="00B644C1" w:rsidRPr="006416CF" w:rsidRDefault="00B644C1" w:rsidP="00AF0D4C">
            <w:r w:rsidRPr="006416CF">
              <w:rPr>
                <w:rFonts w:eastAsiaTheme="minorEastAsia"/>
                <w:lang w:val="en-US" w:eastAsia="zh-CN"/>
              </w:rPr>
              <w:t>Reported by companies</w:t>
            </w:r>
          </w:p>
        </w:tc>
      </w:tr>
      <w:tr w:rsidR="00B644C1" w:rsidRPr="006416CF" w14:paraId="00DC6616" w14:textId="77777777" w:rsidTr="00AF0D4C">
        <w:tc>
          <w:tcPr>
            <w:tcW w:w="3827" w:type="dxa"/>
            <w:vAlign w:val="center"/>
          </w:tcPr>
          <w:p w14:paraId="299C07A0" w14:textId="77777777" w:rsidR="00B644C1" w:rsidRPr="006416CF" w:rsidRDefault="00B644C1" w:rsidP="00AF0D4C">
            <w:r w:rsidRPr="006416CF">
              <w:rPr>
                <w:rFonts w:eastAsia="MS PGothic"/>
                <w:color w:val="000000"/>
                <w:lang w:val="en-US"/>
              </w:rPr>
              <w:t xml:space="preserve">(15) Receiver interference density (dBm/Hz) </w:t>
            </w:r>
          </w:p>
        </w:tc>
        <w:tc>
          <w:tcPr>
            <w:tcW w:w="5245" w:type="dxa"/>
            <w:vAlign w:val="center"/>
          </w:tcPr>
          <w:p w14:paraId="61DD463C"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0E4EA316" w14:textId="77777777" w:rsidTr="00AF0D4C">
        <w:tc>
          <w:tcPr>
            <w:tcW w:w="3827" w:type="dxa"/>
            <w:vAlign w:val="center"/>
          </w:tcPr>
          <w:p w14:paraId="2244F7E4" w14:textId="77777777" w:rsidR="00B644C1" w:rsidRPr="006416CF" w:rsidRDefault="00B644C1" w:rsidP="00AF0D4C">
            <w:r w:rsidRPr="006416CF">
              <w:rPr>
                <w:rFonts w:eastAsia="MS PGothic"/>
                <w:color w:val="000000"/>
                <w:lang w:val="en-US"/>
              </w:rPr>
              <w:t>(16) Total noise plus interference density        = 10 log (10^(( (13) + (14))/10) + 10^(</w:t>
            </w:r>
            <w:r w:rsidRPr="006416CF">
              <w:rPr>
                <w:rFonts w:eastAsia="MS PGothic"/>
                <w:lang w:val="en-US"/>
              </w:rPr>
              <w:t>(15</w:t>
            </w:r>
            <w:r w:rsidRPr="006416CF">
              <w:rPr>
                <w:rFonts w:eastAsia="MS PGothic"/>
                <w:color w:val="000000"/>
                <w:lang w:val="en-US"/>
              </w:rPr>
              <w:t>)/10))    (dBm/Hz)</w:t>
            </w:r>
          </w:p>
        </w:tc>
        <w:tc>
          <w:tcPr>
            <w:tcW w:w="5245" w:type="dxa"/>
            <w:vAlign w:val="center"/>
          </w:tcPr>
          <w:p w14:paraId="4AE6AB83" w14:textId="77777777" w:rsidR="00B644C1" w:rsidRPr="006416CF" w:rsidRDefault="00B644C1" w:rsidP="00AF0D4C"/>
        </w:tc>
      </w:tr>
      <w:tr w:rsidR="00B644C1" w:rsidRPr="006416CF" w14:paraId="6B179430" w14:textId="77777777" w:rsidTr="00AF0D4C">
        <w:tc>
          <w:tcPr>
            <w:tcW w:w="3827" w:type="dxa"/>
            <w:vAlign w:val="center"/>
          </w:tcPr>
          <w:p w14:paraId="79D340BB" w14:textId="77777777" w:rsidR="00B644C1" w:rsidRPr="006416CF" w:rsidRDefault="00B644C1" w:rsidP="00AF0D4C">
            <w:r w:rsidRPr="006416CF">
              <w:rPr>
                <w:rFonts w:eastAsia="MS PGothic"/>
                <w:color w:val="000000"/>
                <w:lang w:val="en-US"/>
              </w:rPr>
              <w:t>(18) Effective noise power = (16) + 10 log ((3c))   (dBm)</w:t>
            </w:r>
          </w:p>
        </w:tc>
        <w:tc>
          <w:tcPr>
            <w:tcW w:w="5245" w:type="dxa"/>
            <w:vAlign w:val="center"/>
          </w:tcPr>
          <w:p w14:paraId="3867398C" w14:textId="77777777" w:rsidR="00B644C1" w:rsidRPr="006416CF" w:rsidRDefault="00B644C1" w:rsidP="00AF0D4C"/>
        </w:tc>
      </w:tr>
      <w:tr w:rsidR="00B644C1" w:rsidRPr="006416CF" w14:paraId="0181603B" w14:textId="77777777" w:rsidTr="00AF0D4C">
        <w:tc>
          <w:tcPr>
            <w:tcW w:w="3827" w:type="dxa"/>
            <w:vAlign w:val="center"/>
          </w:tcPr>
          <w:p w14:paraId="029CD799" w14:textId="77777777" w:rsidR="00B644C1" w:rsidRPr="006416CF" w:rsidRDefault="00B644C1" w:rsidP="00AF0D4C">
            <w:r w:rsidRPr="006416CF">
              <w:rPr>
                <w:rFonts w:eastAsia="MS PGothic"/>
                <w:color w:val="000000"/>
                <w:lang w:val="en-US"/>
              </w:rPr>
              <w:t>(19) Required SNR (dB)</w:t>
            </w:r>
          </w:p>
        </w:tc>
        <w:tc>
          <w:tcPr>
            <w:tcW w:w="5245" w:type="dxa"/>
            <w:vAlign w:val="center"/>
          </w:tcPr>
          <w:p w14:paraId="5607BA42" w14:textId="77777777" w:rsidR="00B644C1" w:rsidRPr="006416CF" w:rsidRDefault="00B644C1" w:rsidP="00AF0D4C"/>
        </w:tc>
      </w:tr>
      <w:tr w:rsidR="00B644C1" w:rsidRPr="006416CF" w14:paraId="7E77C7AC" w14:textId="77777777" w:rsidTr="00AF0D4C">
        <w:tc>
          <w:tcPr>
            <w:tcW w:w="3827" w:type="dxa"/>
            <w:vAlign w:val="center"/>
          </w:tcPr>
          <w:p w14:paraId="5B557147" w14:textId="77777777" w:rsidR="00B644C1" w:rsidRPr="006416CF" w:rsidRDefault="00B644C1" w:rsidP="00AF0D4C">
            <w:r w:rsidRPr="006416CF">
              <w:rPr>
                <w:rFonts w:eastAsia="MS PGothic"/>
                <w:color w:val="000000"/>
                <w:lang w:val="en-US"/>
              </w:rPr>
              <w:t>(20) Receiver implementation margin (dB)</w:t>
            </w:r>
          </w:p>
        </w:tc>
        <w:tc>
          <w:tcPr>
            <w:tcW w:w="5245" w:type="dxa"/>
            <w:vAlign w:val="center"/>
          </w:tcPr>
          <w:p w14:paraId="77E79352" w14:textId="77777777" w:rsidR="00B644C1" w:rsidRDefault="00B644C1" w:rsidP="00AF0D4C">
            <w:pPr>
              <w:rPr>
                <w:rFonts w:eastAsiaTheme="minorEastAsia"/>
                <w:lang w:val="en-US" w:eastAsia="zh-CN"/>
              </w:rPr>
            </w:pPr>
          </w:p>
          <w:p w14:paraId="0A0BB6FD" w14:textId="77777777" w:rsidR="00B644C1" w:rsidRPr="006416CF" w:rsidRDefault="00B644C1" w:rsidP="00AF0D4C">
            <w:r w:rsidRPr="006416CF">
              <w:rPr>
                <w:rFonts w:eastAsiaTheme="minorEastAsia"/>
                <w:lang w:val="en-US" w:eastAsia="zh-CN"/>
              </w:rPr>
              <w:t>Reported by companies</w:t>
            </w:r>
          </w:p>
        </w:tc>
      </w:tr>
      <w:tr w:rsidR="00B644C1" w:rsidRPr="006416CF" w14:paraId="0C6B5D88" w14:textId="77777777" w:rsidTr="00AF0D4C">
        <w:tc>
          <w:tcPr>
            <w:tcW w:w="3827" w:type="dxa"/>
            <w:vAlign w:val="center"/>
          </w:tcPr>
          <w:p w14:paraId="5434016D" w14:textId="77777777" w:rsidR="00B644C1" w:rsidRPr="006416CF" w:rsidRDefault="00B644C1" w:rsidP="00AF0D4C">
            <w:r w:rsidRPr="006416CF">
              <w:rPr>
                <w:rFonts w:eastAsia="MS PGothic"/>
                <w:lang w:val="en-US"/>
              </w:rPr>
              <w:t>(21) H-ARQ gain (dB)</w:t>
            </w:r>
            <w:r w:rsidRPr="006416CF">
              <w:rPr>
                <w:rFonts w:eastAsia="MS PGothic"/>
                <w:lang w:val="en-US"/>
              </w:rPr>
              <w:br/>
              <w:t>Note: Only applicable if HARQ is not considered in LLS</w:t>
            </w:r>
          </w:p>
        </w:tc>
        <w:tc>
          <w:tcPr>
            <w:tcW w:w="5245" w:type="dxa"/>
            <w:vAlign w:val="center"/>
          </w:tcPr>
          <w:p w14:paraId="6A279AD2"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72C08CFB" w14:textId="77777777" w:rsidTr="00AF0D4C">
        <w:tc>
          <w:tcPr>
            <w:tcW w:w="3827" w:type="dxa"/>
            <w:vAlign w:val="center"/>
          </w:tcPr>
          <w:p w14:paraId="0DEFEBD2" w14:textId="77777777" w:rsidR="00B644C1" w:rsidRPr="006416CF" w:rsidRDefault="00B644C1" w:rsidP="00AF0D4C">
            <w:r w:rsidRPr="006416CF">
              <w:rPr>
                <w:rFonts w:eastAsia="MS PGothic"/>
                <w:color w:val="000000"/>
                <w:lang w:val="en-US"/>
              </w:rPr>
              <w:t xml:space="preserve">(22) Receiver sensitivity = (18) + (19) + (20) </w:t>
            </w:r>
            <w:r w:rsidRPr="006416CF">
              <w:rPr>
                <w:rFonts w:eastAsia="MS PGothic"/>
                <w:lang w:val="en-US"/>
              </w:rPr>
              <w:t>– (21)  (dBm)</w:t>
            </w:r>
          </w:p>
        </w:tc>
        <w:tc>
          <w:tcPr>
            <w:tcW w:w="5245" w:type="dxa"/>
            <w:vAlign w:val="center"/>
          </w:tcPr>
          <w:p w14:paraId="4836A0B8" w14:textId="77777777" w:rsidR="00B644C1" w:rsidRPr="006416CF" w:rsidRDefault="00B644C1" w:rsidP="00AF0D4C"/>
        </w:tc>
      </w:tr>
      <w:tr w:rsidR="00B644C1" w:rsidRPr="00E7559F" w14:paraId="374CB392" w14:textId="77777777" w:rsidTr="00AF0D4C">
        <w:tc>
          <w:tcPr>
            <w:tcW w:w="3827" w:type="dxa"/>
            <w:vAlign w:val="center"/>
          </w:tcPr>
          <w:p w14:paraId="5FED66BA" w14:textId="77777777" w:rsidR="00B644C1" w:rsidRPr="00886D12" w:rsidRDefault="00B644C1" w:rsidP="00AF0D4C">
            <w:pPr>
              <w:rPr>
                <w:lang w:val="de-DE"/>
              </w:rPr>
            </w:pPr>
            <w:r w:rsidRPr="00886D12">
              <w:rPr>
                <w:rFonts w:eastAsia="MS PGothic"/>
                <w:lang w:val="de-DE"/>
              </w:rPr>
              <w:lastRenderedPageBreak/>
              <w:t>(22bis) MCL = (3bis) – (22) + (5) + (11bis)   (dB)</w:t>
            </w:r>
          </w:p>
        </w:tc>
        <w:tc>
          <w:tcPr>
            <w:tcW w:w="5245" w:type="dxa"/>
            <w:vAlign w:val="center"/>
          </w:tcPr>
          <w:p w14:paraId="318ADCFD" w14:textId="77777777" w:rsidR="00B644C1" w:rsidRPr="00886D12" w:rsidRDefault="00B644C1" w:rsidP="00AF0D4C">
            <w:pPr>
              <w:rPr>
                <w:rFonts w:eastAsia="宋体"/>
                <w:lang w:val="de-DE"/>
              </w:rPr>
            </w:pPr>
            <w:r w:rsidRPr="00886D12">
              <w:rPr>
                <w:rFonts w:eastAsia="MS PGothic"/>
                <w:lang w:val="de-DE"/>
              </w:rPr>
              <w:t>(22bis) MCL = (3bis) – (22) + (5) + (11bis)   (dB)</w:t>
            </w:r>
          </w:p>
        </w:tc>
      </w:tr>
      <w:tr w:rsidR="00B644C1" w:rsidRPr="006416CF" w14:paraId="576EA4B1" w14:textId="77777777" w:rsidTr="00AF0D4C">
        <w:tc>
          <w:tcPr>
            <w:tcW w:w="3827" w:type="dxa"/>
            <w:vAlign w:val="center"/>
          </w:tcPr>
          <w:p w14:paraId="1491C3D4" w14:textId="77777777" w:rsidR="00B644C1" w:rsidRPr="006416CF" w:rsidRDefault="00B644C1" w:rsidP="00AF0D4C">
            <w:r w:rsidRPr="006416CF">
              <w:rPr>
                <w:rFonts w:eastAsia="MS PGothic"/>
                <w:color w:val="000000"/>
                <w:lang w:val="en-US"/>
              </w:rPr>
              <w:t>(23) Hardware link budg</w:t>
            </w:r>
            <w:r w:rsidRPr="006416CF">
              <w:rPr>
                <w:rFonts w:eastAsia="MS PGothic"/>
                <w:lang w:val="en-US"/>
              </w:rPr>
              <w:t xml:space="preserve">et, a.k.a. MIL  </w:t>
            </w:r>
            <w:r w:rsidRPr="006416CF">
              <w:rPr>
                <w:rFonts w:eastAsia="MS PGothic"/>
                <w:color w:val="000000"/>
                <w:lang w:val="en-US"/>
              </w:rPr>
              <w:t>=</w:t>
            </w:r>
            <w:r w:rsidRPr="006416CF">
              <w:rPr>
                <w:rFonts w:eastAsia="MS PGothic"/>
                <w:lang w:val="en-US"/>
              </w:rPr>
              <w:t xml:space="preserve"> (9) + (11) + (11bis) − (12) − (22)</w:t>
            </w:r>
            <w:r w:rsidRPr="006416CF">
              <w:rPr>
                <w:rFonts w:eastAsia="MS PGothic"/>
                <w:color w:val="0000FF"/>
                <w:lang w:val="en-US"/>
              </w:rPr>
              <w:t xml:space="preserve"> </w:t>
            </w:r>
            <w:r w:rsidRPr="006416CF">
              <w:rPr>
                <w:rFonts w:eastAsia="MS PGothic"/>
                <w:lang w:val="en-US"/>
              </w:rPr>
              <w:t xml:space="preserve">  (dB)</w:t>
            </w:r>
            <w:r w:rsidRPr="006416CF">
              <w:rPr>
                <w:rFonts w:eastAsia="MS PGothic"/>
                <w:lang w:val="en-US"/>
              </w:rPr>
              <w:br/>
              <w:t>Note: MIL can also be derived by (22bis) + (4) – (8) + (11) − (12)</w:t>
            </w:r>
          </w:p>
        </w:tc>
        <w:tc>
          <w:tcPr>
            <w:tcW w:w="5245" w:type="dxa"/>
            <w:vAlign w:val="center"/>
          </w:tcPr>
          <w:p w14:paraId="3712630C" w14:textId="77777777" w:rsidR="00B644C1" w:rsidRPr="006416CF" w:rsidRDefault="00B644C1" w:rsidP="00AF0D4C">
            <w:pPr>
              <w:rPr>
                <w:rFonts w:eastAsia="宋体"/>
              </w:rPr>
            </w:pPr>
            <w:r w:rsidRPr="006416CF">
              <w:rPr>
                <w:rFonts w:eastAsia="MS PGothic"/>
                <w:color w:val="000000"/>
                <w:lang w:val="en-US"/>
              </w:rPr>
              <w:t>(23) Hardware link budg</w:t>
            </w:r>
            <w:r w:rsidRPr="006416CF">
              <w:rPr>
                <w:rFonts w:eastAsia="MS PGothic"/>
                <w:lang w:val="en-US"/>
              </w:rPr>
              <w:t xml:space="preserve">et, a.k.a. MIL  </w:t>
            </w:r>
            <w:r w:rsidRPr="006416CF">
              <w:rPr>
                <w:rFonts w:eastAsia="MS PGothic"/>
                <w:color w:val="000000"/>
                <w:lang w:val="en-US"/>
              </w:rPr>
              <w:t>=</w:t>
            </w:r>
            <w:r w:rsidRPr="006416CF">
              <w:rPr>
                <w:rFonts w:eastAsia="MS PGothic"/>
                <w:lang w:val="en-US"/>
              </w:rPr>
              <w:t xml:space="preserve"> (9) + (11) + (11bis) − (12) − (22)</w:t>
            </w:r>
            <w:r w:rsidRPr="006416CF">
              <w:rPr>
                <w:rFonts w:eastAsia="MS PGothic"/>
                <w:color w:val="0000FF"/>
                <w:lang w:val="en-US"/>
              </w:rPr>
              <w:t xml:space="preserve"> </w:t>
            </w:r>
            <w:r w:rsidRPr="006416CF">
              <w:rPr>
                <w:rFonts w:eastAsia="MS PGothic"/>
                <w:lang w:val="en-US"/>
              </w:rPr>
              <w:t xml:space="preserve">  (dB)</w:t>
            </w:r>
            <w:r w:rsidRPr="006416CF">
              <w:rPr>
                <w:rFonts w:eastAsia="MS PGothic"/>
                <w:lang w:val="en-US"/>
              </w:rPr>
              <w:br/>
              <w:t>Note: MIL can also be derived by (22bis) + (4) – (8) + (11) − (12)</w:t>
            </w:r>
          </w:p>
        </w:tc>
      </w:tr>
      <w:tr w:rsidR="00B644C1" w:rsidRPr="006416CF" w14:paraId="014AFDFD" w14:textId="77777777" w:rsidTr="00AF0D4C">
        <w:tc>
          <w:tcPr>
            <w:tcW w:w="9072" w:type="dxa"/>
            <w:gridSpan w:val="2"/>
            <w:shd w:val="clear" w:color="auto" w:fill="D9E2F3" w:themeFill="accent1" w:themeFillTint="33"/>
            <w:vAlign w:val="center"/>
          </w:tcPr>
          <w:p w14:paraId="4AB0F244" w14:textId="77777777" w:rsidR="00B644C1" w:rsidRPr="006416CF" w:rsidRDefault="00B644C1" w:rsidP="00AF0D4C">
            <w:pPr>
              <w:jc w:val="both"/>
            </w:pPr>
            <w:r w:rsidRPr="006416CF">
              <w:rPr>
                <w:rFonts w:eastAsia="MS PGothic"/>
                <w:b/>
                <w:bCs/>
                <w:color w:val="000000"/>
                <w:lang w:val="en-US"/>
              </w:rPr>
              <w:t>Calculation of available pathloss</w:t>
            </w:r>
          </w:p>
        </w:tc>
      </w:tr>
      <w:tr w:rsidR="00B644C1" w:rsidRPr="006416CF" w14:paraId="1DD11F5E" w14:textId="77777777" w:rsidTr="00AF0D4C">
        <w:tc>
          <w:tcPr>
            <w:tcW w:w="3827" w:type="dxa"/>
            <w:vAlign w:val="center"/>
          </w:tcPr>
          <w:p w14:paraId="34FE79E0" w14:textId="77777777" w:rsidR="00B644C1" w:rsidRPr="006416CF" w:rsidRDefault="00B644C1" w:rsidP="00AF0D4C">
            <w:r w:rsidRPr="006416CF">
              <w:rPr>
                <w:rFonts w:eastAsia="MS PGothic"/>
                <w:lang w:val="en-US"/>
              </w:rPr>
              <w:t>(25) Shadow fading margin  (function of the cell area reliability and lognormal shadow fading std deviation) (dB)</w:t>
            </w:r>
          </w:p>
        </w:tc>
        <w:tc>
          <w:tcPr>
            <w:tcW w:w="5245" w:type="dxa"/>
            <w:vAlign w:val="center"/>
          </w:tcPr>
          <w:p w14:paraId="21964B3D"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51858471" w14:textId="77777777" w:rsidTr="00AF0D4C">
        <w:tc>
          <w:tcPr>
            <w:tcW w:w="3827" w:type="dxa"/>
            <w:vAlign w:val="center"/>
          </w:tcPr>
          <w:p w14:paraId="7AAD1DD1" w14:textId="77777777" w:rsidR="00B644C1" w:rsidRPr="006416CF" w:rsidRDefault="00B644C1" w:rsidP="00AF0D4C">
            <w:r w:rsidRPr="006416CF">
              <w:rPr>
                <w:rFonts w:eastAsia="MS PGothic"/>
                <w:color w:val="000000"/>
                <w:lang w:val="en-US"/>
              </w:rPr>
              <w:t>(26) BS selection/macro-diversity gain (dB)</w:t>
            </w:r>
          </w:p>
        </w:tc>
        <w:tc>
          <w:tcPr>
            <w:tcW w:w="5245" w:type="dxa"/>
            <w:vAlign w:val="center"/>
          </w:tcPr>
          <w:p w14:paraId="5E5DDA1D"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62E94842" w14:textId="77777777" w:rsidTr="00AF0D4C">
        <w:tc>
          <w:tcPr>
            <w:tcW w:w="3827" w:type="dxa"/>
            <w:vAlign w:val="center"/>
          </w:tcPr>
          <w:p w14:paraId="0A36D133" w14:textId="77777777" w:rsidR="00B644C1" w:rsidRPr="006416CF" w:rsidRDefault="00B644C1" w:rsidP="00AF0D4C">
            <w:r w:rsidRPr="006416CF">
              <w:rPr>
                <w:rFonts w:eastAsia="MS PGothic"/>
                <w:color w:val="000000"/>
                <w:lang w:val="en-US"/>
              </w:rPr>
              <w:t>(27) Penetration margin (dB)</w:t>
            </w:r>
          </w:p>
        </w:tc>
        <w:tc>
          <w:tcPr>
            <w:tcW w:w="5245" w:type="dxa"/>
            <w:vAlign w:val="center"/>
          </w:tcPr>
          <w:p w14:paraId="74044573"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6FF917BA" w14:textId="77777777" w:rsidTr="00AF0D4C">
        <w:tc>
          <w:tcPr>
            <w:tcW w:w="3827" w:type="dxa"/>
            <w:vAlign w:val="center"/>
          </w:tcPr>
          <w:p w14:paraId="2A85F301" w14:textId="77777777" w:rsidR="00B644C1" w:rsidRPr="006416CF" w:rsidRDefault="00B644C1" w:rsidP="00AF0D4C">
            <w:r w:rsidRPr="006416CF">
              <w:rPr>
                <w:rFonts w:eastAsia="MS PGothic"/>
                <w:color w:val="000000"/>
                <w:lang w:val="en-US"/>
              </w:rPr>
              <w:t>(28) Other gains (dB) (if any please specify)</w:t>
            </w:r>
          </w:p>
        </w:tc>
        <w:tc>
          <w:tcPr>
            <w:tcW w:w="5245" w:type="dxa"/>
            <w:vAlign w:val="center"/>
          </w:tcPr>
          <w:p w14:paraId="6FC83DD5" w14:textId="77777777" w:rsidR="00B644C1" w:rsidRPr="006416CF" w:rsidRDefault="00B644C1" w:rsidP="00AF0D4C">
            <w:pPr>
              <w:rPr>
                <w:rFonts w:eastAsia="宋体"/>
              </w:rPr>
            </w:pPr>
            <w:r w:rsidRPr="006416CF">
              <w:rPr>
                <w:rFonts w:eastAsiaTheme="minorEastAsia"/>
                <w:lang w:val="en-US" w:eastAsia="zh-CN"/>
              </w:rPr>
              <w:t>Reported by companies</w:t>
            </w:r>
          </w:p>
        </w:tc>
      </w:tr>
      <w:tr w:rsidR="00B644C1" w:rsidRPr="006416CF" w14:paraId="09BC7CCB" w14:textId="77777777" w:rsidTr="00AF0D4C">
        <w:tc>
          <w:tcPr>
            <w:tcW w:w="3827" w:type="dxa"/>
            <w:vAlign w:val="center"/>
          </w:tcPr>
          <w:p w14:paraId="42102472" w14:textId="77777777" w:rsidR="00B644C1" w:rsidRPr="006416CF" w:rsidRDefault="00B644C1" w:rsidP="00AF0D4C">
            <w:r w:rsidRPr="006416CF">
              <w:rPr>
                <w:rFonts w:eastAsia="MS PGothic"/>
                <w:color w:val="000000"/>
                <w:lang w:val="en-US"/>
              </w:rPr>
              <w:t>(29) Available path loss = (23) – (25) + (26) – (27) + (28)   (dB)</w:t>
            </w:r>
          </w:p>
        </w:tc>
        <w:tc>
          <w:tcPr>
            <w:tcW w:w="5245" w:type="dxa"/>
            <w:vAlign w:val="center"/>
          </w:tcPr>
          <w:p w14:paraId="0052F638" w14:textId="77777777" w:rsidR="00B644C1" w:rsidRPr="006416CF" w:rsidRDefault="00B644C1" w:rsidP="00AF0D4C"/>
        </w:tc>
      </w:tr>
      <w:tr w:rsidR="00B644C1" w:rsidRPr="006416CF" w14:paraId="2F0B9EF7" w14:textId="77777777" w:rsidTr="00AF0D4C">
        <w:tc>
          <w:tcPr>
            <w:tcW w:w="9072" w:type="dxa"/>
            <w:gridSpan w:val="2"/>
            <w:shd w:val="clear" w:color="auto" w:fill="D9E2F3" w:themeFill="accent1" w:themeFillTint="33"/>
            <w:vAlign w:val="center"/>
          </w:tcPr>
          <w:p w14:paraId="1F0C1EF0" w14:textId="77777777" w:rsidR="00B644C1" w:rsidRPr="006416CF" w:rsidRDefault="00B644C1" w:rsidP="00AF0D4C">
            <w:pPr>
              <w:jc w:val="both"/>
            </w:pPr>
            <w:r w:rsidRPr="006416CF">
              <w:rPr>
                <w:rFonts w:eastAsia="MS PGothic"/>
                <w:b/>
                <w:lang w:val="en-US"/>
              </w:rPr>
              <w:t>Range/coverage efficiency calculation</w:t>
            </w:r>
          </w:p>
        </w:tc>
      </w:tr>
      <w:tr w:rsidR="00B644C1" w:rsidRPr="006416CF" w14:paraId="31D8F8F9" w14:textId="77777777" w:rsidTr="00AF0D4C">
        <w:tc>
          <w:tcPr>
            <w:tcW w:w="3827" w:type="dxa"/>
            <w:vAlign w:val="center"/>
          </w:tcPr>
          <w:p w14:paraId="6BDE46C0" w14:textId="77777777" w:rsidR="00B644C1" w:rsidRPr="006416CF" w:rsidRDefault="00B644C1" w:rsidP="00AF0D4C">
            <w:r w:rsidRPr="006416CF">
              <w:rPr>
                <w:rFonts w:eastAsia="MS PGothic"/>
                <w:lang w:val="en-US"/>
              </w:rPr>
              <w:t>(30) Maximum range (based on (29) and according to the system configuration section of the link budget) (m)</w:t>
            </w:r>
          </w:p>
        </w:tc>
        <w:tc>
          <w:tcPr>
            <w:tcW w:w="5245" w:type="dxa"/>
            <w:vAlign w:val="center"/>
          </w:tcPr>
          <w:p w14:paraId="494D3437" w14:textId="77777777" w:rsidR="00B644C1" w:rsidRPr="006416CF" w:rsidRDefault="00B644C1" w:rsidP="00AF0D4C"/>
        </w:tc>
      </w:tr>
    </w:tbl>
    <w:p w14:paraId="3CE84F12" w14:textId="77777777" w:rsidR="00B644C1" w:rsidRDefault="00B644C1" w:rsidP="00B644C1">
      <w:pPr>
        <w:rPr>
          <w:ins w:id="14951" w:author="Akimoto Yosuke" w:date="2020-11-14T14:56:00Z"/>
        </w:rPr>
      </w:pPr>
    </w:p>
    <w:p w14:paraId="372E4AFE" w14:textId="77777777" w:rsidR="00B644C1" w:rsidRDefault="00B644C1" w:rsidP="00B644C1">
      <w:pPr>
        <w:pStyle w:val="1"/>
        <w:rPr>
          <w:ins w:id="14952" w:author="Akimoto Yosuke" w:date="2020-11-14T14:56:00Z"/>
          <w:lang w:eastAsia="zh-CN"/>
        </w:rPr>
      </w:pPr>
      <w:bookmarkStart w:id="14953" w:name="_Toc56794626"/>
      <w:ins w:id="14954" w:author="Akimoto Yosuke" w:date="2020-11-14T14:56:00Z">
        <w:r>
          <w:lastRenderedPageBreak/>
          <w:t>A.4 Derivation of target MCL for service dependent metric</w:t>
        </w:r>
        <w:bookmarkEnd w:id="14953"/>
      </w:ins>
    </w:p>
    <w:p w14:paraId="05FFC9DE" w14:textId="77777777" w:rsidR="00B644C1" w:rsidRDefault="00B644C1" w:rsidP="00B644C1">
      <w:pPr>
        <w:pStyle w:val="TH"/>
        <w:rPr>
          <w:ins w:id="14955" w:author="Akimoto Yosuke" w:date="2020-11-14T14:56:00Z"/>
        </w:rPr>
      </w:pPr>
      <w:ins w:id="14956" w:author="Akimoto Yosuke" w:date="2020-11-14T14:56:00Z">
        <w:r w:rsidRPr="007368F9">
          <w:t>Table A.</w:t>
        </w:r>
        <w:r>
          <w:rPr>
            <w:lang w:eastAsia="zh-CN"/>
          </w:rPr>
          <w:t>3</w:t>
        </w:r>
        <w:r w:rsidRPr="007368F9">
          <w:rPr>
            <w:rFonts w:hint="eastAsia"/>
          </w:rPr>
          <w:t xml:space="preserve">: </w:t>
        </w:r>
        <w:r>
          <w:t>Link budget for UMTS voice</w:t>
        </w:r>
      </w:ins>
      <w:ins w:id="14957" w:author="Akimoto Yosuke" w:date="2020-11-14T16:18:00Z">
        <w:r>
          <w:t xml:space="preserve"> uplink</w:t>
        </w:r>
      </w:ins>
    </w:p>
    <w:tbl>
      <w:tblPr>
        <w:tblStyle w:val="a7"/>
        <w:tblW w:w="5000" w:type="pct"/>
        <w:tblLook w:val="04A0" w:firstRow="1" w:lastRow="0" w:firstColumn="1" w:lastColumn="0" w:noHBand="0" w:noVBand="1"/>
      </w:tblPr>
      <w:tblGrid>
        <w:gridCol w:w="8246"/>
        <w:gridCol w:w="1611"/>
      </w:tblGrid>
      <w:tr w:rsidR="00B644C1" w:rsidRPr="00DD747B" w14:paraId="00987A16" w14:textId="77777777" w:rsidTr="00AF0D4C">
        <w:trPr>
          <w:trHeight w:val="560"/>
          <w:ins w:id="14958" w:author="Akimoto Yosuke" w:date="2020-11-14T14:56:00Z"/>
        </w:trPr>
        <w:tc>
          <w:tcPr>
            <w:tcW w:w="4183" w:type="pct"/>
          </w:tcPr>
          <w:p w14:paraId="40F00A16"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4959" w:author="Akimoto Yosuke" w:date="2020-11-14T14:56:00Z"/>
                <w:rFonts w:eastAsia="MS PGothic"/>
                <w:b/>
                <w:bCs/>
                <w:kern w:val="2"/>
                <w:sz w:val="22"/>
                <w:szCs w:val="28"/>
                <w:lang w:val="en-US"/>
              </w:rPr>
            </w:pPr>
            <w:ins w:id="14960" w:author="Akimoto Yosuke" w:date="2020-11-14T14:56:00Z">
              <w:r w:rsidRPr="00886D12">
                <w:rPr>
                  <w:rFonts w:eastAsia="MS PGothic"/>
                  <w:b/>
                  <w:bCs/>
                  <w:kern w:val="2"/>
                  <w:sz w:val="22"/>
                  <w:szCs w:val="28"/>
                  <w:lang w:val="en-US"/>
                </w:rPr>
                <w:t>Transmitter</w:t>
              </w:r>
            </w:ins>
          </w:p>
        </w:tc>
        <w:tc>
          <w:tcPr>
            <w:tcW w:w="817" w:type="pct"/>
            <w:noWrap/>
          </w:tcPr>
          <w:p w14:paraId="53BFCFEC"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4961" w:author="Akimoto Yosuke" w:date="2020-11-14T14:56:00Z"/>
                <w:rFonts w:eastAsia="MS PGothic"/>
                <w:kern w:val="2"/>
                <w:sz w:val="22"/>
                <w:szCs w:val="28"/>
                <w:lang w:val="en-US"/>
              </w:rPr>
            </w:pPr>
            <w:ins w:id="14962" w:author="Akimoto Yosuke" w:date="2020-11-14T14:56:00Z">
              <w:r w:rsidRPr="00886D12">
                <w:rPr>
                  <w:rFonts w:eastAsia="MS PGothic" w:hint="eastAsia"/>
                  <w:kern w:val="2"/>
                  <w:sz w:val="22"/>
                  <w:szCs w:val="28"/>
                  <w:lang w:val="en-US"/>
                </w:rPr>
                <w:t xml:space="preserve">　</w:t>
              </w:r>
            </w:ins>
          </w:p>
        </w:tc>
      </w:tr>
      <w:tr w:rsidR="00B644C1" w:rsidRPr="00DD747B" w14:paraId="52480DFB" w14:textId="77777777" w:rsidTr="00AF0D4C">
        <w:trPr>
          <w:trHeight w:val="560"/>
          <w:ins w:id="14963" w:author="Akimoto Yosuke" w:date="2020-11-14T14:56:00Z"/>
        </w:trPr>
        <w:tc>
          <w:tcPr>
            <w:tcW w:w="4183" w:type="pct"/>
          </w:tcPr>
          <w:p w14:paraId="7490604D"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4964" w:author="Akimoto Yosuke" w:date="2020-11-14T14:56:00Z"/>
                <w:rFonts w:eastAsia="MS PGothic"/>
                <w:kern w:val="2"/>
                <w:sz w:val="22"/>
                <w:szCs w:val="22"/>
                <w:lang w:val="en-US"/>
              </w:rPr>
            </w:pPr>
            <w:ins w:id="14965" w:author="Akimoto Yosuke" w:date="2020-11-14T14:56:00Z">
              <w:r w:rsidRPr="00DD747B">
                <w:rPr>
                  <w:rFonts w:eastAsia="MS PGothic"/>
                  <w:kern w:val="2"/>
                  <w:sz w:val="22"/>
                  <w:szCs w:val="22"/>
                  <w:lang w:val="en-US"/>
                </w:rPr>
                <w:t>(2a) Number of transmit chains modelled in LLS</w:t>
              </w:r>
            </w:ins>
          </w:p>
        </w:tc>
        <w:tc>
          <w:tcPr>
            <w:tcW w:w="817" w:type="pct"/>
            <w:noWrap/>
          </w:tcPr>
          <w:p w14:paraId="61CB60A9"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4966" w:author="Akimoto Yosuke" w:date="2020-11-14T14:56:00Z"/>
                <w:rFonts w:eastAsia="MS PGothic"/>
                <w:kern w:val="2"/>
                <w:sz w:val="22"/>
                <w:szCs w:val="22"/>
                <w:lang w:val="en-US"/>
              </w:rPr>
            </w:pPr>
            <w:ins w:id="14967" w:author="Akimoto Yosuke" w:date="2020-11-14T14:56:00Z">
              <w:r w:rsidRPr="00886D12">
                <w:rPr>
                  <w:rFonts w:eastAsia="MS PGothic"/>
                  <w:kern w:val="2"/>
                  <w:sz w:val="22"/>
                  <w:szCs w:val="22"/>
                  <w:lang w:val="en-US"/>
                </w:rPr>
                <w:t>1</w:t>
              </w:r>
            </w:ins>
          </w:p>
        </w:tc>
      </w:tr>
      <w:tr w:rsidR="00B644C1" w:rsidRPr="00DD747B" w14:paraId="155B7FCD" w14:textId="77777777" w:rsidTr="00AF0D4C">
        <w:trPr>
          <w:trHeight w:val="560"/>
          <w:ins w:id="14968" w:author="Akimoto Yosuke" w:date="2020-11-14T14:56:00Z"/>
        </w:trPr>
        <w:tc>
          <w:tcPr>
            <w:tcW w:w="4183" w:type="pct"/>
          </w:tcPr>
          <w:p w14:paraId="314D472D"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4969" w:author="Akimoto Yosuke" w:date="2020-11-14T14:56:00Z"/>
                <w:rFonts w:eastAsia="MS PGothic"/>
                <w:kern w:val="2"/>
                <w:sz w:val="22"/>
                <w:szCs w:val="22"/>
                <w:lang w:val="en-US"/>
              </w:rPr>
            </w:pPr>
            <w:ins w:id="14970" w:author="Akimoto Yosuke" w:date="2020-11-14T14:56:00Z">
              <w:r w:rsidRPr="00DD747B">
                <w:rPr>
                  <w:rFonts w:eastAsia="MS PGothic"/>
                  <w:kern w:val="2"/>
                  <w:sz w:val="22"/>
                  <w:szCs w:val="22"/>
                  <w:lang w:val="en-US"/>
                </w:rPr>
                <w:t xml:space="preserve">(3) Total transmit power (dBm) </w:t>
              </w:r>
              <w:r w:rsidRPr="00DD747B">
                <w:rPr>
                  <w:rFonts w:eastAsia="MS PGothic"/>
                  <w:strike/>
                  <w:kern w:val="2"/>
                  <w:sz w:val="22"/>
                  <w:szCs w:val="22"/>
                  <w:lang w:val="en-US"/>
                </w:rPr>
                <w:br/>
              </w:r>
              <w:r w:rsidRPr="00DD747B">
                <w:rPr>
                  <w:rFonts w:eastAsia="MS PGothic"/>
                  <w:kern w:val="2"/>
                  <w:sz w:val="22"/>
                  <w:szCs w:val="22"/>
                  <w:lang w:val="en-US"/>
                </w:rPr>
                <w:t xml:space="preserve">Note: total transmit power for system bandwidth </w:t>
              </w:r>
            </w:ins>
          </w:p>
        </w:tc>
        <w:tc>
          <w:tcPr>
            <w:tcW w:w="817" w:type="pct"/>
            <w:noWrap/>
          </w:tcPr>
          <w:p w14:paraId="7CB05FE3"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4971" w:author="Akimoto Yosuke" w:date="2020-11-14T14:56:00Z"/>
                <w:rFonts w:eastAsia="MS PGothic"/>
                <w:kern w:val="2"/>
                <w:sz w:val="22"/>
                <w:szCs w:val="22"/>
                <w:lang w:val="en-US"/>
              </w:rPr>
            </w:pPr>
            <w:ins w:id="14972" w:author="Akimoto Yosuke" w:date="2020-11-14T14:56:00Z">
              <w:r w:rsidRPr="00886D12">
                <w:rPr>
                  <w:rFonts w:eastAsia="MS PGothic"/>
                  <w:kern w:val="2"/>
                  <w:sz w:val="22"/>
                  <w:szCs w:val="22"/>
                  <w:lang w:val="en-US"/>
                </w:rPr>
                <w:t>23</w:t>
              </w:r>
            </w:ins>
          </w:p>
        </w:tc>
      </w:tr>
      <w:tr w:rsidR="00B644C1" w:rsidRPr="00DD747B" w14:paraId="1B256895" w14:textId="77777777" w:rsidTr="00AF0D4C">
        <w:trPr>
          <w:trHeight w:val="560"/>
          <w:ins w:id="14973" w:author="Akimoto Yosuke" w:date="2020-11-14T14:56:00Z"/>
        </w:trPr>
        <w:tc>
          <w:tcPr>
            <w:tcW w:w="4183" w:type="pct"/>
          </w:tcPr>
          <w:p w14:paraId="7242AA85"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4974" w:author="Akimoto Yosuke" w:date="2020-11-14T14:56:00Z"/>
                <w:rFonts w:eastAsia="MS PGothic"/>
                <w:kern w:val="2"/>
                <w:sz w:val="22"/>
                <w:szCs w:val="22"/>
                <w:lang w:val="en-US"/>
              </w:rPr>
            </w:pPr>
            <w:ins w:id="14975" w:author="Akimoto Yosuke" w:date="2020-11-14T14:56:00Z">
              <w:r w:rsidRPr="00DD747B">
                <w:rPr>
                  <w:rFonts w:eastAsia="MS PGothic"/>
                  <w:kern w:val="2"/>
                  <w:sz w:val="22"/>
                  <w:szCs w:val="22"/>
                  <w:lang w:val="en-US"/>
                </w:rPr>
                <w:t>(3a) System bandwidth for downlink, or occupied bandwidth for uplink (Hz)</w:t>
              </w:r>
            </w:ins>
          </w:p>
        </w:tc>
        <w:tc>
          <w:tcPr>
            <w:tcW w:w="817" w:type="pct"/>
            <w:noWrap/>
          </w:tcPr>
          <w:p w14:paraId="0294A25D"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4976" w:author="Akimoto Yosuke" w:date="2020-11-14T14:56:00Z"/>
                <w:rFonts w:eastAsia="MS PGothic"/>
                <w:kern w:val="2"/>
                <w:sz w:val="22"/>
                <w:szCs w:val="22"/>
                <w:lang w:val="en-US"/>
              </w:rPr>
            </w:pPr>
            <w:ins w:id="14977" w:author="Akimoto Yosuke" w:date="2020-11-14T14:56:00Z">
              <w:r w:rsidRPr="00886D12">
                <w:rPr>
                  <w:rFonts w:eastAsia="MS PGothic"/>
                  <w:kern w:val="2"/>
                  <w:sz w:val="22"/>
                  <w:szCs w:val="22"/>
                  <w:lang w:val="en-US"/>
                </w:rPr>
                <w:t>3840000</w:t>
              </w:r>
            </w:ins>
          </w:p>
        </w:tc>
      </w:tr>
      <w:tr w:rsidR="00B644C1" w:rsidRPr="00DD747B" w14:paraId="7F2A063D" w14:textId="77777777" w:rsidTr="00AF0D4C">
        <w:trPr>
          <w:trHeight w:val="2700"/>
          <w:ins w:id="14978" w:author="Akimoto Yosuke" w:date="2020-11-14T14:56:00Z"/>
        </w:trPr>
        <w:tc>
          <w:tcPr>
            <w:tcW w:w="4183" w:type="pct"/>
          </w:tcPr>
          <w:p w14:paraId="0529E8B6"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4979" w:author="Akimoto Yosuke" w:date="2020-11-14T14:56:00Z"/>
                <w:rFonts w:eastAsia="MS PGothic"/>
                <w:kern w:val="2"/>
                <w:sz w:val="22"/>
                <w:szCs w:val="22"/>
                <w:lang w:val="en-US"/>
              </w:rPr>
            </w:pPr>
            <w:ins w:id="14980" w:author="Akimoto Yosuke" w:date="2020-11-14T14:56:00Z">
              <w:r w:rsidRPr="00DD747B">
                <w:rPr>
                  <w:rFonts w:eastAsia="MS PGothic"/>
                  <w:kern w:val="2"/>
                  <w:sz w:val="22"/>
                  <w:szCs w:val="22"/>
                  <w:lang w:val="en-US"/>
                </w:rPr>
                <w:t xml:space="preserve">(3b) Power Spectrum Density = (3) - 10 log( (3a) / 1000000 )  (dBm/MHz) </w:t>
              </w:r>
              <w:r w:rsidRPr="00DD747B">
                <w:rPr>
                  <w:rFonts w:eastAsia="MS PGothic"/>
                  <w:kern w:val="2"/>
                  <w:sz w:val="22"/>
                  <w:szCs w:val="22"/>
                  <w:lang w:val="en-US"/>
                </w:rPr>
                <w:br/>
                <w:t xml:space="preserve">Note: For FR1 downlink, (3b) should satisfy the following: </w:t>
              </w:r>
              <w:r w:rsidRPr="00DD747B">
                <w:rPr>
                  <w:rFonts w:eastAsia="MS PGothic"/>
                  <w:kern w:val="2"/>
                  <w:sz w:val="22"/>
                  <w:szCs w:val="22"/>
                  <w:lang w:val="en-US"/>
                </w:rPr>
                <w:br/>
                <w:t xml:space="preserve">  For 4GHz frequency, 24 and 33</w:t>
              </w:r>
              <w:r w:rsidRPr="00DD747B">
                <w:rPr>
                  <w:rFonts w:eastAsia="MS PGothic"/>
                  <w:kern w:val="2"/>
                  <w:sz w:val="22"/>
                  <w:szCs w:val="22"/>
                  <w:lang w:val="en-US"/>
                </w:rPr>
                <w:br/>
                <w:t xml:space="preserve">  For 2.6 GHz frequency, 33</w:t>
              </w:r>
              <w:r w:rsidRPr="00DD747B">
                <w:rPr>
                  <w:rFonts w:eastAsia="MS PGothic"/>
                  <w:kern w:val="2"/>
                  <w:sz w:val="22"/>
                  <w:szCs w:val="22"/>
                  <w:lang w:val="en-US"/>
                </w:rPr>
                <w:br/>
                <w:t xml:space="preserve">  For 700MH and 2GHz frequency, 36</w:t>
              </w:r>
              <w:r w:rsidRPr="00DD747B">
                <w:rPr>
                  <w:rFonts w:eastAsia="MS PGothic"/>
                  <w:kern w:val="2"/>
                  <w:sz w:val="22"/>
                  <w:szCs w:val="22"/>
                  <w:lang w:val="en-US"/>
                </w:rPr>
                <w:br/>
                <w:t>Note: For FR2 downlink, the following should be satisfied:</w:t>
              </w:r>
              <w:r w:rsidRPr="00DD747B">
                <w:rPr>
                  <w:rFonts w:eastAsia="MS PGothic"/>
                  <w:kern w:val="2"/>
                  <w:sz w:val="22"/>
                  <w:szCs w:val="22"/>
                  <w:lang w:val="en-US"/>
                </w:rPr>
                <w:br/>
                <w:t xml:space="preserve">  40 dBm for 100 MHz Urban scenario,</w:t>
              </w:r>
              <w:r w:rsidRPr="00DD747B">
                <w:rPr>
                  <w:rFonts w:eastAsia="MS PGothic"/>
                  <w:kern w:val="2"/>
                  <w:sz w:val="22"/>
                  <w:szCs w:val="22"/>
                  <w:lang w:val="en-US"/>
                </w:rPr>
                <w:br/>
                <w:t xml:space="preserve">  23 dBm for 100 MHz Indoor scenario.</w:t>
              </w:r>
              <w:r w:rsidRPr="00DD747B">
                <w:rPr>
                  <w:rFonts w:eastAsia="MS PGothic"/>
                  <w:kern w:val="2"/>
                  <w:sz w:val="22"/>
                  <w:szCs w:val="22"/>
                  <w:lang w:val="en-US"/>
                </w:rPr>
                <w:br/>
                <w:t>Note: no PSD constraint for uplink</w:t>
              </w:r>
            </w:ins>
          </w:p>
        </w:tc>
        <w:tc>
          <w:tcPr>
            <w:tcW w:w="817" w:type="pct"/>
            <w:noWrap/>
          </w:tcPr>
          <w:p w14:paraId="33D14AA9"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4981" w:author="Akimoto Yosuke" w:date="2020-11-14T14:56:00Z"/>
                <w:rFonts w:eastAsia="MS PGothic"/>
                <w:kern w:val="2"/>
                <w:sz w:val="22"/>
                <w:szCs w:val="22"/>
                <w:lang w:val="en-US"/>
              </w:rPr>
            </w:pPr>
            <w:ins w:id="14982" w:author="Akimoto Yosuke" w:date="2020-11-14T14:56:00Z">
              <w:r w:rsidRPr="00886D12">
                <w:rPr>
                  <w:rFonts w:eastAsia="MS PGothic"/>
                  <w:kern w:val="2"/>
                  <w:sz w:val="22"/>
                  <w:szCs w:val="22"/>
                  <w:lang w:val="en-US"/>
                </w:rPr>
                <w:t xml:space="preserve">17.16 </w:t>
              </w:r>
            </w:ins>
          </w:p>
        </w:tc>
      </w:tr>
      <w:tr w:rsidR="00B644C1" w:rsidRPr="00DD747B" w14:paraId="009A8F30" w14:textId="77777777" w:rsidTr="00AF0D4C">
        <w:trPr>
          <w:trHeight w:val="900"/>
          <w:ins w:id="14983" w:author="Akimoto Yosuke" w:date="2020-11-14T14:56:00Z"/>
        </w:trPr>
        <w:tc>
          <w:tcPr>
            <w:tcW w:w="4183" w:type="pct"/>
          </w:tcPr>
          <w:p w14:paraId="0A3E51FE"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4984" w:author="Akimoto Yosuke" w:date="2020-11-14T14:56:00Z"/>
                <w:rFonts w:eastAsia="MS PGothic"/>
                <w:kern w:val="2"/>
                <w:sz w:val="22"/>
                <w:szCs w:val="22"/>
                <w:lang w:val="en-US"/>
              </w:rPr>
            </w:pPr>
            <w:ins w:id="14985" w:author="Akimoto Yosuke" w:date="2020-11-14T14:56:00Z">
              <w:r w:rsidRPr="00DD747B">
                <w:rPr>
                  <w:rFonts w:eastAsia="MS PGothic"/>
                  <w:kern w:val="2"/>
                  <w:sz w:val="22"/>
                  <w:szCs w:val="22"/>
                  <w:lang w:val="en-US"/>
                </w:rPr>
                <w:t>(3c) bandwidth used for the evaluated channel  (Hz)</w:t>
              </w:r>
              <w:r w:rsidRPr="00DD747B">
                <w:rPr>
                  <w:rFonts w:eastAsia="MS PGothic"/>
                  <w:kern w:val="2"/>
                  <w:sz w:val="22"/>
                  <w:szCs w:val="22"/>
                  <w:lang w:val="en-US"/>
                </w:rPr>
                <w:br/>
                <w:t>Note: (3c) is identical to the number of PRBs assigned to the channel evaluated.</w:t>
              </w:r>
              <w:r w:rsidRPr="00DD747B">
                <w:rPr>
                  <w:rFonts w:eastAsia="MS PGothic"/>
                  <w:kern w:val="2"/>
                  <w:sz w:val="22"/>
                  <w:szCs w:val="22"/>
                  <w:lang w:val="en-US"/>
                </w:rPr>
                <w:br/>
                <w:t xml:space="preserve">          for uplink, (3a) = (3c) </w:t>
              </w:r>
            </w:ins>
          </w:p>
        </w:tc>
        <w:tc>
          <w:tcPr>
            <w:tcW w:w="817" w:type="pct"/>
            <w:noWrap/>
          </w:tcPr>
          <w:p w14:paraId="13DC2C42"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4986" w:author="Akimoto Yosuke" w:date="2020-11-14T14:56:00Z"/>
                <w:rFonts w:eastAsia="MS PGothic"/>
                <w:kern w:val="2"/>
                <w:sz w:val="22"/>
                <w:szCs w:val="22"/>
                <w:lang w:val="en-US"/>
              </w:rPr>
            </w:pPr>
            <w:ins w:id="14987" w:author="Akimoto Yosuke" w:date="2020-11-14T14:56:00Z">
              <w:r w:rsidRPr="00886D12">
                <w:rPr>
                  <w:rFonts w:eastAsia="MS PGothic"/>
                  <w:kern w:val="2"/>
                  <w:sz w:val="22"/>
                  <w:szCs w:val="22"/>
                  <w:lang w:val="en-US"/>
                </w:rPr>
                <w:t>3840000</w:t>
              </w:r>
            </w:ins>
          </w:p>
        </w:tc>
      </w:tr>
      <w:tr w:rsidR="00B644C1" w:rsidRPr="00DD747B" w14:paraId="5902ECC5" w14:textId="77777777" w:rsidTr="00AF0D4C">
        <w:trPr>
          <w:trHeight w:val="560"/>
          <w:ins w:id="14988" w:author="Akimoto Yosuke" w:date="2020-11-14T14:56:00Z"/>
        </w:trPr>
        <w:tc>
          <w:tcPr>
            <w:tcW w:w="4183" w:type="pct"/>
          </w:tcPr>
          <w:p w14:paraId="4473C22F"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4989" w:author="Akimoto Yosuke" w:date="2020-11-14T14:56:00Z"/>
                <w:rFonts w:eastAsia="MS PGothic"/>
                <w:kern w:val="2"/>
                <w:sz w:val="22"/>
                <w:szCs w:val="22"/>
                <w:lang w:val="en-US"/>
              </w:rPr>
            </w:pPr>
            <w:ins w:id="14990" w:author="Akimoto Yosuke" w:date="2020-11-14T14:56:00Z">
              <w:r w:rsidRPr="00DD747B">
                <w:rPr>
                  <w:rFonts w:eastAsia="MS PGothic"/>
                  <w:kern w:val="2"/>
                  <w:sz w:val="22"/>
                  <w:szCs w:val="22"/>
                  <w:lang w:val="en-US"/>
                </w:rPr>
                <w:t>(3bis) Total transmit power for occupied bandwidth    =  (3b) + 10 log ( (3c) / 1000000 ) (dBm)</w:t>
              </w:r>
            </w:ins>
          </w:p>
        </w:tc>
        <w:tc>
          <w:tcPr>
            <w:tcW w:w="817" w:type="pct"/>
            <w:noWrap/>
          </w:tcPr>
          <w:p w14:paraId="27ED6330"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4991" w:author="Akimoto Yosuke" w:date="2020-11-14T14:56:00Z"/>
                <w:rFonts w:eastAsia="MS PGothic"/>
                <w:kern w:val="2"/>
                <w:sz w:val="22"/>
                <w:szCs w:val="22"/>
                <w:lang w:val="en-US"/>
              </w:rPr>
            </w:pPr>
            <w:ins w:id="14992" w:author="Akimoto Yosuke" w:date="2020-11-14T14:56:00Z">
              <w:r w:rsidRPr="00886D12">
                <w:rPr>
                  <w:rFonts w:eastAsia="MS PGothic"/>
                  <w:kern w:val="2"/>
                  <w:sz w:val="22"/>
                  <w:szCs w:val="22"/>
                  <w:lang w:val="en-US"/>
                </w:rPr>
                <w:t xml:space="preserve">23.00 </w:t>
              </w:r>
            </w:ins>
          </w:p>
        </w:tc>
      </w:tr>
      <w:tr w:rsidR="00B644C1" w:rsidRPr="00DD747B" w14:paraId="6EFAD4CA" w14:textId="77777777" w:rsidTr="00AF0D4C">
        <w:trPr>
          <w:trHeight w:val="560"/>
          <w:ins w:id="14993" w:author="Akimoto Yosuke" w:date="2020-11-14T14:56:00Z"/>
        </w:trPr>
        <w:tc>
          <w:tcPr>
            <w:tcW w:w="4183" w:type="pct"/>
          </w:tcPr>
          <w:p w14:paraId="60423494"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4994" w:author="Akimoto Yosuke" w:date="2020-11-14T14:56:00Z"/>
                <w:rFonts w:eastAsia="MS PGothic"/>
                <w:kern w:val="2"/>
                <w:sz w:val="22"/>
                <w:szCs w:val="22"/>
                <w:lang w:val="en-US"/>
              </w:rPr>
            </w:pPr>
            <w:ins w:id="14995" w:author="Akimoto Yosuke" w:date="2020-11-14T14:56:00Z">
              <w:r w:rsidRPr="00DD747B">
                <w:rPr>
                  <w:rFonts w:eastAsia="MS PGothic"/>
                  <w:kern w:val="2"/>
                  <w:sz w:val="22"/>
                  <w:szCs w:val="22"/>
                  <w:lang w:val="en-US"/>
                </w:rPr>
                <w:t>(5) total antenna gain at antenna gain component 2  of transmitter = (5a) - (5b)  (dB)</w:t>
              </w:r>
              <w:r w:rsidRPr="00DD747B">
                <w:rPr>
                  <w:rFonts w:eastAsia="MS PGothic"/>
                  <w:kern w:val="2"/>
                  <w:sz w:val="22"/>
                  <w:szCs w:val="22"/>
                  <w:lang w:val="en-US"/>
                </w:rPr>
                <w:br/>
                <w:t>Note: zero for uplink</w:t>
              </w:r>
            </w:ins>
          </w:p>
        </w:tc>
        <w:tc>
          <w:tcPr>
            <w:tcW w:w="817" w:type="pct"/>
            <w:noWrap/>
          </w:tcPr>
          <w:p w14:paraId="66E80AFF"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4996" w:author="Akimoto Yosuke" w:date="2020-11-14T14:56:00Z"/>
                <w:rFonts w:eastAsia="MS PGothic"/>
                <w:kern w:val="2"/>
                <w:sz w:val="22"/>
                <w:szCs w:val="22"/>
                <w:lang w:val="en-US"/>
              </w:rPr>
            </w:pPr>
            <w:ins w:id="14997" w:author="Akimoto Yosuke" w:date="2020-11-14T14:56:00Z">
              <w:r w:rsidRPr="00886D12">
                <w:rPr>
                  <w:rFonts w:eastAsia="MS PGothic"/>
                  <w:kern w:val="2"/>
                  <w:sz w:val="22"/>
                  <w:szCs w:val="22"/>
                  <w:lang w:val="en-US"/>
                </w:rPr>
                <w:t>0</w:t>
              </w:r>
            </w:ins>
          </w:p>
        </w:tc>
      </w:tr>
      <w:tr w:rsidR="00B644C1" w:rsidRPr="00DD747B" w14:paraId="159784DA" w14:textId="77777777" w:rsidTr="00AF0D4C">
        <w:trPr>
          <w:trHeight w:val="560"/>
          <w:ins w:id="14998" w:author="Akimoto Yosuke" w:date="2020-11-14T14:56:00Z"/>
        </w:trPr>
        <w:tc>
          <w:tcPr>
            <w:tcW w:w="4183" w:type="pct"/>
          </w:tcPr>
          <w:p w14:paraId="27C248C3" w14:textId="77777777" w:rsidR="00B644C1" w:rsidRPr="00DD747B" w:rsidRDefault="00B644C1" w:rsidP="00AF0D4C">
            <w:pPr>
              <w:spacing w:line="240" w:lineRule="atLeast"/>
              <w:rPr>
                <w:ins w:id="14999" w:author="Akimoto Yosuke" w:date="2020-11-14T14:56:00Z"/>
                <w:rFonts w:eastAsia="MS PGothic"/>
                <w:kern w:val="2"/>
                <w:sz w:val="22"/>
                <w:szCs w:val="22"/>
                <w:lang w:val="en-US"/>
              </w:rPr>
            </w:pPr>
            <w:ins w:id="15000" w:author="Akimoto Yosuke" w:date="2020-11-14T14:56:00Z">
              <w:r w:rsidRPr="00DD747B">
                <w:rPr>
                  <w:rFonts w:eastAsia="MS PGothic"/>
                  <w:kern w:val="2"/>
                  <w:sz w:val="22"/>
                  <w:szCs w:val="22"/>
                  <w:lang w:val="en-US"/>
                </w:rPr>
                <w:t>(5a) antenna gain at antenna gain component 2 of transmitter = 10 log( (2)/(2a)) (dB)</w:t>
              </w:r>
              <w:r w:rsidRPr="00DD747B">
                <w:rPr>
                  <w:rFonts w:eastAsia="MS PGothic"/>
                  <w:kern w:val="2"/>
                  <w:sz w:val="22"/>
                  <w:szCs w:val="22"/>
                  <w:lang w:val="en-US"/>
                </w:rPr>
                <w:br/>
                <w:t>Note: zero for uplink</w:t>
              </w:r>
            </w:ins>
          </w:p>
        </w:tc>
        <w:tc>
          <w:tcPr>
            <w:tcW w:w="817" w:type="pct"/>
            <w:noWrap/>
          </w:tcPr>
          <w:p w14:paraId="636E3296"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01" w:author="Akimoto Yosuke" w:date="2020-11-14T14:56:00Z"/>
                <w:rFonts w:eastAsia="MS PGothic"/>
                <w:kern w:val="2"/>
                <w:sz w:val="22"/>
                <w:szCs w:val="22"/>
                <w:lang w:val="en-US"/>
              </w:rPr>
            </w:pPr>
            <w:ins w:id="15002" w:author="Akimoto Yosuke" w:date="2020-11-14T14:56:00Z">
              <w:r w:rsidRPr="00886D12">
                <w:rPr>
                  <w:rFonts w:eastAsia="MS PGothic"/>
                  <w:kern w:val="2"/>
                  <w:sz w:val="22"/>
                  <w:szCs w:val="22"/>
                  <w:lang w:val="en-US"/>
                </w:rPr>
                <w:t>0</w:t>
              </w:r>
            </w:ins>
          </w:p>
        </w:tc>
      </w:tr>
      <w:tr w:rsidR="00B644C1" w:rsidRPr="00DD747B" w14:paraId="57D35CE6" w14:textId="77777777" w:rsidTr="00AF0D4C">
        <w:trPr>
          <w:trHeight w:val="560"/>
          <w:ins w:id="15003" w:author="Akimoto Yosuke" w:date="2020-11-14T14:56:00Z"/>
        </w:trPr>
        <w:tc>
          <w:tcPr>
            <w:tcW w:w="4183" w:type="pct"/>
          </w:tcPr>
          <w:p w14:paraId="70D0694C"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04" w:author="Akimoto Yosuke" w:date="2020-11-14T14:56:00Z"/>
                <w:rFonts w:eastAsia="MS PGothic"/>
                <w:kern w:val="2"/>
                <w:sz w:val="22"/>
                <w:szCs w:val="22"/>
                <w:lang w:val="en-US"/>
              </w:rPr>
            </w:pPr>
            <w:ins w:id="15005" w:author="Akimoto Yosuke" w:date="2020-11-14T14:56:00Z">
              <w:r w:rsidRPr="00DD747B">
                <w:rPr>
                  <w:rFonts w:eastAsia="MS PGothic"/>
                  <w:kern w:val="2"/>
                  <w:sz w:val="22"/>
                  <w:szCs w:val="22"/>
                  <w:lang w:val="en-US"/>
                </w:rPr>
                <w:lastRenderedPageBreak/>
                <w:t>(5b) antena gain correction factor at antenna gain component 2 of transmitter (dB)</w:t>
              </w:r>
              <w:r w:rsidRPr="00886D12">
                <w:rPr>
                  <w:rFonts w:eastAsia="MS PGothic"/>
                  <w:kern w:val="2"/>
                  <w:sz w:val="22"/>
                  <w:szCs w:val="22"/>
                  <w:lang w:val="en-US"/>
                </w:rPr>
                <w:br/>
                <w:t>Note: zero for uplink</w:t>
              </w:r>
            </w:ins>
          </w:p>
        </w:tc>
        <w:tc>
          <w:tcPr>
            <w:tcW w:w="817" w:type="pct"/>
            <w:noWrap/>
          </w:tcPr>
          <w:p w14:paraId="06647B1B"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06" w:author="Akimoto Yosuke" w:date="2020-11-14T14:56:00Z"/>
                <w:rFonts w:eastAsia="MS PGothic"/>
                <w:kern w:val="2"/>
                <w:sz w:val="22"/>
                <w:szCs w:val="22"/>
                <w:lang w:val="en-US"/>
              </w:rPr>
            </w:pPr>
            <w:ins w:id="15007" w:author="Akimoto Yosuke" w:date="2020-11-14T14:56:00Z">
              <w:r w:rsidRPr="00886D12">
                <w:rPr>
                  <w:rFonts w:eastAsia="MS PGothic"/>
                  <w:kern w:val="2"/>
                  <w:sz w:val="22"/>
                  <w:szCs w:val="22"/>
                  <w:lang w:val="en-US"/>
                </w:rPr>
                <w:t>0</w:t>
              </w:r>
            </w:ins>
          </w:p>
        </w:tc>
      </w:tr>
      <w:tr w:rsidR="00B644C1" w:rsidRPr="00DD747B" w14:paraId="1079BBFD" w14:textId="77777777" w:rsidTr="00AF0D4C">
        <w:trPr>
          <w:trHeight w:val="560"/>
          <w:ins w:id="15008" w:author="Akimoto Yosuke" w:date="2020-11-14T14:56:00Z"/>
        </w:trPr>
        <w:tc>
          <w:tcPr>
            <w:tcW w:w="4183" w:type="pct"/>
          </w:tcPr>
          <w:p w14:paraId="629FD631"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09" w:author="Akimoto Yosuke" w:date="2020-11-14T14:56:00Z"/>
                <w:rFonts w:eastAsia="MS PGothic"/>
                <w:b/>
                <w:bCs/>
                <w:kern w:val="2"/>
                <w:sz w:val="22"/>
                <w:szCs w:val="28"/>
                <w:lang w:val="en-US"/>
              </w:rPr>
            </w:pPr>
            <w:ins w:id="15010" w:author="Akimoto Yosuke" w:date="2020-11-14T14:56:00Z">
              <w:r w:rsidRPr="00886D12">
                <w:rPr>
                  <w:rFonts w:eastAsia="MS PGothic"/>
                  <w:b/>
                  <w:bCs/>
                  <w:kern w:val="2"/>
                  <w:sz w:val="22"/>
                  <w:szCs w:val="28"/>
                  <w:lang w:val="en-US"/>
                </w:rPr>
                <w:t>Receiver</w:t>
              </w:r>
            </w:ins>
          </w:p>
        </w:tc>
        <w:tc>
          <w:tcPr>
            <w:tcW w:w="817" w:type="pct"/>
            <w:noWrap/>
          </w:tcPr>
          <w:p w14:paraId="28E9128F"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11" w:author="Akimoto Yosuke" w:date="2020-11-14T14:56:00Z"/>
                <w:rFonts w:eastAsia="MS PGothic"/>
                <w:kern w:val="2"/>
                <w:sz w:val="22"/>
                <w:szCs w:val="28"/>
                <w:lang w:val="en-US"/>
              </w:rPr>
            </w:pPr>
            <w:ins w:id="15012" w:author="Akimoto Yosuke" w:date="2020-11-14T14:56:00Z">
              <w:r w:rsidRPr="00886D12">
                <w:rPr>
                  <w:rFonts w:eastAsia="MS PGothic" w:hint="eastAsia"/>
                  <w:kern w:val="2"/>
                  <w:sz w:val="22"/>
                  <w:szCs w:val="28"/>
                  <w:lang w:val="en-US"/>
                </w:rPr>
                <w:t xml:space="preserve">　</w:t>
              </w:r>
            </w:ins>
          </w:p>
        </w:tc>
      </w:tr>
      <w:tr w:rsidR="00B644C1" w:rsidRPr="00DD747B" w14:paraId="7632F98A" w14:textId="77777777" w:rsidTr="00AF0D4C">
        <w:trPr>
          <w:trHeight w:val="560"/>
          <w:ins w:id="15013" w:author="Akimoto Yosuke" w:date="2020-11-14T14:56:00Z"/>
        </w:trPr>
        <w:tc>
          <w:tcPr>
            <w:tcW w:w="4183" w:type="pct"/>
          </w:tcPr>
          <w:p w14:paraId="292D89B1"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14" w:author="Akimoto Yosuke" w:date="2020-11-14T14:56:00Z"/>
                <w:rFonts w:eastAsia="MS PGothic"/>
                <w:kern w:val="2"/>
                <w:sz w:val="22"/>
                <w:szCs w:val="22"/>
                <w:lang w:val="en-US"/>
              </w:rPr>
            </w:pPr>
            <w:ins w:id="15015" w:author="Akimoto Yosuke" w:date="2020-11-14T14:56:00Z">
              <w:r>
                <w:rPr>
                  <w:rFonts w:eastAsia="MS PGothic"/>
                  <w:kern w:val="2"/>
                  <w:sz w:val="22"/>
                  <w:szCs w:val="22"/>
                  <w:lang w:val="en-US"/>
                </w:rPr>
                <w:t xml:space="preserve">(10a) Number of </w:t>
              </w:r>
              <w:r w:rsidRPr="00DD747B">
                <w:rPr>
                  <w:rFonts w:eastAsia="MS PGothic"/>
                  <w:kern w:val="2"/>
                  <w:sz w:val="22"/>
                  <w:szCs w:val="22"/>
                  <w:lang w:val="en-US"/>
                </w:rPr>
                <w:t>receive TxRUs</w:t>
              </w:r>
              <w:r w:rsidRPr="00886D12">
                <w:rPr>
                  <w:rFonts w:eastAsia="MS PGothic"/>
                  <w:kern w:val="2"/>
                  <w:sz w:val="22"/>
                  <w:szCs w:val="22"/>
                  <w:lang w:val="en-US"/>
                </w:rPr>
                <w:br/>
                <w:t>Note: this row is void (empty) for downlink</w:t>
              </w:r>
            </w:ins>
          </w:p>
        </w:tc>
        <w:tc>
          <w:tcPr>
            <w:tcW w:w="817" w:type="pct"/>
            <w:noWrap/>
          </w:tcPr>
          <w:p w14:paraId="5308084B"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16" w:author="Akimoto Yosuke" w:date="2020-11-14T14:56:00Z"/>
                <w:rFonts w:eastAsia="MS PGothic"/>
                <w:kern w:val="2"/>
                <w:sz w:val="22"/>
                <w:szCs w:val="22"/>
                <w:lang w:val="en-US"/>
              </w:rPr>
            </w:pPr>
            <w:ins w:id="15017" w:author="Akimoto Yosuke" w:date="2020-11-14T14:56:00Z">
              <w:r w:rsidRPr="00886D12">
                <w:rPr>
                  <w:rFonts w:eastAsia="MS PGothic"/>
                  <w:kern w:val="2"/>
                  <w:sz w:val="22"/>
                  <w:szCs w:val="22"/>
                  <w:lang w:val="en-US"/>
                </w:rPr>
                <w:t>2</w:t>
              </w:r>
            </w:ins>
          </w:p>
        </w:tc>
      </w:tr>
      <w:tr w:rsidR="00B644C1" w:rsidRPr="00DD747B" w14:paraId="4F883806" w14:textId="77777777" w:rsidTr="00AF0D4C">
        <w:trPr>
          <w:trHeight w:val="560"/>
          <w:ins w:id="15018" w:author="Akimoto Yosuke" w:date="2020-11-14T14:56:00Z"/>
        </w:trPr>
        <w:tc>
          <w:tcPr>
            <w:tcW w:w="4183" w:type="pct"/>
          </w:tcPr>
          <w:p w14:paraId="1C9C0A3D"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19" w:author="Akimoto Yosuke" w:date="2020-11-14T14:56:00Z"/>
                <w:rFonts w:eastAsia="MS PGothic"/>
                <w:kern w:val="2"/>
                <w:sz w:val="22"/>
                <w:szCs w:val="22"/>
                <w:lang w:val="en-US"/>
              </w:rPr>
            </w:pPr>
            <w:ins w:id="15020" w:author="Akimoto Yosuke" w:date="2020-11-14T14:56:00Z">
              <w:r w:rsidRPr="00DD747B">
                <w:rPr>
                  <w:rFonts w:eastAsia="MS PGothic"/>
                  <w:kern w:val="2"/>
                  <w:sz w:val="22"/>
                  <w:szCs w:val="22"/>
                  <w:lang w:val="en-US"/>
                </w:rPr>
                <w:t>(10b) Number of receive chains modelled in LLS</w:t>
              </w:r>
            </w:ins>
          </w:p>
        </w:tc>
        <w:tc>
          <w:tcPr>
            <w:tcW w:w="817" w:type="pct"/>
            <w:noWrap/>
          </w:tcPr>
          <w:p w14:paraId="2941773D"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21" w:author="Akimoto Yosuke" w:date="2020-11-14T14:56:00Z"/>
                <w:rFonts w:eastAsia="MS PGothic"/>
                <w:kern w:val="2"/>
                <w:sz w:val="22"/>
                <w:szCs w:val="22"/>
                <w:lang w:val="en-US"/>
              </w:rPr>
            </w:pPr>
            <w:ins w:id="15022" w:author="Akimoto Yosuke" w:date="2020-11-14T14:56:00Z">
              <w:r w:rsidRPr="00886D12">
                <w:rPr>
                  <w:rFonts w:eastAsia="MS PGothic"/>
                  <w:kern w:val="2"/>
                  <w:sz w:val="22"/>
                  <w:szCs w:val="22"/>
                  <w:lang w:val="en-US"/>
                </w:rPr>
                <w:t>2</w:t>
              </w:r>
            </w:ins>
          </w:p>
        </w:tc>
      </w:tr>
      <w:tr w:rsidR="00B644C1" w:rsidRPr="00DD747B" w14:paraId="207E45F7" w14:textId="77777777" w:rsidTr="00AF0D4C">
        <w:trPr>
          <w:trHeight w:val="560"/>
          <w:ins w:id="15023" w:author="Akimoto Yosuke" w:date="2020-11-14T14:56:00Z"/>
        </w:trPr>
        <w:tc>
          <w:tcPr>
            <w:tcW w:w="4183" w:type="pct"/>
          </w:tcPr>
          <w:p w14:paraId="37DA285B"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24" w:author="Akimoto Yosuke" w:date="2020-11-14T14:56:00Z"/>
                <w:rFonts w:eastAsia="MS PGothic"/>
                <w:kern w:val="2"/>
                <w:sz w:val="22"/>
                <w:szCs w:val="22"/>
                <w:lang w:val="en-US"/>
              </w:rPr>
            </w:pPr>
            <w:ins w:id="15025" w:author="Akimoto Yosuke" w:date="2020-11-14T14:56:00Z">
              <w:r w:rsidRPr="00DD747B">
                <w:rPr>
                  <w:rFonts w:eastAsia="MS PGothic"/>
                  <w:kern w:val="2"/>
                  <w:sz w:val="22"/>
                  <w:szCs w:val="22"/>
                  <w:lang w:val="en-US"/>
                </w:rPr>
                <w:t>(11bis) total antenna gain at antenna gain component 2  of receiver = (11bis-a) - (11bis-b) (dB)</w:t>
              </w:r>
              <w:r w:rsidRPr="00DD747B">
                <w:rPr>
                  <w:rFonts w:eastAsia="MS PGothic"/>
                  <w:kern w:val="2"/>
                  <w:sz w:val="22"/>
                  <w:szCs w:val="22"/>
                  <w:lang w:val="en-US"/>
                </w:rPr>
                <w:br/>
                <w:t>Note: zero for downlink</w:t>
              </w:r>
            </w:ins>
          </w:p>
        </w:tc>
        <w:tc>
          <w:tcPr>
            <w:tcW w:w="817" w:type="pct"/>
            <w:noWrap/>
          </w:tcPr>
          <w:p w14:paraId="474AED4C"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26" w:author="Akimoto Yosuke" w:date="2020-11-14T14:56:00Z"/>
                <w:rFonts w:eastAsia="MS PGothic"/>
                <w:kern w:val="2"/>
                <w:sz w:val="22"/>
                <w:szCs w:val="22"/>
                <w:lang w:val="en-US"/>
              </w:rPr>
            </w:pPr>
            <w:ins w:id="15027" w:author="Akimoto Yosuke" w:date="2020-11-14T14:56:00Z">
              <w:r w:rsidRPr="00886D12">
                <w:rPr>
                  <w:rFonts w:eastAsia="MS PGothic"/>
                  <w:kern w:val="2"/>
                  <w:sz w:val="22"/>
                  <w:szCs w:val="22"/>
                  <w:lang w:val="en-US"/>
                </w:rPr>
                <w:t>0</w:t>
              </w:r>
            </w:ins>
          </w:p>
        </w:tc>
      </w:tr>
      <w:tr w:rsidR="00B644C1" w:rsidRPr="00DD747B" w14:paraId="7B62D73C" w14:textId="77777777" w:rsidTr="00AF0D4C">
        <w:trPr>
          <w:trHeight w:val="560"/>
          <w:ins w:id="15028" w:author="Akimoto Yosuke" w:date="2020-11-14T14:56:00Z"/>
        </w:trPr>
        <w:tc>
          <w:tcPr>
            <w:tcW w:w="4183" w:type="pct"/>
          </w:tcPr>
          <w:p w14:paraId="274EE7E7"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29" w:author="Akimoto Yosuke" w:date="2020-11-14T14:56:00Z"/>
                <w:rFonts w:eastAsia="MS PGothic"/>
                <w:kern w:val="2"/>
                <w:sz w:val="22"/>
                <w:szCs w:val="22"/>
                <w:lang w:val="en-US"/>
              </w:rPr>
            </w:pPr>
            <w:ins w:id="15030" w:author="Akimoto Yosuke" w:date="2020-11-14T14:56:00Z">
              <w:r w:rsidRPr="00DD747B">
                <w:rPr>
                  <w:rFonts w:eastAsia="MS PGothic"/>
                  <w:kern w:val="2"/>
                  <w:sz w:val="22"/>
                  <w:szCs w:val="22"/>
                  <w:lang w:val="en-US"/>
                </w:rPr>
                <w:t>(11bis-a) antenna gain at antenna gain component 2 of receiver = 10 log( (10a)/(10b)) (dB)</w:t>
              </w:r>
              <w:r w:rsidRPr="00DD747B">
                <w:rPr>
                  <w:rFonts w:eastAsia="MS PGothic"/>
                  <w:kern w:val="2"/>
                  <w:sz w:val="22"/>
                  <w:szCs w:val="22"/>
                  <w:lang w:val="en-US"/>
                </w:rPr>
                <w:br/>
                <w:t>Note: zero for donwlink</w:t>
              </w:r>
            </w:ins>
          </w:p>
        </w:tc>
        <w:tc>
          <w:tcPr>
            <w:tcW w:w="817" w:type="pct"/>
            <w:noWrap/>
          </w:tcPr>
          <w:p w14:paraId="19235439"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31" w:author="Akimoto Yosuke" w:date="2020-11-14T14:56:00Z"/>
                <w:rFonts w:eastAsia="MS PGothic"/>
                <w:kern w:val="2"/>
                <w:sz w:val="22"/>
                <w:szCs w:val="22"/>
                <w:lang w:val="en-US"/>
              </w:rPr>
            </w:pPr>
            <w:ins w:id="15032" w:author="Akimoto Yosuke" w:date="2020-11-14T14:56:00Z">
              <w:r w:rsidRPr="00886D12">
                <w:rPr>
                  <w:rFonts w:eastAsia="MS PGothic"/>
                  <w:kern w:val="2"/>
                  <w:sz w:val="22"/>
                  <w:szCs w:val="22"/>
                  <w:lang w:val="en-US"/>
                </w:rPr>
                <w:t>0</w:t>
              </w:r>
            </w:ins>
          </w:p>
        </w:tc>
      </w:tr>
      <w:tr w:rsidR="00B644C1" w:rsidRPr="00DD747B" w14:paraId="4653A75E" w14:textId="77777777" w:rsidTr="00AF0D4C">
        <w:trPr>
          <w:trHeight w:val="560"/>
          <w:ins w:id="15033" w:author="Akimoto Yosuke" w:date="2020-11-14T14:56:00Z"/>
        </w:trPr>
        <w:tc>
          <w:tcPr>
            <w:tcW w:w="4183" w:type="pct"/>
          </w:tcPr>
          <w:p w14:paraId="19E81268"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34" w:author="Akimoto Yosuke" w:date="2020-11-14T14:56:00Z"/>
                <w:rFonts w:eastAsia="MS PGothic"/>
                <w:kern w:val="2"/>
                <w:sz w:val="22"/>
                <w:szCs w:val="22"/>
                <w:lang w:val="en-US"/>
              </w:rPr>
            </w:pPr>
            <w:ins w:id="15035" w:author="Akimoto Yosuke" w:date="2020-11-14T14:56:00Z">
              <w:r w:rsidRPr="00DD747B">
                <w:rPr>
                  <w:rFonts w:eastAsia="MS PGothic"/>
                  <w:kern w:val="2"/>
                  <w:sz w:val="22"/>
                  <w:szCs w:val="22"/>
                  <w:lang w:val="en-US"/>
                </w:rPr>
                <w:t>(11bis-b) antena gain correction factor at antenna gain component 2 of receiver (dB)</w:t>
              </w:r>
              <w:r w:rsidRPr="00886D12">
                <w:rPr>
                  <w:rFonts w:eastAsia="MS PGothic"/>
                  <w:kern w:val="2"/>
                  <w:sz w:val="22"/>
                  <w:szCs w:val="22"/>
                  <w:lang w:val="en-US"/>
                </w:rPr>
                <w:br/>
                <w:t>Note:  zero for downlink</w:t>
              </w:r>
            </w:ins>
          </w:p>
        </w:tc>
        <w:tc>
          <w:tcPr>
            <w:tcW w:w="817" w:type="pct"/>
            <w:noWrap/>
          </w:tcPr>
          <w:p w14:paraId="7716F220"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36" w:author="Akimoto Yosuke" w:date="2020-11-14T14:56:00Z"/>
                <w:rFonts w:eastAsia="MS PGothic"/>
                <w:kern w:val="2"/>
                <w:sz w:val="22"/>
                <w:szCs w:val="22"/>
                <w:lang w:val="en-US"/>
              </w:rPr>
            </w:pPr>
            <w:ins w:id="15037" w:author="Akimoto Yosuke" w:date="2020-11-14T14:56:00Z">
              <w:r w:rsidRPr="00886D12">
                <w:rPr>
                  <w:rFonts w:eastAsia="MS PGothic"/>
                  <w:kern w:val="2"/>
                  <w:sz w:val="22"/>
                  <w:szCs w:val="22"/>
                  <w:lang w:val="en-US"/>
                </w:rPr>
                <w:t>0</w:t>
              </w:r>
            </w:ins>
          </w:p>
        </w:tc>
      </w:tr>
      <w:tr w:rsidR="00B644C1" w:rsidRPr="00DD747B" w14:paraId="499DC563" w14:textId="77777777" w:rsidTr="00AF0D4C">
        <w:trPr>
          <w:trHeight w:val="560"/>
          <w:ins w:id="15038" w:author="Akimoto Yosuke" w:date="2020-11-14T14:56:00Z"/>
        </w:trPr>
        <w:tc>
          <w:tcPr>
            <w:tcW w:w="4183" w:type="pct"/>
          </w:tcPr>
          <w:p w14:paraId="124890CD"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39" w:author="Akimoto Yosuke" w:date="2020-11-14T14:56:00Z"/>
                <w:rFonts w:eastAsia="MS PGothic"/>
                <w:kern w:val="2"/>
                <w:sz w:val="22"/>
                <w:szCs w:val="22"/>
                <w:lang w:val="en-US"/>
              </w:rPr>
            </w:pPr>
            <w:ins w:id="15040" w:author="Akimoto Yosuke" w:date="2020-11-14T14:56:00Z">
              <w:r w:rsidRPr="00886D12">
                <w:rPr>
                  <w:rFonts w:eastAsia="MS PGothic"/>
                  <w:kern w:val="2"/>
                  <w:sz w:val="22"/>
                  <w:szCs w:val="22"/>
                  <w:lang w:val="en-US"/>
                </w:rPr>
                <w:t>(13) Receiver noise figure (dB)</w:t>
              </w:r>
            </w:ins>
          </w:p>
        </w:tc>
        <w:tc>
          <w:tcPr>
            <w:tcW w:w="817" w:type="pct"/>
            <w:noWrap/>
          </w:tcPr>
          <w:p w14:paraId="04E7BF2D"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41" w:author="Akimoto Yosuke" w:date="2020-11-14T14:56:00Z"/>
                <w:rFonts w:eastAsia="MS PGothic"/>
                <w:kern w:val="2"/>
                <w:sz w:val="22"/>
                <w:szCs w:val="22"/>
                <w:lang w:val="en-US"/>
              </w:rPr>
            </w:pPr>
            <w:ins w:id="15042" w:author="Akimoto Yosuke" w:date="2020-11-14T14:56:00Z">
              <w:r w:rsidRPr="00886D12">
                <w:rPr>
                  <w:rFonts w:eastAsia="MS PGothic"/>
                  <w:kern w:val="2"/>
                  <w:sz w:val="22"/>
                  <w:szCs w:val="22"/>
                  <w:lang w:val="en-US"/>
                </w:rPr>
                <w:t>5</w:t>
              </w:r>
            </w:ins>
          </w:p>
        </w:tc>
      </w:tr>
      <w:tr w:rsidR="00B644C1" w:rsidRPr="00DD747B" w14:paraId="3B07B1F4" w14:textId="77777777" w:rsidTr="00AF0D4C">
        <w:trPr>
          <w:trHeight w:val="560"/>
          <w:ins w:id="15043" w:author="Akimoto Yosuke" w:date="2020-11-14T14:56:00Z"/>
        </w:trPr>
        <w:tc>
          <w:tcPr>
            <w:tcW w:w="4183" w:type="pct"/>
          </w:tcPr>
          <w:p w14:paraId="44AA4EF7"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44" w:author="Akimoto Yosuke" w:date="2020-11-14T14:56:00Z"/>
                <w:rFonts w:eastAsia="MS PGothic"/>
                <w:kern w:val="2"/>
                <w:sz w:val="22"/>
                <w:szCs w:val="22"/>
                <w:lang w:val="en-US"/>
              </w:rPr>
            </w:pPr>
            <w:ins w:id="15045" w:author="Akimoto Yosuke" w:date="2020-11-14T14:56:00Z">
              <w:r w:rsidRPr="00886D12">
                <w:rPr>
                  <w:rFonts w:eastAsia="MS PGothic"/>
                  <w:kern w:val="2"/>
                  <w:sz w:val="22"/>
                  <w:szCs w:val="22"/>
                  <w:lang w:val="en-US"/>
                </w:rPr>
                <w:t>(14) Thermal noise density (dBm/Hz)</w:t>
              </w:r>
            </w:ins>
          </w:p>
        </w:tc>
        <w:tc>
          <w:tcPr>
            <w:tcW w:w="817" w:type="pct"/>
            <w:noWrap/>
          </w:tcPr>
          <w:p w14:paraId="54A43810"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46" w:author="Akimoto Yosuke" w:date="2020-11-14T14:56:00Z"/>
                <w:rFonts w:eastAsia="MS PGothic"/>
                <w:kern w:val="2"/>
                <w:sz w:val="22"/>
                <w:szCs w:val="22"/>
                <w:lang w:val="en-US"/>
              </w:rPr>
            </w:pPr>
            <w:ins w:id="15047" w:author="Akimoto Yosuke" w:date="2020-11-14T14:56:00Z">
              <w:r w:rsidRPr="00886D12">
                <w:rPr>
                  <w:rFonts w:eastAsia="MS PGothic"/>
                  <w:kern w:val="2"/>
                  <w:sz w:val="22"/>
                  <w:szCs w:val="22"/>
                  <w:lang w:val="en-US"/>
                </w:rPr>
                <w:t>-174</w:t>
              </w:r>
            </w:ins>
          </w:p>
        </w:tc>
      </w:tr>
      <w:tr w:rsidR="00B644C1" w:rsidRPr="00DD747B" w14:paraId="4414A108" w14:textId="77777777" w:rsidTr="00AF0D4C">
        <w:trPr>
          <w:trHeight w:val="560"/>
          <w:ins w:id="15048" w:author="Akimoto Yosuke" w:date="2020-11-14T14:56:00Z"/>
        </w:trPr>
        <w:tc>
          <w:tcPr>
            <w:tcW w:w="4183" w:type="pct"/>
          </w:tcPr>
          <w:p w14:paraId="3142A5F3"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49" w:author="Akimoto Yosuke" w:date="2020-11-14T14:56:00Z"/>
                <w:rFonts w:eastAsia="MS PGothic"/>
                <w:kern w:val="2"/>
                <w:sz w:val="22"/>
                <w:szCs w:val="22"/>
                <w:lang w:val="en-US"/>
              </w:rPr>
            </w:pPr>
            <w:ins w:id="15050" w:author="Akimoto Yosuke" w:date="2020-11-14T14:56:00Z">
              <w:r w:rsidRPr="00886D12">
                <w:rPr>
                  <w:rFonts w:eastAsia="MS PGothic"/>
                  <w:kern w:val="2"/>
                  <w:sz w:val="22"/>
                  <w:szCs w:val="22"/>
                  <w:lang w:val="en-US"/>
                </w:rPr>
                <w:t xml:space="preserve">(15) Receiver interference density (dBm/Hz) </w:t>
              </w:r>
            </w:ins>
          </w:p>
        </w:tc>
        <w:tc>
          <w:tcPr>
            <w:tcW w:w="817" w:type="pct"/>
            <w:noWrap/>
          </w:tcPr>
          <w:p w14:paraId="64E5199E"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51" w:author="Akimoto Yosuke" w:date="2020-11-14T14:56:00Z"/>
                <w:rFonts w:eastAsia="MS PGothic"/>
                <w:kern w:val="2"/>
                <w:sz w:val="22"/>
                <w:szCs w:val="22"/>
                <w:lang w:val="en-US"/>
              </w:rPr>
            </w:pPr>
            <w:ins w:id="15052" w:author="Akimoto Yosuke" w:date="2020-11-14T14:56:00Z">
              <w:r w:rsidRPr="00886D12">
                <w:rPr>
                  <w:rFonts w:eastAsia="MS PGothic"/>
                  <w:kern w:val="2"/>
                  <w:sz w:val="22"/>
                  <w:szCs w:val="22"/>
                  <w:lang w:val="en-US"/>
                </w:rPr>
                <w:t>-165.7</w:t>
              </w:r>
            </w:ins>
          </w:p>
        </w:tc>
      </w:tr>
      <w:tr w:rsidR="00B644C1" w:rsidRPr="00DD747B" w14:paraId="39FEFDC5" w14:textId="77777777" w:rsidTr="00AF0D4C">
        <w:trPr>
          <w:trHeight w:val="560"/>
          <w:ins w:id="15053" w:author="Akimoto Yosuke" w:date="2020-11-14T14:56:00Z"/>
        </w:trPr>
        <w:tc>
          <w:tcPr>
            <w:tcW w:w="4183" w:type="pct"/>
          </w:tcPr>
          <w:p w14:paraId="6672998E"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54" w:author="Akimoto Yosuke" w:date="2020-11-14T14:56:00Z"/>
                <w:rFonts w:eastAsia="MS PGothic"/>
                <w:kern w:val="2"/>
                <w:sz w:val="22"/>
                <w:szCs w:val="22"/>
                <w:lang w:val="en-US"/>
              </w:rPr>
            </w:pPr>
            <w:ins w:id="15055" w:author="Akimoto Yosuke" w:date="2020-11-14T14:56:00Z">
              <w:r w:rsidRPr="00886D12">
                <w:rPr>
                  <w:rFonts w:eastAsia="MS PGothic"/>
                  <w:kern w:val="2"/>
                  <w:sz w:val="22"/>
                  <w:szCs w:val="22"/>
                  <w:lang w:val="en-US"/>
                </w:rPr>
                <w:t>(16) Total noise plus interference density        = 10 log (10^(( (13) + (14))/10) + 10^((15)/10))    (dBm/Hz)</w:t>
              </w:r>
            </w:ins>
          </w:p>
        </w:tc>
        <w:tc>
          <w:tcPr>
            <w:tcW w:w="817" w:type="pct"/>
            <w:noWrap/>
          </w:tcPr>
          <w:p w14:paraId="5579BAC5"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56" w:author="Akimoto Yosuke" w:date="2020-11-14T14:56:00Z"/>
                <w:rFonts w:eastAsia="MS PGothic"/>
                <w:kern w:val="2"/>
                <w:sz w:val="22"/>
                <w:szCs w:val="22"/>
                <w:lang w:val="en-US"/>
              </w:rPr>
            </w:pPr>
            <w:ins w:id="15057" w:author="Akimoto Yosuke" w:date="2020-11-14T14:56:00Z">
              <w:r w:rsidRPr="00886D12">
                <w:rPr>
                  <w:rFonts w:eastAsia="MS PGothic"/>
                  <w:kern w:val="2"/>
                  <w:sz w:val="22"/>
                  <w:szCs w:val="22"/>
                  <w:lang w:val="en-US"/>
                </w:rPr>
                <w:t>-164.0</w:t>
              </w:r>
            </w:ins>
          </w:p>
        </w:tc>
      </w:tr>
      <w:tr w:rsidR="00B644C1" w:rsidRPr="00DD747B" w14:paraId="1DA8E417" w14:textId="77777777" w:rsidTr="00AF0D4C">
        <w:trPr>
          <w:trHeight w:val="560"/>
          <w:ins w:id="15058" w:author="Akimoto Yosuke" w:date="2020-11-14T14:56:00Z"/>
        </w:trPr>
        <w:tc>
          <w:tcPr>
            <w:tcW w:w="4183" w:type="pct"/>
          </w:tcPr>
          <w:p w14:paraId="065A3F1E"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59" w:author="Akimoto Yosuke" w:date="2020-11-14T14:56:00Z"/>
                <w:rFonts w:eastAsia="MS PGothic"/>
                <w:kern w:val="2"/>
                <w:sz w:val="22"/>
                <w:szCs w:val="22"/>
                <w:lang w:val="en-US"/>
              </w:rPr>
            </w:pPr>
            <w:ins w:id="15060" w:author="Akimoto Yosuke" w:date="2020-11-14T14:56:00Z">
              <w:r w:rsidRPr="00886D12">
                <w:rPr>
                  <w:rFonts w:eastAsia="MS PGothic"/>
                  <w:kern w:val="2"/>
                  <w:sz w:val="22"/>
                  <w:szCs w:val="22"/>
                  <w:lang w:val="en-US"/>
                </w:rPr>
                <w:t>(18) Effective noise power = (16) + 10 log((3c))   (dBm)</w:t>
              </w:r>
            </w:ins>
          </w:p>
        </w:tc>
        <w:tc>
          <w:tcPr>
            <w:tcW w:w="817" w:type="pct"/>
            <w:noWrap/>
          </w:tcPr>
          <w:p w14:paraId="4F341F7D"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61" w:author="Akimoto Yosuke" w:date="2020-11-14T14:56:00Z"/>
                <w:rFonts w:eastAsia="MS PGothic"/>
                <w:kern w:val="2"/>
                <w:sz w:val="22"/>
                <w:szCs w:val="22"/>
                <w:lang w:val="en-US"/>
              </w:rPr>
            </w:pPr>
            <w:ins w:id="15062" w:author="Akimoto Yosuke" w:date="2020-11-14T14:56:00Z">
              <w:r w:rsidRPr="00886D12">
                <w:rPr>
                  <w:rFonts w:eastAsia="MS PGothic"/>
                  <w:kern w:val="2"/>
                  <w:sz w:val="22"/>
                  <w:szCs w:val="22"/>
                  <w:lang w:val="en-US"/>
                </w:rPr>
                <w:t>-98.2</w:t>
              </w:r>
            </w:ins>
          </w:p>
        </w:tc>
      </w:tr>
      <w:tr w:rsidR="00B644C1" w:rsidRPr="00DD747B" w14:paraId="1944F4F7" w14:textId="77777777" w:rsidTr="00AF0D4C">
        <w:trPr>
          <w:trHeight w:val="560"/>
          <w:ins w:id="15063" w:author="Akimoto Yosuke" w:date="2020-11-14T14:56:00Z"/>
        </w:trPr>
        <w:tc>
          <w:tcPr>
            <w:tcW w:w="4183" w:type="pct"/>
          </w:tcPr>
          <w:p w14:paraId="73430C7C"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64" w:author="Akimoto Yosuke" w:date="2020-11-14T14:56:00Z"/>
                <w:rFonts w:eastAsia="MS PGothic"/>
                <w:kern w:val="2"/>
                <w:sz w:val="22"/>
                <w:szCs w:val="22"/>
                <w:lang w:val="en-US"/>
              </w:rPr>
            </w:pPr>
            <w:ins w:id="15065" w:author="Akimoto Yosuke" w:date="2020-11-14T14:56:00Z">
              <w:r w:rsidRPr="00886D12">
                <w:rPr>
                  <w:rFonts w:eastAsia="MS PGothic"/>
                  <w:kern w:val="2"/>
                  <w:sz w:val="22"/>
                  <w:szCs w:val="22"/>
                  <w:lang w:val="en-US"/>
                </w:rPr>
                <w:t>(19) Required SNR (dB)</w:t>
              </w:r>
            </w:ins>
          </w:p>
        </w:tc>
        <w:tc>
          <w:tcPr>
            <w:tcW w:w="817" w:type="pct"/>
            <w:noWrap/>
          </w:tcPr>
          <w:p w14:paraId="6E42F1D9"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66" w:author="Akimoto Yosuke" w:date="2020-11-14T14:56:00Z"/>
                <w:rFonts w:eastAsia="MS PGothic"/>
                <w:kern w:val="2"/>
                <w:sz w:val="22"/>
                <w:szCs w:val="22"/>
                <w:lang w:val="en-US"/>
              </w:rPr>
            </w:pPr>
            <w:ins w:id="15067" w:author="Akimoto Yosuke" w:date="2020-11-14T14:56:00Z">
              <w:r w:rsidRPr="00886D12">
                <w:rPr>
                  <w:rFonts w:eastAsia="MS PGothic"/>
                  <w:kern w:val="2"/>
                  <w:sz w:val="22"/>
                  <w:szCs w:val="22"/>
                  <w:lang w:val="en-US"/>
                </w:rPr>
                <w:t>5</w:t>
              </w:r>
            </w:ins>
          </w:p>
        </w:tc>
      </w:tr>
      <w:tr w:rsidR="00B644C1" w:rsidRPr="00DD747B" w14:paraId="02A578FF" w14:textId="77777777" w:rsidTr="00AF0D4C">
        <w:trPr>
          <w:trHeight w:val="560"/>
          <w:ins w:id="15068" w:author="Akimoto Yosuke" w:date="2020-11-14T14:56:00Z"/>
        </w:trPr>
        <w:tc>
          <w:tcPr>
            <w:tcW w:w="4183" w:type="pct"/>
          </w:tcPr>
          <w:p w14:paraId="05766733"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69" w:author="Akimoto Yosuke" w:date="2020-11-14T14:56:00Z"/>
                <w:rFonts w:eastAsia="MS PGothic"/>
                <w:kern w:val="2"/>
                <w:sz w:val="22"/>
                <w:szCs w:val="22"/>
                <w:lang w:val="en-US"/>
              </w:rPr>
            </w:pPr>
            <w:ins w:id="15070" w:author="Akimoto Yosuke" w:date="2020-11-14T14:56:00Z">
              <w:r w:rsidRPr="00886D12">
                <w:rPr>
                  <w:rFonts w:eastAsia="MS PGothic"/>
                  <w:kern w:val="2"/>
                  <w:sz w:val="22"/>
                  <w:szCs w:val="22"/>
                  <w:lang w:val="en-US"/>
                </w:rPr>
                <w:t>(20) Receiver implementation margin (dB)</w:t>
              </w:r>
            </w:ins>
          </w:p>
        </w:tc>
        <w:tc>
          <w:tcPr>
            <w:tcW w:w="817" w:type="pct"/>
            <w:noWrap/>
          </w:tcPr>
          <w:p w14:paraId="2A61BD3C"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71" w:author="Akimoto Yosuke" w:date="2020-11-14T14:56:00Z"/>
                <w:rFonts w:eastAsia="MS PGothic"/>
                <w:kern w:val="2"/>
                <w:sz w:val="22"/>
                <w:szCs w:val="22"/>
                <w:lang w:val="en-US"/>
              </w:rPr>
            </w:pPr>
            <w:ins w:id="15072" w:author="Akimoto Yosuke" w:date="2020-11-14T14:56:00Z">
              <w:r w:rsidRPr="00886D12">
                <w:rPr>
                  <w:rFonts w:eastAsia="MS PGothic"/>
                  <w:kern w:val="2"/>
                  <w:sz w:val="22"/>
                  <w:szCs w:val="22"/>
                  <w:lang w:val="en-US"/>
                </w:rPr>
                <w:t>2</w:t>
              </w:r>
            </w:ins>
          </w:p>
        </w:tc>
      </w:tr>
      <w:tr w:rsidR="00B644C1" w:rsidRPr="00DD747B" w14:paraId="09D9391C" w14:textId="77777777" w:rsidTr="00AF0D4C">
        <w:trPr>
          <w:trHeight w:val="560"/>
          <w:ins w:id="15073" w:author="Akimoto Yosuke" w:date="2020-11-14T14:56:00Z"/>
        </w:trPr>
        <w:tc>
          <w:tcPr>
            <w:tcW w:w="4183" w:type="pct"/>
          </w:tcPr>
          <w:p w14:paraId="211F8C15"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74" w:author="Akimoto Yosuke" w:date="2020-11-14T14:56:00Z"/>
                <w:rFonts w:eastAsia="MS PGothic"/>
                <w:kern w:val="2"/>
                <w:sz w:val="22"/>
                <w:szCs w:val="22"/>
                <w:lang w:val="en-US"/>
              </w:rPr>
            </w:pPr>
            <w:ins w:id="15075" w:author="Akimoto Yosuke" w:date="2020-11-14T14:56:00Z">
              <w:r w:rsidRPr="00DD747B">
                <w:rPr>
                  <w:rFonts w:eastAsia="MS PGothic"/>
                  <w:kern w:val="2"/>
                  <w:sz w:val="22"/>
                  <w:szCs w:val="22"/>
                  <w:lang w:val="en-US"/>
                </w:rPr>
                <w:t>(21) H-ARQ gain (dB) or Process gain for UMTS</w:t>
              </w:r>
              <w:r w:rsidRPr="00DD747B">
                <w:rPr>
                  <w:rFonts w:eastAsia="MS PGothic"/>
                  <w:kern w:val="2"/>
                  <w:sz w:val="22"/>
                  <w:szCs w:val="22"/>
                  <w:lang w:val="en-US"/>
                </w:rPr>
                <w:br/>
                <w:t xml:space="preserve">Note: Only applicable if HARQ is not considered in LLS, </w:t>
              </w:r>
            </w:ins>
          </w:p>
        </w:tc>
        <w:tc>
          <w:tcPr>
            <w:tcW w:w="817" w:type="pct"/>
            <w:noWrap/>
          </w:tcPr>
          <w:p w14:paraId="524DB302"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76" w:author="Akimoto Yosuke" w:date="2020-11-14T14:56:00Z"/>
                <w:rFonts w:eastAsia="MS PGothic"/>
                <w:kern w:val="2"/>
                <w:sz w:val="22"/>
                <w:szCs w:val="22"/>
                <w:lang w:val="en-US"/>
              </w:rPr>
            </w:pPr>
            <w:ins w:id="15077" w:author="Akimoto Yosuke" w:date="2020-11-14T14:56:00Z">
              <w:r w:rsidRPr="00886D12">
                <w:rPr>
                  <w:rFonts w:eastAsia="MS PGothic"/>
                  <w:kern w:val="2"/>
                  <w:sz w:val="22"/>
                  <w:szCs w:val="22"/>
                  <w:lang w:val="en-US"/>
                </w:rPr>
                <w:t>25</w:t>
              </w:r>
            </w:ins>
          </w:p>
        </w:tc>
      </w:tr>
      <w:tr w:rsidR="00B644C1" w:rsidRPr="00DD747B" w14:paraId="096FA6BD" w14:textId="77777777" w:rsidTr="00AF0D4C">
        <w:trPr>
          <w:trHeight w:val="560"/>
          <w:ins w:id="15078" w:author="Akimoto Yosuke" w:date="2020-11-14T14:56:00Z"/>
        </w:trPr>
        <w:tc>
          <w:tcPr>
            <w:tcW w:w="4183" w:type="pct"/>
          </w:tcPr>
          <w:p w14:paraId="6D70916E"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79" w:author="Akimoto Yosuke" w:date="2020-11-14T14:56:00Z"/>
                <w:rFonts w:eastAsia="MS PGothic"/>
                <w:kern w:val="2"/>
                <w:sz w:val="22"/>
                <w:szCs w:val="22"/>
                <w:lang w:val="en-US"/>
              </w:rPr>
            </w:pPr>
            <w:ins w:id="15080" w:author="Akimoto Yosuke" w:date="2020-11-14T14:56:00Z">
              <w:r w:rsidRPr="00886D12">
                <w:rPr>
                  <w:rFonts w:eastAsia="MS PGothic"/>
                  <w:kern w:val="2"/>
                  <w:sz w:val="22"/>
                  <w:szCs w:val="22"/>
                  <w:lang w:val="en-US"/>
                </w:rPr>
                <w:t>(22) Receiver sensitivity = (18) + (19)  + (20) – (21)  (</w:t>
              </w:r>
              <w:r w:rsidRPr="00DD747B">
                <w:rPr>
                  <w:rFonts w:eastAsia="MS PGothic"/>
                  <w:kern w:val="2"/>
                  <w:sz w:val="22"/>
                  <w:szCs w:val="22"/>
                  <w:lang w:val="en-US"/>
                </w:rPr>
                <w:t>dBm)</w:t>
              </w:r>
            </w:ins>
          </w:p>
        </w:tc>
        <w:tc>
          <w:tcPr>
            <w:tcW w:w="817" w:type="pct"/>
            <w:noWrap/>
          </w:tcPr>
          <w:p w14:paraId="128813E3"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81" w:author="Akimoto Yosuke" w:date="2020-11-14T14:56:00Z"/>
                <w:rFonts w:eastAsia="MS PGothic"/>
                <w:kern w:val="2"/>
                <w:sz w:val="22"/>
                <w:szCs w:val="22"/>
                <w:lang w:val="en-US"/>
              </w:rPr>
            </w:pPr>
            <w:ins w:id="15082" w:author="Akimoto Yosuke" w:date="2020-11-14T14:56:00Z">
              <w:r w:rsidRPr="00886D12">
                <w:rPr>
                  <w:rFonts w:eastAsia="MS PGothic"/>
                  <w:kern w:val="2"/>
                  <w:sz w:val="22"/>
                  <w:szCs w:val="22"/>
                  <w:lang w:val="en-US"/>
                </w:rPr>
                <w:t>-116.2</w:t>
              </w:r>
            </w:ins>
          </w:p>
        </w:tc>
      </w:tr>
      <w:tr w:rsidR="00B644C1" w:rsidRPr="00DD747B" w14:paraId="5D2B3365" w14:textId="77777777" w:rsidTr="00AF0D4C">
        <w:trPr>
          <w:trHeight w:val="560"/>
          <w:ins w:id="15083" w:author="Akimoto Yosuke" w:date="2020-11-14T14:56:00Z"/>
        </w:trPr>
        <w:tc>
          <w:tcPr>
            <w:tcW w:w="4183" w:type="pct"/>
          </w:tcPr>
          <w:p w14:paraId="1B5C47C6" w14:textId="77777777" w:rsidR="00B644C1" w:rsidRPr="00886D12" w:rsidRDefault="00B644C1" w:rsidP="00AF0D4C">
            <w:pPr>
              <w:keepNext/>
              <w:keepLines/>
              <w:widowControl w:val="0"/>
              <w:tabs>
                <w:tab w:val="right" w:leader="dot" w:pos="9639"/>
              </w:tabs>
              <w:spacing w:before="120" w:line="240" w:lineRule="atLeast"/>
              <w:ind w:left="567" w:right="425" w:hanging="567"/>
              <w:outlineLvl w:val="2"/>
              <w:rPr>
                <w:ins w:id="15084" w:author="Akimoto Yosuke" w:date="2020-11-14T14:56:00Z"/>
                <w:rFonts w:eastAsia="MS PGothic"/>
                <w:kern w:val="2"/>
                <w:sz w:val="22"/>
                <w:szCs w:val="22"/>
                <w:lang w:val="de-DE"/>
              </w:rPr>
            </w:pPr>
            <w:ins w:id="15085" w:author="Akimoto Yosuke" w:date="2020-11-14T14:56:00Z">
              <w:r w:rsidRPr="00886D12">
                <w:rPr>
                  <w:rFonts w:eastAsia="MS PGothic"/>
                  <w:kern w:val="2"/>
                  <w:sz w:val="22"/>
                  <w:szCs w:val="22"/>
                  <w:lang w:val="de-DE"/>
                </w:rPr>
                <w:t>(22bis) MCL = (3bis)  - (22) + (5) + (11bis)   (dB)</w:t>
              </w:r>
            </w:ins>
          </w:p>
        </w:tc>
        <w:tc>
          <w:tcPr>
            <w:tcW w:w="817" w:type="pct"/>
            <w:noWrap/>
          </w:tcPr>
          <w:p w14:paraId="3E3A49BA" w14:textId="77777777" w:rsidR="00B644C1" w:rsidRPr="00886D12" w:rsidRDefault="00B644C1" w:rsidP="00AF0D4C">
            <w:pPr>
              <w:keepNext/>
              <w:keepLines/>
              <w:widowControl w:val="0"/>
              <w:tabs>
                <w:tab w:val="right" w:leader="dot" w:pos="9639"/>
              </w:tabs>
              <w:spacing w:before="120" w:line="240" w:lineRule="atLeast"/>
              <w:ind w:left="567" w:right="425" w:hanging="567"/>
              <w:jc w:val="center"/>
              <w:outlineLvl w:val="2"/>
              <w:rPr>
                <w:ins w:id="15086" w:author="Akimoto Yosuke" w:date="2020-11-14T14:56:00Z"/>
                <w:rFonts w:eastAsia="MS PGothic"/>
                <w:kern w:val="2"/>
                <w:sz w:val="22"/>
                <w:szCs w:val="22"/>
                <w:lang w:val="en-US"/>
              </w:rPr>
            </w:pPr>
            <w:ins w:id="15087" w:author="Akimoto Yosuke" w:date="2020-11-14T14:56:00Z">
              <w:r w:rsidRPr="00886D12">
                <w:rPr>
                  <w:rFonts w:eastAsia="MS PGothic"/>
                  <w:kern w:val="2"/>
                  <w:sz w:val="22"/>
                  <w:szCs w:val="22"/>
                  <w:lang w:val="en-US"/>
                </w:rPr>
                <w:t xml:space="preserve">139.2 </w:t>
              </w:r>
            </w:ins>
          </w:p>
        </w:tc>
      </w:tr>
    </w:tbl>
    <w:p w14:paraId="5D5F86D3" w14:textId="2233B1D0" w:rsidR="00F40E48" w:rsidRDefault="00F40E48" w:rsidP="00B644C1">
      <w:pPr>
        <w:pStyle w:val="TH"/>
        <w:rPr>
          <w:ins w:id="15088" w:author="China Telecom" w:date="2020-11-20T19:54:00Z"/>
          <w:lang w:eastAsia="zh-CN"/>
        </w:rPr>
      </w:pPr>
    </w:p>
    <w:p w14:paraId="34393B53" w14:textId="77777777" w:rsidR="00F40E48" w:rsidRDefault="00F40E48">
      <w:pPr>
        <w:spacing w:after="0"/>
        <w:rPr>
          <w:ins w:id="15089" w:author="China Telecom" w:date="2020-11-20T19:54:00Z"/>
          <w:rFonts w:ascii="Arial" w:hAnsi="Arial"/>
          <w:b/>
          <w:lang w:eastAsia="zh-CN"/>
        </w:rPr>
      </w:pPr>
      <w:ins w:id="15090" w:author="China Telecom" w:date="2020-11-20T19:54:00Z">
        <w:r>
          <w:rPr>
            <w:lang w:eastAsia="zh-CN"/>
          </w:rPr>
          <w:br w:type="page"/>
        </w:r>
      </w:ins>
    </w:p>
    <w:p w14:paraId="50314252" w14:textId="75A85711" w:rsidR="00C13ED8" w:rsidRDefault="00C13ED8">
      <w:pPr>
        <w:pStyle w:val="8"/>
        <w:rPr>
          <w:ins w:id="15091" w:author="China Telecom" w:date="2020-11-20T19:53:00Z"/>
        </w:rPr>
        <w:pPrChange w:id="15092" w:author="China Telecom" w:date="2020-11-20T19:51:00Z">
          <w:pPr>
            <w:pStyle w:val="TH"/>
          </w:pPr>
        </w:pPrChange>
      </w:pPr>
      <w:bookmarkStart w:id="15093" w:name="_Toc56794627"/>
      <w:ins w:id="15094" w:author="China Telecom" w:date="2020-11-20T19:51:00Z">
        <w:r>
          <w:lastRenderedPageBreak/>
          <w:t>Annex &lt;B</w:t>
        </w:r>
        <w:r w:rsidRPr="004D3578">
          <w:t>&gt;:</w:t>
        </w:r>
        <w:r w:rsidRPr="004D3578">
          <w:br/>
        </w:r>
      </w:ins>
      <w:ins w:id="15095" w:author="China Telecom" w:date="2020-11-20T19:53:00Z">
        <w:r w:rsidR="00400CFF" w:rsidRPr="00A157AA">
          <w:t>Simulation results for baseline coverage performance</w:t>
        </w:r>
        <w:bookmarkEnd w:id="15093"/>
      </w:ins>
    </w:p>
    <w:p w14:paraId="56210E0D" w14:textId="034F938F" w:rsidR="00400CFF" w:rsidRPr="00400CFF" w:rsidRDefault="00400CFF">
      <w:pPr>
        <w:rPr>
          <w:ins w:id="15096" w:author="Akimoto Yosuke" w:date="2020-11-14T14:56:00Z"/>
          <w:rFonts w:eastAsia="MS UI Gothic"/>
          <w:rPrChange w:id="15097" w:author="China Telecom" w:date="2020-11-20T19:54:00Z">
            <w:rPr>
              <w:ins w:id="15098" w:author="Akimoto Yosuke" w:date="2020-11-14T14:56:00Z"/>
            </w:rPr>
          </w:rPrChange>
        </w:rPr>
        <w:pPrChange w:id="15099" w:author="China Telecom" w:date="2020-11-20T19:53:00Z">
          <w:pPr>
            <w:pStyle w:val="TH"/>
          </w:pPr>
        </w:pPrChange>
      </w:pPr>
      <w:ins w:id="15100" w:author="China Telecom" w:date="2020-11-20T19:53:00Z">
        <w:r w:rsidRPr="00400CFF">
          <w:rPr>
            <w:rFonts w:eastAsia="MS UI Gothic"/>
            <w:rPrChange w:id="15101" w:author="China Telecom" w:date="2020-11-20T19:53:00Z">
              <w:rPr>
                <w:b w:val="0"/>
              </w:rPr>
            </w:rPrChange>
          </w:rPr>
          <w:t>The simulation results for baseline coverage performance can be found in the attached document "</w:t>
        </w:r>
        <w:r>
          <w:rPr>
            <w:rFonts w:eastAsia="MS UI Gothic"/>
          </w:rPr>
          <w:t>B</w:t>
        </w:r>
        <w:r w:rsidRPr="00400CFF">
          <w:rPr>
            <w:rFonts w:eastAsia="MS UI Gothic"/>
            <w:rPrChange w:id="15102" w:author="China Telecom" w:date="2020-11-20T19:53:00Z">
              <w:rPr>
                <w:bCs/>
              </w:rPr>
            </w:rPrChange>
          </w:rPr>
          <w:t>_SimulationResults_baseline.zip</w:t>
        </w:r>
        <w:r w:rsidRPr="00400CFF">
          <w:rPr>
            <w:rFonts w:eastAsia="MS UI Gothic"/>
            <w:rPrChange w:id="15103" w:author="China Telecom" w:date="2020-11-20T19:53:00Z">
              <w:rPr>
                <w:b w:val="0"/>
              </w:rPr>
            </w:rPrChange>
          </w:rPr>
          <w:t>".</w:t>
        </w:r>
      </w:ins>
    </w:p>
    <w:p w14:paraId="6C857A2C" w14:textId="37AD9042" w:rsidR="00C13ED8" w:rsidRPr="00C13ED8" w:rsidRDefault="00080512" w:rsidP="003229B1">
      <w:pPr>
        <w:pStyle w:val="8"/>
      </w:pPr>
      <w:r w:rsidRPr="004D3578">
        <w:br w:type="page"/>
      </w:r>
      <w:bookmarkStart w:id="15104" w:name="_Toc56794628"/>
      <w:r w:rsidR="00FF41E8">
        <w:lastRenderedPageBreak/>
        <w:t>Annex &lt;</w:t>
      </w:r>
      <w:ins w:id="15105" w:author="China Telecom" w:date="2020-11-20T19:51:00Z">
        <w:r w:rsidR="00C13ED8">
          <w:t>C</w:t>
        </w:r>
      </w:ins>
      <w:del w:id="15106" w:author="China Telecom" w:date="2020-11-20T19:51:00Z">
        <w:r w:rsidR="00FF41E8" w:rsidDel="00C13ED8">
          <w:delText>B</w:delText>
        </w:r>
      </w:del>
      <w:r w:rsidRPr="004D3578">
        <w:t>&gt; (informative):</w:t>
      </w:r>
      <w:r w:rsidRPr="004D3578">
        <w:br/>
        <w:t>Change history</w:t>
      </w:r>
      <w:bookmarkEnd w:id="15104"/>
    </w:p>
    <w:p w14:paraId="43D2DCA1" w14:textId="694DE5CA" w:rsidR="00054A22" w:rsidRPr="00235394" w:rsidRDefault="00054A22" w:rsidP="00054A22">
      <w:pPr>
        <w:pStyle w:val="TH"/>
      </w:pPr>
      <w:bookmarkStart w:id="15107" w:name="historyclause"/>
      <w:bookmarkEnd w:id="151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77DEE" w14:paraId="07DDDC53" w14:textId="77777777" w:rsidTr="00C72833">
        <w:trPr>
          <w:cantSplit/>
        </w:trPr>
        <w:tc>
          <w:tcPr>
            <w:tcW w:w="9639" w:type="dxa"/>
            <w:gridSpan w:val="8"/>
            <w:tcBorders>
              <w:bottom w:val="nil"/>
            </w:tcBorders>
            <w:shd w:val="solid" w:color="FFFFFF" w:fill="auto"/>
          </w:tcPr>
          <w:p w14:paraId="0B66F551" w14:textId="77777777" w:rsidR="003C3971" w:rsidRPr="00A77DEE" w:rsidRDefault="003C3971" w:rsidP="00C72833">
            <w:pPr>
              <w:pStyle w:val="TAL"/>
              <w:jc w:val="center"/>
              <w:rPr>
                <w:b/>
                <w:sz w:val="16"/>
              </w:rPr>
            </w:pPr>
            <w:r w:rsidRPr="00A77DEE">
              <w:rPr>
                <w:b/>
              </w:rPr>
              <w:t>Change history</w:t>
            </w:r>
          </w:p>
        </w:tc>
      </w:tr>
      <w:tr w:rsidR="003C3971" w:rsidRPr="00A77DEE" w14:paraId="27C358B9" w14:textId="77777777" w:rsidTr="00A27E6B">
        <w:tc>
          <w:tcPr>
            <w:tcW w:w="800" w:type="dxa"/>
            <w:shd w:val="pct10" w:color="auto" w:fill="FFFFFF"/>
          </w:tcPr>
          <w:p w14:paraId="655A22F5" w14:textId="77777777" w:rsidR="003C3971" w:rsidRPr="00A77DEE" w:rsidRDefault="003C3971" w:rsidP="00C72833">
            <w:pPr>
              <w:pStyle w:val="TAL"/>
              <w:rPr>
                <w:b/>
                <w:sz w:val="16"/>
              </w:rPr>
            </w:pPr>
            <w:r w:rsidRPr="00A77DEE">
              <w:rPr>
                <w:b/>
                <w:sz w:val="16"/>
              </w:rPr>
              <w:t>Date</w:t>
            </w:r>
          </w:p>
        </w:tc>
        <w:tc>
          <w:tcPr>
            <w:tcW w:w="901" w:type="dxa"/>
            <w:shd w:val="pct10" w:color="auto" w:fill="FFFFFF"/>
          </w:tcPr>
          <w:p w14:paraId="4DFC03CB" w14:textId="77777777" w:rsidR="003C3971" w:rsidRPr="00A77DEE" w:rsidRDefault="00DF2B1F" w:rsidP="00C72833">
            <w:pPr>
              <w:pStyle w:val="TAL"/>
              <w:rPr>
                <w:b/>
                <w:sz w:val="16"/>
              </w:rPr>
            </w:pPr>
            <w:r w:rsidRPr="00A77DEE">
              <w:rPr>
                <w:b/>
                <w:sz w:val="16"/>
              </w:rPr>
              <w:t>Meeting</w:t>
            </w:r>
          </w:p>
        </w:tc>
        <w:tc>
          <w:tcPr>
            <w:tcW w:w="993" w:type="dxa"/>
            <w:shd w:val="pct10" w:color="auto" w:fill="FFFFFF"/>
          </w:tcPr>
          <w:p w14:paraId="582A6713" w14:textId="77777777" w:rsidR="003C3971" w:rsidRPr="00A77DEE" w:rsidRDefault="003C3971" w:rsidP="00DF2B1F">
            <w:pPr>
              <w:pStyle w:val="TAL"/>
              <w:rPr>
                <w:b/>
                <w:sz w:val="16"/>
              </w:rPr>
            </w:pPr>
            <w:r w:rsidRPr="00A77DEE">
              <w:rPr>
                <w:b/>
                <w:sz w:val="16"/>
              </w:rPr>
              <w:t>TDoc</w:t>
            </w:r>
          </w:p>
        </w:tc>
        <w:tc>
          <w:tcPr>
            <w:tcW w:w="425" w:type="dxa"/>
            <w:shd w:val="pct10" w:color="auto" w:fill="FFFFFF"/>
          </w:tcPr>
          <w:p w14:paraId="6DC1260E" w14:textId="77777777" w:rsidR="003C3971" w:rsidRPr="00A77DEE" w:rsidRDefault="003C3971" w:rsidP="00C72833">
            <w:pPr>
              <w:pStyle w:val="TAL"/>
              <w:rPr>
                <w:b/>
                <w:sz w:val="16"/>
              </w:rPr>
            </w:pPr>
            <w:r w:rsidRPr="00A77DEE">
              <w:rPr>
                <w:b/>
                <w:sz w:val="16"/>
              </w:rPr>
              <w:t>CR</w:t>
            </w:r>
          </w:p>
        </w:tc>
        <w:tc>
          <w:tcPr>
            <w:tcW w:w="425" w:type="dxa"/>
            <w:shd w:val="pct10" w:color="auto" w:fill="FFFFFF"/>
          </w:tcPr>
          <w:p w14:paraId="25DDE558" w14:textId="77777777" w:rsidR="003C3971" w:rsidRPr="00A77DEE" w:rsidRDefault="003C3971" w:rsidP="00C72833">
            <w:pPr>
              <w:pStyle w:val="TAL"/>
              <w:rPr>
                <w:b/>
                <w:sz w:val="16"/>
              </w:rPr>
            </w:pPr>
            <w:r w:rsidRPr="00A77DEE">
              <w:rPr>
                <w:b/>
                <w:sz w:val="16"/>
              </w:rPr>
              <w:t>Rev</w:t>
            </w:r>
          </w:p>
        </w:tc>
        <w:tc>
          <w:tcPr>
            <w:tcW w:w="425" w:type="dxa"/>
            <w:shd w:val="pct10" w:color="auto" w:fill="FFFFFF"/>
          </w:tcPr>
          <w:p w14:paraId="4CB416FE" w14:textId="77777777" w:rsidR="003C3971" w:rsidRPr="00A77DEE" w:rsidRDefault="003C3971" w:rsidP="00C72833">
            <w:pPr>
              <w:pStyle w:val="TAL"/>
              <w:rPr>
                <w:b/>
                <w:sz w:val="16"/>
              </w:rPr>
            </w:pPr>
            <w:r w:rsidRPr="00A77DEE">
              <w:rPr>
                <w:b/>
                <w:sz w:val="16"/>
              </w:rPr>
              <w:t>Cat</w:t>
            </w:r>
          </w:p>
        </w:tc>
        <w:tc>
          <w:tcPr>
            <w:tcW w:w="4962" w:type="dxa"/>
            <w:shd w:val="pct10" w:color="auto" w:fill="FFFFFF"/>
          </w:tcPr>
          <w:p w14:paraId="33E2E6B1" w14:textId="77777777" w:rsidR="003C3971" w:rsidRPr="00A77DEE" w:rsidRDefault="003C3971" w:rsidP="00C72833">
            <w:pPr>
              <w:pStyle w:val="TAL"/>
              <w:rPr>
                <w:b/>
                <w:sz w:val="16"/>
              </w:rPr>
            </w:pPr>
            <w:r w:rsidRPr="00A77DEE">
              <w:rPr>
                <w:b/>
                <w:sz w:val="16"/>
              </w:rPr>
              <w:t>Subject/Comment</w:t>
            </w:r>
          </w:p>
        </w:tc>
        <w:tc>
          <w:tcPr>
            <w:tcW w:w="708" w:type="dxa"/>
            <w:shd w:val="pct10" w:color="auto" w:fill="FFFFFF"/>
          </w:tcPr>
          <w:p w14:paraId="22B8D4AB" w14:textId="77777777" w:rsidR="003C3971" w:rsidRPr="00A77DEE" w:rsidRDefault="003C3971" w:rsidP="00C72833">
            <w:pPr>
              <w:pStyle w:val="TAL"/>
              <w:rPr>
                <w:b/>
                <w:sz w:val="16"/>
              </w:rPr>
            </w:pPr>
            <w:r w:rsidRPr="00A77DEE">
              <w:rPr>
                <w:b/>
                <w:sz w:val="16"/>
              </w:rPr>
              <w:t>New vers</w:t>
            </w:r>
            <w:r w:rsidR="00DF2B1F" w:rsidRPr="00A77DEE">
              <w:rPr>
                <w:b/>
                <w:sz w:val="16"/>
              </w:rPr>
              <w:t>ion</w:t>
            </w:r>
          </w:p>
        </w:tc>
      </w:tr>
      <w:tr w:rsidR="00A27E6B" w:rsidRPr="00A77DEE" w14:paraId="35B6ED84" w14:textId="77777777" w:rsidTr="00A27E6B">
        <w:tc>
          <w:tcPr>
            <w:tcW w:w="800" w:type="dxa"/>
            <w:shd w:val="solid" w:color="FFFFFF" w:fill="auto"/>
          </w:tcPr>
          <w:p w14:paraId="0C2F7851" w14:textId="77777777" w:rsidR="00A27E6B" w:rsidRPr="00A77DEE" w:rsidRDefault="00A27E6B" w:rsidP="00A27E6B">
            <w:pPr>
              <w:pStyle w:val="TAC"/>
              <w:rPr>
                <w:sz w:val="16"/>
                <w:szCs w:val="16"/>
              </w:rPr>
            </w:pPr>
            <w:r w:rsidRPr="00A77DEE">
              <w:rPr>
                <w:sz w:val="16"/>
                <w:szCs w:val="16"/>
              </w:rPr>
              <w:t>2020-0</w:t>
            </w:r>
            <w:r w:rsidR="00C803DB">
              <w:rPr>
                <w:sz w:val="16"/>
                <w:szCs w:val="16"/>
              </w:rPr>
              <w:t>5</w:t>
            </w:r>
          </w:p>
        </w:tc>
        <w:tc>
          <w:tcPr>
            <w:tcW w:w="901" w:type="dxa"/>
            <w:shd w:val="solid" w:color="FFFFFF" w:fill="auto"/>
          </w:tcPr>
          <w:p w14:paraId="14277D5E" w14:textId="77777777" w:rsidR="00A27E6B" w:rsidRPr="00A77DEE" w:rsidRDefault="0049480B" w:rsidP="0049480B">
            <w:pPr>
              <w:pStyle w:val="TAC"/>
              <w:rPr>
                <w:sz w:val="16"/>
                <w:szCs w:val="16"/>
              </w:rPr>
            </w:pPr>
            <w:r>
              <w:rPr>
                <w:sz w:val="16"/>
                <w:szCs w:val="16"/>
              </w:rPr>
              <w:t>RAN1#101</w:t>
            </w:r>
            <w:r w:rsidR="00147F11">
              <w:rPr>
                <w:sz w:val="16"/>
                <w:szCs w:val="16"/>
              </w:rPr>
              <w:t>e</w:t>
            </w:r>
          </w:p>
        </w:tc>
        <w:tc>
          <w:tcPr>
            <w:tcW w:w="993" w:type="dxa"/>
            <w:shd w:val="solid" w:color="FFFFFF" w:fill="auto"/>
          </w:tcPr>
          <w:p w14:paraId="4A012CA1" w14:textId="77777777" w:rsidR="00A27E6B" w:rsidRPr="00A77DEE" w:rsidRDefault="007B0F99" w:rsidP="00A27E6B">
            <w:pPr>
              <w:pStyle w:val="TAC"/>
              <w:rPr>
                <w:sz w:val="16"/>
                <w:szCs w:val="16"/>
                <w:lang w:eastAsia="zh-CN"/>
              </w:rPr>
            </w:pPr>
            <w:r>
              <w:rPr>
                <w:sz w:val="16"/>
                <w:szCs w:val="16"/>
              </w:rPr>
              <w:t>R1-200</w:t>
            </w:r>
            <w:r>
              <w:rPr>
                <w:rFonts w:cs="Arial"/>
                <w:color w:val="000000"/>
                <w:sz w:val="16"/>
                <w:szCs w:val="16"/>
              </w:rPr>
              <w:t>4753</w:t>
            </w:r>
          </w:p>
        </w:tc>
        <w:tc>
          <w:tcPr>
            <w:tcW w:w="425" w:type="dxa"/>
            <w:shd w:val="solid" w:color="FFFFFF" w:fill="auto"/>
          </w:tcPr>
          <w:p w14:paraId="2A1A0025" w14:textId="77777777" w:rsidR="00A27E6B" w:rsidRPr="00A77DEE" w:rsidRDefault="00A27E6B" w:rsidP="00A27E6B">
            <w:pPr>
              <w:pStyle w:val="TAL"/>
              <w:rPr>
                <w:sz w:val="16"/>
                <w:szCs w:val="16"/>
              </w:rPr>
            </w:pPr>
          </w:p>
        </w:tc>
        <w:tc>
          <w:tcPr>
            <w:tcW w:w="425" w:type="dxa"/>
            <w:shd w:val="solid" w:color="FFFFFF" w:fill="auto"/>
          </w:tcPr>
          <w:p w14:paraId="4284553F" w14:textId="77777777" w:rsidR="00A27E6B" w:rsidRPr="00A77DEE" w:rsidRDefault="00A27E6B" w:rsidP="00A27E6B">
            <w:pPr>
              <w:pStyle w:val="TAR"/>
              <w:rPr>
                <w:sz w:val="16"/>
                <w:szCs w:val="16"/>
              </w:rPr>
            </w:pPr>
          </w:p>
        </w:tc>
        <w:tc>
          <w:tcPr>
            <w:tcW w:w="425" w:type="dxa"/>
            <w:shd w:val="solid" w:color="FFFFFF" w:fill="auto"/>
          </w:tcPr>
          <w:p w14:paraId="69C72880" w14:textId="77777777" w:rsidR="00A27E6B" w:rsidRPr="00A77DEE" w:rsidRDefault="00A27E6B" w:rsidP="00A27E6B">
            <w:pPr>
              <w:pStyle w:val="TAC"/>
              <w:rPr>
                <w:sz w:val="16"/>
                <w:szCs w:val="16"/>
              </w:rPr>
            </w:pPr>
          </w:p>
        </w:tc>
        <w:tc>
          <w:tcPr>
            <w:tcW w:w="4962" w:type="dxa"/>
            <w:shd w:val="solid" w:color="FFFFFF" w:fill="auto"/>
          </w:tcPr>
          <w:p w14:paraId="1869B5CE" w14:textId="77777777" w:rsidR="00A27E6B" w:rsidRPr="00A77DEE" w:rsidRDefault="00A27E6B" w:rsidP="00A27E6B">
            <w:pPr>
              <w:pStyle w:val="TAL"/>
              <w:rPr>
                <w:sz w:val="16"/>
                <w:szCs w:val="16"/>
              </w:rPr>
            </w:pPr>
            <w:r w:rsidRPr="00A77DEE">
              <w:rPr>
                <w:sz w:val="16"/>
                <w:szCs w:val="16"/>
              </w:rPr>
              <w:t>Skeleton TR</w:t>
            </w:r>
          </w:p>
        </w:tc>
        <w:tc>
          <w:tcPr>
            <w:tcW w:w="708" w:type="dxa"/>
            <w:shd w:val="solid" w:color="FFFFFF" w:fill="auto"/>
          </w:tcPr>
          <w:p w14:paraId="2A706A9E" w14:textId="77777777" w:rsidR="00A27E6B" w:rsidRPr="00A77DEE" w:rsidRDefault="00A27E6B" w:rsidP="00A27E6B">
            <w:pPr>
              <w:pStyle w:val="TAC"/>
              <w:rPr>
                <w:sz w:val="16"/>
                <w:szCs w:val="16"/>
              </w:rPr>
            </w:pPr>
            <w:r w:rsidRPr="00A77DEE">
              <w:rPr>
                <w:sz w:val="16"/>
                <w:szCs w:val="16"/>
              </w:rPr>
              <w:t>0.0.</w:t>
            </w:r>
            <w:r w:rsidR="007B0F99">
              <w:rPr>
                <w:sz w:val="16"/>
                <w:szCs w:val="16"/>
              </w:rPr>
              <w:t>1</w:t>
            </w:r>
          </w:p>
        </w:tc>
      </w:tr>
      <w:tr w:rsidR="00944DAD" w:rsidRPr="00A77DEE" w14:paraId="2AAB8790" w14:textId="77777777" w:rsidTr="00A27E6B">
        <w:tc>
          <w:tcPr>
            <w:tcW w:w="800" w:type="dxa"/>
            <w:shd w:val="solid" w:color="FFFFFF" w:fill="auto"/>
          </w:tcPr>
          <w:p w14:paraId="45C2AAAF" w14:textId="77777777" w:rsidR="00944DAD" w:rsidRPr="00A77DEE" w:rsidRDefault="00944DAD" w:rsidP="00944DAD">
            <w:pPr>
              <w:pStyle w:val="TAC"/>
              <w:rPr>
                <w:sz w:val="16"/>
                <w:szCs w:val="16"/>
              </w:rPr>
            </w:pPr>
            <w:r>
              <w:rPr>
                <w:rFonts w:hint="eastAsia"/>
                <w:sz w:val="16"/>
                <w:szCs w:val="16"/>
                <w:lang w:eastAsia="zh-CN"/>
              </w:rPr>
              <w:t>2</w:t>
            </w:r>
            <w:r>
              <w:rPr>
                <w:sz w:val="16"/>
                <w:szCs w:val="16"/>
                <w:lang w:eastAsia="zh-CN"/>
              </w:rPr>
              <w:t>020-08</w:t>
            </w:r>
          </w:p>
        </w:tc>
        <w:tc>
          <w:tcPr>
            <w:tcW w:w="901" w:type="dxa"/>
            <w:shd w:val="solid" w:color="FFFFFF" w:fill="auto"/>
          </w:tcPr>
          <w:p w14:paraId="581ACB39" w14:textId="77777777" w:rsidR="00944DAD" w:rsidRDefault="00944DAD" w:rsidP="00944DAD">
            <w:pPr>
              <w:pStyle w:val="TAC"/>
              <w:rPr>
                <w:sz w:val="16"/>
                <w:szCs w:val="16"/>
              </w:rPr>
            </w:pPr>
            <w:r>
              <w:rPr>
                <w:rFonts w:hint="eastAsia"/>
                <w:sz w:val="16"/>
                <w:szCs w:val="16"/>
                <w:lang w:eastAsia="zh-CN"/>
              </w:rPr>
              <w:t>R</w:t>
            </w:r>
            <w:r>
              <w:rPr>
                <w:sz w:val="16"/>
                <w:szCs w:val="16"/>
                <w:lang w:eastAsia="zh-CN"/>
              </w:rPr>
              <w:t>AN1#102e</w:t>
            </w:r>
          </w:p>
        </w:tc>
        <w:tc>
          <w:tcPr>
            <w:tcW w:w="993" w:type="dxa"/>
            <w:shd w:val="solid" w:color="FFFFFF" w:fill="auto"/>
          </w:tcPr>
          <w:p w14:paraId="16F326C5" w14:textId="77777777" w:rsidR="00944DAD" w:rsidRDefault="00944DAD" w:rsidP="00944DAD">
            <w:pPr>
              <w:pStyle w:val="TAC"/>
              <w:rPr>
                <w:sz w:val="16"/>
                <w:szCs w:val="16"/>
              </w:rPr>
            </w:pPr>
            <w:r>
              <w:rPr>
                <w:rFonts w:hint="eastAsia"/>
                <w:sz w:val="16"/>
                <w:szCs w:val="16"/>
                <w:lang w:eastAsia="zh-CN"/>
              </w:rPr>
              <w:t>R</w:t>
            </w:r>
            <w:r>
              <w:rPr>
                <w:sz w:val="16"/>
                <w:szCs w:val="16"/>
                <w:lang w:eastAsia="zh-CN"/>
              </w:rPr>
              <w:t>1-200</w:t>
            </w:r>
            <w:r w:rsidR="005218E6">
              <w:rPr>
                <w:sz w:val="16"/>
                <w:szCs w:val="16"/>
                <w:lang w:eastAsia="zh-CN"/>
              </w:rPr>
              <w:t>5730</w:t>
            </w:r>
          </w:p>
        </w:tc>
        <w:tc>
          <w:tcPr>
            <w:tcW w:w="425" w:type="dxa"/>
            <w:shd w:val="solid" w:color="FFFFFF" w:fill="auto"/>
          </w:tcPr>
          <w:p w14:paraId="09231DF9" w14:textId="77777777" w:rsidR="00944DAD" w:rsidRPr="00A77DEE" w:rsidRDefault="00944DAD" w:rsidP="00944DAD">
            <w:pPr>
              <w:pStyle w:val="TAL"/>
              <w:rPr>
                <w:sz w:val="16"/>
                <w:szCs w:val="16"/>
              </w:rPr>
            </w:pPr>
          </w:p>
        </w:tc>
        <w:tc>
          <w:tcPr>
            <w:tcW w:w="425" w:type="dxa"/>
            <w:shd w:val="solid" w:color="FFFFFF" w:fill="auto"/>
          </w:tcPr>
          <w:p w14:paraId="23419B19" w14:textId="77777777" w:rsidR="00944DAD" w:rsidRPr="00A77DEE" w:rsidRDefault="00944DAD" w:rsidP="00944DAD">
            <w:pPr>
              <w:pStyle w:val="TAR"/>
              <w:rPr>
                <w:sz w:val="16"/>
                <w:szCs w:val="16"/>
              </w:rPr>
            </w:pPr>
          </w:p>
        </w:tc>
        <w:tc>
          <w:tcPr>
            <w:tcW w:w="425" w:type="dxa"/>
            <w:shd w:val="solid" w:color="FFFFFF" w:fill="auto"/>
          </w:tcPr>
          <w:p w14:paraId="26E7C60E" w14:textId="77777777" w:rsidR="00944DAD" w:rsidRPr="00A77DEE" w:rsidRDefault="00944DAD" w:rsidP="00944DAD">
            <w:pPr>
              <w:pStyle w:val="TAC"/>
              <w:rPr>
                <w:sz w:val="16"/>
                <w:szCs w:val="16"/>
              </w:rPr>
            </w:pPr>
          </w:p>
        </w:tc>
        <w:tc>
          <w:tcPr>
            <w:tcW w:w="4962" w:type="dxa"/>
            <w:shd w:val="solid" w:color="FFFFFF" w:fill="auto"/>
          </w:tcPr>
          <w:p w14:paraId="24A5D4DD" w14:textId="77777777" w:rsidR="00944DAD" w:rsidRPr="00A77DEE" w:rsidRDefault="00944DAD" w:rsidP="00944DAD">
            <w:pPr>
              <w:pStyle w:val="TAL"/>
              <w:rPr>
                <w:sz w:val="16"/>
                <w:szCs w:val="16"/>
              </w:rPr>
            </w:pPr>
            <w:r w:rsidRPr="007368F9">
              <w:rPr>
                <w:rFonts w:cs="Arial"/>
                <w:sz w:val="16"/>
                <w:szCs w:val="16"/>
              </w:rPr>
              <w:t>Inclusion of agreements made at RAN1#</w:t>
            </w:r>
            <w:r>
              <w:rPr>
                <w:rFonts w:cs="Arial"/>
                <w:sz w:val="16"/>
                <w:szCs w:val="16"/>
                <w:lang w:eastAsia="zh-CN"/>
              </w:rPr>
              <w:t>101e</w:t>
            </w:r>
            <w:r w:rsidRPr="007368F9">
              <w:rPr>
                <w:rFonts w:cs="Arial" w:hint="eastAsia"/>
                <w:sz w:val="16"/>
                <w:szCs w:val="16"/>
                <w:lang w:eastAsia="zh-CN"/>
              </w:rPr>
              <w:t xml:space="preserve"> on </w:t>
            </w:r>
            <w:r>
              <w:rPr>
                <w:rFonts w:cs="Arial"/>
                <w:sz w:val="16"/>
                <w:szCs w:val="16"/>
                <w:lang w:eastAsia="zh-CN"/>
              </w:rPr>
              <w:t xml:space="preserve">evaluation methodology and </w:t>
            </w:r>
            <w:r w:rsidRPr="007368F9">
              <w:rPr>
                <w:rFonts w:cs="Arial" w:hint="eastAsia"/>
                <w:sz w:val="16"/>
                <w:szCs w:val="16"/>
                <w:lang w:eastAsia="zh-CN"/>
              </w:rPr>
              <w:t>simulation assumptions</w:t>
            </w:r>
          </w:p>
        </w:tc>
        <w:tc>
          <w:tcPr>
            <w:tcW w:w="708" w:type="dxa"/>
            <w:shd w:val="solid" w:color="FFFFFF" w:fill="auto"/>
          </w:tcPr>
          <w:p w14:paraId="08E3EA98" w14:textId="77777777" w:rsidR="00944DAD" w:rsidRPr="00A77DEE" w:rsidRDefault="00944DAD" w:rsidP="00944DAD">
            <w:pPr>
              <w:pStyle w:val="TAC"/>
              <w:rPr>
                <w:sz w:val="16"/>
                <w:szCs w:val="16"/>
              </w:rPr>
            </w:pPr>
            <w:r>
              <w:rPr>
                <w:rFonts w:hint="eastAsia"/>
                <w:sz w:val="16"/>
                <w:szCs w:val="16"/>
                <w:lang w:eastAsia="zh-CN"/>
              </w:rPr>
              <w:t>0</w:t>
            </w:r>
            <w:r>
              <w:rPr>
                <w:sz w:val="16"/>
                <w:szCs w:val="16"/>
                <w:lang w:eastAsia="zh-CN"/>
              </w:rPr>
              <w:t>.0.2</w:t>
            </w:r>
          </w:p>
        </w:tc>
      </w:tr>
      <w:tr w:rsidR="00E212AF" w:rsidRPr="00A77DEE" w14:paraId="7DB57AD6" w14:textId="77777777" w:rsidTr="00A27E6B">
        <w:tc>
          <w:tcPr>
            <w:tcW w:w="800" w:type="dxa"/>
            <w:shd w:val="solid" w:color="FFFFFF" w:fill="auto"/>
          </w:tcPr>
          <w:p w14:paraId="7A7CCB8F" w14:textId="6550A5A6" w:rsidR="00E212AF" w:rsidRDefault="00E212AF" w:rsidP="00944DAD">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901" w:type="dxa"/>
            <w:shd w:val="solid" w:color="FFFFFF" w:fill="auto"/>
          </w:tcPr>
          <w:p w14:paraId="209A1387" w14:textId="03B52C9D" w:rsidR="00E212AF" w:rsidRDefault="00E212AF" w:rsidP="00944DAD">
            <w:pPr>
              <w:pStyle w:val="TAC"/>
              <w:rPr>
                <w:sz w:val="16"/>
                <w:szCs w:val="16"/>
                <w:lang w:eastAsia="zh-CN"/>
              </w:rPr>
            </w:pPr>
            <w:r>
              <w:rPr>
                <w:rFonts w:hint="eastAsia"/>
                <w:sz w:val="16"/>
                <w:szCs w:val="16"/>
                <w:lang w:eastAsia="zh-CN"/>
              </w:rPr>
              <w:t>R</w:t>
            </w:r>
            <w:r>
              <w:rPr>
                <w:sz w:val="16"/>
                <w:szCs w:val="16"/>
                <w:lang w:eastAsia="zh-CN"/>
              </w:rPr>
              <w:t>AN1#103e</w:t>
            </w:r>
          </w:p>
        </w:tc>
        <w:tc>
          <w:tcPr>
            <w:tcW w:w="993" w:type="dxa"/>
            <w:shd w:val="solid" w:color="FFFFFF" w:fill="auto"/>
          </w:tcPr>
          <w:p w14:paraId="51EBEF25" w14:textId="2B73279D" w:rsidR="00E212AF" w:rsidRDefault="002F5F3D" w:rsidP="00944DAD">
            <w:pPr>
              <w:pStyle w:val="TAC"/>
              <w:rPr>
                <w:sz w:val="16"/>
                <w:szCs w:val="16"/>
                <w:lang w:eastAsia="zh-CN"/>
              </w:rPr>
            </w:pPr>
            <w:r>
              <w:rPr>
                <w:rFonts w:hint="eastAsia"/>
                <w:sz w:val="16"/>
                <w:szCs w:val="16"/>
                <w:lang w:eastAsia="zh-CN"/>
              </w:rPr>
              <w:t>R</w:t>
            </w:r>
            <w:r>
              <w:rPr>
                <w:sz w:val="16"/>
                <w:szCs w:val="16"/>
                <w:lang w:eastAsia="zh-CN"/>
              </w:rPr>
              <w:t>1-2007992</w:t>
            </w:r>
          </w:p>
        </w:tc>
        <w:tc>
          <w:tcPr>
            <w:tcW w:w="425" w:type="dxa"/>
            <w:shd w:val="solid" w:color="FFFFFF" w:fill="auto"/>
          </w:tcPr>
          <w:p w14:paraId="634234C2" w14:textId="77777777" w:rsidR="00E212AF" w:rsidRPr="00A77DEE" w:rsidRDefault="00E212AF" w:rsidP="00944DAD">
            <w:pPr>
              <w:pStyle w:val="TAL"/>
              <w:rPr>
                <w:sz w:val="16"/>
                <w:szCs w:val="16"/>
              </w:rPr>
            </w:pPr>
          </w:p>
        </w:tc>
        <w:tc>
          <w:tcPr>
            <w:tcW w:w="425" w:type="dxa"/>
            <w:shd w:val="solid" w:color="FFFFFF" w:fill="auto"/>
          </w:tcPr>
          <w:p w14:paraId="7DEED9E7" w14:textId="77777777" w:rsidR="00E212AF" w:rsidRPr="00A77DEE" w:rsidRDefault="00E212AF" w:rsidP="00944DAD">
            <w:pPr>
              <w:pStyle w:val="TAR"/>
              <w:rPr>
                <w:sz w:val="16"/>
                <w:szCs w:val="16"/>
              </w:rPr>
            </w:pPr>
          </w:p>
        </w:tc>
        <w:tc>
          <w:tcPr>
            <w:tcW w:w="425" w:type="dxa"/>
            <w:shd w:val="solid" w:color="FFFFFF" w:fill="auto"/>
          </w:tcPr>
          <w:p w14:paraId="4F2A748B" w14:textId="77777777" w:rsidR="00E212AF" w:rsidRPr="00A77DEE" w:rsidRDefault="00E212AF" w:rsidP="00944DAD">
            <w:pPr>
              <w:pStyle w:val="TAC"/>
              <w:rPr>
                <w:sz w:val="16"/>
                <w:szCs w:val="16"/>
              </w:rPr>
            </w:pPr>
          </w:p>
        </w:tc>
        <w:tc>
          <w:tcPr>
            <w:tcW w:w="4962" w:type="dxa"/>
            <w:shd w:val="solid" w:color="FFFFFF" w:fill="auto"/>
          </w:tcPr>
          <w:p w14:paraId="2AC5DBA1" w14:textId="5BE2B0E3" w:rsidR="00E212AF" w:rsidRPr="007368F9" w:rsidRDefault="00E60BCA" w:rsidP="0026439A">
            <w:pPr>
              <w:pStyle w:val="TAL"/>
              <w:rPr>
                <w:rFonts w:cs="Arial"/>
                <w:sz w:val="16"/>
                <w:szCs w:val="16"/>
              </w:rPr>
            </w:pPr>
            <w:r w:rsidRPr="007368F9">
              <w:rPr>
                <w:rFonts w:cs="Arial"/>
                <w:sz w:val="16"/>
                <w:szCs w:val="16"/>
              </w:rPr>
              <w:t>Inclusion of agreements made at RAN1#</w:t>
            </w:r>
            <w:r>
              <w:rPr>
                <w:rFonts w:cs="Arial"/>
                <w:sz w:val="16"/>
                <w:szCs w:val="16"/>
                <w:lang w:eastAsia="zh-CN"/>
              </w:rPr>
              <w:t>102e</w:t>
            </w:r>
            <w:r w:rsidRPr="007368F9">
              <w:rPr>
                <w:rFonts w:cs="Arial" w:hint="eastAsia"/>
                <w:sz w:val="16"/>
                <w:szCs w:val="16"/>
                <w:lang w:eastAsia="zh-CN"/>
              </w:rPr>
              <w:t xml:space="preserve"> </w:t>
            </w:r>
            <w:r w:rsidR="006B58A2">
              <w:rPr>
                <w:rFonts w:cs="Arial" w:hint="eastAsia"/>
                <w:sz w:val="16"/>
                <w:szCs w:val="16"/>
                <w:lang w:eastAsia="zh-CN"/>
              </w:rPr>
              <w:t>and</w:t>
            </w:r>
            <w:r w:rsidR="006B58A2">
              <w:rPr>
                <w:rFonts w:cs="Arial"/>
                <w:sz w:val="16"/>
                <w:szCs w:val="16"/>
                <w:lang w:eastAsia="zh-CN"/>
              </w:rPr>
              <w:t xml:space="preserve"> post email discussion</w:t>
            </w:r>
          </w:p>
        </w:tc>
        <w:tc>
          <w:tcPr>
            <w:tcW w:w="708" w:type="dxa"/>
            <w:shd w:val="solid" w:color="FFFFFF" w:fill="auto"/>
          </w:tcPr>
          <w:p w14:paraId="03876EE2" w14:textId="0BB9F8F2" w:rsidR="00E212AF" w:rsidRDefault="007034BD" w:rsidP="00944DAD">
            <w:pPr>
              <w:pStyle w:val="TAC"/>
              <w:rPr>
                <w:sz w:val="16"/>
                <w:szCs w:val="16"/>
                <w:lang w:eastAsia="zh-CN"/>
              </w:rPr>
            </w:pPr>
            <w:r>
              <w:rPr>
                <w:rFonts w:hint="eastAsia"/>
                <w:sz w:val="16"/>
                <w:szCs w:val="16"/>
                <w:lang w:eastAsia="zh-CN"/>
              </w:rPr>
              <w:t>0</w:t>
            </w:r>
            <w:r>
              <w:rPr>
                <w:sz w:val="16"/>
                <w:szCs w:val="16"/>
                <w:lang w:eastAsia="zh-CN"/>
              </w:rPr>
              <w:t>.0.3</w:t>
            </w:r>
          </w:p>
        </w:tc>
      </w:tr>
      <w:tr w:rsidR="00360077" w:rsidRPr="00A77DEE" w14:paraId="72932BDE" w14:textId="77777777" w:rsidTr="00A27E6B">
        <w:tc>
          <w:tcPr>
            <w:tcW w:w="800" w:type="dxa"/>
            <w:shd w:val="solid" w:color="FFFFFF" w:fill="auto"/>
          </w:tcPr>
          <w:p w14:paraId="1B20EE47" w14:textId="38104441" w:rsidR="00360077" w:rsidRDefault="00360077" w:rsidP="00944DAD">
            <w:pPr>
              <w:pStyle w:val="TAC"/>
              <w:rPr>
                <w:sz w:val="16"/>
                <w:szCs w:val="16"/>
                <w:lang w:eastAsia="zh-CN"/>
              </w:rPr>
            </w:pPr>
            <w:r>
              <w:rPr>
                <w:rFonts w:hint="eastAsia"/>
                <w:sz w:val="16"/>
                <w:szCs w:val="16"/>
                <w:lang w:eastAsia="zh-CN"/>
              </w:rPr>
              <w:t>2020-11</w:t>
            </w:r>
          </w:p>
        </w:tc>
        <w:tc>
          <w:tcPr>
            <w:tcW w:w="901" w:type="dxa"/>
            <w:shd w:val="solid" w:color="FFFFFF" w:fill="auto"/>
          </w:tcPr>
          <w:p w14:paraId="5961E6AB" w14:textId="56F414FC" w:rsidR="00360077" w:rsidRDefault="00360077" w:rsidP="00944DAD">
            <w:pPr>
              <w:pStyle w:val="TAC"/>
              <w:rPr>
                <w:sz w:val="16"/>
                <w:szCs w:val="16"/>
                <w:lang w:eastAsia="zh-CN"/>
              </w:rPr>
            </w:pPr>
            <w:r>
              <w:rPr>
                <w:rFonts w:hint="eastAsia"/>
                <w:sz w:val="16"/>
                <w:szCs w:val="16"/>
                <w:lang w:eastAsia="zh-CN"/>
              </w:rPr>
              <w:t>R</w:t>
            </w:r>
            <w:r>
              <w:rPr>
                <w:sz w:val="16"/>
                <w:szCs w:val="16"/>
                <w:lang w:eastAsia="zh-CN"/>
              </w:rPr>
              <w:t>AN1#103e</w:t>
            </w:r>
          </w:p>
        </w:tc>
        <w:tc>
          <w:tcPr>
            <w:tcW w:w="993" w:type="dxa"/>
            <w:shd w:val="solid" w:color="FFFFFF" w:fill="auto"/>
          </w:tcPr>
          <w:p w14:paraId="1BDB15E6" w14:textId="156C358C" w:rsidR="00360077" w:rsidRDefault="007D7175" w:rsidP="00944DAD">
            <w:pPr>
              <w:pStyle w:val="TAC"/>
              <w:rPr>
                <w:sz w:val="16"/>
                <w:szCs w:val="16"/>
                <w:lang w:eastAsia="zh-CN"/>
              </w:rPr>
            </w:pPr>
            <w:r w:rsidRPr="007D7175">
              <w:rPr>
                <w:sz w:val="16"/>
                <w:szCs w:val="16"/>
                <w:lang w:eastAsia="zh-CN"/>
              </w:rPr>
              <w:t>R1-2009461</w:t>
            </w:r>
          </w:p>
        </w:tc>
        <w:tc>
          <w:tcPr>
            <w:tcW w:w="425" w:type="dxa"/>
            <w:shd w:val="solid" w:color="FFFFFF" w:fill="auto"/>
          </w:tcPr>
          <w:p w14:paraId="3EE3E1FC" w14:textId="77777777" w:rsidR="00360077" w:rsidRPr="00A77DEE" w:rsidRDefault="00360077" w:rsidP="00944DAD">
            <w:pPr>
              <w:pStyle w:val="TAL"/>
              <w:rPr>
                <w:sz w:val="16"/>
                <w:szCs w:val="16"/>
              </w:rPr>
            </w:pPr>
          </w:p>
        </w:tc>
        <w:tc>
          <w:tcPr>
            <w:tcW w:w="425" w:type="dxa"/>
            <w:shd w:val="solid" w:color="FFFFFF" w:fill="auto"/>
          </w:tcPr>
          <w:p w14:paraId="47615AAF" w14:textId="77777777" w:rsidR="00360077" w:rsidRPr="00A77DEE" w:rsidRDefault="00360077" w:rsidP="00944DAD">
            <w:pPr>
              <w:pStyle w:val="TAR"/>
              <w:rPr>
                <w:sz w:val="16"/>
                <w:szCs w:val="16"/>
              </w:rPr>
            </w:pPr>
          </w:p>
        </w:tc>
        <w:tc>
          <w:tcPr>
            <w:tcW w:w="425" w:type="dxa"/>
            <w:shd w:val="solid" w:color="FFFFFF" w:fill="auto"/>
          </w:tcPr>
          <w:p w14:paraId="7CE0D91E" w14:textId="77777777" w:rsidR="00360077" w:rsidRPr="00A77DEE" w:rsidRDefault="00360077" w:rsidP="00944DAD">
            <w:pPr>
              <w:pStyle w:val="TAC"/>
              <w:rPr>
                <w:sz w:val="16"/>
                <w:szCs w:val="16"/>
              </w:rPr>
            </w:pPr>
          </w:p>
        </w:tc>
        <w:tc>
          <w:tcPr>
            <w:tcW w:w="4962" w:type="dxa"/>
            <w:shd w:val="solid" w:color="FFFFFF" w:fill="auto"/>
          </w:tcPr>
          <w:p w14:paraId="58F6432A" w14:textId="5645DA30" w:rsidR="00360077" w:rsidRPr="007368F9" w:rsidRDefault="005A2F7F" w:rsidP="0026439A">
            <w:pPr>
              <w:pStyle w:val="TAL"/>
              <w:rPr>
                <w:rFonts w:cs="Arial"/>
                <w:sz w:val="16"/>
                <w:szCs w:val="16"/>
              </w:rPr>
            </w:pPr>
            <w:r w:rsidRPr="007368F9">
              <w:rPr>
                <w:rFonts w:cs="Arial"/>
                <w:sz w:val="16"/>
                <w:szCs w:val="16"/>
              </w:rPr>
              <w:t xml:space="preserve">Updated based </w:t>
            </w:r>
            <w:r w:rsidR="008B3ACB">
              <w:rPr>
                <w:rFonts w:cs="Arial" w:hint="eastAsia"/>
                <w:sz w:val="16"/>
                <w:szCs w:val="16"/>
                <w:lang w:eastAsia="zh-CN"/>
              </w:rPr>
              <w:t>o</w:t>
            </w:r>
            <w:r w:rsidR="008B3ACB">
              <w:rPr>
                <w:rFonts w:cs="Arial"/>
                <w:sz w:val="16"/>
                <w:szCs w:val="16"/>
                <w:lang w:eastAsia="zh-CN"/>
              </w:rPr>
              <w:t xml:space="preserve">n </w:t>
            </w:r>
            <w:r w:rsidRPr="007368F9">
              <w:rPr>
                <w:rFonts w:cs="Arial"/>
                <w:sz w:val="16"/>
                <w:szCs w:val="16"/>
              </w:rPr>
              <w:t>R1-</w:t>
            </w:r>
            <w:r>
              <w:rPr>
                <w:rFonts w:cs="Arial" w:hint="eastAsia"/>
                <w:sz w:val="16"/>
                <w:szCs w:val="16"/>
                <w:lang w:eastAsia="zh-CN"/>
              </w:rPr>
              <w:t>2007992</w:t>
            </w:r>
            <w:r>
              <w:rPr>
                <w:rFonts w:cs="Arial"/>
                <w:sz w:val="16"/>
                <w:szCs w:val="16"/>
              </w:rPr>
              <w:t xml:space="preserve"> with some </w:t>
            </w:r>
            <w:r>
              <w:rPr>
                <w:rFonts w:cs="Arial" w:hint="eastAsia"/>
                <w:sz w:val="16"/>
                <w:szCs w:val="16"/>
                <w:lang w:eastAsia="zh-CN"/>
              </w:rPr>
              <w:t>corrections</w:t>
            </w:r>
          </w:p>
        </w:tc>
        <w:tc>
          <w:tcPr>
            <w:tcW w:w="708" w:type="dxa"/>
            <w:shd w:val="solid" w:color="FFFFFF" w:fill="auto"/>
          </w:tcPr>
          <w:p w14:paraId="7A7B986B" w14:textId="54DE8B03" w:rsidR="00360077" w:rsidRDefault="00780BE0" w:rsidP="00944DAD">
            <w:pPr>
              <w:pStyle w:val="TAC"/>
              <w:rPr>
                <w:sz w:val="16"/>
                <w:szCs w:val="16"/>
                <w:lang w:eastAsia="zh-CN"/>
              </w:rPr>
            </w:pPr>
            <w:r>
              <w:rPr>
                <w:rFonts w:hint="eastAsia"/>
                <w:sz w:val="16"/>
                <w:szCs w:val="16"/>
                <w:lang w:eastAsia="zh-CN"/>
              </w:rPr>
              <w:t>0.1.0</w:t>
            </w:r>
          </w:p>
        </w:tc>
      </w:tr>
      <w:tr w:rsidR="00DB5682" w:rsidRPr="00A77DEE" w14:paraId="379C6DC6" w14:textId="77777777" w:rsidTr="00A27E6B">
        <w:trPr>
          <w:ins w:id="15108" w:author="China Telecom" w:date="2020-11-20T19:52:00Z"/>
        </w:trPr>
        <w:tc>
          <w:tcPr>
            <w:tcW w:w="800" w:type="dxa"/>
            <w:shd w:val="solid" w:color="FFFFFF" w:fill="auto"/>
          </w:tcPr>
          <w:p w14:paraId="49B5FBBF" w14:textId="037E6C18" w:rsidR="00DB5682" w:rsidRDefault="00DB5682" w:rsidP="00944DAD">
            <w:pPr>
              <w:pStyle w:val="TAC"/>
              <w:rPr>
                <w:ins w:id="15109" w:author="China Telecom" w:date="2020-11-20T19:52:00Z"/>
                <w:sz w:val="16"/>
                <w:szCs w:val="16"/>
                <w:lang w:eastAsia="zh-CN"/>
              </w:rPr>
            </w:pPr>
            <w:ins w:id="15110" w:author="China Telecom" w:date="2020-11-20T19:52:00Z">
              <w:r>
                <w:rPr>
                  <w:rFonts w:hint="eastAsia"/>
                  <w:sz w:val="16"/>
                  <w:szCs w:val="16"/>
                  <w:lang w:eastAsia="zh-CN"/>
                </w:rPr>
                <w:t>2</w:t>
              </w:r>
              <w:r>
                <w:rPr>
                  <w:sz w:val="16"/>
                  <w:szCs w:val="16"/>
                  <w:lang w:eastAsia="zh-CN"/>
                </w:rPr>
                <w:t>020-11</w:t>
              </w:r>
            </w:ins>
          </w:p>
        </w:tc>
        <w:tc>
          <w:tcPr>
            <w:tcW w:w="901" w:type="dxa"/>
            <w:shd w:val="solid" w:color="FFFFFF" w:fill="auto"/>
          </w:tcPr>
          <w:p w14:paraId="65879917" w14:textId="10AA3E06" w:rsidR="00DB5682" w:rsidRDefault="00DB5682" w:rsidP="00944DAD">
            <w:pPr>
              <w:pStyle w:val="TAC"/>
              <w:rPr>
                <w:ins w:id="15111" w:author="China Telecom" w:date="2020-11-20T19:52:00Z"/>
                <w:sz w:val="16"/>
                <w:szCs w:val="16"/>
                <w:lang w:eastAsia="zh-CN"/>
              </w:rPr>
            </w:pPr>
            <w:ins w:id="15112" w:author="China Telecom" w:date="2020-11-20T19:52:00Z">
              <w:r>
                <w:rPr>
                  <w:rFonts w:hint="eastAsia"/>
                  <w:sz w:val="16"/>
                  <w:szCs w:val="16"/>
                  <w:lang w:eastAsia="zh-CN"/>
                </w:rPr>
                <w:t>R</w:t>
              </w:r>
              <w:r>
                <w:rPr>
                  <w:sz w:val="16"/>
                  <w:szCs w:val="16"/>
                  <w:lang w:eastAsia="zh-CN"/>
                </w:rPr>
                <w:t>AN1#103e</w:t>
              </w:r>
            </w:ins>
          </w:p>
        </w:tc>
        <w:tc>
          <w:tcPr>
            <w:tcW w:w="993" w:type="dxa"/>
            <w:shd w:val="solid" w:color="FFFFFF" w:fill="auto"/>
          </w:tcPr>
          <w:p w14:paraId="1E08E4DE" w14:textId="32A7C3D1" w:rsidR="00DB5682" w:rsidRPr="007D7175" w:rsidRDefault="00A157AA" w:rsidP="00944DAD">
            <w:pPr>
              <w:pStyle w:val="TAC"/>
              <w:rPr>
                <w:ins w:id="15113" w:author="China Telecom" w:date="2020-11-20T19:52:00Z"/>
                <w:sz w:val="16"/>
                <w:szCs w:val="16"/>
                <w:lang w:eastAsia="zh-CN"/>
              </w:rPr>
            </w:pPr>
            <w:r>
              <w:rPr>
                <w:rFonts w:hint="eastAsia"/>
                <w:sz w:val="16"/>
                <w:szCs w:val="16"/>
                <w:lang w:eastAsia="zh-CN"/>
              </w:rPr>
              <w:t>R</w:t>
            </w:r>
            <w:r>
              <w:rPr>
                <w:sz w:val="16"/>
                <w:szCs w:val="16"/>
                <w:lang w:eastAsia="zh-CN"/>
              </w:rPr>
              <w:t>1-20xxxxx</w:t>
            </w:r>
            <w:bookmarkStart w:id="15114" w:name="_GoBack"/>
            <w:bookmarkEnd w:id="15114"/>
          </w:p>
        </w:tc>
        <w:tc>
          <w:tcPr>
            <w:tcW w:w="425" w:type="dxa"/>
            <w:shd w:val="solid" w:color="FFFFFF" w:fill="auto"/>
          </w:tcPr>
          <w:p w14:paraId="5640E67F" w14:textId="77777777" w:rsidR="00DB5682" w:rsidRPr="00A77DEE" w:rsidRDefault="00DB5682" w:rsidP="00944DAD">
            <w:pPr>
              <w:pStyle w:val="TAL"/>
              <w:rPr>
                <w:ins w:id="15115" w:author="China Telecom" w:date="2020-11-20T19:52:00Z"/>
                <w:sz w:val="16"/>
                <w:szCs w:val="16"/>
              </w:rPr>
            </w:pPr>
          </w:p>
        </w:tc>
        <w:tc>
          <w:tcPr>
            <w:tcW w:w="425" w:type="dxa"/>
            <w:shd w:val="solid" w:color="FFFFFF" w:fill="auto"/>
          </w:tcPr>
          <w:p w14:paraId="12D78BC7" w14:textId="77777777" w:rsidR="00DB5682" w:rsidRPr="00A77DEE" w:rsidRDefault="00DB5682" w:rsidP="00944DAD">
            <w:pPr>
              <w:pStyle w:val="TAR"/>
              <w:rPr>
                <w:ins w:id="15116" w:author="China Telecom" w:date="2020-11-20T19:52:00Z"/>
                <w:sz w:val="16"/>
                <w:szCs w:val="16"/>
              </w:rPr>
            </w:pPr>
          </w:p>
        </w:tc>
        <w:tc>
          <w:tcPr>
            <w:tcW w:w="425" w:type="dxa"/>
            <w:shd w:val="solid" w:color="FFFFFF" w:fill="auto"/>
          </w:tcPr>
          <w:p w14:paraId="721A0B82" w14:textId="77777777" w:rsidR="00DB5682" w:rsidRPr="00A77DEE" w:rsidRDefault="00DB5682" w:rsidP="00944DAD">
            <w:pPr>
              <w:pStyle w:val="TAC"/>
              <w:rPr>
                <w:ins w:id="15117" w:author="China Telecom" w:date="2020-11-20T19:52:00Z"/>
                <w:sz w:val="16"/>
                <w:szCs w:val="16"/>
              </w:rPr>
            </w:pPr>
          </w:p>
        </w:tc>
        <w:tc>
          <w:tcPr>
            <w:tcW w:w="4962" w:type="dxa"/>
            <w:shd w:val="solid" w:color="FFFFFF" w:fill="auto"/>
          </w:tcPr>
          <w:p w14:paraId="6C387F99" w14:textId="752EFEAC" w:rsidR="00DB5682" w:rsidRPr="007368F9" w:rsidRDefault="00A9545A" w:rsidP="0026439A">
            <w:pPr>
              <w:pStyle w:val="TAL"/>
              <w:rPr>
                <w:ins w:id="15118" w:author="China Telecom" w:date="2020-11-20T19:52:00Z"/>
                <w:rFonts w:cs="Arial"/>
                <w:sz w:val="16"/>
                <w:szCs w:val="16"/>
              </w:rPr>
            </w:pPr>
            <w:ins w:id="15119" w:author="China Telecom" w:date="2020-11-20T19:52:00Z">
              <w:r w:rsidRPr="007368F9">
                <w:rPr>
                  <w:rFonts w:cs="Arial"/>
                  <w:sz w:val="16"/>
                  <w:szCs w:val="16"/>
                </w:rPr>
                <w:t>Inclusion of agreements made at RAN1#</w:t>
              </w:r>
              <w:r>
                <w:rPr>
                  <w:rFonts w:cs="Arial"/>
                  <w:sz w:val="16"/>
                  <w:szCs w:val="16"/>
                  <w:lang w:eastAsia="zh-CN"/>
                </w:rPr>
                <w:t>103e</w:t>
              </w:r>
            </w:ins>
          </w:p>
        </w:tc>
        <w:tc>
          <w:tcPr>
            <w:tcW w:w="708" w:type="dxa"/>
            <w:shd w:val="solid" w:color="FFFFFF" w:fill="auto"/>
          </w:tcPr>
          <w:p w14:paraId="4E83F6B5" w14:textId="77777777" w:rsidR="00DB5682" w:rsidRDefault="00DB5682" w:rsidP="00944DAD">
            <w:pPr>
              <w:pStyle w:val="TAC"/>
              <w:rPr>
                <w:ins w:id="15120" w:author="China Telecom" w:date="2020-11-20T19:52:00Z"/>
                <w:sz w:val="16"/>
                <w:szCs w:val="16"/>
                <w:lang w:eastAsia="zh-CN"/>
              </w:rPr>
            </w:pPr>
          </w:p>
        </w:tc>
      </w:tr>
    </w:tbl>
    <w:p w14:paraId="117C5796" w14:textId="77777777" w:rsidR="00080512" w:rsidRDefault="00080512" w:rsidP="000B321F">
      <w:pPr>
        <w:pStyle w:val="Guidance"/>
      </w:pPr>
    </w:p>
    <w:sectPr w:rsidR="00080512" w:rsidSect="00E13B9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83006" w14:textId="77777777" w:rsidR="001332EA" w:rsidRDefault="001332EA">
      <w:r>
        <w:separator/>
      </w:r>
    </w:p>
  </w:endnote>
  <w:endnote w:type="continuationSeparator" w:id="0">
    <w:p w14:paraId="0C61B8E6" w14:textId="77777777" w:rsidR="001332EA" w:rsidRDefault="0013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ヒラギノ角ゴ ProN W3">
    <w:altName w:val="MS Gothic"/>
    <w:charset w:val="4E"/>
    <w:family w:val="auto"/>
    <w:pitch w:val="variable"/>
    <w:sig w:usb0="E00002FF" w:usb1="7AC7FFFF" w:usb2="00000012" w:usb3="00000000" w:csb0="0002000D"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ohinoor Telugu Medium">
    <w:charset w:val="00"/>
    <w:family w:val="auto"/>
    <w:pitch w:val="variable"/>
    <w:sig w:usb0="00200007"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2ACA" w14:textId="77777777" w:rsidR="00DB5682" w:rsidRDefault="00DB568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A7996" w14:textId="77777777" w:rsidR="001332EA" w:rsidRDefault="001332EA">
      <w:r>
        <w:separator/>
      </w:r>
    </w:p>
  </w:footnote>
  <w:footnote w:type="continuationSeparator" w:id="0">
    <w:p w14:paraId="718EC6F3" w14:textId="77777777" w:rsidR="001332EA" w:rsidRDefault="00133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7AB1A" w14:textId="137358F5" w:rsidR="00DB5682" w:rsidRDefault="00DB5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7AA">
      <w:rPr>
        <w:rFonts w:ascii="Arial" w:hAnsi="Arial" w:cs="Arial"/>
        <w:b/>
        <w:noProof/>
        <w:sz w:val="18"/>
        <w:szCs w:val="18"/>
      </w:rPr>
      <w:t>3GPP TR 38.830 V0.1.0 (2020-11)</w:t>
    </w:r>
    <w:r>
      <w:rPr>
        <w:rFonts w:ascii="Arial" w:hAnsi="Arial" w:cs="Arial"/>
        <w:b/>
        <w:sz w:val="18"/>
        <w:szCs w:val="18"/>
      </w:rPr>
      <w:fldChar w:fldCharType="end"/>
    </w:r>
  </w:p>
  <w:p w14:paraId="0DFBD36C" w14:textId="67E3B404" w:rsidR="00DB5682" w:rsidRDefault="00DB5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57AA">
      <w:rPr>
        <w:rFonts w:ascii="Arial" w:hAnsi="Arial" w:cs="Arial"/>
        <w:b/>
        <w:noProof/>
        <w:sz w:val="18"/>
        <w:szCs w:val="18"/>
      </w:rPr>
      <w:t>92</w:t>
    </w:r>
    <w:r>
      <w:rPr>
        <w:rFonts w:ascii="Arial" w:hAnsi="Arial" w:cs="Arial"/>
        <w:b/>
        <w:sz w:val="18"/>
        <w:szCs w:val="18"/>
      </w:rPr>
      <w:fldChar w:fldCharType="end"/>
    </w:r>
  </w:p>
  <w:p w14:paraId="10EA9AF2" w14:textId="6BE399F0" w:rsidR="00DB5682" w:rsidRDefault="00DB5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7AA">
      <w:rPr>
        <w:rFonts w:ascii="Arial" w:hAnsi="Arial" w:cs="Arial"/>
        <w:b/>
        <w:noProof/>
        <w:sz w:val="18"/>
        <w:szCs w:val="18"/>
      </w:rPr>
      <w:t>Release 17</w:t>
    </w:r>
    <w:r>
      <w:rPr>
        <w:rFonts w:ascii="Arial" w:hAnsi="Arial" w:cs="Arial"/>
        <w:b/>
        <w:sz w:val="18"/>
        <w:szCs w:val="18"/>
      </w:rPr>
      <w:fldChar w:fldCharType="end"/>
    </w:r>
  </w:p>
  <w:p w14:paraId="1346FF0C" w14:textId="77777777" w:rsidR="00DB5682" w:rsidRDefault="00DB56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327AD"/>
    <w:multiLevelType w:val="hybridMultilevel"/>
    <w:tmpl w:val="C87CDBA2"/>
    <w:lvl w:ilvl="0" w:tplc="8B7A301A">
      <w:start w:val="1"/>
      <w:numFmt w:val="bullet"/>
      <w:lvlText w:val="•"/>
      <w:lvlJc w:val="left"/>
      <w:pPr>
        <w:ind w:left="420" w:hanging="420"/>
      </w:pPr>
      <w:rPr>
        <w:rFonts w:ascii="Arial" w:hAnsi="Arial" w:hint="default"/>
        <w:strike w:val="0"/>
      </w:rPr>
    </w:lvl>
    <w:lvl w:ilvl="1" w:tplc="693A74A6">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5"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DE77DC"/>
    <w:multiLevelType w:val="hybridMultilevel"/>
    <w:tmpl w:val="3A4866A4"/>
    <w:lvl w:ilvl="0" w:tplc="B928BEDC">
      <w:start w:val="1"/>
      <w:numFmt w:val="bullet"/>
      <w:lvlText w:val=""/>
      <w:lvlJc w:val="left"/>
      <w:pPr>
        <w:ind w:left="960" w:hanging="480"/>
      </w:pPr>
      <w:rPr>
        <w:rFonts w:ascii="Symbol" w:hAnsi="Symbol" w:hint="default"/>
        <w:color w:val="auto"/>
      </w:rPr>
    </w:lvl>
    <w:lvl w:ilvl="1" w:tplc="B928BEDC">
      <w:start w:val="1"/>
      <w:numFmt w:val="bullet"/>
      <w:lvlText w:val=""/>
      <w:lvlJc w:val="left"/>
      <w:pPr>
        <w:ind w:left="1440" w:hanging="480"/>
      </w:pPr>
      <w:rPr>
        <w:rFonts w:ascii="Symbol" w:hAnsi="Symbol" w:hint="default"/>
        <w:color w:val="auto"/>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7" w15:restartNumberingAfterBreak="0">
    <w:nsid w:val="076E4666"/>
    <w:multiLevelType w:val="hybridMultilevel"/>
    <w:tmpl w:val="D196F280"/>
    <w:lvl w:ilvl="0" w:tplc="5BF67618">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A6385F"/>
    <w:multiLevelType w:val="hybridMultilevel"/>
    <w:tmpl w:val="8702C81E"/>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1D25EE3"/>
    <w:multiLevelType w:val="hybridMultilevel"/>
    <w:tmpl w:val="DE16A1C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DD4BCB"/>
    <w:multiLevelType w:val="hybridMultilevel"/>
    <w:tmpl w:val="D6F85ED0"/>
    <w:lvl w:ilvl="0" w:tplc="787C9ECE">
      <w:start w:val="3"/>
      <w:numFmt w:val="decimal"/>
      <w:lvlText w:val="%1."/>
      <w:lvlJc w:val="left"/>
      <w:pPr>
        <w:ind w:left="360" w:hanging="360"/>
      </w:pPr>
      <w:rPr>
        <w:rFonts w:hint="default"/>
      </w:rPr>
    </w:lvl>
    <w:lvl w:ilvl="1" w:tplc="04090017">
      <w:start w:val="1"/>
      <w:numFmt w:val="aiueoFullWidth"/>
      <w:lvlText w:val="(%2)"/>
      <w:lvlJc w:val="left"/>
      <w:pPr>
        <w:ind w:left="960" w:hanging="480"/>
      </w:pPr>
    </w:lvl>
    <w:lvl w:ilvl="2" w:tplc="0409001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633DAA"/>
    <w:multiLevelType w:val="multilevel"/>
    <w:tmpl w:val="A9A005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1A852651"/>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1E5124"/>
    <w:multiLevelType w:val="multilevel"/>
    <w:tmpl w:val="0C64C89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B13D5D"/>
    <w:multiLevelType w:val="hybridMultilevel"/>
    <w:tmpl w:val="C8783AD2"/>
    <w:lvl w:ilvl="0" w:tplc="8B7A301A">
      <w:start w:val="1"/>
      <w:numFmt w:val="bullet"/>
      <w:lvlText w:val="•"/>
      <w:lvlJc w:val="left"/>
      <w:pPr>
        <w:ind w:left="420" w:hanging="420"/>
      </w:pPr>
      <w:rPr>
        <w:rFonts w:ascii="Arial" w:hAnsi="Arial" w:hint="default"/>
      </w:rPr>
    </w:lvl>
    <w:lvl w:ilvl="1" w:tplc="666A460A">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rPr>
    </w:lvl>
    <w:lvl w:ilvl="1" w:tplc="693A74A6">
      <w:start w:val="1"/>
      <w:numFmt w:val="bullet"/>
      <w:lvlText w:val="‐"/>
      <w:lvlJc w:val="left"/>
      <w:pPr>
        <w:ind w:left="840" w:hanging="420"/>
      </w:pPr>
      <w:rPr>
        <w:rFonts w:ascii="宋体" w:eastAsia="宋体" w:hAnsi="宋体"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F6A6D3A"/>
    <w:multiLevelType w:val="multilevel"/>
    <w:tmpl w:val="324CEB4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1240A8F"/>
    <w:multiLevelType w:val="multilevel"/>
    <w:tmpl w:val="6B64429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315F76"/>
    <w:multiLevelType w:val="multilevel"/>
    <w:tmpl w:val="03C62FB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23A49B2"/>
    <w:multiLevelType w:val="hybridMultilevel"/>
    <w:tmpl w:val="E2B4AF26"/>
    <w:lvl w:ilvl="0" w:tplc="693A74A6">
      <w:start w:val="1"/>
      <w:numFmt w:val="bullet"/>
      <w:lvlText w:val="‐"/>
      <w:lvlJc w:val="left"/>
      <w:pPr>
        <w:ind w:left="720" w:hanging="360"/>
      </w:pPr>
      <w:rPr>
        <w:rFonts w:ascii="宋体" w:eastAsia="宋体" w:hAnsi="宋体" w:hint="eastAsia"/>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6357A39"/>
    <w:multiLevelType w:val="hybridMultilevel"/>
    <w:tmpl w:val="71066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415AF0"/>
    <w:multiLevelType w:val="multilevel"/>
    <w:tmpl w:val="E5B4A60C"/>
    <w:lvl w:ilvl="0">
      <w:start w:val="1"/>
      <w:numFmt w:val="bullet"/>
      <w:lvlText w:val=""/>
      <w:lvlJc w:val="left"/>
      <w:pPr>
        <w:ind w:left="1124" w:hanging="284"/>
      </w:pPr>
      <w:rPr>
        <w:rFonts w:ascii="Symbol" w:hAnsi="Symbol" w:hint="default"/>
        <w:color w:val="auto"/>
        <w:sz w:val="22"/>
      </w:rPr>
    </w:lvl>
    <w:lvl w:ilvl="1">
      <w:start w:val="1"/>
      <w:numFmt w:val="bullet"/>
      <w:lvlText w:val="○"/>
      <w:lvlJc w:val="left"/>
      <w:pPr>
        <w:ind w:left="1407" w:hanging="283"/>
      </w:pPr>
      <w:rPr>
        <w:rFonts w:ascii="Times New Roman" w:hAnsi="Times New Roman" w:cs="Times New Roman" w:hint="default"/>
        <w:color w:val="auto"/>
        <w:sz w:val="22"/>
      </w:rPr>
    </w:lvl>
    <w:lvl w:ilvl="2">
      <w:start w:val="1"/>
      <w:numFmt w:val="bullet"/>
      <w:lvlText w:val="♦"/>
      <w:lvlJc w:val="left"/>
      <w:pPr>
        <w:ind w:left="1691" w:hanging="284"/>
      </w:pPr>
      <w:rPr>
        <w:rFonts w:ascii="Times New Roman" w:hAnsi="Times New Roman" w:cs="Times New Roman" w:hint="default"/>
        <w:color w:val="auto"/>
        <w:sz w:val="22"/>
      </w:rPr>
    </w:lvl>
    <w:lvl w:ilvl="3">
      <w:start w:val="1"/>
      <w:numFmt w:val="bullet"/>
      <w:lvlText w:val="□"/>
      <w:lvlJc w:val="left"/>
      <w:pPr>
        <w:ind w:left="1974" w:hanging="283"/>
      </w:pPr>
      <w:rPr>
        <w:rFonts w:ascii="Times New Roman" w:hAnsi="Times New Roman" w:cs="Times New Roman" w:hint="default"/>
        <w:color w:val="auto"/>
      </w:rPr>
    </w:lvl>
    <w:lvl w:ilvl="4">
      <w:start w:val="1"/>
      <w:numFmt w:val="bullet"/>
      <w:lvlText w:val="▪"/>
      <w:lvlJc w:val="left"/>
      <w:pPr>
        <w:ind w:left="2258" w:hanging="284"/>
      </w:pPr>
      <w:rPr>
        <w:rFonts w:ascii="Times New Roman" w:hAnsi="Times New Roman" w:cs="Times New Roman" w:hint="default"/>
        <w:color w:val="auto"/>
      </w:rPr>
    </w:lvl>
    <w:lvl w:ilvl="5">
      <w:start w:val="1"/>
      <w:numFmt w:val="lowerRoman"/>
      <w:lvlText w:val="(%6)"/>
      <w:lvlJc w:val="left"/>
      <w:pPr>
        <w:ind w:left="3000" w:hanging="360"/>
      </w:pPr>
      <w:rPr>
        <w:rFonts w:hint="default"/>
      </w:rPr>
    </w:lvl>
    <w:lvl w:ilvl="6">
      <w:start w:val="1"/>
      <w:numFmt w:val="decimal"/>
      <w:lvlText w:val="%7."/>
      <w:lvlJc w:val="left"/>
      <w:pPr>
        <w:ind w:left="3360" w:hanging="360"/>
      </w:pPr>
      <w:rPr>
        <w:rFonts w:hint="default"/>
      </w:rPr>
    </w:lvl>
    <w:lvl w:ilvl="7">
      <w:start w:val="1"/>
      <w:numFmt w:val="lowerLetter"/>
      <w:lvlText w:val="%8."/>
      <w:lvlJc w:val="left"/>
      <w:pPr>
        <w:ind w:left="3720" w:hanging="360"/>
      </w:pPr>
      <w:rPr>
        <w:rFonts w:hint="default"/>
      </w:rPr>
    </w:lvl>
    <w:lvl w:ilvl="8">
      <w:start w:val="1"/>
      <w:numFmt w:val="lowerRoman"/>
      <w:lvlText w:val="%9."/>
      <w:lvlJc w:val="left"/>
      <w:pPr>
        <w:ind w:left="4080" w:hanging="360"/>
      </w:pPr>
      <w:rPr>
        <w:rFonts w:hint="default"/>
      </w:rPr>
    </w:lvl>
  </w:abstractNum>
  <w:abstractNum w:abstractNumId="23"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ABC544"/>
    <w:multiLevelType w:val="singleLevel"/>
    <w:tmpl w:val="2CABC544"/>
    <w:lvl w:ilvl="0">
      <w:start w:val="1"/>
      <w:numFmt w:val="upperLetter"/>
      <w:suff w:val="nothing"/>
      <w:lvlText w:val="%1-"/>
      <w:lvlJc w:val="left"/>
    </w:lvl>
  </w:abstractNum>
  <w:abstractNum w:abstractNumId="26" w15:restartNumberingAfterBreak="0">
    <w:nsid w:val="2DA54550"/>
    <w:multiLevelType w:val="hybridMultilevel"/>
    <w:tmpl w:val="AA5ACFF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302C4A84"/>
    <w:multiLevelType w:val="hybridMultilevel"/>
    <w:tmpl w:val="EA3A3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6D0208"/>
    <w:multiLevelType w:val="hybridMultilevel"/>
    <w:tmpl w:val="5354193C"/>
    <w:lvl w:ilvl="0" w:tplc="0409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1F77C66"/>
    <w:multiLevelType w:val="hybridMultilevel"/>
    <w:tmpl w:val="747C2080"/>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1" w15:restartNumberingAfterBreak="0">
    <w:nsid w:val="364533D8"/>
    <w:multiLevelType w:val="hybridMultilevel"/>
    <w:tmpl w:val="D8EEBB8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7E507E6"/>
    <w:multiLevelType w:val="hybridMultilevel"/>
    <w:tmpl w:val="3A5AE32A"/>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3"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BFD19AE"/>
    <w:multiLevelType w:val="hybridMultilevel"/>
    <w:tmpl w:val="49B29A22"/>
    <w:lvl w:ilvl="0" w:tplc="2608677A">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3E6D20C4"/>
    <w:multiLevelType w:val="multilevel"/>
    <w:tmpl w:val="3E6D20C4"/>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Symbol" w:hAnsi="Symbol" w:hint="default"/>
        <w:color w:val="auto"/>
      </w:rPr>
    </w:lvl>
    <w:lvl w:ilvl="3">
      <w:start w:val="1"/>
      <w:numFmt w:val="bullet"/>
      <w:lvlText w:val=""/>
      <w:lvlJc w:val="left"/>
      <w:pPr>
        <w:ind w:left="1920" w:hanging="480"/>
      </w:pPr>
      <w:rPr>
        <w:rFonts w:ascii="Symbol" w:hAnsi="Symbol" w:hint="default"/>
        <w:color w:val="auto"/>
      </w:rPr>
    </w:lvl>
    <w:lvl w:ilvl="4">
      <w:start w:val="1"/>
      <w:numFmt w:val="bullet"/>
      <w:lvlText w:val=""/>
      <w:lvlJc w:val="left"/>
      <w:pPr>
        <w:ind w:left="2400" w:hanging="480"/>
      </w:pPr>
      <w:rPr>
        <w:rFonts w:ascii="Symbol" w:hAnsi="Symbol" w:hint="default"/>
        <w:color w:val="auto"/>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3F14212F"/>
    <w:multiLevelType w:val="multilevel"/>
    <w:tmpl w:val="3F14212F"/>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101B63"/>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2E457A3"/>
    <w:multiLevelType w:val="multilevel"/>
    <w:tmpl w:val="A71EBB0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6A651D"/>
    <w:multiLevelType w:val="hybridMultilevel"/>
    <w:tmpl w:val="89A027B4"/>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3" w15:restartNumberingAfterBreak="0">
    <w:nsid w:val="44BE7011"/>
    <w:multiLevelType w:val="multilevel"/>
    <w:tmpl w:val="15DE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7E400A"/>
    <w:multiLevelType w:val="hybridMultilevel"/>
    <w:tmpl w:val="17B2677A"/>
    <w:lvl w:ilvl="0" w:tplc="693A74A6">
      <w:start w:val="1"/>
      <w:numFmt w:val="bullet"/>
      <w:lvlText w:val="‐"/>
      <w:lvlJc w:val="left"/>
      <w:pPr>
        <w:ind w:left="840" w:hanging="420"/>
      </w:pPr>
      <w:rPr>
        <w:rFonts w:ascii="宋体" w:eastAsia="宋体" w:hAnsi="宋体" w:hint="eastAsia"/>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6CD6E09"/>
    <w:multiLevelType w:val="hybridMultilevel"/>
    <w:tmpl w:val="2C646200"/>
    <w:lvl w:ilvl="0" w:tplc="04090003">
      <w:start w:val="1"/>
      <w:numFmt w:val="bullet"/>
      <w:lvlText w:val="o"/>
      <w:lvlJc w:val="left"/>
      <w:pPr>
        <w:ind w:left="1065" w:hanging="420"/>
      </w:pPr>
      <w:rPr>
        <w:rFonts w:ascii="Courier New" w:hAnsi="Courier New" w:cs="Courier New" w:hint="default"/>
      </w:rPr>
    </w:lvl>
    <w:lvl w:ilvl="1" w:tplc="04090003" w:tentative="1">
      <w:start w:val="1"/>
      <w:numFmt w:val="bullet"/>
      <w:lvlText w:val=""/>
      <w:lvlJc w:val="left"/>
      <w:pPr>
        <w:ind w:left="1485" w:hanging="420"/>
      </w:pPr>
      <w:rPr>
        <w:rFonts w:ascii="Wingdings" w:hAnsi="Wingdings" w:hint="default"/>
      </w:rPr>
    </w:lvl>
    <w:lvl w:ilvl="2" w:tplc="04090005"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3" w:tentative="1">
      <w:start w:val="1"/>
      <w:numFmt w:val="bullet"/>
      <w:lvlText w:val=""/>
      <w:lvlJc w:val="left"/>
      <w:pPr>
        <w:ind w:left="2745" w:hanging="420"/>
      </w:pPr>
      <w:rPr>
        <w:rFonts w:ascii="Wingdings" w:hAnsi="Wingdings" w:hint="default"/>
      </w:rPr>
    </w:lvl>
    <w:lvl w:ilvl="5" w:tplc="04090005"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3" w:tentative="1">
      <w:start w:val="1"/>
      <w:numFmt w:val="bullet"/>
      <w:lvlText w:val=""/>
      <w:lvlJc w:val="left"/>
      <w:pPr>
        <w:ind w:left="4005" w:hanging="420"/>
      </w:pPr>
      <w:rPr>
        <w:rFonts w:ascii="Wingdings" w:hAnsi="Wingdings" w:hint="default"/>
      </w:rPr>
    </w:lvl>
    <w:lvl w:ilvl="8" w:tplc="04090005" w:tentative="1">
      <w:start w:val="1"/>
      <w:numFmt w:val="bullet"/>
      <w:lvlText w:val=""/>
      <w:lvlJc w:val="left"/>
      <w:pPr>
        <w:ind w:left="4425" w:hanging="420"/>
      </w:pPr>
      <w:rPr>
        <w:rFonts w:ascii="Wingdings" w:hAnsi="Wingdings" w:hint="default"/>
      </w:rPr>
    </w:lvl>
  </w:abstractNum>
  <w:abstractNum w:abstractNumId="46" w15:restartNumberingAfterBreak="0">
    <w:nsid w:val="47F959D3"/>
    <w:multiLevelType w:val="multilevel"/>
    <w:tmpl w:val="5DC2636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A7D6CAE"/>
    <w:multiLevelType w:val="hybridMultilevel"/>
    <w:tmpl w:val="CD1C395C"/>
    <w:lvl w:ilvl="0" w:tplc="0409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0" w15:restartNumberingAfterBreak="0">
    <w:nsid w:val="4CE40E30"/>
    <w:multiLevelType w:val="hybridMultilevel"/>
    <w:tmpl w:val="D7383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52" w15:restartNumberingAfterBreak="0">
    <w:nsid w:val="4FFD61DF"/>
    <w:multiLevelType w:val="hybridMultilevel"/>
    <w:tmpl w:val="1360CCB2"/>
    <w:lvl w:ilvl="0" w:tplc="7092FF8A">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3B210F5"/>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3DD167F"/>
    <w:multiLevelType w:val="multilevel"/>
    <w:tmpl w:val="888AB48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8" w15:restartNumberingAfterBreak="0">
    <w:nsid w:val="591701BB"/>
    <w:multiLevelType w:val="multilevel"/>
    <w:tmpl w:val="374E1CA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5A997AA5"/>
    <w:multiLevelType w:val="hybridMultilevel"/>
    <w:tmpl w:val="3CBEC098"/>
    <w:lvl w:ilvl="0" w:tplc="DD0495BA">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0" w15:restartNumberingAfterBreak="0">
    <w:nsid w:val="62550F6E"/>
    <w:multiLevelType w:val="multilevel"/>
    <w:tmpl w:val="327298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4CD51D4"/>
    <w:multiLevelType w:val="multilevel"/>
    <w:tmpl w:val="64CD51D4"/>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64" w15:restartNumberingAfterBreak="0">
    <w:nsid w:val="66C96D86"/>
    <w:multiLevelType w:val="multilevel"/>
    <w:tmpl w:val="66C96D8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7683BDA"/>
    <w:multiLevelType w:val="multilevel"/>
    <w:tmpl w:val="67683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7D92F84"/>
    <w:multiLevelType w:val="hybridMultilevel"/>
    <w:tmpl w:val="2BC6A132"/>
    <w:lvl w:ilvl="0" w:tplc="8B7A301A">
      <w:start w:val="1"/>
      <w:numFmt w:val="bullet"/>
      <w:lvlText w:val="•"/>
      <w:lvlJc w:val="left"/>
      <w:pPr>
        <w:ind w:left="420" w:hanging="420"/>
      </w:pPr>
      <w:rPr>
        <w:rFonts w:ascii="Arial" w:hAnsi="Arial" w:hint="default"/>
      </w:rPr>
    </w:lvl>
    <w:lvl w:ilvl="1" w:tplc="666A460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694001"/>
    <w:multiLevelType w:val="hybridMultilevel"/>
    <w:tmpl w:val="1EF0381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9AD6A5D"/>
    <w:multiLevelType w:val="hybridMultilevel"/>
    <w:tmpl w:val="66D46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AD40D80"/>
    <w:multiLevelType w:val="hybridMultilevel"/>
    <w:tmpl w:val="7C6A4A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6DFC2783"/>
    <w:multiLevelType w:val="hybridMultilevel"/>
    <w:tmpl w:val="F964F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F01AA6"/>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0925C8B"/>
    <w:multiLevelType w:val="hybridMultilevel"/>
    <w:tmpl w:val="F3B4E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2C4356"/>
    <w:multiLevelType w:val="multilevel"/>
    <w:tmpl w:val="FF608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6BE1F77"/>
    <w:multiLevelType w:val="multilevel"/>
    <w:tmpl w:val="D1E2834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CAC3896"/>
    <w:multiLevelType w:val="multilevel"/>
    <w:tmpl w:val="320A0E7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E845CF5"/>
    <w:multiLevelType w:val="multilevel"/>
    <w:tmpl w:val="D1E2834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67"/>
  </w:num>
  <w:num w:numId="5">
    <w:abstractNumId w:val="57"/>
  </w:num>
  <w:num w:numId="6">
    <w:abstractNumId w:val="24"/>
  </w:num>
  <w:num w:numId="7">
    <w:abstractNumId w:val="23"/>
  </w:num>
  <w:num w:numId="8">
    <w:abstractNumId w:val="31"/>
  </w:num>
  <w:num w:numId="9">
    <w:abstractNumId w:val="40"/>
  </w:num>
  <w:num w:numId="10">
    <w:abstractNumId w:val="62"/>
  </w:num>
  <w:num w:numId="11">
    <w:abstractNumId w:val="5"/>
  </w:num>
  <w:num w:numId="12">
    <w:abstractNumId w:val="52"/>
  </w:num>
  <w:num w:numId="13">
    <w:abstractNumId w:val="35"/>
  </w:num>
  <w:num w:numId="14">
    <w:abstractNumId w:val="7"/>
  </w:num>
  <w:num w:numId="15">
    <w:abstractNumId w:val="34"/>
  </w:num>
  <w:num w:numId="16">
    <w:abstractNumId w:val="45"/>
  </w:num>
  <w:num w:numId="17">
    <w:abstractNumId w:val="68"/>
  </w:num>
  <w:num w:numId="18">
    <w:abstractNumId w:val="4"/>
  </w:num>
  <w:num w:numId="19">
    <w:abstractNumId w:val="36"/>
  </w:num>
  <w:num w:numId="20">
    <w:abstractNumId w:val="6"/>
  </w:num>
  <w:num w:numId="21">
    <w:abstractNumId w:val="37"/>
  </w:num>
  <w:num w:numId="22">
    <w:abstractNumId w:val="61"/>
  </w:num>
  <w:num w:numId="23">
    <w:abstractNumId w:val="11"/>
  </w:num>
  <w:num w:numId="24">
    <w:abstractNumId w:val="53"/>
  </w:num>
  <w:num w:numId="25">
    <w:abstractNumId w:val="27"/>
  </w:num>
  <w:num w:numId="26">
    <w:abstractNumId w:val="16"/>
  </w:num>
  <w:num w:numId="27">
    <w:abstractNumId w:val="26"/>
  </w:num>
  <w:num w:numId="28">
    <w:abstractNumId w:val="78"/>
  </w:num>
  <w:num w:numId="29">
    <w:abstractNumId w:val="51"/>
  </w:num>
  <w:num w:numId="30">
    <w:abstractNumId w:val="69"/>
  </w:num>
  <w:num w:numId="31">
    <w:abstractNumId w:val="9"/>
  </w:num>
  <w:num w:numId="32">
    <w:abstractNumId w:val="74"/>
  </w:num>
  <w:num w:numId="33">
    <w:abstractNumId w:val="12"/>
  </w:num>
  <w:num w:numId="34">
    <w:abstractNumId w:val="33"/>
  </w:num>
  <w:num w:numId="35">
    <w:abstractNumId w:val="15"/>
  </w:num>
  <w:num w:numId="36">
    <w:abstractNumId w:val="2"/>
  </w:num>
  <w:num w:numId="37">
    <w:abstractNumId w:val="38"/>
  </w:num>
  <w:num w:numId="38">
    <w:abstractNumId w:val="44"/>
  </w:num>
  <w:num w:numId="39">
    <w:abstractNumId w:val="32"/>
  </w:num>
  <w:num w:numId="40">
    <w:abstractNumId w:val="8"/>
  </w:num>
  <w:num w:numId="41">
    <w:abstractNumId w:val="42"/>
  </w:num>
  <w:num w:numId="42">
    <w:abstractNumId w:val="30"/>
  </w:num>
  <w:num w:numId="43">
    <w:abstractNumId w:val="10"/>
  </w:num>
  <w:num w:numId="44">
    <w:abstractNumId w:val="18"/>
  </w:num>
  <w:num w:numId="45">
    <w:abstractNumId w:val="43"/>
  </w:num>
  <w:num w:numId="46">
    <w:abstractNumId w:val="66"/>
  </w:num>
  <w:num w:numId="47">
    <w:abstractNumId w:val="20"/>
  </w:num>
  <w:num w:numId="48">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41"/>
  </w:num>
  <w:num w:numId="51">
    <w:abstractNumId w:val="14"/>
  </w:num>
  <w:num w:numId="52">
    <w:abstractNumId w:val="19"/>
  </w:num>
  <w:num w:numId="53">
    <w:abstractNumId w:val="77"/>
  </w:num>
  <w:num w:numId="54">
    <w:abstractNumId w:val="58"/>
  </w:num>
  <w:num w:numId="55">
    <w:abstractNumId w:val="56"/>
  </w:num>
  <w:num w:numId="56">
    <w:abstractNumId w:val="75"/>
  </w:num>
  <w:num w:numId="57">
    <w:abstractNumId w:val="73"/>
  </w:num>
  <w:num w:numId="58">
    <w:abstractNumId w:val="46"/>
  </w:num>
  <w:num w:numId="59">
    <w:abstractNumId w:val="17"/>
  </w:num>
  <w:num w:numId="60">
    <w:abstractNumId w:val="60"/>
  </w:num>
  <w:num w:numId="61">
    <w:abstractNumId w:val="49"/>
  </w:num>
  <w:num w:numId="62">
    <w:abstractNumId w:val="76"/>
  </w:num>
  <w:num w:numId="63">
    <w:abstractNumId w:val="29"/>
  </w:num>
  <w:num w:numId="64">
    <w:abstractNumId w:val="50"/>
  </w:num>
  <w:num w:numId="65">
    <w:abstractNumId w:val="21"/>
  </w:num>
  <w:num w:numId="6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7"/>
  </w:num>
  <w:num w:numId="68">
    <w:abstractNumId w:val="59"/>
  </w:num>
  <w:num w:numId="69">
    <w:abstractNumId w:val="70"/>
  </w:num>
  <w:num w:numId="70">
    <w:abstractNumId w:val="28"/>
  </w:num>
  <w:num w:numId="71">
    <w:abstractNumId w:val="71"/>
  </w:num>
  <w:num w:numId="72">
    <w:abstractNumId w:val="63"/>
  </w:num>
  <w:num w:numId="73">
    <w:abstractNumId w:val="65"/>
  </w:num>
  <w:num w:numId="74">
    <w:abstractNumId w:val="48"/>
  </w:num>
  <w:num w:numId="75">
    <w:abstractNumId w:val="0"/>
  </w:num>
  <w:num w:numId="76">
    <w:abstractNumId w:val="64"/>
  </w:num>
  <w:num w:numId="77">
    <w:abstractNumId w:val="25"/>
  </w:num>
  <w:num w:numId="78">
    <w:abstractNumId w:val="55"/>
  </w:num>
  <w:num w:numId="79">
    <w:abstractNumId w:val="13"/>
  </w:num>
  <w:num w:numId="80">
    <w:abstractNumId w:val="72"/>
  </w:num>
  <w:num w:numId="81">
    <w:abstractNumId w:val="39"/>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Nokia/NSB">
    <w15:presenceInfo w15:providerId="None" w15:userId="Nokia/NSB"/>
  </w15:person>
  <w15:person w15:author="Microsoft Office ユーザー">
    <w15:presenceInfo w15:providerId="None" w15:userId="Microsoft Office ユーザー"/>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E11"/>
    <w:rsid w:val="0000380A"/>
    <w:rsid w:val="00003F17"/>
    <w:rsid w:val="0000550D"/>
    <w:rsid w:val="000069B3"/>
    <w:rsid w:val="000209DA"/>
    <w:rsid w:val="00024E1B"/>
    <w:rsid w:val="00027227"/>
    <w:rsid w:val="000272F6"/>
    <w:rsid w:val="00027DAE"/>
    <w:rsid w:val="000330DD"/>
    <w:rsid w:val="00033397"/>
    <w:rsid w:val="00040095"/>
    <w:rsid w:val="000411C3"/>
    <w:rsid w:val="00045947"/>
    <w:rsid w:val="00051834"/>
    <w:rsid w:val="00054A22"/>
    <w:rsid w:val="00057290"/>
    <w:rsid w:val="000615D1"/>
    <w:rsid w:val="00062023"/>
    <w:rsid w:val="000631B4"/>
    <w:rsid w:val="000647D0"/>
    <w:rsid w:val="000655A6"/>
    <w:rsid w:val="00066046"/>
    <w:rsid w:val="000705D8"/>
    <w:rsid w:val="00080512"/>
    <w:rsid w:val="000815A4"/>
    <w:rsid w:val="0008260E"/>
    <w:rsid w:val="00086BE7"/>
    <w:rsid w:val="00087647"/>
    <w:rsid w:val="00093055"/>
    <w:rsid w:val="000A0608"/>
    <w:rsid w:val="000A3523"/>
    <w:rsid w:val="000A4CCF"/>
    <w:rsid w:val="000A72F1"/>
    <w:rsid w:val="000B321F"/>
    <w:rsid w:val="000B5401"/>
    <w:rsid w:val="000C3615"/>
    <w:rsid w:val="000C439C"/>
    <w:rsid w:val="000C47C3"/>
    <w:rsid w:val="000D13B7"/>
    <w:rsid w:val="000D58AB"/>
    <w:rsid w:val="000D5DE7"/>
    <w:rsid w:val="000F3541"/>
    <w:rsid w:val="000F5AB6"/>
    <w:rsid w:val="001003EF"/>
    <w:rsid w:val="00121956"/>
    <w:rsid w:val="00124E8B"/>
    <w:rsid w:val="00132EF5"/>
    <w:rsid w:val="001332EA"/>
    <w:rsid w:val="00133525"/>
    <w:rsid w:val="00136A95"/>
    <w:rsid w:val="00144DED"/>
    <w:rsid w:val="00147211"/>
    <w:rsid w:val="00147F11"/>
    <w:rsid w:val="00156254"/>
    <w:rsid w:val="0015737E"/>
    <w:rsid w:val="00163C63"/>
    <w:rsid w:val="00165434"/>
    <w:rsid w:val="001661C1"/>
    <w:rsid w:val="001728DB"/>
    <w:rsid w:val="00175089"/>
    <w:rsid w:val="001840E0"/>
    <w:rsid w:val="00191F92"/>
    <w:rsid w:val="0019340D"/>
    <w:rsid w:val="001947A6"/>
    <w:rsid w:val="00195615"/>
    <w:rsid w:val="001A02F8"/>
    <w:rsid w:val="001A4C42"/>
    <w:rsid w:val="001A7420"/>
    <w:rsid w:val="001B4BC1"/>
    <w:rsid w:val="001B6637"/>
    <w:rsid w:val="001B7F88"/>
    <w:rsid w:val="001C21C3"/>
    <w:rsid w:val="001D02C2"/>
    <w:rsid w:val="001D2E97"/>
    <w:rsid w:val="001E021F"/>
    <w:rsid w:val="001E39E9"/>
    <w:rsid w:val="001E6EEF"/>
    <w:rsid w:val="001F0C1D"/>
    <w:rsid w:val="001F1132"/>
    <w:rsid w:val="001F168B"/>
    <w:rsid w:val="001F290C"/>
    <w:rsid w:val="001F4672"/>
    <w:rsid w:val="00200112"/>
    <w:rsid w:val="00201389"/>
    <w:rsid w:val="00210FFA"/>
    <w:rsid w:val="0021415B"/>
    <w:rsid w:val="00221ACA"/>
    <w:rsid w:val="00225D08"/>
    <w:rsid w:val="002347A2"/>
    <w:rsid w:val="00241B72"/>
    <w:rsid w:val="002547E0"/>
    <w:rsid w:val="002568F4"/>
    <w:rsid w:val="0026439A"/>
    <w:rsid w:val="002652BF"/>
    <w:rsid w:val="00265FD0"/>
    <w:rsid w:val="00266657"/>
    <w:rsid w:val="002675F0"/>
    <w:rsid w:val="00273C73"/>
    <w:rsid w:val="002776B4"/>
    <w:rsid w:val="00277907"/>
    <w:rsid w:val="002909ED"/>
    <w:rsid w:val="002A3156"/>
    <w:rsid w:val="002A62A5"/>
    <w:rsid w:val="002A782A"/>
    <w:rsid w:val="002B0D29"/>
    <w:rsid w:val="002B2A44"/>
    <w:rsid w:val="002B6339"/>
    <w:rsid w:val="002B6E09"/>
    <w:rsid w:val="002C1052"/>
    <w:rsid w:val="002C13F4"/>
    <w:rsid w:val="002C3985"/>
    <w:rsid w:val="002C537C"/>
    <w:rsid w:val="002C6E2D"/>
    <w:rsid w:val="002D2847"/>
    <w:rsid w:val="002D66A9"/>
    <w:rsid w:val="002E00EE"/>
    <w:rsid w:val="002E14C2"/>
    <w:rsid w:val="002E280E"/>
    <w:rsid w:val="002E4B99"/>
    <w:rsid w:val="002F18FA"/>
    <w:rsid w:val="002F44AC"/>
    <w:rsid w:val="002F5F3D"/>
    <w:rsid w:val="00312039"/>
    <w:rsid w:val="00313B7D"/>
    <w:rsid w:val="003172DC"/>
    <w:rsid w:val="003229B1"/>
    <w:rsid w:val="003259E1"/>
    <w:rsid w:val="003315A0"/>
    <w:rsid w:val="0035462D"/>
    <w:rsid w:val="003554A2"/>
    <w:rsid w:val="00356521"/>
    <w:rsid w:val="003577FD"/>
    <w:rsid w:val="00360077"/>
    <w:rsid w:val="003600DB"/>
    <w:rsid w:val="0036384A"/>
    <w:rsid w:val="0036398A"/>
    <w:rsid w:val="003725F0"/>
    <w:rsid w:val="00375275"/>
    <w:rsid w:val="003765B8"/>
    <w:rsid w:val="00377CFC"/>
    <w:rsid w:val="003834F7"/>
    <w:rsid w:val="00387502"/>
    <w:rsid w:val="0039262C"/>
    <w:rsid w:val="003949FA"/>
    <w:rsid w:val="00397BF5"/>
    <w:rsid w:val="003A019E"/>
    <w:rsid w:val="003A0D65"/>
    <w:rsid w:val="003A46E7"/>
    <w:rsid w:val="003A5D5A"/>
    <w:rsid w:val="003B5F1A"/>
    <w:rsid w:val="003B6B86"/>
    <w:rsid w:val="003C3971"/>
    <w:rsid w:val="003D33DE"/>
    <w:rsid w:val="003D3C2D"/>
    <w:rsid w:val="003D6AB0"/>
    <w:rsid w:val="003F0738"/>
    <w:rsid w:val="003F516A"/>
    <w:rsid w:val="003F69B8"/>
    <w:rsid w:val="00400CFF"/>
    <w:rsid w:val="00403DC3"/>
    <w:rsid w:val="004144B2"/>
    <w:rsid w:val="004216F3"/>
    <w:rsid w:val="00423070"/>
    <w:rsid w:val="00423334"/>
    <w:rsid w:val="004345EC"/>
    <w:rsid w:val="00446968"/>
    <w:rsid w:val="004542AC"/>
    <w:rsid w:val="00457EFB"/>
    <w:rsid w:val="00465515"/>
    <w:rsid w:val="00481ACC"/>
    <w:rsid w:val="0049480B"/>
    <w:rsid w:val="0049529B"/>
    <w:rsid w:val="00496F9C"/>
    <w:rsid w:val="004A6A21"/>
    <w:rsid w:val="004A7B19"/>
    <w:rsid w:val="004B3BB9"/>
    <w:rsid w:val="004C58C7"/>
    <w:rsid w:val="004D3578"/>
    <w:rsid w:val="004D5BED"/>
    <w:rsid w:val="004D5FB1"/>
    <w:rsid w:val="004E0B1F"/>
    <w:rsid w:val="004E213A"/>
    <w:rsid w:val="004E4420"/>
    <w:rsid w:val="004F0988"/>
    <w:rsid w:val="004F0F53"/>
    <w:rsid w:val="004F3340"/>
    <w:rsid w:val="004F5DE2"/>
    <w:rsid w:val="004F6216"/>
    <w:rsid w:val="00503BD4"/>
    <w:rsid w:val="00512B04"/>
    <w:rsid w:val="00513297"/>
    <w:rsid w:val="00513D17"/>
    <w:rsid w:val="005149A3"/>
    <w:rsid w:val="0052131D"/>
    <w:rsid w:val="005218E6"/>
    <w:rsid w:val="005232DE"/>
    <w:rsid w:val="00530F44"/>
    <w:rsid w:val="00532EF5"/>
    <w:rsid w:val="0053388B"/>
    <w:rsid w:val="00535773"/>
    <w:rsid w:val="00535C9F"/>
    <w:rsid w:val="005364A0"/>
    <w:rsid w:val="00543E6C"/>
    <w:rsid w:val="00553D1C"/>
    <w:rsid w:val="00555D85"/>
    <w:rsid w:val="00556887"/>
    <w:rsid w:val="00561243"/>
    <w:rsid w:val="00562C8E"/>
    <w:rsid w:val="00565087"/>
    <w:rsid w:val="0056677F"/>
    <w:rsid w:val="0057014C"/>
    <w:rsid w:val="00581933"/>
    <w:rsid w:val="00581E7D"/>
    <w:rsid w:val="00583FEA"/>
    <w:rsid w:val="0058520F"/>
    <w:rsid w:val="005877E8"/>
    <w:rsid w:val="00597B11"/>
    <w:rsid w:val="005A2F7F"/>
    <w:rsid w:val="005A42B1"/>
    <w:rsid w:val="005A7570"/>
    <w:rsid w:val="005B1A62"/>
    <w:rsid w:val="005B23FE"/>
    <w:rsid w:val="005B29F3"/>
    <w:rsid w:val="005B58E2"/>
    <w:rsid w:val="005B7D31"/>
    <w:rsid w:val="005C3582"/>
    <w:rsid w:val="005C466F"/>
    <w:rsid w:val="005D1924"/>
    <w:rsid w:val="005D2E01"/>
    <w:rsid w:val="005D7526"/>
    <w:rsid w:val="005E4BB2"/>
    <w:rsid w:val="005F03AD"/>
    <w:rsid w:val="005F4558"/>
    <w:rsid w:val="00600786"/>
    <w:rsid w:val="00602AEA"/>
    <w:rsid w:val="00614FDF"/>
    <w:rsid w:val="00617F46"/>
    <w:rsid w:val="00626F18"/>
    <w:rsid w:val="00627FEF"/>
    <w:rsid w:val="00632DCE"/>
    <w:rsid w:val="0063543D"/>
    <w:rsid w:val="006416CF"/>
    <w:rsid w:val="0064691D"/>
    <w:rsid w:val="00647114"/>
    <w:rsid w:val="00653F41"/>
    <w:rsid w:val="00655193"/>
    <w:rsid w:val="0065708D"/>
    <w:rsid w:val="00657659"/>
    <w:rsid w:val="00667796"/>
    <w:rsid w:val="00670240"/>
    <w:rsid w:val="0067088E"/>
    <w:rsid w:val="00671316"/>
    <w:rsid w:val="006771AB"/>
    <w:rsid w:val="00691EFB"/>
    <w:rsid w:val="006A0BCD"/>
    <w:rsid w:val="006A323F"/>
    <w:rsid w:val="006B30D0"/>
    <w:rsid w:val="006B58A2"/>
    <w:rsid w:val="006B6F2C"/>
    <w:rsid w:val="006C22E6"/>
    <w:rsid w:val="006C2C00"/>
    <w:rsid w:val="006C3D95"/>
    <w:rsid w:val="006C6926"/>
    <w:rsid w:val="006D0377"/>
    <w:rsid w:val="006D6708"/>
    <w:rsid w:val="006E08BD"/>
    <w:rsid w:val="006E1BE4"/>
    <w:rsid w:val="006E4810"/>
    <w:rsid w:val="006E5C86"/>
    <w:rsid w:val="006F31E3"/>
    <w:rsid w:val="006F5CE2"/>
    <w:rsid w:val="006F7DDE"/>
    <w:rsid w:val="0070064C"/>
    <w:rsid w:val="00701116"/>
    <w:rsid w:val="007034BD"/>
    <w:rsid w:val="00707C2A"/>
    <w:rsid w:val="007133EE"/>
    <w:rsid w:val="00713C44"/>
    <w:rsid w:val="00724E54"/>
    <w:rsid w:val="00734395"/>
    <w:rsid w:val="00734A5B"/>
    <w:rsid w:val="0074026F"/>
    <w:rsid w:val="00740D6A"/>
    <w:rsid w:val="007429F6"/>
    <w:rsid w:val="00744E76"/>
    <w:rsid w:val="007570AF"/>
    <w:rsid w:val="0075765F"/>
    <w:rsid w:val="00762EED"/>
    <w:rsid w:val="007636DF"/>
    <w:rsid w:val="00763C17"/>
    <w:rsid w:val="00764E0B"/>
    <w:rsid w:val="00772E64"/>
    <w:rsid w:val="00774DA4"/>
    <w:rsid w:val="00776FD9"/>
    <w:rsid w:val="00780BE0"/>
    <w:rsid w:val="00781F0F"/>
    <w:rsid w:val="0079204F"/>
    <w:rsid w:val="00796E31"/>
    <w:rsid w:val="007A5665"/>
    <w:rsid w:val="007B0F99"/>
    <w:rsid w:val="007B3E8B"/>
    <w:rsid w:val="007B5DCA"/>
    <w:rsid w:val="007B600E"/>
    <w:rsid w:val="007B7C70"/>
    <w:rsid w:val="007C36D6"/>
    <w:rsid w:val="007C38D5"/>
    <w:rsid w:val="007D7175"/>
    <w:rsid w:val="007E0FCD"/>
    <w:rsid w:val="007F0F4A"/>
    <w:rsid w:val="007F6A37"/>
    <w:rsid w:val="00801F4F"/>
    <w:rsid w:val="008028A4"/>
    <w:rsid w:val="0080369F"/>
    <w:rsid w:val="00812DF7"/>
    <w:rsid w:val="00816F0F"/>
    <w:rsid w:val="0082791B"/>
    <w:rsid w:val="00830747"/>
    <w:rsid w:val="00831845"/>
    <w:rsid w:val="00836C7D"/>
    <w:rsid w:val="0084000F"/>
    <w:rsid w:val="008478E9"/>
    <w:rsid w:val="00854DA7"/>
    <w:rsid w:val="00856720"/>
    <w:rsid w:val="00862E6B"/>
    <w:rsid w:val="00864567"/>
    <w:rsid w:val="0086650B"/>
    <w:rsid w:val="00872CED"/>
    <w:rsid w:val="00874D7F"/>
    <w:rsid w:val="008768CA"/>
    <w:rsid w:val="00896579"/>
    <w:rsid w:val="008A0143"/>
    <w:rsid w:val="008B3ACB"/>
    <w:rsid w:val="008B4076"/>
    <w:rsid w:val="008C37F4"/>
    <w:rsid w:val="008C384C"/>
    <w:rsid w:val="008E31F2"/>
    <w:rsid w:val="008E6D2C"/>
    <w:rsid w:val="0090271F"/>
    <w:rsid w:val="00902E23"/>
    <w:rsid w:val="009114D7"/>
    <w:rsid w:val="0091348E"/>
    <w:rsid w:val="00917CCB"/>
    <w:rsid w:val="0092052E"/>
    <w:rsid w:val="0092222E"/>
    <w:rsid w:val="009368A5"/>
    <w:rsid w:val="00936C9A"/>
    <w:rsid w:val="00942CD0"/>
    <w:rsid w:val="00942EC2"/>
    <w:rsid w:val="00944DAD"/>
    <w:rsid w:val="00953C88"/>
    <w:rsid w:val="00960A75"/>
    <w:rsid w:val="0096699E"/>
    <w:rsid w:val="00971CB0"/>
    <w:rsid w:val="00972931"/>
    <w:rsid w:val="009740A0"/>
    <w:rsid w:val="00982D64"/>
    <w:rsid w:val="00990B46"/>
    <w:rsid w:val="00992F82"/>
    <w:rsid w:val="00994802"/>
    <w:rsid w:val="009B0098"/>
    <w:rsid w:val="009B432B"/>
    <w:rsid w:val="009B628B"/>
    <w:rsid w:val="009C139B"/>
    <w:rsid w:val="009C1B6C"/>
    <w:rsid w:val="009C55D6"/>
    <w:rsid w:val="009D2737"/>
    <w:rsid w:val="009D49FF"/>
    <w:rsid w:val="009D562A"/>
    <w:rsid w:val="009D6229"/>
    <w:rsid w:val="009D625C"/>
    <w:rsid w:val="009E38A3"/>
    <w:rsid w:val="009F0C11"/>
    <w:rsid w:val="009F0C20"/>
    <w:rsid w:val="009F37B7"/>
    <w:rsid w:val="00A02072"/>
    <w:rsid w:val="00A04B58"/>
    <w:rsid w:val="00A04EC5"/>
    <w:rsid w:val="00A06522"/>
    <w:rsid w:val="00A0654E"/>
    <w:rsid w:val="00A10F02"/>
    <w:rsid w:val="00A157AA"/>
    <w:rsid w:val="00A164B4"/>
    <w:rsid w:val="00A201BF"/>
    <w:rsid w:val="00A20F22"/>
    <w:rsid w:val="00A243D0"/>
    <w:rsid w:val="00A26956"/>
    <w:rsid w:val="00A26E16"/>
    <w:rsid w:val="00A27486"/>
    <w:rsid w:val="00A27E6B"/>
    <w:rsid w:val="00A303CF"/>
    <w:rsid w:val="00A30A68"/>
    <w:rsid w:val="00A30A7A"/>
    <w:rsid w:val="00A334A2"/>
    <w:rsid w:val="00A3487D"/>
    <w:rsid w:val="00A350B0"/>
    <w:rsid w:val="00A36816"/>
    <w:rsid w:val="00A422CD"/>
    <w:rsid w:val="00A439A0"/>
    <w:rsid w:val="00A46A65"/>
    <w:rsid w:val="00A46ECF"/>
    <w:rsid w:val="00A52877"/>
    <w:rsid w:val="00A52AB8"/>
    <w:rsid w:val="00A53724"/>
    <w:rsid w:val="00A56066"/>
    <w:rsid w:val="00A62D2E"/>
    <w:rsid w:val="00A63D92"/>
    <w:rsid w:val="00A64E92"/>
    <w:rsid w:val="00A65322"/>
    <w:rsid w:val="00A66EF6"/>
    <w:rsid w:val="00A73129"/>
    <w:rsid w:val="00A73486"/>
    <w:rsid w:val="00A745E0"/>
    <w:rsid w:val="00A77DEE"/>
    <w:rsid w:val="00A81B4F"/>
    <w:rsid w:val="00A82346"/>
    <w:rsid w:val="00A83BEC"/>
    <w:rsid w:val="00A87276"/>
    <w:rsid w:val="00A902CA"/>
    <w:rsid w:val="00A92BA1"/>
    <w:rsid w:val="00A9545A"/>
    <w:rsid w:val="00AA34F3"/>
    <w:rsid w:val="00AA3D9F"/>
    <w:rsid w:val="00AB034E"/>
    <w:rsid w:val="00AB5E0A"/>
    <w:rsid w:val="00AB647E"/>
    <w:rsid w:val="00AC08C7"/>
    <w:rsid w:val="00AC26A1"/>
    <w:rsid w:val="00AC6BC6"/>
    <w:rsid w:val="00AD1929"/>
    <w:rsid w:val="00AD2282"/>
    <w:rsid w:val="00AD551A"/>
    <w:rsid w:val="00AE104A"/>
    <w:rsid w:val="00AE3DFB"/>
    <w:rsid w:val="00AE65E2"/>
    <w:rsid w:val="00AF0D4C"/>
    <w:rsid w:val="00AF15D4"/>
    <w:rsid w:val="00AF2AFF"/>
    <w:rsid w:val="00AF524D"/>
    <w:rsid w:val="00B02E01"/>
    <w:rsid w:val="00B11447"/>
    <w:rsid w:val="00B13B60"/>
    <w:rsid w:val="00B15449"/>
    <w:rsid w:val="00B243A8"/>
    <w:rsid w:val="00B378C6"/>
    <w:rsid w:val="00B44D1B"/>
    <w:rsid w:val="00B47E97"/>
    <w:rsid w:val="00B5040B"/>
    <w:rsid w:val="00B52445"/>
    <w:rsid w:val="00B629D1"/>
    <w:rsid w:val="00B644C1"/>
    <w:rsid w:val="00B64891"/>
    <w:rsid w:val="00B72EC1"/>
    <w:rsid w:val="00B77306"/>
    <w:rsid w:val="00B83CBE"/>
    <w:rsid w:val="00B859B9"/>
    <w:rsid w:val="00B87CEA"/>
    <w:rsid w:val="00B904F9"/>
    <w:rsid w:val="00B93086"/>
    <w:rsid w:val="00B970E1"/>
    <w:rsid w:val="00BA19ED"/>
    <w:rsid w:val="00BA4B8D"/>
    <w:rsid w:val="00BA7FC7"/>
    <w:rsid w:val="00BB33D5"/>
    <w:rsid w:val="00BB6850"/>
    <w:rsid w:val="00BC0F7D"/>
    <w:rsid w:val="00BC532A"/>
    <w:rsid w:val="00BD3720"/>
    <w:rsid w:val="00BD51D5"/>
    <w:rsid w:val="00BD7D31"/>
    <w:rsid w:val="00BD7F5B"/>
    <w:rsid w:val="00BE3255"/>
    <w:rsid w:val="00BE7962"/>
    <w:rsid w:val="00BF128E"/>
    <w:rsid w:val="00BF62E6"/>
    <w:rsid w:val="00C00071"/>
    <w:rsid w:val="00C039DD"/>
    <w:rsid w:val="00C06F9A"/>
    <w:rsid w:val="00C074DD"/>
    <w:rsid w:val="00C13ED8"/>
    <w:rsid w:val="00C1496A"/>
    <w:rsid w:val="00C14B71"/>
    <w:rsid w:val="00C3182E"/>
    <w:rsid w:val="00C33079"/>
    <w:rsid w:val="00C3728B"/>
    <w:rsid w:val="00C41EC3"/>
    <w:rsid w:val="00C45231"/>
    <w:rsid w:val="00C47DCF"/>
    <w:rsid w:val="00C5010C"/>
    <w:rsid w:val="00C516C9"/>
    <w:rsid w:val="00C55C48"/>
    <w:rsid w:val="00C56B68"/>
    <w:rsid w:val="00C637F7"/>
    <w:rsid w:val="00C6415E"/>
    <w:rsid w:val="00C72833"/>
    <w:rsid w:val="00C74A25"/>
    <w:rsid w:val="00C768A6"/>
    <w:rsid w:val="00C803DB"/>
    <w:rsid w:val="00C80F1D"/>
    <w:rsid w:val="00C81D5A"/>
    <w:rsid w:val="00C84108"/>
    <w:rsid w:val="00C90859"/>
    <w:rsid w:val="00C90ECC"/>
    <w:rsid w:val="00C93F40"/>
    <w:rsid w:val="00C97A56"/>
    <w:rsid w:val="00CA02E7"/>
    <w:rsid w:val="00CA24F2"/>
    <w:rsid w:val="00CA3D0C"/>
    <w:rsid w:val="00CA3D26"/>
    <w:rsid w:val="00CA7CE8"/>
    <w:rsid w:val="00CC18A6"/>
    <w:rsid w:val="00CC491F"/>
    <w:rsid w:val="00CD18B3"/>
    <w:rsid w:val="00CE737A"/>
    <w:rsid w:val="00CE7744"/>
    <w:rsid w:val="00D017A1"/>
    <w:rsid w:val="00D01A77"/>
    <w:rsid w:val="00D05DB0"/>
    <w:rsid w:val="00D21A61"/>
    <w:rsid w:val="00D270F4"/>
    <w:rsid w:val="00D3305F"/>
    <w:rsid w:val="00D35308"/>
    <w:rsid w:val="00D369FD"/>
    <w:rsid w:val="00D41029"/>
    <w:rsid w:val="00D4463C"/>
    <w:rsid w:val="00D525BC"/>
    <w:rsid w:val="00D5297F"/>
    <w:rsid w:val="00D57507"/>
    <w:rsid w:val="00D57972"/>
    <w:rsid w:val="00D57EDD"/>
    <w:rsid w:val="00D60F09"/>
    <w:rsid w:val="00D675A9"/>
    <w:rsid w:val="00D738D6"/>
    <w:rsid w:val="00D755EB"/>
    <w:rsid w:val="00D76048"/>
    <w:rsid w:val="00D81F4E"/>
    <w:rsid w:val="00D82B9A"/>
    <w:rsid w:val="00D87E00"/>
    <w:rsid w:val="00D9134D"/>
    <w:rsid w:val="00D9335B"/>
    <w:rsid w:val="00D94728"/>
    <w:rsid w:val="00D95C46"/>
    <w:rsid w:val="00DA548D"/>
    <w:rsid w:val="00DA7A03"/>
    <w:rsid w:val="00DB1818"/>
    <w:rsid w:val="00DB18E9"/>
    <w:rsid w:val="00DB2641"/>
    <w:rsid w:val="00DB538B"/>
    <w:rsid w:val="00DB5682"/>
    <w:rsid w:val="00DC0F86"/>
    <w:rsid w:val="00DC309B"/>
    <w:rsid w:val="00DC33F2"/>
    <w:rsid w:val="00DC4DA2"/>
    <w:rsid w:val="00DC554E"/>
    <w:rsid w:val="00DC6F55"/>
    <w:rsid w:val="00DD4C17"/>
    <w:rsid w:val="00DD74A5"/>
    <w:rsid w:val="00DE29BC"/>
    <w:rsid w:val="00DE353F"/>
    <w:rsid w:val="00DF1F0F"/>
    <w:rsid w:val="00DF2B1F"/>
    <w:rsid w:val="00DF62CD"/>
    <w:rsid w:val="00E01D27"/>
    <w:rsid w:val="00E13B95"/>
    <w:rsid w:val="00E1592D"/>
    <w:rsid w:val="00E16509"/>
    <w:rsid w:val="00E20E5D"/>
    <w:rsid w:val="00E212AF"/>
    <w:rsid w:val="00E21488"/>
    <w:rsid w:val="00E2449C"/>
    <w:rsid w:val="00E263AD"/>
    <w:rsid w:val="00E40312"/>
    <w:rsid w:val="00E431C9"/>
    <w:rsid w:val="00E44582"/>
    <w:rsid w:val="00E45074"/>
    <w:rsid w:val="00E46DDF"/>
    <w:rsid w:val="00E5050C"/>
    <w:rsid w:val="00E510FB"/>
    <w:rsid w:val="00E5238F"/>
    <w:rsid w:val="00E55FCF"/>
    <w:rsid w:val="00E56069"/>
    <w:rsid w:val="00E60BCA"/>
    <w:rsid w:val="00E63599"/>
    <w:rsid w:val="00E64946"/>
    <w:rsid w:val="00E650D4"/>
    <w:rsid w:val="00E65DBE"/>
    <w:rsid w:val="00E666EC"/>
    <w:rsid w:val="00E7523A"/>
    <w:rsid w:val="00E76C88"/>
    <w:rsid w:val="00E77645"/>
    <w:rsid w:val="00E80B53"/>
    <w:rsid w:val="00E90BAE"/>
    <w:rsid w:val="00E91656"/>
    <w:rsid w:val="00E94D05"/>
    <w:rsid w:val="00E96413"/>
    <w:rsid w:val="00E96604"/>
    <w:rsid w:val="00E968EE"/>
    <w:rsid w:val="00EA15B0"/>
    <w:rsid w:val="00EA2377"/>
    <w:rsid w:val="00EA3150"/>
    <w:rsid w:val="00EA5EA7"/>
    <w:rsid w:val="00EA7933"/>
    <w:rsid w:val="00EB0DB1"/>
    <w:rsid w:val="00EB32F7"/>
    <w:rsid w:val="00EB3FF3"/>
    <w:rsid w:val="00EB7613"/>
    <w:rsid w:val="00EC060A"/>
    <w:rsid w:val="00EC34F5"/>
    <w:rsid w:val="00EC4A25"/>
    <w:rsid w:val="00EC5F5B"/>
    <w:rsid w:val="00EC7BAE"/>
    <w:rsid w:val="00ED2BA9"/>
    <w:rsid w:val="00EE2183"/>
    <w:rsid w:val="00EE7F18"/>
    <w:rsid w:val="00EF166C"/>
    <w:rsid w:val="00EF2FB2"/>
    <w:rsid w:val="00F025A2"/>
    <w:rsid w:val="00F0346E"/>
    <w:rsid w:val="00F03645"/>
    <w:rsid w:val="00F04712"/>
    <w:rsid w:val="00F13360"/>
    <w:rsid w:val="00F13AAA"/>
    <w:rsid w:val="00F22EC7"/>
    <w:rsid w:val="00F256D6"/>
    <w:rsid w:val="00F325C8"/>
    <w:rsid w:val="00F376D9"/>
    <w:rsid w:val="00F40E48"/>
    <w:rsid w:val="00F43B86"/>
    <w:rsid w:val="00F653B8"/>
    <w:rsid w:val="00F70DA6"/>
    <w:rsid w:val="00F72C65"/>
    <w:rsid w:val="00F734B7"/>
    <w:rsid w:val="00F82614"/>
    <w:rsid w:val="00F9008D"/>
    <w:rsid w:val="00F9026D"/>
    <w:rsid w:val="00F95282"/>
    <w:rsid w:val="00FA0129"/>
    <w:rsid w:val="00FA1266"/>
    <w:rsid w:val="00FA5CDD"/>
    <w:rsid w:val="00FB4353"/>
    <w:rsid w:val="00FB4E0C"/>
    <w:rsid w:val="00FC0599"/>
    <w:rsid w:val="00FC1192"/>
    <w:rsid w:val="00FC2ED3"/>
    <w:rsid w:val="00FC5160"/>
    <w:rsid w:val="00FF1A11"/>
    <w:rsid w:val="00FF3171"/>
    <w:rsid w:val="00FF3E49"/>
    <w:rsid w:val="00FF41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1FFA7"/>
  <w15:docId w15:val="{1C818DB3-7FB7-43FC-9AB7-55DC431B7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21">
    <w:name w:val="List 2"/>
    <w:basedOn w:val="aa"/>
    <w:rsid w:val="006C2C00"/>
    <w:pPr>
      <w:overflowPunct w:val="0"/>
      <w:autoSpaceDE w:val="0"/>
      <w:autoSpaceDN w:val="0"/>
      <w:adjustRightInd w:val="0"/>
      <w:ind w:left="851" w:firstLineChars="0" w:hanging="284"/>
      <w:contextualSpacing w:val="0"/>
      <w:textAlignment w:val="baseline"/>
    </w:pPr>
    <w:rPr>
      <w:rFonts w:eastAsia="宋体"/>
      <w:lang w:val="en-US"/>
    </w:rPr>
  </w:style>
  <w:style w:type="paragraph" w:styleId="aa">
    <w:name w:val="List"/>
    <w:basedOn w:val="a"/>
    <w:rsid w:val="006C2C00"/>
    <w:pPr>
      <w:ind w:left="200" w:hangingChars="200" w:hanging="200"/>
      <w:contextualSpacing/>
    </w:pPr>
  </w:style>
  <w:style w:type="paragraph" w:styleId="ab">
    <w:name w:val="Body Text"/>
    <w:aliases w:val="bt"/>
    <w:basedOn w:val="a"/>
    <w:link w:val="ac"/>
    <w:rsid w:val="00E20E5D"/>
    <w:pPr>
      <w:overflowPunct w:val="0"/>
      <w:autoSpaceDE w:val="0"/>
      <w:autoSpaceDN w:val="0"/>
      <w:adjustRightInd w:val="0"/>
      <w:spacing w:after="120"/>
      <w:textAlignment w:val="baseline"/>
    </w:pPr>
    <w:rPr>
      <w:rFonts w:eastAsia="宋体"/>
    </w:rPr>
  </w:style>
  <w:style w:type="character" w:customStyle="1" w:styleId="ac">
    <w:name w:val="正文文本 字符"/>
    <w:aliases w:val="bt 字符"/>
    <w:link w:val="ab"/>
    <w:rsid w:val="00E20E5D"/>
    <w:rPr>
      <w:rFonts w:eastAsia="宋体"/>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 w:type="paragraph" w:styleId="a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列表段落"/>
    <w:basedOn w:val="a"/>
    <w:link w:val="ae"/>
    <w:uiPriority w:val="34"/>
    <w:qFormat/>
    <w:rsid w:val="00E56069"/>
    <w:pPr>
      <w:ind w:firstLineChars="200" w:firstLine="420"/>
    </w:pPr>
  </w:style>
  <w:style w:type="character" w:customStyle="1" w:styleId="ae">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d"/>
    <w:uiPriority w:val="34"/>
    <w:qFormat/>
    <w:rsid w:val="00E56069"/>
    <w:rPr>
      <w:lang w:val="en-GB" w:eastAsia="en-US"/>
    </w:rPr>
  </w:style>
  <w:style w:type="paragraph" w:customStyle="1" w:styleId="Tabletext">
    <w:name w:val="Table_text"/>
    <w:basedOn w:val="a"/>
    <w:link w:val="TabletextChar"/>
    <w:qFormat/>
    <w:rsid w:val="00E560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E56069"/>
    <w:rPr>
      <w:rFonts w:eastAsia="宋体"/>
      <w:lang w:val="en-GB" w:eastAsia="en-US"/>
    </w:rPr>
  </w:style>
  <w:style w:type="character" w:customStyle="1" w:styleId="THChar">
    <w:name w:val="TH Char"/>
    <w:link w:val="TH"/>
    <w:qFormat/>
    <w:rsid w:val="00E56069"/>
    <w:rPr>
      <w:rFonts w:ascii="Arial" w:hAnsi="Arial"/>
      <w:b/>
      <w:lang w:val="en-GB" w:eastAsia="en-US"/>
    </w:rPr>
  </w:style>
  <w:style w:type="character" w:customStyle="1" w:styleId="B10">
    <w:name w:val="B1 (文字)"/>
    <w:link w:val="B1"/>
    <w:rsid w:val="00E56069"/>
    <w:rPr>
      <w:lang w:val="en-GB" w:eastAsia="en-US"/>
    </w:rPr>
  </w:style>
  <w:style w:type="paragraph" w:customStyle="1" w:styleId="gmail-msonormal">
    <w:name w:val="gmail-msonormal"/>
    <w:basedOn w:val="a"/>
    <w:rsid w:val="004542AC"/>
    <w:pPr>
      <w:spacing w:before="100" w:beforeAutospacing="1" w:after="100" w:afterAutospacing="1"/>
    </w:pPr>
    <w:rPr>
      <w:rFonts w:ascii="Calibri" w:eastAsia="宋体" w:hAnsi="Calibri" w:cs="Calibri"/>
      <w:sz w:val="22"/>
      <w:szCs w:val="22"/>
      <w:lang w:val="en-US" w:eastAsia="zh-CN"/>
    </w:rPr>
  </w:style>
  <w:style w:type="paragraph" w:styleId="af">
    <w:name w:val="annotation text"/>
    <w:basedOn w:val="a"/>
    <w:link w:val="af0"/>
    <w:uiPriority w:val="99"/>
    <w:qFormat/>
    <w:rsid w:val="00992F82"/>
    <w:pPr>
      <w:snapToGrid w:val="0"/>
      <w:spacing w:after="100" w:afterAutospacing="1" w:line="259" w:lineRule="auto"/>
    </w:pPr>
    <w:rPr>
      <w:rFonts w:eastAsia="MS Gothic"/>
      <w:sz w:val="24"/>
      <w:lang w:eastAsia="zh-CN"/>
    </w:rPr>
  </w:style>
  <w:style w:type="character" w:customStyle="1" w:styleId="af0">
    <w:name w:val="批注文字 字符"/>
    <w:link w:val="af"/>
    <w:uiPriority w:val="99"/>
    <w:qFormat/>
    <w:rsid w:val="00992F82"/>
    <w:rPr>
      <w:rFonts w:eastAsia="MS Gothic"/>
      <w:sz w:val="24"/>
      <w:lang w:val="en-GB"/>
    </w:rPr>
  </w:style>
  <w:style w:type="character" w:styleId="af1">
    <w:name w:val="annotation reference"/>
    <w:qFormat/>
    <w:rsid w:val="00992F82"/>
    <w:rPr>
      <w:sz w:val="18"/>
      <w:szCs w:val="18"/>
    </w:rPr>
  </w:style>
  <w:style w:type="character" w:styleId="af2">
    <w:name w:val="Strong"/>
    <w:uiPriority w:val="22"/>
    <w:qFormat/>
    <w:rsid w:val="006C22E6"/>
    <w:rPr>
      <w:b/>
      <w:bCs/>
    </w:rPr>
  </w:style>
  <w:style w:type="paragraph" w:styleId="af3">
    <w:name w:val="annotation subject"/>
    <w:basedOn w:val="af"/>
    <w:next w:val="af"/>
    <w:link w:val="af4"/>
    <w:semiHidden/>
    <w:unhideWhenUsed/>
    <w:rsid w:val="003554A2"/>
    <w:pPr>
      <w:snapToGrid/>
      <w:spacing w:after="180" w:afterAutospacing="0" w:line="240" w:lineRule="auto"/>
    </w:pPr>
    <w:rPr>
      <w:rFonts w:eastAsia="等线"/>
      <w:b/>
      <w:bCs/>
      <w:sz w:val="20"/>
      <w:lang w:eastAsia="en-US"/>
    </w:rPr>
  </w:style>
  <w:style w:type="character" w:customStyle="1" w:styleId="af4">
    <w:name w:val="批注主题 字符"/>
    <w:link w:val="af3"/>
    <w:semiHidden/>
    <w:rsid w:val="003554A2"/>
    <w:rPr>
      <w:rFonts w:eastAsia="MS Gothic"/>
      <w:b/>
      <w:bCs/>
      <w:sz w:val="24"/>
      <w:lang w:val="en-GB" w:eastAsia="en-US"/>
    </w:rPr>
  </w:style>
  <w:style w:type="character" w:styleId="af5">
    <w:name w:val="Emphasis"/>
    <w:uiPriority w:val="20"/>
    <w:qFormat/>
    <w:rsid w:val="000209DA"/>
    <w:rPr>
      <w:i/>
      <w:iCs/>
    </w:rPr>
  </w:style>
  <w:style w:type="paragraph" w:styleId="af6">
    <w:name w:val="Revision"/>
    <w:hidden/>
    <w:uiPriority w:val="99"/>
    <w:semiHidden/>
    <w:rsid w:val="00960A75"/>
    <w:rPr>
      <w:lang w:val="en-GB" w:eastAsia="en-US"/>
    </w:rPr>
  </w:style>
  <w:style w:type="paragraph" w:customStyle="1" w:styleId="3GPPAgreements">
    <w:name w:val="3GPP Agreements"/>
    <w:basedOn w:val="a"/>
    <w:link w:val="3GPPAgreementsChar"/>
    <w:qFormat/>
    <w:rsid w:val="00DE353F"/>
    <w:pPr>
      <w:numPr>
        <w:numId w:val="37"/>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E353F"/>
    <w:rPr>
      <w:rFonts w:eastAsia="宋体"/>
      <w:sz w:val="22"/>
    </w:rPr>
  </w:style>
  <w:style w:type="paragraph" w:styleId="af7">
    <w:name w:val="Document Map"/>
    <w:basedOn w:val="a"/>
    <w:link w:val="af8"/>
    <w:semiHidden/>
    <w:unhideWhenUsed/>
    <w:rsid w:val="00B644C1"/>
    <w:rPr>
      <w:rFonts w:ascii="ヒラギノ角ゴ ProN W3" w:eastAsia="ヒラギノ角ゴ ProN W3"/>
      <w:sz w:val="24"/>
      <w:szCs w:val="24"/>
    </w:rPr>
  </w:style>
  <w:style w:type="character" w:customStyle="1" w:styleId="af8">
    <w:name w:val="文档结构图 字符"/>
    <w:basedOn w:val="a0"/>
    <w:link w:val="af7"/>
    <w:semiHidden/>
    <w:rsid w:val="00B644C1"/>
    <w:rPr>
      <w:rFonts w:ascii="ヒラギノ角ゴ ProN W3" w:eastAsia="ヒラギノ角ゴ ProN W3"/>
      <w:sz w:val="24"/>
      <w:szCs w:val="24"/>
      <w:lang w:val="en-GB" w:eastAsia="en-US"/>
    </w:rPr>
  </w:style>
  <w:style w:type="character" w:styleId="af9">
    <w:name w:val="Placeholder Text"/>
    <w:basedOn w:val="a0"/>
    <w:uiPriority w:val="99"/>
    <w:semiHidden/>
    <w:rsid w:val="00B644C1"/>
    <w:rPr>
      <w:color w:val="808080"/>
    </w:rPr>
  </w:style>
  <w:style w:type="paragraph" w:styleId="afa">
    <w:name w:val="Normal (Web)"/>
    <w:basedOn w:val="a"/>
    <w:uiPriority w:val="99"/>
    <w:semiHidden/>
    <w:unhideWhenUsed/>
    <w:rsid w:val="00B644C1"/>
    <w:pPr>
      <w:spacing w:before="100" w:beforeAutospacing="1" w:after="100" w:afterAutospacing="1"/>
    </w:pPr>
    <w:rPr>
      <w:rFonts w:eastAsia="Times New Roman"/>
      <w:sz w:val="24"/>
      <w:szCs w:val="24"/>
      <w:lang w:val="fr-FR" w:eastAsia="fr-FR"/>
    </w:rPr>
  </w:style>
  <w:style w:type="paragraph" w:customStyle="1" w:styleId="Observation">
    <w:name w:val="Observation"/>
    <w:basedOn w:val="a"/>
    <w:link w:val="ObservationChar"/>
    <w:qFormat/>
    <w:rsid w:val="003B6B86"/>
    <w:pPr>
      <w:widowControl w:val="0"/>
      <w:numPr>
        <w:numId w:val="66"/>
      </w:numPr>
      <w:tabs>
        <w:tab w:val="num" w:pos="720"/>
        <w:tab w:val="left" w:pos="1701"/>
      </w:tabs>
      <w:spacing w:after="0"/>
      <w:ind w:left="720"/>
      <w:jc w:val="both"/>
    </w:pPr>
    <w:rPr>
      <w:rFonts w:ascii="等线" w:eastAsia="Times New Roman" w:hAnsi="等线"/>
      <w:b/>
      <w:bCs/>
      <w:kern w:val="2"/>
      <w:sz w:val="21"/>
      <w:szCs w:val="22"/>
      <w:lang w:val="en-US" w:eastAsia="zh-CN"/>
    </w:rPr>
  </w:style>
  <w:style w:type="character" w:customStyle="1" w:styleId="ObservationChar">
    <w:name w:val="Observation Char"/>
    <w:link w:val="Observation"/>
    <w:qFormat/>
    <w:locked/>
    <w:rsid w:val="003B6B86"/>
    <w:rPr>
      <w:rFonts w:ascii="等线" w:eastAsia="Times New Roman" w:hAnsi="等线"/>
      <w:b/>
      <w:bCs/>
      <w:kern w:val="2"/>
      <w:sz w:val="21"/>
      <w:szCs w:val="22"/>
    </w:rPr>
  </w:style>
  <w:style w:type="table" w:customStyle="1" w:styleId="12">
    <w:name w:val="网格型1"/>
    <w:basedOn w:val="a1"/>
    <w:uiPriority w:val="59"/>
    <w:qFormat/>
    <w:rsid w:val="003B6B86"/>
    <w:pPr>
      <w:spacing w:after="160" w:line="259" w:lineRule="auto"/>
    </w:pPr>
    <w:rPr>
      <w:rFonts w:eastAsiaTheme="minorEastAsia"/>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afc"/>
    <w:qFormat/>
    <w:rsid w:val="00A04B58"/>
    <w:pPr>
      <w:suppressAutoHyphens/>
      <w:overflowPunct w:val="0"/>
      <w:autoSpaceDE w:val="0"/>
      <w:spacing w:before="120" w:after="120"/>
      <w:textAlignment w:val="baseline"/>
    </w:pPr>
    <w:rPr>
      <w:rFonts w:eastAsia="Times New Roman"/>
      <w:b/>
      <w:lang w:val="en-US" w:eastAsia="ar-SA"/>
    </w:rPr>
  </w:style>
  <w:style w:type="character" w:customStyle="1" w:styleId="afc">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fb"/>
    <w:rsid w:val="00A04B58"/>
    <w:rPr>
      <w:rFonts w:eastAsia="Times New Roman"/>
      <w:b/>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859847">
      <w:bodyDiv w:val="1"/>
      <w:marLeft w:val="0"/>
      <w:marRight w:val="0"/>
      <w:marTop w:val="0"/>
      <w:marBottom w:val="0"/>
      <w:divBdr>
        <w:top w:val="none" w:sz="0" w:space="0" w:color="auto"/>
        <w:left w:val="none" w:sz="0" w:space="0" w:color="auto"/>
        <w:bottom w:val="none" w:sz="0" w:space="0" w:color="auto"/>
        <w:right w:val="none" w:sz="0" w:space="0" w:color="auto"/>
      </w:divBdr>
    </w:div>
    <w:div w:id="187453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A_&#24037;&#20316;\%5bC%5d&#12304;2018-09-12&#12305;NR&#35206;&#30422;&#30456;&#20851;&#26448;&#26009;\wanshic\OneDrive%20-%20Qualcomm\Documents\Standards\3GPP%20Standards\Meeting%20Documents\TSGR1_102\Docs\R1-2005259.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D:\A_&#24037;&#20316;\%5bC%5d&#12304;2018-09-12&#12305;NR&#35206;&#30422;&#30456;&#20851;&#26448;&#26009;\wanshic\OneDrive%20-%20Qualcomm\Documents\Standards\3GPP%20Standards\Meeting%20Documents\TSGR1_102\Docs\R1-20052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74764-F6FD-4E63-BD37-CBA9C1034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92</Pages>
  <Words>32128</Words>
  <Characters>183132</Characters>
  <Application>Microsoft Office Word</Application>
  <DocSecurity>0</DocSecurity>
  <Lines>1526</Lines>
  <Paragraphs>429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126</cp:revision>
  <cp:lastPrinted>2019-02-25T14:05:00Z</cp:lastPrinted>
  <dcterms:created xsi:type="dcterms:W3CDTF">2020-10-15T02:00:00Z</dcterms:created>
  <dcterms:modified xsi:type="dcterms:W3CDTF">2020-11-20T12:16:00Z</dcterms:modified>
</cp:coreProperties>
</file>